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S2-170</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25 - 29 August, 2025</w:t>
      </w:r>
      <w:r w:rsidRPr="00626633">
        <w:rPr>
          <w:b/>
          <w:bCs/>
          <w:sz w:val="24"/>
          <w:szCs w:val="24"/>
        </w:rPr>
        <w:t xml:space="preserve">, </w:t>
      </w:r>
      <w:r>
        <w:rPr>
          <w:b/>
          <w:bCs/>
          <w:sz w:val="24"/>
          <w:szCs w:val="24"/>
        </w:rPr>
        <w:t>Goteborg, Sweden</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#S2-170</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67AD172B" w:rsidR="007615D6" w:rsidRPr="00483B4A" w:rsidRDefault="007615D6" w:rsidP="007615D6">
      <w:pPr>
        <w:ind w:left="1418" w:hanging="1418"/>
        <w:rPr>
          <w:b/>
          <w:bCs/>
        </w:rPr>
      </w:pPr>
      <w:r w:rsidRPr="00483B4A">
        <w:rPr>
          <w:b/>
          <w:bCs/>
        </w:rPr>
        <w:t>Version:</w:t>
      </w:r>
      <w:r w:rsidRPr="00483B4A">
        <w:rPr>
          <w:b/>
          <w:bCs/>
        </w:rPr>
        <w:tab/>
      </w:r>
      <w:r>
        <w:rPr>
          <w:b/>
          <w:bCs/>
        </w:rPr>
        <w:t>v0.0.</w:t>
      </w:r>
      <w:r w:rsidR="004B0DB8">
        <w:rPr>
          <w:b/>
          <w:bCs/>
        </w:rPr>
        <w:t>2</w:t>
      </w:r>
    </w:p>
    <w:p w14:paraId="649E8FA1" w14:textId="6201551E" w:rsidR="007615D6" w:rsidRPr="00483B4A" w:rsidRDefault="007615D6" w:rsidP="007615D6">
      <w:pPr>
        <w:ind w:left="1418" w:hanging="1418"/>
        <w:rPr>
          <w:b/>
          <w:bCs/>
        </w:rPr>
      </w:pPr>
      <w:r w:rsidRPr="00483B4A">
        <w:rPr>
          <w:b/>
          <w:bCs/>
        </w:rPr>
        <w:t>Status:</w:t>
      </w:r>
      <w:r w:rsidRPr="00483B4A">
        <w:rPr>
          <w:b/>
          <w:bCs/>
        </w:rPr>
        <w:tab/>
      </w:r>
      <w:r w:rsidR="00AB502C">
        <w:rPr>
          <w:b/>
          <w:bCs/>
        </w:rPr>
        <w:t>Thur</w:t>
      </w:r>
      <w:r w:rsidR="00CB1374">
        <w:rPr>
          <w:b/>
          <w:bCs/>
        </w:rPr>
        <w:t>sday</w:t>
      </w:r>
      <w:r w:rsidR="00F24922">
        <w:rPr>
          <w:b/>
          <w:bCs/>
        </w:rPr>
        <w:t xml:space="preserve"> evening draft – 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8A22D1"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C491609" w14:textId="77777777" w:rsidR="00E07271" w:rsidRDefault="00E07271" w:rsidP="00F33CC4">
      <w:pPr>
        <w:pStyle w:val="Heading3"/>
      </w:pPr>
      <w:r>
        <w:t>Consensus principles reminder:</w:t>
      </w:r>
    </w:p>
    <w:p w14:paraId="0ADF3169"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2F775054"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1.1</w:t>
      </w:r>
      <w:r>
        <w:tab/>
        <w:t>Opening of the meeting</w:t>
      </w:r>
    </w:p>
    <w:p w14:paraId="14D39148" w14:textId="77777777" w:rsidR="00F622CC" w:rsidRDefault="00F622CC" w:rsidP="00F622CC">
      <w:r>
        <w:t>The SA WG2 Chair, Andy Bennett (Samsung) opened the meeting.</w:t>
      </w:r>
    </w:p>
    <w:p w14:paraId="5313BDB9" w14:textId="34AD6501" w:rsidR="00912374" w:rsidRDefault="00912374" w:rsidP="00BB3F37">
      <w:r>
        <w:t>Mr. Qian Chen (Ericsson) welcomed delegates to Goteborg on behalf of the Hosts</w:t>
      </w:r>
      <w:r w:rsidR="00F622CC">
        <w:t xml:space="preserve">, </w:t>
      </w:r>
      <w:r w:rsidR="00F622CC" w:rsidRPr="00F622CC">
        <w:rPr>
          <w:b/>
          <w:bCs/>
        </w:rPr>
        <w:t>ETSI</w:t>
      </w:r>
      <w:r>
        <w:t xml:space="preserve"> and provided information about Goteborg history, local points of interest, restaurants</w:t>
      </w:r>
      <w:r w:rsidR="00F622CC">
        <w:t>.</w:t>
      </w:r>
      <w:r w:rsidR="00F622CC" w:rsidRPr="00F622CC">
        <w:t xml:space="preserve"> </w:t>
      </w:r>
      <w:r w:rsidR="00F622CC">
        <w:t>Domestic information about the meeting were also provided in the slides.</w:t>
      </w:r>
    </w:p>
    <w:p w14:paraId="5027A1CD" w14:textId="77777777" w:rsidR="00912374" w:rsidRPr="00F622CC" w:rsidRDefault="00912374" w:rsidP="00BB3F37">
      <w:pPr>
        <w:rPr>
          <w:b/>
          <w:bCs/>
        </w:rPr>
      </w:pPr>
      <w:r w:rsidRPr="00F622CC">
        <w:rPr>
          <w:b/>
          <w:bCs/>
        </w:rPr>
        <w:t>3GPP WGs walk/run in Goteborg on Wednesday</w:t>
      </w:r>
    </w:p>
    <w:p w14:paraId="28EB865B" w14:textId="4A7E185C" w:rsidR="00912374" w:rsidRDefault="00912374" w:rsidP="00912374">
      <w:pPr>
        <w:pStyle w:val="B1"/>
        <w:spacing w:after="0"/>
      </w:pPr>
      <w:r>
        <w:t>-</w:t>
      </w:r>
      <w:r>
        <w:tab/>
        <w:t>Marshals will guide you to the start line of Wednesday's run/walk.</w:t>
      </w:r>
    </w:p>
    <w:p w14:paraId="49704431" w14:textId="0F7F4663" w:rsidR="00912374" w:rsidRDefault="00912374" w:rsidP="00912374">
      <w:pPr>
        <w:pStyle w:val="B1"/>
        <w:spacing w:after="0"/>
      </w:pPr>
      <w:r>
        <w:t>-</w:t>
      </w:r>
      <w:r>
        <w:tab/>
        <w:t>Our Goteborg run is held in memory of Peter Hedman, a colleague and participant in 3GPP, who</w:t>
      </w:r>
      <w:r w:rsidR="00F622CC">
        <w:t xml:space="preserve"> </w:t>
      </w:r>
      <w:r>
        <w:t>passed away in August (30th) 2024.</w:t>
      </w:r>
    </w:p>
    <w:p w14:paraId="35746CFE" w14:textId="650AE77D" w:rsidR="00912374" w:rsidRDefault="00912374" w:rsidP="00912374">
      <w:pPr>
        <w:pStyle w:val="B1"/>
        <w:spacing w:after="0"/>
      </w:pPr>
      <w:r>
        <w:t>-</w:t>
      </w:r>
      <w:r>
        <w:tab/>
        <w:t>All proceeds raised as a part of this tribute will go to a local charity Association -</w:t>
      </w:r>
      <w:r w:rsidR="00F622CC">
        <w:t xml:space="preserve"> </w:t>
      </w:r>
      <w:r>
        <w:t>https://insamling.hjarnfonden.se/fundraisers/3gpp-charity-run?from=fundraisers</w:t>
      </w:r>
    </w:p>
    <w:p w14:paraId="0A8839B0" w14:textId="7724F7B8" w:rsidR="00912374" w:rsidRDefault="00912374" w:rsidP="00912374">
      <w:pPr>
        <w:pStyle w:val="B1"/>
        <w:spacing w:after="0"/>
      </w:pPr>
      <w:r>
        <w:t>-</w:t>
      </w:r>
      <w:r>
        <w:tab/>
        <w:t>Date of the 3GPP Charity run: Wednesday 27 August 2025 firm start time 18:15.</w:t>
      </w:r>
    </w:p>
    <w:p w14:paraId="25C53E2E" w14:textId="1C302901" w:rsidR="00912374" w:rsidRDefault="00912374" w:rsidP="00912374">
      <w:pPr>
        <w:pStyle w:val="B1"/>
        <w:spacing w:after="0"/>
      </w:pPr>
      <w:r>
        <w:t>-</w:t>
      </w:r>
      <w:r>
        <w:tab/>
        <w:t>3GPP delegates to either run or walk…for this good cause.</w:t>
      </w:r>
    </w:p>
    <w:p w14:paraId="2006C0D9" w14:textId="60DE4118" w:rsidR="00912374" w:rsidRDefault="00912374" w:rsidP="00912374">
      <w:pPr>
        <w:pStyle w:val="B1"/>
        <w:spacing w:after="0"/>
      </w:pPr>
      <w:r>
        <w:t>-</w:t>
      </w:r>
      <w:r>
        <w:tab/>
        <w:t>We will provide volunteer marshals on-site.*</w:t>
      </w:r>
    </w:p>
    <w:p w14:paraId="120DDE6F" w14:textId="4F5180C9" w:rsidR="00912374" w:rsidRDefault="00912374" w:rsidP="00912374">
      <w:pPr>
        <w:pStyle w:val="B1"/>
        <w:spacing w:after="0"/>
      </w:pPr>
      <w:r>
        <w:t>-</w:t>
      </w:r>
      <w:r>
        <w:tab/>
        <w:t>For the safety of the runners, we will arrange a medical team and ambulance on-site.</w:t>
      </w:r>
    </w:p>
    <w:p w14:paraId="24320D14" w14:textId="240F8074" w:rsidR="00912374" w:rsidRDefault="00912374" w:rsidP="00912374">
      <w:pPr>
        <w:pStyle w:val="B1"/>
        <w:spacing w:after="0"/>
      </w:pPr>
      <w:r>
        <w:t>-</w:t>
      </w:r>
      <w:r>
        <w:tab/>
        <w:t>A course has been identified:</w:t>
      </w:r>
      <w:r w:rsidR="00F622CC">
        <w:t xml:space="preserve"> </w:t>
      </w:r>
      <w:r>
        <w:t>One lap will be 1.3 km, there will be a 2 lap 'race', but the real point is to join us for the fun of it and to help this fantastic charity.</w:t>
      </w:r>
    </w:p>
    <w:p w14:paraId="497806F5" w14:textId="1341D118" w:rsidR="00F24922" w:rsidRDefault="00912374" w:rsidP="00912374">
      <w:pPr>
        <w:pStyle w:val="B1"/>
        <w:spacing w:after="0"/>
      </w:pPr>
      <w:r>
        <w:t>-</w:t>
      </w:r>
      <w:r>
        <w:tab/>
        <w:t>A Cocktail sponsored by Apple, Ericsson, Huawei, Oppo, Qualcomm, Samsung, Vivo will be held in Gothia Towers, "Imagine" from 19:30 to 20:30</w:t>
      </w:r>
    </w:p>
    <w:p w14:paraId="7F36B0DC" w14:textId="77777777" w:rsidR="00912374" w:rsidRDefault="00912374" w:rsidP="00912374">
      <w:pPr>
        <w:pStyle w:val="B1"/>
        <w:spacing w:after="0"/>
      </w:pPr>
    </w:p>
    <w:p w14:paraId="3E5A5F69" w14:textId="6F8DE9D8" w:rsidR="00F24922" w:rsidRDefault="00F24922" w:rsidP="00BB3F37">
      <w:r>
        <w:t>The SA</w:t>
      </w:r>
      <w:r w:rsidR="00F622CC">
        <w:t> </w:t>
      </w:r>
      <w:r>
        <w:t>WG2 Chair th</w:t>
      </w:r>
      <w:r w:rsidR="00382744">
        <w:t>a</w:t>
      </w:r>
      <w:r>
        <w:t>nked the hosts and ETSI for organizing this event</w:t>
      </w:r>
      <w:r w:rsidR="00F622CC">
        <w:t xml:space="preserve"> and to the sponsors of the cocktail afterwards</w:t>
      </w:r>
      <w:r>
        <w:t>.</w:t>
      </w:r>
    </w:p>
    <w:p w14:paraId="7DE9A852" w14:textId="77777777" w:rsidR="00F622CC" w:rsidRDefault="00F622CC" w:rsidP="00F622CC">
      <w:r>
        <w:t>The Secretary and Vice Chairs introduced themselves. The Vice Chairs were Dario Serafino Tonesi (Qualcomm) and Wanqiang Zhang (Huawei). The Secretary was Maurice Pope (ETSI MCC).</w:t>
      </w:r>
    </w:p>
    <w:p w14:paraId="2631CE3B" w14:textId="77777777" w:rsidR="008A22D1" w:rsidRDefault="008A22D1" w:rsidP="00BB3F37"/>
    <w:p w14:paraId="0F516F6D" w14:textId="77777777" w:rsidR="007615D6" w:rsidRDefault="007615D6" w:rsidP="007615D6">
      <w:pPr>
        <w:pStyle w:val="Heading1"/>
      </w:pPr>
      <w:r>
        <w:t>2</w:t>
      </w:r>
      <w:r>
        <w:tab/>
        <w:t>Agenda</w:t>
      </w:r>
    </w:p>
    <w:p w14:paraId="5F075393" w14:textId="77777777" w:rsidR="0061178C" w:rsidRPr="005B25A1" w:rsidRDefault="007615D6" w:rsidP="0061178C">
      <w:pPr>
        <w:keepNext/>
        <w:keepLines/>
      </w:pPr>
      <w:r>
        <w:rPr>
          <w:color w:val="0000FF"/>
        </w:rPr>
        <w:t>S2-2506104</w:t>
      </w:r>
      <w:r w:rsidRPr="00D53282">
        <w:t xml:space="preserve"> </w:t>
      </w:r>
      <w:r>
        <w:t>(AGENDA) SA2#170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r w:rsidR="0061178C">
        <w:t xml:space="preserve">. </w:t>
      </w:r>
    </w:p>
    <w:p w14:paraId="371E20D2" w14:textId="77777777" w:rsidR="0061178C" w:rsidRDefault="0061178C" w:rsidP="0061178C">
      <w:pPr>
        <w:keepNext/>
        <w:keepLines/>
        <w:rPr>
          <w:b/>
          <w:bCs/>
        </w:rPr>
      </w:pPr>
      <w:r>
        <w:rPr>
          <w:b/>
          <w:bCs/>
        </w:rPr>
        <w:t>Plenary Discussion:</w:t>
      </w:r>
    </w:p>
    <w:p w14:paraId="74AE078D" w14:textId="19DDD9C7" w:rsidR="007615D6" w:rsidRPr="00382744" w:rsidRDefault="00382744" w:rsidP="007615D6">
      <w:pPr>
        <w:keepNext/>
        <w:keepLines/>
      </w:pPr>
      <w:r>
        <w:t xml:space="preserve">The agenda was </w:t>
      </w:r>
      <w:r w:rsidRPr="00C3284B">
        <w:rPr>
          <w:color w:val="FF0000"/>
          <w:lang w:eastAsia="en-US"/>
        </w:rPr>
        <w:t>approved</w:t>
      </w:r>
      <w:r>
        <w:t>.</w:t>
      </w:r>
    </w:p>
    <w:p w14:paraId="1376242A" w14:textId="13C9D7EF" w:rsidR="007615D6" w:rsidRPr="00EB0339" w:rsidRDefault="007615D6" w:rsidP="007615D6">
      <w:r w:rsidRPr="005B25A1">
        <w:rPr>
          <w:b/>
          <w:bCs/>
        </w:rPr>
        <w:t>Status:</w:t>
      </w:r>
      <w:r>
        <w:t xml:space="preserve"> </w:t>
      </w:r>
      <w:r w:rsidR="00382744" w:rsidRPr="00C3284B">
        <w:rPr>
          <w:color w:val="FF0000"/>
          <w:lang w:eastAsia="en-US"/>
        </w:rPr>
        <w:t>Approved</w:t>
      </w:r>
      <w:r>
        <w:t>.</w:t>
      </w:r>
    </w:p>
    <w:p w14:paraId="4D149751" w14:textId="77777777" w:rsidR="0061178C" w:rsidRPr="005B25A1" w:rsidRDefault="007615D6" w:rsidP="0061178C">
      <w:pPr>
        <w:keepNext/>
        <w:keepLines/>
      </w:pPr>
      <w:r>
        <w:rPr>
          <w:color w:val="0000FF"/>
        </w:rPr>
        <w:t>S2-2506105</w:t>
      </w:r>
      <w:r w:rsidRPr="00D53282">
        <w:t xml:space="preserve"> </w:t>
      </w:r>
      <w:r>
        <w:t>(AGENDA) SA WG2#170 session plan (Source: SA WG2 Chair)</w:t>
      </w:r>
      <w:r>
        <w:br/>
      </w:r>
      <w:r w:rsidRPr="00D53282">
        <w:rPr>
          <w:b/>
        </w:rPr>
        <w:t>Document for:</w:t>
      </w:r>
      <w:r w:rsidRPr="00D53282">
        <w:t xml:space="preserve"> </w:t>
      </w:r>
      <w:r>
        <w:t>Information</w:t>
      </w:r>
      <w:r>
        <w:br/>
      </w:r>
      <w:r w:rsidRPr="00D53282">
        <w:rPr>
          <w:b/>
        </w:rPr>
        <w:t>Abstract:</w:t>
      </w:r>
      <w:r w:rsidRPr="00D53282">
        <w:t xml:space="preserve"> </w:t>
      </w:r>
      <w:r>
        <w:br/>
        <w:t>SA WG2#170 session plan</w:t>
      </w:r>
      <w:r w:rsidR="0061178C">
        <w:t xml:space="preserve">. </w:t>
      </w:r>
    </w:p>
    <w:p w14:paraId="29FDEC59" w14:textId="77777777" w:rsidR="0061178C" w:rsidRDefault="0061178C" w:rsidP="0061178C">
      <w:pPr>
        <w:keepNext/>
        <w:keepLines/>
        <w:rPr>
          <w:b/>
          <w:bCs/>
        </w:rPr>
      </w:pPr>
      <w:r>
        <w:rPr>
          <w:b/>
          <w:bCs/>
        </w:rPr>
        <w:t>Plenary Discussion:</w:t>
      </w:r>
    </w:p>
    <w:p w14:paraId="7A85B79F" w14:textId="0D60D7B8" w:rsidR="007615D6" w:rsidRPr="00382744" w:rsidRDefault="00382744" w:rsidP="007615D6">
      <w:pPr>
        <w:keepNext/>
        <w:keepLines/>
      </w:pPr>
      <w:r>
        <w:t xml:space="preserve">The session plan was currently at r8. This will be updated throughout the week, taking into account adjustments needed in the scheduling and the planning of revisions sessions. </w:t>
      </w:r>
      <w:r w:rsidRPr="00382744">
        <w:rPr>
          <w:b/>
          <w:bCs/>
        </w:rPr>
        <w:t xml:space="preserve">This was </w:t>
      </w:r>
      <w:r w:rsidRPr="00382744">
        <w:rPr>
          <w:b/>
          <w:bCs/>
          <w:color w:val="FF0000"/>
        </w:rPr>
        <w:t xml:space="preserve">endorsed </w:t>
      </w:r>
      <w:r w:rsidRPr="00382744">
        <w:rPr>
          <w:b/>
          <w:bCs/>
        </w:rPr>
        <w:t>and will be uploaded at the conclusion of the meeting.</w:t>
      </w:r>
    </w:p>
    <w:p w14:paraId="76E23CE7" w14:textId="1C4ED79B" w:rsidR="007615D6" w:rsidRPr="00EB0339" w:rsidRDefault="007615D6" w:rsidP="007615D6">
      <w:r w:rsidRPr="005B25A1">
        <w:rPr>
          <w:b/>
          <w:bCs/>
        </w:rPr>
        <w:t>Status:</w:t>
      </w:r>
      <w:r>
        <w:t xml:space="preserve"> </w:t>
      </w:r>
      <w:r w:rsidR="00382744" w:rsidRPr="00382744">
        <w:rPr>
          <w:color w:val="FF0000"/>
        </w:rPr>
        <w:t>Endorsed</w:t>
      </w:r>
      <w:r>
        <w:t>.</w:t>
      </w:r>
    </w:p>
    <w:p w14:paraId="60476AB8" w14:textId="77777777" w:rsidR="00E00DA6" w:rsidRDefault="007615D6" w:rsidP="000A3FBD">
      <w:pPr>
        <w:pStyle w:val="NormTop"/>
      </w:pPr>
      <w:r>
        <w:rPr>
          <w:color w:val="0000FF"/>
        </w:rPr>
        <w:t>S2</w:t>
      </w:r>
      <w:r>
        <w:rPr>
          <w:color w:val="0000FF"/>
        </w:rPr>
        <w:lastRenderedPageBreak/>
        <w:t>-2507182</w:t>
      </w:r>
      <w:r w:rsidRPr="00D53282">
        <w:t xml:space="preserve"> </w:t>
      </w:r>
      <w:r>
        <w:t>(AGENDA) SA WG2#170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p>
    <w:p w14:paraId="76B071B7" w14:textId="77777777" w:rsidR="007615D6" w:rsidRPr="005B25A1" w:rsidRDefault="007615D6" w:rsidP="007615D6">
      <w:pPr>
        <w:keepNext/>
        <w:keepLines/>
        <w:rPr>
          <w:b/>
          <w:bCs/>
        </w:rPr>
      </w:pPr>
      <w:r w:rsidRPr="005B25A1">
        <w:rPr>
          <w:b/>
          <w:bCs/>
        </w:rPr>
        <w:t>Plenary Discussion:</w:t>
      </w:r>
    </w:p>
    <w:p w14:paraId="6A077629" w14:textId="64CBFEEB" w:rsidR="007615D6" w:rsidRPr="00382744" w:rsidRDefault="004938B0" w:rsidP="007615D6">
      <w:pPr>
        <w:keepNext/>
        <w:keepLines/>
      </w:pPr>
      <w:r>
        <w:t xml:space="preserve">The list of proposals to handle including handling ordering and which items to handle in the drafting sessions will be included in the SA WG2 Chair’s Chair Notes and updated during the Monday lunch break. </w:t>
      </w:r>
      <w:r w:rsidR="00382744">
        <w:t xml:space="preserve">The session planning for plenary topics was reviewed and </w:t>
      </w:r>
      <w:r w:rsidR="00382744" w:rsidRPr="00382744">
        <w:rPr>
          <w:color w:val="FF0000"/>
        </w:rPr>
        <w:t>endorsed</w:t>
      </w:r>
      <w:r w:rsidR="00382744">
        <w:t>.</w:t>
      </w:r>
    </w:p>
    <w:p w14:paraId="615FDE21" w14:textId="77777777" w:rsidR="00382744" w:rsidRPr="00EB0339" w:rsidRDefault="00382744" w:rsidP="00382744">
      <w:r w:rsidRPr="005B25A1">
        <w:rPr>
          <w:b/>
          <w:bCs/>
        </w:rPr>
        <w:t>Status:</w:t>
      </w:r>
      <w:r>
        <w:t xml:space="preserve"> </w:t>
      </w:r>
      <w:r w:rsidRPr="00382744">
        <w:rPr>
          <w:color w:val="FF0000"/>
        </w:rPr>
        <w:t>Endorsed</w:t>
      </w:r>
      <w:r>
        <w:t>.</w:t>
      </w:r>
    </w:p>
    <w:p w14:paraId="102CD96B" w14:textId="77777777" w:rsidR="007615D6" w:rsidRDefault="007615D6" w:rsidP="0010433C">
      <w:pPr>
        <w:pStyle w:val="Heading2"/>
      </w:pPr>
      <w:r>
        <w:t>2.1</w:t>
      </w:r>
      <w:r>
        <w:tab/>
        <w:t>IPR, Antitrust and Consensus principles reminders</w:t>
      </w:r>
    </w:p>
    <w:p w14:paraId="27CCE1FC" w14:textId="34CD8DC6" w:rsidR="007615D6" w:rsidRDefault="007615D6" w:rsidP="007615D6">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w:t>
      </w:r>
      <w:r w:rsidR="00F24922">
        <w:t> </w:t>
      </w:r>
      <w:r>
        <w:t>WG2 Chair.</w:t>
      </w:r>
    </w:p>
    <w:p w14:paraId="703C8539" w14:textId="77777777" w:rsidR="008A22D1" w:rsidRDefault="008A22D1" w:rsidP="00BB3F37"/>
    <w:p w14:paraId="5CCFD76A" w14:textId="77777777" w:rsidR="007615D6" w:rsidRDefault="007615D6" w:rsidP="007615D6">
      <w:pPr>
        <w:pStyle w:val="Heading1"/>
      </w:pPr>
      <w:r>
        <w:t>3</w:t>
      </w:r>
      <w:r>
        <w:tab/>
        <w:t>SA2#169 Meeting report</w:t>
      </w:r>
    </w:p>
    <w:p w14:paraId="5D078B45" w14:textId="77777777" w:rsidR="0061178C" w:rsidRPr="005B25A1" w:rsidRDefault="007615D6" w:rsidP="0061178C">
      <w:pPr>
        <w:keepNext/>
        <w:keepLines/>
      </w:pPr>
      <w:r>
        <w:rPr>
          <w:color w:val="0000FF"/>
        </w:rPr>
        <w:t>S2-2506106</w:t>
      </w:r>
      <w:r w:rsidRPr="00D53282">
        <w:t xml:space="preserve"> </w:t>
      </w:r>
      <w:r>
        <w:t>(REPORT) Draft Report of SA WG2 meeting #169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#169 for approval</w:t>
      </w:r>
      <w:r w:rsidR="0061178C">
        <w:t xml:space="preserve">. </w:t>
      </w:r>
    </w:p>
    <w:p w14:paraId="0576B11C" w14:textId="77777777" w:rsidR="0061178C" w:rsidRDefault="0061178C" w:rsidP="0061178C">
      <w:pPr>
        <w:keepNext/>
        <w:keepLines/>
        <w:rPr>
          <w:b/>
          <w:bCs/>
        </w:rPr>
      </w:pPr>
      <w:r>
        <w:rPr>
          <w:b/>
          <w:bCs/>
        </w:rPr>
        <w:t>Plenary Discussion:</w:t>
      </w:r>
    </w:p>
    <w:p w14:paraId="1F53B091" w14:textId="357526E3" w:rsidR="007615D6" w:rsidRPr="004938B0" w:rsidRDefault="004938B0" w:rsidP="007615D6">
      <w:pPr>
        <w:keepNext/>
        <w:keepLines/>
      </w:pPr>
      <w:r>
        <w:t xml:space="preserve">The report of the previous meeting was </w:t>
      </w:r>
      <w:r w:rsidRPr="00C3284B">
        <w:rPr>
          <w:color w:val="FF0000"/>
          <w:lang w:eastAsia="en-US"/>
        </w:rPr>
        <w:t>approved</w:t>
      </w:r>
      <w:r>
        <w:t>. This will be updated to accept revision marks and placed on the FTP server as version 10.0.0.</w:t>
      </w:r>
    </w:p>
    <w:p w14:paraId="312D7F8A" w14:textId="77777777" w:rsidR="004938B0" w:rsidRPr="00EB0339" w:rsidRDefault="004938B0" w:rsidP="004938B0">
      <w:r w:rsidRPr="005B25A1">
        <w:rPr>
          <w:b/>
          <w:bCs/>
        </w:rPr>
        <w:t>Status:</w:t>
      </w:r>
      <w:r>
        <w:t xml:space="preserve"> </w:t>
      </w:r>
      <w:r w:rsidRPr="00C3284B">
        <w:rPr>
          <w:color w:val="FF0000"/>
          <w:lang w:eastAsia="en-US"/>
        </w:rPr>
        <w:t>Approved</w:t>
      </w:r>
      <w:r>
        <w:t>.</w:t>
      </w:r>
    </w:p>
    <w:p w14:paraId="753C5261" w14:textId="77777777" w:rsidR="008A22D1" w:rsidRDefault="008A22D1" w:rsidP="00BB3F37"/>
    <w:p w14:paraId="263149A0" w14:textId="77777777" w:rsidR="007615D6" w:rsidRDefault="007615D6" w:rsidP="007615D6">
      <w:pPr>
        <w:pStyle w:val="Heading1"/>
      </w:pPr>
      <w:r>
        <w:t>4</w:t>
      </w:r>
      <w:r>
        <w:tab/>
        <w:t>G</w:t>
      </w:r>
      <w:r>
        <w:lastRenderedPageBreak/>
        <w:t>eneral</w:t>
      </w:r>
    </w:p>
    <w:p w14:paraId="4BE258AA"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for information - proposed to note</w:t>
      </w:r>
    </w:p>
    <w:p w14:paraId="3BE8EE60" w14:textId="77777777" w:rsidR="0061178C" w:rsidRPr="005B25A1" w:rsidRDefault="007615D6" w:rsidP="0061178C">
      <w:pPr>
        <w:keepNext/>
        <w:keepLines/>
      </w:pPr>
      <w:r>
        <w:rPr>
          <w:color w:val="0000FF"/>
        </w:rPr>
        <w:t>S2-2506120</w:t>
      </w:r>
      <w:r w:rsidRPr="00D53282">
        <w:t xml:space="preserve"> </w:t>
      </w:r>
      <w:r>
        <w:t xml:space="preserve">(LS IN) LS from CT WG1: Reply LS on Next Generation </w:t>
      </w:r>
      <w:proofErr w:type="spellStart"/>
      <w:r>
        <w:t>eCall</w:t>
      </w:r>
      <w:proofErr w:type="spellEnd"/>
      <w:r>
        <w:t xml:space="preserve"> (Source: CT WG1 (C1-253720))</w:t>
      </w:r>
      <w:r>
        <w:br/>
      </w:r>
      <w:r w:rsidRPr="00D53282">
        <w:rPr>
          <w:b/>
        </w:rPr>
        <w:t>Document for:</w:t>
      </w:r>
      <w:r w:rsidRPr="00D53282">
        <w:t xml:space="preserve"> </w:t>
      </w:r>
      <w:r>
        <w:t>Information</w:t>
      </w:r>
      <w:r>
        <w:br/>
      </w:r>
      <w:r w:rsidRPr="00D53282">
        <w:rPr>
          <w:b/>
        </w:rPr>
        <w:t>Abstract:</w:t>
      </w:r>
      <w:r w:rsidRPr="00D53282">
        <w:t xml:space="preserve"> </w:t>
      </w:r>
      <w:r>
        <w:br/>
        <w:t xml:space="preserve">CT WG1 thanks CEN/TC 278/WG 15 for their LS on Next Generation </w:t>
      </w:r>
      <w:proofErr w:type="spellStart"/>
      <w:r>
        <w:t>eCall</w:t>
      </w:r>
      <w:proofErr w:type="spellEnd"/>
      <w:r>
        <w:t xml:space="preserve"> regarding the alignment status of CEN cases 6 to 9. CT WG1 has re-analysed the differences between the requirements in the CEN specifications and the 3GPP specifications for these cases and would like to provide the following feedback: a) For last resort </w:t>
      </w:r>
      <w:proofErr w:type="spellStart"/>
      <w:r>
        <w:t>eCall</w:t>
      </w:r>
      <w:proofErr w:type="spellEnd"/>
      <w:r>
        <w:t xml:space="preserve"> triggered in a network that supports IMS emergency calls without ECL=T (case 6), the usage of a URI without an </w:t>
      </w:r>
      <w:proofErr w:type="spellStart"/>
      <w:r>
        <w:t>sos</w:t>
      </w:r>
      <w:proofErr w:type="spellEnd"/>
      <w:r>
        <w:t xml:space="preserve"> sub-type as specified in CEN specifications might result in emergency call setup failure in some countries (see Note 2 in clause 5.1.6.8.1 and several other clauses in TS 24.229). Therefore, an existing defined URI with an </w:t>
      </w:r>
      <w:proofErr w:type="spellStart"/>
      <w:r>
        <w:t>eCall</w:t>
      </w:r>
      <w:proofErr w:type="spellEnd"/>
      <w:r>
        <w:t xml:space="preserve"> </w:t>
      </w:r>
      <w:proofErr w:type="spellStart"/>
      <w:r>
        <w:t>sos</w:t>
      </w:r>
      <w:proofErr w:type="spellEnd"/>
      <w:r>
        <w:t xml:space="preserve"> sub-type in 3GPP specification is preferred; b) The detailed requirements for UE sending of MSD using audio media stream (e.g. cases 6 and 7) were not defined in 3GPP specifications previously. To avoid misinterpretation, we clarified this requirement and referred to CEN specifications for further details; c) 3GPP specifications do not fully define all possible redial attempts for pending voice, emergency or </w:t>
      </w:r>
      <w:proofErr w:type="spellStart"/>
      <w:r>
        <w:t>eCall</w:t>
      </w:r>
      <w:proofErr w:type="spellEnd"/>
      <w:r>
        <w:t xml:space="preserve"> (case 8). Switching from PS to CS domain as defined in 3GPP specifications is useful for implementation if the CS domain is available. To help facilitate UE redial requirements defined in CEN specifications, a note for implementation is added in 3GPP specification; and d) For case 9, any redial is left up to implementation - allowing an IVS to follow the CEN requirement as an option. The attached CR shows the agreed changes</w:t>
      </w:r>
      <w:r w:rsidR="0061178C">
        <w:t xml:space="preserve">. </w:t>
      </w:r>
    </w:p>
    <w:p w14:paraId="720DB901" w14:textId="77777777" w:rsidR="0061178C" w:rsidRDefault="0061178C" w:rsidP="0061178C">
      <w:pPr>
        <w:keepNext/>
        <w:keepLines/>
        <w:rPr>
          <w:b/>
          <w:bCs/>
        </w:rPr>
      </w:pPr>
      <w:r>
        <w:rPr>
          <w:b/>
          <w:bCs/>
        </w:rPr>
        <w:t>Plenary Discussion:</w:t>
      </w:r>
    </w:p>
    <w:p w14:paraId="66FE74D4" w14:textId="137F5D4B" w:rsidR="007615D6" w:rsidRPr="004938B0" w:rsidRDefault="004938B0" w:rsidP="007615D6">
      <w:pPr>
        <w:keepNext/>
        <w:keepLines/>
      </w:pPr>
      <w:r>
        <w:t xml:space="preserve">This LS was </w:t>
      </w:r>
      <w:r w:rsidRPr="00C3284B">
        <w:rPr>
          <w:color w:val="0000FF"/>
        </w:rPr>
        <w:t>noted</w:t>
      </w:r>
      <w:r>
        <w:t>.</w:t>
      </w:r>
    </w:p>
    <w:p w14:paraId="4AD4D835" w14:textId="7E5DED99" w:rsidR="007615D6" w:rsidRPr="00EB0339" w:rsidRDefault="007615D6" w:rsidP="007615D6">
      <w:r w:rsidRPr="005B25A1">
        <w:rPr>
          <w:b/>
          <w:bCs/>
        </w:rPr>
        <w:t>Status:</w:t>
      </w:r>
      <w:r>
        <w:t xml:space="preserve"> </w:t>
      </w:r>
      <w:r>
        <w:rPr>
          <w:color w:val="0000FF"/>
        </w:rPr>
        <w:t>Not</w:t>
      </w:r>
      <w:r w:rsidR="004938B0">
        <w:rPr>
          <w:color w:val="0000FF"/>
        </w:rPr>
        <w:t>ed</w:t>
      </w:r>
      <w:r>
        <w:t>.</w:t>
      </w:r>
    </w:p>
    <w:p w14:paraId="39F5C1F3" w14:textId="77777777" w:rsidR="0061178C" w:rsidRPr="005B25A1" w:rsidRDefault="007615D6" w:rsidP="0061178C">
      <w:pPr>
        <w:keepNext/>
        <w:keepLines/>
      </w:pPr>
      <w:r>
        <w:rPr>
          <w:color w:val="0000FF"/>
        </w:rPr>
        <w:t>S2-2506151</w:t>
      </w:r>
      <w:r w:rsidRPr="00D53282">
        <w:t xml:space="preserve"> </w:t>
      </w:r>
      <w:r>
        <w:t xml:space="preserve">(LS IN) LS from SA WG1: Reply LS on SMS to emergency </w:t>
      </w:r>
      <w:proofErr w:type="spellStart"/>
      <w:r>
        <w:t>center</w:t>
      </w:r>
      <w:proofErr w:type="spellEnd"/>
      <w:r>
        <w:t xml:space="preserve"> (Source: SA WG1 (S1-252421))</w:t>
      </w:r>
      <w:r>
        <w:br/>
      </w:r>
      <w:r w:rsidRPr="00D53282">
        <w:rPr>
          <w:b/>
        </w:rPr>
        <w:t>Document for:</w:t>
      </w:r>
      <w:r w:rsidRPr="00D53282">
        <w:t xml:space="preserve"> </w:t>
      </w:r>
      <w:r>
        <w:t>Information</w:t>
      </w:r>
      <w:r>
        <w:br/>
      </w:r>
      <w:r w:rsidRPr="00D53282">
        <w:rPr>
          <w:b/>
        </w:rPr>
        <w:t>Abstract:</w:t>
      </w:r>
      <w:r w:rsidRPr="00D53282">
        <w:t xml:space="preserve"> </w:t>
      </w:r>
      <w:r>
        <w:br/>
        <w:t xml:space="preserve">SA WG1 thanks GSMA for their LS (NRG 024_202) on SMS to emergency </w:t>
      </w:r>
      <w:proofErr w:type="spellStart"/>
      <w:r>
        <w:t>center</w:t>
      </w:r>
      <w:proofErr w:type="spellEnd"/>
      <w:r>
        <w:t>. SA WG1 would like to inform GSMA that a Rel-20 CR was agreed in S1-109 (S1-250986), later approved by SA (see latest 22.101 spec: https://www.3gpp.org/ftp/Specs/archive/22_series/22.101/22101-k00.zip)</w:t>
      </w:r>
      <w:r w:rsidR="0061178C">
        <w:t xml:space="preserve">. </w:t>
      </w:r>
    </w:p>
    <w:p w14:paraId="241E55E1" w14:textId="77777777" w:rsidR="0061178C" w:rsidRDefault="0061178C" w:rsidP="0061178C">
      <w:pPr>
        <w:keepNext/>
        <w:keepLines/>
        <w:rPr>
          <w:b/>
          <w:bCs/>
        </w:rPr>
      </w:pPr>
      <w:r>
        <w:rPr>
          <w:b/>
          <w:bCs/>
        </w:rPr>
        <w:t>Plenary Discussion:</w:t>
      </w:r>
    </w:p>
    <w:p w14:paraId="167D03A1" w14:textId="3AD160F8" w:rsidR="004938B0" w:rsidRPr="004938B0" w:rsidRDefault="004938B0" w:rsidP="004938B0">
      <w:pPr>
        <w:keepNext/>
        <w:keepLines/>
      </w:pPr>
      <w:r>
        <w:t xml:space="preserve">This LS was </w:t>
      </w:r>
      <w:r w:rsidRPr="00C3284B">
        <w:rPr>
          <w:color w:val="0000FF"/>
        </w:rPr>
        <w:t>noted</w:t>
      </w:r>
      <w:r>
        <w:t>.</w:t>
      </w:r>
    </w:p>
    <w:p w14:paraId="55010377" w14:textId="77777777" w:rsidR="004938B0" w:rsidRPr="00EB0339" w:rsidRDefault="004938B0" w:rsidP="004938B0">
      <w:r w:rsidRPr="005B25A1">
        <w:rPr>
          <w:b/>
          <w:bCs/>
        </w:rPr>
        <w:t>Status:</w:t>
      </w:r>
      <w:r>
        <w:t xml:space="preserve"> </w:t>
      </w:r>
      <w:r>
        <w:rPr>
          <w:color w:val="0000FF"/>
        </w:rPr>
        <w:t>Noted</w:t>
      </w:r>
      <w:r>
        <w:t>.</w:t>
      </w:r>
    </w:p>
    <w:p w14:paraId="4BA792C5" w14:textId="77777777" w:rsidR="0061178C" w:rsidRPr="005B25A1" w:rsidRDefault="007615D6" w:rsidP="0061178C">
      <w:pPr>
        <w:keepNext/>
        <w:keepLines/>
      </w:pPr>
      <w:r>
        <w:rPr>
          <w:color w:val="0000FF"/>
        </w:rPr>
        <w:t>S2-2506159</w:t>
      </w:r>
      <w:r w:rsidRPr="00D53282">
        <w:t xml:space="preserve"> </w:t>
      </w:r>
      <w:r>
        <w:t>(LS IN) LS from SA WG5: LS reply to ETSI NFV publication of NFV-IFA054 (Source: SA WG5 (S5-252617))</w:t>
      </w:r>
      <w:r>
        <w:br/>
      </w:r>
      <w:r w:rsidRPr="00D53282">
        <w:rPr>
          <w:b/>
        </w:rPr>
        <w:t>Document for:</w:t>
      </w:r>
      <w:r w:rsidRPr="00D53282">
        <w:t xml:space="preserve"> </w:t>
      </w:r>
      <w:r>
        <w:t>Information</w:t>
      </w:r>
      <w:r>
        <w:br/>
      </w:r>
      <w:r w:rsidRPr="00D53282">
        <w:rPr>
          <w:b/>
        </w:rPr>
        <w:t>Abstract:</w:t>
      </w:r>
      <w:r w:rsidRPr="00D53282">
        <w:t xml:space="preserve"> </w:t>
      </w:r>
      <w:r>
        <w:br/>
        <w:t>SA WG5 would like to thank ETSI NFV for the information provided. SA WG5 will review the shared material and subsequently respond in due course. SA WG5 would also like to thank ETSI NFV for the proposal to hold a joint workshop. SA WG5 would prefer to participate in this workshop as an online event</w:t>
      </w:r>
      <w:r w:rsidR="0061178C">
        <w:t xml:space="preserve">. </w:t>
      </w:r>
    </w:p>
    <w:p w14:paraId="76B678D6" w14:textId="77777777" w:rsidR="0061178C" w:rsidRDefault="0061178C" w:rsidP="0061178C">
      <w:pPr>
        <w:keepNext/>
        <w:keepLines/>
        <w:rPr>
          <w:b/>
          <w:bCs/>
        </w:rPr>
      </w:pPr>
      <w:r>
        <w:rPr>
          <w:b/>
          <w:bCs/>
        </w:rPr>
        <w:t>Plenary Discussion:</w:t>
      </w:r>
    </w:p>
    <w:p w14:paraId="22EECD1D" w14:textId="5146B1D0" w:rsidR="004938B0" w:rsidRPr="004938B0" w:rsidRDefault="004938B0" w:rsidP="004938B0">
      <w:pPr>
        <w:keepNext/>
        <w:keepLines/>
      </w:pPr>
      <w:r>
        <w:t xml:space="preserve">This LS was </w:t>
      </w:r>
      <w:r w:rsidRPr="00C3284B">
        <w:rPr>
          <w:color w:val="0000FF"/>
        </w:rPr>
        <w:t>noted</w:t>
      </w:r>
      <w:r>
        <w:t>.</w:t>
      </w:r>
    </w:p>
    <w:p w14:paraId="3E3FA60E" w14:textId="77777777" w:rsidR="004938B0" w:rsidRPr="00EB0339" w:rsidRDefault="004938B0" w:rsidP="004938B0">
      <w:r w:rsidRPr="005B25A1">
        <w:rPr>
          <w:b/>
          <w:bCs/>
        </w:rPr>
        <w:t>Status:</w:t>
      </w:r>
      <w:r>
        <w:t xml:space="preserve"> </w:t>
      </w:r>
      <w:r>
        <w:rPr>
          <w:color w:val="0000FF"/>
        </w:rPr>
        <w:t>Noted</w:t>
      </w:r>
      <w:r>
        <w:t>.</w:t>
      </w:r>
    </w:p>
    <w:p w14:paraId="12371468" w14:textId="77777777" w:rsidR="0061178C" w:rsidRPr="005B25A1" w:rsidRDefault="007615D6" w:rsidP="0061178C">
      <w:pPr>
        <w:keepNext/>
        <w:keepLines/>
      </w:pPr>
      <w:r>
        <w:rPr>
          <w:color w:val="0000FF"/>
        </w:rPr>
        <w:t>S2-250</w:t>
      </w:r>
      <w:r>
        <w:rPr>
          <w:color w:val="0000FF"/>
        </w:rPr>
        <w:lastRenderedPageBreak/>
        <w:t>6162</w:t>
      </w:r>
      <w:r w:rsidRPr="00D53282">
        <w:t xml:space="preserve"> </w:t>
      </w:r>
      <w:r>
        <w:t>(LS IN) LS from SA WG5: LS reply on Extending Charging Support in 5GC (Source: SA WG5 (S5-253101))</w:t>
      </w:r>
      <w:r>
        <w:br/>
      </w:r>
      <w:r w:rsidRPr="00D53282">
        <w:rPr>
          <w:b/>
        </w:rPr>
        <w:t>Document for:</w:t>
      </w:r>
      <w:r w:rsidRPr="00D53282">
        <w:t xml:space="preserve"> </w:t>
      </w:r>
      <w:r>
        <w:t>Information</w:t>
      </w:r>
      <w:r>
        <w:br/>
      </w:r>
      <w:r w:rsidRPr="00D53282">
        <w:rPr>
          <w:b/>
        </w:rPr>
        <w:t>Abstract:</w:t>
      </w:r>
      <w:r w:rsidRPr="00D53282">
        <w:t xml:space="preserve"> </w:t>
      </w:r>
      <w:r>
        <w:br/>
        <w:t>SA WG5 has discussed the questions in received LS S2-2504504/C3-251642 and have arrived at the following conclusions: Q1: Is the Primary Charging Address still required as a mandatory parameter to be stored in the UDR and provided to the PCF, SMF and AMF when the CHF Group ID is available? Answer: From a CHF perspective, CHF group ID can support NRF based CHF selection by CHF Consumer, independent of whether the Primary Charging Address is provided or not. Q2: Is the CHF Set ID and the CHF group ID mutually exclusive or can they still be both stored in the UDR and provided to the PCF, SMF and AMF together? Answer: From a CHF perspective there is no case defined where both CHF Set ID and CHF group ID would be required at the same time and only one of them is needed to support NRF based CHF selection by CHF Consumer</w:t>
      </w:r>
      <w:r w:rsidR="0061178C">
        <w:t xml:space="preserve">. </w:t>
      </w:r>
    </w:p>
    <w:p w14:paraId="6616829D" w14:textId="77777777" w:rsidR="0061178C" w:rsidRDefault="0061178C" w:rsidP="0061178C">
      <w:pPr>
        <w:keepNext/>
        <w:keepLines/>
        <w:rPr>
          <w:b/>
          <w:bCs/>
        </w:rPr>
      </w:pPr>
      <w:r>
        <w:rPr>
          <w:b/>
          <w:bCs/>
        </w:rPr>
        <w:t>Plenary Discussion:</w:t>
      </w:r>
    </w:p>
    <w:p w14:paraId="2AD23CBB" w14:textId="089DC104" w:rsidR="004938B0" w:rsidRPr="004938B0" w:rsidRDefault="004938B0" w:rsidP="004938B0">
      <w:pPr>
        <w:keepNext/>
        <w:keepLines/>
      </w:pPr>
      <w:r>
        <w:t xml:space="preserve">This LS was </w:t>
      </w:r>
      <w:r w:rsidRPr="00C3284B">
        <w:rPr>
          <w:color w:val="0000FF"/>
        </w:rPr>
        <w:t>noted</w:t>
      </w:r>
      <w:r>
        <w:t>.</w:t>
      </w:r>
    </w:p>
    <w:p w14:paraId="5E709D03" w14:textId="77777777" w:rsidR="004938B0" w:rsidRPr="00EB0339" w:rsidRDefault="004938B0" w:rsidP="004938B0">
      <w:r w:rsidRPr="005B25A1">
        <w:rPr>
          <w:b/>
          <w:bCs/>
        </w:rPr>
        <w:t>Status:</w:t>
      </w:r>
      <w:r>
        <w:t xml:space="preserve"> </w:t>
      </w:r>
      <w:r>
        <w:rPr>
          <w:color w:val="0000FF"/>
        </w:rPr>
        <w:t>Noted</w:t>
      </w:r>
      <w:r>
        <w:t>.</w:t>
      </w:r>
    </w:p>
    <w:p w14:paraId="240B1119" w14:textId="77777777" w:rsidR="0061178C" w:rsidRPr="005B25A1" w:rsidRDefault="007615D6" w:rsidP="0061178C">
      <w:pPr>
        <w:keepNext/>
        <w:keepLines/>
      </w:pPr>
      <w:r>
        <w:rPr>
          <w:color w:val="0000FF"/>
        </w:rPr>
        <w:t>S2-2506164</w:t>
      </w:r>
      <w:r w:rsidRPr="00D53282">
        <w:t xml:space="preserve"> </w:t>
      </w:r>
      <w:r>
        <w:t xml:space="preserve">(LS IN) LS from TSG SA: Reply LS on </w:t>
      </w:r>
      <w:proofErr w:type="spellStart"/>
      <w:r>
        <w:t>OSAppID</w:t>
      </w:r>
      <w:proofErr w:type="spellEnd"/>
      <w:r>
        <w:t xml:space="preserve"> usage by </w:t>
      </w:r>
      <w:proofErr w:type="spellStart"/>
      <w:r>
        <w:t>AppToken</w:t>
      </w:r>
      <w:proofErr w:type="spellEnd"/>
      <w:r>
        <w:t xml:space="preserve"> use case (Source: TSG SA (SP-250782))</w:t>
      </w:r>
      <w:r>
        <w:br/>
      </w:r>
      <w:r w:rsidRPr="00D53282">
        <w:rPr>
          <w:b/>
        </w:rPr>
        <w:t>Document for:</w:t>
      </w:r>
      <w:r w:rsidRPr="00D53282">
        <w:t xml:space="preserve"> </w:t>
      </w:r>
      <w:r>
        <w:t>Information</w:t>
      </w:r>
      <w:r>
        <w:br/>
      </w:r>
      <w:r w:rsidRPr="00D53282">
        <w:rPr>
          <w:b/>
        </w:rPr>
        <w:t>Abstract:</w:t>
      </w:r>
      <w:r w:rsidRPr="00D53282">
        <w:t xml:space="preserve"> </w:t>
      </w:r>
      <w:r>
        <w:br/>
        <w:t xml:space="preserve">TSG SA thanks GSMA TSGNS for their LS on </w:t>
      </w:r>
      <w:proofErr w:type="spellStart"/>
      <w:r>
        <w:t>OSAppID</w:t>
      </w:r>
      <w:proofErr w:type="spellEnd"/>
      <w:r>
        <w:t xml:space="preserve"> usage by </w:t>
      </w:r>
      <w:proofErr w:type="spellStart"/>
      <w:r>
        <w:t>AppToken</w:t>
      </w:r>
      <w:proofErr w:type="spellEnd"/>
      <w:r>
        <w:t xml:space="preserve"> use case. TSG SA provides the following updates to GSMA TSGNS. {. . .}</w:t>
      </w:r>
      <w:r w:rsidR="0061178C">
        <w:t xml:space="preserve">. </w:t>
      </w:r>
    </w:p>
    <w:p w14:paraId="579BB92F" w14:textId="77777777" w:rsidR="0061178C" w:rsidRDefault="0061178C" w:rsidP="0061178C">
      <w:pPr>
        <w:keepNext/>
        <w:keepLines/>
        <w:rPr>
          <w:b/>
          <w:bCs/>
        </w:rPr>
      </w:pPr>
      <w:r>
        <w:rPr>
          <w:b/>
          <w:bCs/>
        </w:rPr>
        <w:t>Plenary Discussion:</w:t>
      </w:r>
    </w:p>
    <w:p w14:paraId="21445615" w14:textId="0C1C1665" w:rsidR="004938B0" w:rsidRPr="004938B0" w:rsidRDefault="004938B0" w:rsidP="004938B0">
      <w:pPr>
        <w:keepNext/>
        <w:keepLines/>
      </w:pPr>
      <w:r>
        <w:t xml:space="preserve">This LS was </w:t>
      </w:r>
      <w:r w:rsidRPr="00C3284B">
        <w:rPr>
          <w:color w:val="0000FF"/>
        </w:rPr>
        <w:t>noted</w:t>
      </w:r>
      <w:r>
        <w:t>.</w:t>
      </w:r>
    </w:p>
    <w:p w14:paraId="55A71CE0" w14:textId="77777777" w:rsidR="004938B0" w:rsidRPr="00EB0339" w:rsidRDefault="004938B0" w:rsidP="004938B0">
      <w:r w:rsidRPr="005B25A1">
        <w:rPr>
          <w:b/>
          <w:bCs/>
        </w:rPr>
        <w:t>Status:</w:t>
      </w:r>
      <w:r>
        <w:t xml:space="preserve"> </w:t>
      </w:r>
      <w:r>
        <w:rPr>
          <w:color w:val="0000FF"/>
        </w:rPr>
        <w:t>Noted</w:t>
      </w:r>
      <w:r>
        <w:t>.</w:t>
      </w:r>
    </w:p>
    <w:p w14:paraId="3FAF36BD" w14:textId="77777777" w:rsidR="0061178C" w:rsidRPr="005B25A1" w:rsidRDefault="007615D6" w:rsidP="0061178C">
      <w:pPr>
        <w:keepNext/>
        <w:keepLines/>
      </w:pPr>
      <w:r>
        <w:rPr>
          <w:color w:val="0000FF"/>
        </w:rPr>
        <w:t>S2-2506170</w:t>
      </w:r>
      <w:r w:rsidRPr="00D53282">
        <w:t xml:space="preserve"> </w:t>
      </w:r>
      <w:r>
        <w:t>(LS IN) LS from 5G-TIMBER Consortium: Advancing Industrial Standards for Data-Driven Timber Manufacturing: Semantic Data Exchange, Localization, and 5G Integration (Source: 5G-TIMBER Consortium (e-mail to 3GPPLiaisons))</w:t>
      </w:r>
      <w:r>
        <w:br/>
      </w:r>
      <w:r w:rsidRPr="00D53282">
        <w:rPr>
          <w:b/>
        </w:rPr>
        <w:t>Document for:</w:t>
      </w:r>
      <w:r w:rsidRPr="00D53282">
        <w:t xml:space="preserve"> </w:t>
      </w:r>
      <w:r>
        <w:t>Information</w:t>
      </w:r>
      <w:r>
        <w:br/>
      </w:r>
      <w:r w:rsidRPr="00D53282">
        <w:rPr>
          <w:b/>
        </w:rPr>
        <w:t>Abstract:</w:t>
      </w:r>
      <w:r w:rsidRPr="00D53282">
        <w:t xml:space="preserve"> </w:t>
      </w:r>
      <w:r>
        <w:br/>
        <w:t>The 5G-TIMBER project is an EU Horizon Europe initiative focused on transforming timber manufacturing through 5G connectivity, technology powered automation, and digital lifecycle management. The project has delivered valuable insights and solutions for addressing gaps in timber sector standards, particularly around data exchange, localization, and the adoption of 5G technologies</w:t>
      </w:r>
      <w:r w:rsidR="0061178C">
        <w:t xml:space="preserve">. </w:t>
      </w:r>
    </w:p>
    <w:p w14:paraId="3FD3D3A4" w14:textId="77777777" w:rsidR="0061178C" w:rsidRDefault="0061178C" w:rsidP="0061178C">
      <w:pPr>
        <w:keepNext/>
        <w:keepLines/>
        <w:rPr>
          <w:b/>
          <w:bCs/>
        </w:rPr>
      </w:pPr>
      <w:r>
        <w:rPr>
          <w:b/>
          <w:bCs/>
        </w:rPr>
        <w:t>Plenary Discussion:</w:t>
      </w:r>
    </w:p>
    <w:p w14:paraId="070B8E87" w14:textId="3C6B1265" w:rsidR="004938B0" w:rsidRPr="004938B0" w:rsidRDefault="004938B0" w:rsidP="004938B0">
      <w:pPr>
        <w:keepNext/>
        <w:keepLines/>
      </w:pPr>
      <w:r>
        <w:t xml:space="preserve">This LS was </w:t>
      </w:r>
      <w:r w:rsidRPr="00C3284B">
        <w:rPr>
          <w:color w:val="0000FF"/>
        </w:rPr>
        <w:t>noted</w:t>
      </w:r>
      <w:r>
        <w:t>.</w:t>
      </w:r>
    </w:p>
    <w:p w14:paraId="616779A7" w14:textId="77777777" w:rsidR="004938B0" w:rsidRPr="00EB0339" w:rsidRDefault="004938B0" w:rsidP="004938B0">
      <w:r w:rsidRPr="005B25A1">
        <w:rPr>
          <w:b/>
          <w:bCs/>
        </w:rPr>
        <w:t>Status:</w:t>
      </w:r>
      <w:r>
        <w:t xml:space="preserve"> </w:t>
      </w:r>
      <w:r>
        <w:rPr>
          <w:color w:val="0000FF"/>
        </w:rPr>
        <w:t>Noted</w:t>
      </w:r>
      <w:r>
        <w:t>.</w:t>
      </w:r>
    </w:p>
    <w:p w14:paraId="056268D7" w14:textId="77777777" w:rsidR="0061178C" w:rsidRPr="005B25A1" w:rsidRDefault="007615D6" w:rsidP="0061178C">
      <w:pPr>
        <w:keepNext/>
        <w:keepLines/>
      </w:pPr>
      <w:r>
        <w:rPr>
          <w:color w:val="0000FF"/>
        </w:rPr>
        <w:t>S2-2506370</w:t>
      </w:r>
      <w:r w:rsidRPr="00D53282">
        <w:t xml:space="preserve"> </w:t>
      </w:r>
      <w:r>
        <w:t>(LS IN) LS from ITU-T SG13: LS on consent of draft new Recommendation ITU-T Y.3166 (ex Y.U2USM-req-fra) 'Future networks including IMT-2020 network - Requirements and framework for the support of UE-to-UE session management' (Source: ITU-T SG13 (SG13-LS62))</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progress of new Recommendation ITU-T Y.3166 (formerly Y.U2USM-req-fra) 'Future networks including IMT-2020 network - Requirements and framework for the support of UE-to-UE session management'</w:t>
      </w:r>
      <w:r w:rsidR="0061178C">
        <w:t xml:space="preserve">. </w:t>
      </w:r>
    </w:p>
    <w:p w14:paraId="2B5CC45E" w14:textId="77777777" w:rsidR="0061178C" w:rsidRDefault="0061178C" w:rsidP="0061178C">
      <w:pPr>
        <w:keepNext/>
        <w:keepLines/>
        <w:rPr>
          <w:b/>
          <w:bCs/>
        </w:rPr>
      </w:pPr>
      <w:r>
        <w:rPr>
          <w:b/>
          <w:bCs/>
        </w:rPr>
        <w:t>Plenary Discussion:</w:t>
      </w:r>
    </w:p>
    <w:p w14:paraId="59B2E6BD" w14:textId="20E60FD5" w:rsidR="004938B0" w:rsidRPr="004938B0" w:rsidRDefault="004938B0" w:rsidP="004938B0">
      <w:pPr>
        <w:keepNext/>
        <w:keepLines/>
      </w:pPr>
      <w:r>
        <w:t xml:space="preserve">This LS was </w:t>
      </w:r>
      <w:r w:rsidRPr="00C3284B">
        <w:rPr>
          <w:color w:val="0000FF"/>
        </w:rPr>
        <w:t>noted</w:t>
      </w:r>
      <w:r>
        <w:t>.</w:t>
      </w:r>
    </w:p>
    <w:p w14:paraId="3F4AD027" w14:textId="77777777" w:rsidR="004938B0" w:rsidRPr="00EB0339" w:rsidRDefault="004938B0" w:rsidP="004938B0">
      <w:r w:rsidRPr="005B25A1">
        <w:rPr>
          <w:b/>
          <w:bCs/>
        </w:rPr>
        <w:t>Status:</w:t>
      </w:r>
      <w:r>
        <w:t xml:space="preserve"> </w:t>
      </w:r>
      <w:r>
        <w:rPr>
          <w:color w:val="0000FF"/>
        </w:rPr>
        <w:t>Noted</w:t>
      </w:r>
      <w:r>
        <w:t>.</w:t>
      </w:r>
    </w:p>
    <w:p w14:paraId="7DDE52ED" w14:textId="77777777" w:rsidR="0061178C" w:rsidRPr="005B25A1" w:rsidRDefault="007615D6" w:rsidP="0061178C">
      <w:pPr>
        <w:keepNext/>
        <w:keepLines/>
      </w:pPr>
      <w:r>
        <w:rPr>
          <w:color w:val="0000FF"/>
        </w:rPr>
        <w:t>S2-2507412</w:t>
      </w:r>
      <w:r w:rsidRPr="00D53282">
        <w:lastRenderedPageBreak/>
        <w:t xml:space="preserve"> </w:t>
      </w:r>
      <w:r>
        <w:t>(LS IN) LS from ITU-T SG13: LS on initiation of new work items ITU-T Y.IMT2020-CP 'IMT-2020 networks and beyond - Control plane' and ITU-T Y.IMT2020-UP 'IMT-2020 networks and beyond - User plane' (Source: ITU-T SG13 (SG13-LS76))</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SG2, SG11, SG17, ITU-R WP5D, SA WG1, SA WG2, TSG CT and ETSI about the initiation of draft new Recommendations ITU-T Y.IMT2020-CP 'IMT-2020 networks and beyond - Control plane' and ITU-T Y.IMT2020-UP 'IMT-2020 networks</w:t>
      </w:r>
      <w:r w:rsidR="0061178C">
        <w:t xml:space="preserve">. </w:t>
      </w:r>
    </w:p>
    <w:p w14:paraId="552050FF" w14:textId="77777777" w:rsidR="0061178C" w:rsidRDefault="0061178C" w:rsidP="0061178C">
      <w:pPr>
        <w:keepNext/>
        <w:keepLines/>
        <w:rPr>
          <w:b/>
          <w:bCs/>
        </w:rPr>
      </w:pPr>
      <w:r>
        <w:rPr>
          <w:b/>
          <w:bCs/>
        </w:rPr>
        <w:t>Plenary Discussion:</w:t>
      </w:r>
    </w:p>
    <w:p w14:paraId="34204CCC" w14:textId="53D02D10" w:rsidR="004938B0" w:rsidRPr="004938B0" w:rsidRDefault="004938B0" w:rsidP="004938B0">
      <w:pPr>
        <w:keepNext/>
        <w:keepLines/>
      </w:pPr>
      <w:r>
        <w:t xml:space="preserve">This LS was </w:t>
      </w:r>
      <w:r w:rsidRPr="00C3284B">
        <w:rPr>
          <w:color w:val="0000FF"/>
        </w:rPr>
        <w:t>noted</w:t>
      </w:r>
      <w:r>
        <w:t>.</w:t>
      </w:r>
    </w:p>
    <w:p w14:paraId="562F05C6" w14:textId="77777777" w:rsidR="004938B0" w:rsidRPr="00EB0339" w:rsidRDefault="004938B0" w:rsidP="004938B0">
      <w:r w:rsidRPr="005B25A1">
        <w:rPr>
          <w:b/>
          <w:bCs/>
        </w:rPr>
        <w:t>Status:</w:t>
      </w:r>
      <w:r>
        <w:t xml:space="preserve"> </w:t>
      </w:r>
      <w:r>
        <w:rPr>
          <w:color w:val="0000FF"/>
        </w:rPr>
        <w:t>Noted</w:t>
      </w:r>
      <w:r>
        <w:t>.</w:t>
      </w:r>
    </w:p>
    <w:p w14:paraId="47739C4B" w14:textId="77777777" w:rsidR="0061178C" w:rsidRPr="005B25A1" w:rsidRDefault="007615D6" w:rsidP="0061178C">
      <w:pPr>
        <w:keepNext/>
        <w:keepLines/>
      </w:pPr>
      <w:r>
        <w:rPr>
          <w:color w:val="0000FF"/>
        </w:rPr>
        <w:t>S2-2507453</w:t>
      </w:r>
      <w:r w:rsidRPr="00D53282">
        <w:t xml:space="preserve"> </w:t>
      </w:r>
      <w:r>
        <w:t>(LS IN) LS from ITU-T SG13: LS on initiation of new work item ITU-T Y.IMT2020-NA 'Requirements and framework for network acceleration in IMT-2020 networks and beyond' (Source: ITU-T SG13 (SG13-LS87))</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SA WG1, SA WG2 and BBF about the initiation of draft new Recommendation ITU-T Y.IMT2020-NA 'Requirements and framework for network acceleration in IMT-2020 networks and beyond'</w:t>
      </w:r>
      <w:r w:rsidR="0061178C">
        <w:t xml:space="preserve">. </w:t>
      </w:r>
    </w:p>
    <w:p w14:paraId="393FD020" w14:textId="77777777" w:rsidR="0061178C" w:rsidRDefault="0061178C" w:rsidP="0061178C">
      <w:pPr>
        <w:keepNext/>
        <w:keepLines/>
        <w:rPr>
          <w:b/>
          <w:bCs/>
        </w:rPr>
      </w:pPr>
      <w:r>
        <w:rPr>
          <w:b/>
          <w:bCs/>
        </w:rPr>
        <w:t>Plenary Discussion:</w:t>
      </w:r>
    </w:p>
    <w:p w14:paraId="64FD6AB3" w14:textId="60201E29" w:rsidR="004938B0" w:rsidRPr="004938B0" w:rsidRDefault="004938B0" w:rsidP="004938B0">
      <w:pPr>
        <w:keepNext/>
        <w:keepLines/>
      </w:pPr>
      <w:r>
        <w:t xml:space="preserve">This LS was </w:t>
      </w:r>
      <w:r w:rsidRPr="00C3284B">
        <w:rPr>
          <w:color w:val="0000FF"/>
        </w:rPr>
        <w:t>noted</w:t>
      </w:r>
      <w:r>
        <w:t>.</w:t>
      </w:r>
    </w:p>
    <w:p w14:paraId="68F332D6" w14:textId="77777777" w:rsidR="004938B0" w:rsidRPr="00EB0339" w:rsidRDefault="004938B0" w:rsidP="004938B0">
      <w:r w:rsidRPr="005B25A1">
        <w:rPr>
          <w:b/>
          <w:bCs/>
        </w:rPr>
        <w:t>Status:</w:t>
      </w:r>
      <w:r>
        <w:t xml:space="preserve"> </w:t>
      </w:r>
      <w:r>
        <w:rPr>
          <w:color w:val="0000FF"/>
        </w:rPr>
        <w:t>Noted</w:t>
      </w:r>
      <w:r>
        <w:t>.</w:t>
      </w:r>
    </w:p>
    <w:p w14:paraId="55D5BE4F" w14:textId="77777777" w:rsidR="0061178C" w:rsidRPr="005B25A1" w:rsidRDefault="007615D6" w:rsidP="0061178C">
      <w:pPr>
        <w:keepNext/>
        <w:keepLines/>
      </w:pPr>
      <w:r>
        <w:rPr>
          <w:color w:val="0000FF"/>
        </w:rPr>
        <w:t>S2-2507455</w:t>
      </w:r>
      <w:r w:rsidRPr="00D53282">
        <w:t xml:space="preserve"> </w:t>
      </w:r>
      <w:r>
        <w:t>(LS IN) LS from ITU-T SG13: LS on determination of draft new Recommendation ITU-T Y.3188 (ex Y.LDT-</w:t>
      </w:r>
      <w:proofErr w:type="spellStart"/>
      <w:r>
        <w:t>reqs</w:t>
      </w:r>
      <w:proofErr w:type="spellEnd"/>
      <w:r>
        <w:t>-</w:t>
      </w:r>
      <w:proofErr w:type="spellStart"/>
      <w:r>
        <w:t>funcs</w:t>
      </w:r>
      <w:proofErr w:type="spellEnd"/>
      <w:r>
        <w:t>) 'IMT-2020 networks and beyond: Requirements and functions for applications demanding large data transmission' (Source: ITU-T SG13 (SG13-LS88))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SA WG2 about the determination of draft Recommendation Y.3188 (ex Y.LDT-</w:t>
      </w:r>
      <w:proofErr w:type="spellStart"/>
      <w:r>
        <w:t>reqs</w:t>
      </w:r>
      <w:proofErr w:type="spellEnd"/>
      <w:r>
        <w:t>-</w:t>
      </w:r>
      <w:proofErr w:type="spellStart"/>
      <w:r>
        <w:t>funcs</w:t>
      </w:r>
      <w:proofErr w:type="spellEnd"/>
      <w:r>
        <w:t>) 'IMT-2020 networks and beyond: Requirements and functions for applications demanding large data transmission'</w:t>
      </w:r>
      <w:r w:rsidR="0061178C">
        <w:t xml:space="preserve">. </w:t>
      </w:r>
    </w:p>
    <w:p w14:paraId="03F2CFDE" w14:textId="77777777" w:rsidR="0061178C" w:rsidRDefault="0061178C" w:rsidP="0061178C">
      <w:pPr>
        <w:keepNext/>
        <w:keepLines/>
        <w:rPr>
          <w:b/>
          <w:bCs/>
        </w:rPr>
      </w:pPr>
      <w:r>
        <w:rPr>
          <w:b/>
          <w:bCs/>
        </w:rPr>
        <w:t>Plenary Discussion:</w:t>
      </w:r>
    </w:p>
    <w:p w14:paraId="54F22577" w14:textId="151D3218" w:rsidR="004938B0" w:rsidRPr="004938B0" w:rsidRDefault="004938B0" w:rsidP="004938B0">
      <w:pPr>
        <w:keepNext/>
        <w:keepLines/>
      </w:pPr>
      <w:r>
        <w:t xml:space="preserve">This LS was </w:t>
      </w:r>
      <w:r w:rsidRPr="00C3284B">
        <w:rPr>
          <w:color w:val="0000FF"/>
        </w:rPr>
        <w:t>noted</w:t>
      </w:r>
      <w:r>
        <w:t>.</w:t>
      </w:r>
    </w:p>
    <w:p w14:paraId="68942B62" w14:textId="77777777" w:rsidR="004938B0" w:rsidRPr="00EB0339" w:rsidRDefault="004938B0" w:rsidP="004938B0">
      <w:r w:rsidRPr="005B25A1">
        <w:rPr>
          <w:b/>
          <w:bCs/>
        </w:rPr>
        <w:t>Status:</w:t>
      </w:r>
      <w:r>
        <w:t xml:space="preserve"> </w:t>
      </w:r>
      <w:r>
        <w:rPr>
          <w:color w:val="0000FF"/>
        </w:rPr>
        <w:t>Noted</w:t>
      </w:r>
      <w:r>
        <w:t>.</w:t>
      </w:r>
    </w:p>
    <w:p w14:paraId="0BC3D8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Next Generation </w:t>
      </w:r>
      <w:proofErr w:type="spellStart"/>
      <w:r>
        <w:rPr>
          <w:color w:val="0000FF"/>
        </w:rPr>
        <w:t>eCall</w:t>
      </w:r>
      <w:proofErr w:type="spellEnd"/>
    </w:p>
    <w:p w14:paraId="734CF062" w14:textId="77777777" w:rsidR="00E00DA6" w:rsidRDefault="007615D6" w:rsidP="000A3FBD">
      <w:pPr>
        <w:pStyle w:val="NormTop"/>
      </w:pPr>
      <w:r>
        <w:rPr>
          <w:color w:val="0000FF"/>
        </w:rPr>
        <w:t>S2-2506114</w:t>
      </w:r>
      <w:r w:rsidRPr="00D53282">
        <w:t xml:space="preserve"> </w:t>
      </w:r>
      <w:r>
        <w:t xml:space="preserve">(LS IN) LS from CEN TC 278 WG 15: LS on Next Generation </w:t>
      </w:r>
      <w:proofErr w:type="spellStart"/>
      <w:r>
        <w:t>eCall</w:t>
      </w:r>
      <w:proofErr w:type="spellEnd"/>
      <w:r>
        <w:t xml:space="preserve"> (Source: CEN TC 278 WG 15 (3GPP_LS_reply_2025-02-05))</w:t>
      </w:r>
      <w:r>
        <w:br/>
      </w:r>
      <w:r w:rsidRPr="00D53282">
        <w:rPr>
          <w:b/>
        </w:rPr>
        <w:t>Document for:</w:t>
      </w:r>
      <w:r w:rsidRPr="00D53282">
        <w:t xml:space="preserve"> </w:t>
      </w:r>
      <w:r>
        <w:t>Action</w:t>
      </w:r>
      <w:r>
        <w:br/>
      </w:r>
      <w:r w:rsidRPr="00D53282">
        <w:rPr>
          <w:b/>
        </w:rPr>
        <w:t>Abstract:</w:t>
      </w:r>
      <w:r w:rsidRPr="00D53282">
        <w:t xml:space="preserve"> </w:t>
      </w:r>
      <w:r>
        <w:br/>
        <w:t xml:space="preserve">CEN/TC 278/WG 15 would like to thank SA WG1, SA WG2, CT WG1, TSG SA, TSG CT and ETSI TC MSG for the received replies to the CEN LS on Next Generation </w:t>
      </w:r>
      <w:proofErr w:type="spellStart"/>
      <w:r>
        <w:t>eCall</w:t>
      </w:r>
      <w:proofErr w:type="spellEnd"/>
      <w:r>
        <w:t>. We noticed the rapid progress of the work by SA WG1, SA WG2, CT WG1, TSG SA and TSG CT in relation.</w:t>
      </w:r>
    </w:p>
    <w:p w14:paraId="4F0680D4" w14:textId="77777777" w:rsidR="0061178C" w:rsidRPr="005B25A1" w:rsidRDefault="00000000" w:rsidP="0061178C">
      <w:pPr>
        <w:keepNext/>
        <w:keepLines/>
      </w:pPr>
      <w:r w:rsidRPr="00B81031">
        <w:rPr>
          <w:b/>
          <w:bCs/>
          <w:i/>
        </w:rPr>
        <w:t>Comment:</w:t>
      </w:r>
      <w:r>
        <w:rPr>
          <w:i/>
        </w:rPr>
        <w:t xml:space="preserve"> </w:t>
      </w:r>
      <w:r w:rsidR="007615D6">
        <w:rPr>
          <w:i/>
        </w:rPr>
        <w:t>Revision of Postponed</w:t>
      </w:r>
      <w:r>
        <w:rPr>
          <w:color w:val="0000FF"/>
        </w:rPr>
        <w:t xml:space="preserve"> S2-2504571</w:t>
      </w:r>
      <w:r>
        <w:t>. from SA WG2#169</w:t>
      </w:r>
      <w:r w:rsidR="0061178C">
        <w:t xml:space="preserve">. </w:t>
      </w:r>
    </w:p>
    <w:p w14:paraId="47893615" w14:textId="77777777" w:rsidR="0061178C" w:rsidRDefault="0061178C" w:rsidP="0061178C">
      <w:pPr>
        <w:keepNext/>
        <w:keepLines/>
        <w:rPr>
          <w:b/>
          <w:bCs/>
        </w:rPr>
      </w:pPr>
      <w:r>
        <w:rPr>
          <w:b/>
          <w:bCs/>
        </w:rPr>
        <w:t>Plenary Discussion:</w:t>
      </w:r>
    </w:p>
    <w:p w14:paraId="175130AF" w14:textId="75ECA123" w:rsidR="004938B0" w:rsidRPr="004938B0" w:rsidRDefault="004938B0" w:rsidP="004938B0">
      <w:pPr>
        <w:keepNext/>
        <w:keepLines/>
      </w:pPr>
      <w:r>
        <w:t xml:space="preserve">This LS was </w:t>
      </w:r>
      <w:r w:rsidRPr="00C3284B">
        <w:rPr>
          <w:color w:val="0000FF"/>
        </w:rPr>
        <w:t>noted</w:t>
      </w:r>
      <w:r>
        <w:t>.</w:t>
      </w:r>
    </w:p>
    <w:p w14:paraId="20C57A80" w14:textId="77777777" w:rsidR="004938B0" w:rsidRPr="00EB0339" w:rsidRDefault="004938B0" w:rsidP="004938B0">
      <w:r w:rsidRPr="005B25A1">
        <w:rPr>
          <w:b/>
          <w:bCs/>
        </w:rPr>
        <w:t>Status:</w:t>
      </w:r>
      <w:r>
        <w:t xml:space="preserve"> </w:t>
      </w:r>
      <w:r>
        <w:rPr>
          <w:color w:val="0000FF"/>
        </w:rPr>
        <w:t>Noted</w:t>
      </w:r>
      <w:r>
        <w:t>.</w:t>
      </w:r>
    </w:p>
    <w:p w14:paraId="525CA9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Conclusion of </w:t>
      </w:r>
      <w:r>
        <w:rPr>
          <w:color w:val="0000FF"/>
        </w:rPr>
        <w:lastRenderedPageBreak/>
        <w:t>FS_MINT_Ph2</w:t>
      </w:r>
    </w:p>
    <w:p w14:paraId="0CE00CD0" w14:textId="77777777" w:rsidR="0061178C" w:rsidRPr="005B25A1" w:rsidRDefault="007615D6" w:rsidP="0061178C">
      <w:pPr>
        <w:keepNext/>
        <w:keepLines/>
      </w:pPr>
      <w:r>
        <w:rPr>
          <w:color w:val="0000FF"/>
        </w:rPr>
        <w:t>S2-2506165</w:t>
      </w:r>
      <w:r w:rsidRPr="00D53282">
        <w:t xml:space="preserve"> </w:t>
      </w:r>
      <w:r>
        <w:t>(LS IN) LS from TSG SA: Reply LS on the conclusion of FS_MINT_Ph2 (Source: TSG SA (SP-250807))</w:t>
      </w:r>
      <w:r>
        <w:br/>
      </w:r>
      <w:r w:rsidRPr="00D53282">
        <w:rPr>
          <w:b/>
        </w:rPr>
        <w:t>Document for:</w:t>
      </w:r>
      <w:r w:rsidRPr="00D53282">
        <w:t xml:space="preserve"> </w:t>
      </w:r>
      <w:r>
        <w:t>Action</w:t>
      </w:r>
      <w:r>
        <w:br/>
      </w:r>
      <w:r w:rsidRPr="00D53282">
        <w:rPr>
          <w:b/>
        </w:rPr>
        <w:t>Abstract:</w:t>
      </w:r>
      <w:r w:rsidRPr="00D53282">
        <w:t xml:space="preserve"> </w:t>
      </w:r>
      <w:r>
        <w:br/>
        <w:t>TSG SA thanks CT WG1 and SA WG2 for their respective LS, (SP-250427 / C1-252559) and (SP-250711 / S2-2505932). TSG SA has discussed the matter in their SA#108 meeting. TSG SA has no concerns with the approval of the CT WG1 WID (MINT_Ph2) in CP-251282. In SP-250711 / S2-2505932, SA WG2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 WG4 to take this feedback into consideration and considers corresponding normative work. TSG SA respectfully asks CT WG1 to proceed the normative work, based on the scope of CP-251282. Meanwhile potential CT WG4 work may be also needed, thus CP-251282 may be further revised. TSG SA respectfully asks SA WG2 to plan how to perform the alignment to the normative work in CT WG1 as well as additional input based on CT WG4 updates (if any). TSG SA requests CT WG1 and CT WG4 to keep SA WG2 in the loop while developing their stage 3 solutions, as MINT_Ph2 stage 2 work will be performed after stage 3 and may require adjustments based on SA WG2 work. Action: TSG SA respectfully asks SA WG2 to plan how to perform the alignment to the normative work of CT WG1 and additional work from CT WG4 (if any)</w:t>
      </w:r>
      <w:r w:rsidR="0061178C">
        <w:t xml:space="preserve">. </w:t>
      </w:r>
    </w:p>
    <w:p w14:paraId="0A5848C1" w14:textId="77777777" w:rsidR="0061178C" w:rsidRDefault="0061178C" w:rsidP="0061178C">
      <w:pPr>
        <w:keepNext/>
        <w:keepLines/>
        <w:rPr>
          <w:b/>
          <w:bCs/>
        </w:rPr>
      </w:pPr>
      <w:r>
        <w:rPr>
          <w:b/>
          <w:bCs/>
        </w:rPr>
        <w:t>Plenary Discussion:</w:t>
      </w:r>
    </w:p>
    <w:p w14:paraId="43C86857" w14:textId="77EBC8A3" w:rsidR="00774C1C" w:rsidRDefault="00774C1C" w:rsidP="00A120F3">
      <w:pPr>
        <w:keepNext/>
        <w:keepLines/>
      </w:pPr>
      <w:r>
        <w:t>Ericsson commented that as this is Rel</w:t>
      </w:r>
      <w:r>
        <w:noBreakHyphen/>
        <w:t>19 topic and would require Cat B CRs, it was asked whether coordination with SA WG2 can be expedited in order to efficiently handle any Rel</w:t>
      </w:r>
      <w:r>
        <w:noBreakHyphen/>
        <w:t xml:space="preserve">19 alignment changes. </w:t>
      </w:r>
      <w:r w:rsidRPr="00774C1C">
        <w:rPr>
          <w:b/>
          <w:bCs/>
        </w:rPr>
        <w:t>Delegates were asked to discuss this with CT</w:t>
      </w:r>
      <w:r>
        <w:rPr>
          <w:b/>
          <w:bCs/>
        </w:rPr>
        <w:t> </w:t>
      </w:r>
      <w:r w:rsidRPr="00774C1C">
        <w:rPr>
          <w:b/>
          <w:bCs/>
        </w:rPr>
        <w:t>WG1 colleagues and inform</w:t>
      </w:r>
      <w:r>
        <w:rPr>
          <w:b/>
          <w:bCs/>
        </w:rPr>
        <w:t xml:space="preserve"> of any issues with completion by October 2025 and</w:t>
      </w:r>
      <w:r w:rsidRPr="00774C1C">
        <w:rPr>
          <w:b/>
          <w:bCs/>
        </w:rPr>
        <w:t xml:space="preserve"> whether a formal response is needed</w:t>
      </w:r>
      <w:r>
        <w:t xml:space="preserve">. </w:t>
      </w:r>
    </w:p>
    <w:p w14:paraId="42B82DB3" w14:textId="7A57B9C1" w:rsidR="00774C1C" w:rsidRPr="004938B0" w:rsidRDefault="00774C1C" w:rsidP="00774C1C">
      <w:pPr>
        <w:keepNext/>
        <w:keepLines/>
      </w:pPr>
      <w:r>
        <w:t xml:space="preserve">  </w:t>
      </w:r>
      <w:r w:rsidRPr="00380F14">
        <w:rPr>
          <w:color w:val="FF0000"/>
        </w:rPr>
        <w:t>&lt;RETURN - OPEN&gt;</w:t>
      </w:r>
    </w:p>
    <w:p w14:paraId="2EBE045F" w14:textId="7F693E22" w:rsidR="00774C1C" w:rsidRPr="00EB0339" w:rsidRDefault="00774C1C" w:rsidP="00774C1C">
      <w:r w:rsidRPr="005B25A1">
        <w:rPr>
          <w:b/>
          <w:bCs/>
        </w:rPr>
        <w:t>Status:</w:t>
      </w:r>
      <w:r>
        <w:t xml:space="preserve"> </w:t>
      </w:r>
      <w:r w:rsidRPr="00380F14">
        <w:rPr>
          <w:color w:val="FF0000"/>
        </w:rPr>
        <w:t>OPEN</w:t>
      </w:r>
    </w:p>
    <w:p w14:paraId="350811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'Harmonised framework on aerial UE usage in MFCN harmonised bands'</w:t>
      </w:r>
    </w:p>
    <w:p w14:paraId="118D3C07" w14:textId="77777777" w:rsidR="00E00DA6" w:rsidRDefault="007615D6" w:rsidP="000A3FBD">
      <w:pPr>
        <w:pStyle w:val="NormTop"/>
      </w:pPr>
      <w:r>
        <w:rPr>
          <w:color w:val="0000FF"/>
        </w:rPr>
        <w:t>S2-2506117</w:t>
      </w:r>
      <w:r w:rsidRPr="00D53282">
        <w:t xml:space="preserve"> </w:t>
      </w:r>
      <w:r>
        <w:t>(LS IN) LS from CEPT ECC: Reply Liaison Statement on harmonised standard of relevant components of ECC Decision (22)07 on 'Harmonised framework on aerial UE usage in MFCN harmonised bands' (Source: CEPT ECC (ECC(25)023))</w:t>
      </w:r>
      <w:r>
        <w:br/>
      </w:r>
      <w:r w:rsidRPr="00D53282">
        <w:rPr>
          <w:b/>
        </w:rPr>
        <w:t>Document for:</w:t>
      </w:r>
      <w:r w:rsidRPr="00D53282">
        <w:t xml:space="preserve"> </w:t>
      </w:r>
      <w:r>
        <w:t>Action</w:t>
      </w:r>
      <w:r>
        <w:br/>
      </w:r>
      <w:r w:rsidRPr="00D53282">
        <w:rPr>
          <w:b/>
        </w:rPr>
        <w:t>Abstract:</w:t>
      </w:r>
      <w:r w:rsidRPr="00D53282">
        <w:t xml:space="preserve"> </w:t>
      </w:r>
      <w:r>
        <w:br/>
        <w:t>Dear Holger, ECC thanks ETSI TC MSG/TFES for the update on the development of a new harmonised standard of relevant components of ECC Decision (22)07 on 'harmonised framework on aerial UE usage in MFCN harmonised bands' and the details provided in response to its initial Request for standardisation support of November 2022 (doc. ECC(22)057 Annex 07). ECC also likes to inform that at its 66th meeting CEPT Report 089 on 'Harmonised technical and operational conditions for the usage of non-active antenna systems aerial terminal stations in harmonised MFCN bands' in response to an EC Mandate was approved for publication. The content of this CEPT Report is based on current ECC regulations. ECC wishes to emphasize the importance of the handling of the 'no-transmit' zones (NTZ) in the harmonised European framework. {. . .}.</w:t>
      </w:r>
    </w:p>
    <w:p w14:paraId="724485B9"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S2-2506330</w:t>
      </w:r>
      <w:r>
        <w:t>.</w:t>
      </w:r>
    </w:p>
    <w:p w14:paraId="2E024E68" w14:textId="2806DFDD" w:rsidR="007615D6" w:rsidRPr="005B25A1" w:rsidRDefault="002055C0" w:rsidP="007615D6">
      <w:pPr>
        <w:keepNext/>
        <w:keepLines/>
        <w:rPr>
          <w:b/>
          <w:bCs/>
        </w:rPr>
      </w:pPr>
      <w:r>
        <w:rPr>
          <w:b/>
          <w:bCs/>
        </w:rPr>
        <w:t>Parallel</w:t>
      </w:r>
      <w:r w:rsidR="007615D6" w:rsidRPr="005B25A1">
        <w:rPr>
          <w:b/>
          <w:bCs/>
        </w:rPr>
        <w:t xml:space="preserve"> Discussion:</w:t>
      </w:r>
    </w:p>
    <w:p w14:paraId="03E1583C" w14:textId="2D15DDE3" w:rsidR="00CE2D61" w:rsidRDefault="002055C0" w:rsidP="00A120F3">
      <w:pPr>
        <w:keepNext/>
        <w:keepLines/>
      </w:pPr>
      <w:r w:rsidRPr="002055C0">
        <w:t xml:space="preserve">TSGs should respond to this LS. This was </w:t>
      </w:r>
      <w:r w:rsidRPr="002055C0">
        <w:rPr>
          <w:color w:val="0000FF"/>
        </w:rPr>
        <w:t>postponed</w:t>
      </w:r>
      <w:r w:rsidRPr="002055C0">
        <w:t>.</w:t>
      </w:r>
    </w:p>
    <w:p w14:paraId="3315EDE6" w14:textId="75DA7EEA" w:rsidR="007615D6" w:rsidRPr="002055C0" w:rsidRDefault="007615D6" w:rsidP="007615D6">
      <w:r w:rsidRPr="005B25A1">
        <w:rPr>
          <w:b/>
          <w:bCs/>
        </w:rPr>
        <w:t>Status:</w:t>
      </w:r>
      <w:r>
        <w:t xml:space="preserve"> </w:t>
      </w:r>
      <w:r w:rsidR="002055C0" w:rsidRPr="002055C0">
        <w:rPr>
          <w:color w:val="0000FF"/>
        </w:rPr>
        <w:t>Postponed</w:t>
      </w:r>
      <w:r w:rsidR="002055C0">
        <w:t>.</w:t>
      </w:r>
    </w:p>
    <w:p w14:paraId="6B54667F" w14:textId="655610BB" w:rsidR="00E00DA6" w:rsidRDefault="007615D6" w:rsidP="000A3FBD">
      <w:pPr>
        <w:pStyle w:val="NormTop"/>
      </w:pPr>
      <w:r>
        <w:rPr>
          <w:color w:val="0000FF"/>
        </w:rPr>
        <w:t>S2-2506330</w:t>
      </w:r>
      <w:r w:rsidRPr="00D53282">
        <w:t xml:space="preserve"> </w:t>
      </w:r>
      <w:r>
        <w:t xml:space="preserve">(LS </w:t>
      </w:r>
      <w:r>
        <w:lastRenderedPageBreak/>
        <w:t>OUT) [DRAFT] LS to Request Guidance on 'Reply Liaison Statement on harmonised standard of relevant components of ECC Decision (22)07 on 'Harmonised framework on aerial UE usage in MFCN' harmonised bands' (Source: Ericsson (to be SA</w:t>
      </w:r>
      <w:r w:rsidR="00774C1C">
        <w:t> WG</w:t>
      </w:r>
      <w:r>
        <w:t>2))</w:t>
      </w:r>
      <w:r>
        <w:br/>
      </w:r>
      <w:r w:rsidRPr="00D53282">
        <w:rPr>
          <w:b/>
        </w:rPr>
        <w:t>Document for:</w:t>
      </w:r>
      <w:r w:rsidRPr="00D53282">
        <w:t xml:space="preserve"> </w:t>
      </w:r>
      <w:r>
        <w:t>Approval</w:t>
      </w:r>
      <w:r>
        <w:br/>
      </w:r>
      <w:r w:rsidRPr="00D53282">
        <w:rPr>
          <w:b/>
        </w:rPr>
        <w:t>Abstract:</w:t>
      </w:r>
      <w:r w:rsidRPr="00D53282">
        <w:t xml:space="preserve"> </w:t>
      </w:r>
      <w:r>
        <w:br/>
        <w:t>Res</w:t>
      </w:r>
      <w:r w:rsidR="00774C1C">
        <w:t>p</w:t>
      </w:r>
      <w:r>
        <w:t>onse to S2-2506117 (ECC(25)023 ANNEX 07).</w:t>
      </w:r>
    </w:p>
    <w:p w14:paraId="74D187E6" w14:textId="77777777" w:rsidR="0061178C" w:rsidRPr="005B25A1" w:rsidRDefault="00000000" w:rsidP="0061178C">
      <w:pPr>
        <w:keepNext/>
        <w:keepLines/>
      </w:pPr>
      <w:r w:rsidRPr="00B81031">
        <w:rPr>
          <w:b/>
          <w:bCs/>
          <w:i/>
        </w:rPr>
        <w:t>Comment:</w:t>
      </w:r>
      <w:r>
        <w:rPr>
          <w:i/>
        </w:rPr>
        <w:t xml:space="preserve"> </w:t>
      </w:r>
      <w:r w:rsidR="007615D6">
        <w:rPr>
          <w:i/>
        </w:rPr>
        <w:t>Response to</w:t>
      </w:r>
      <w:r>
        <w:rPr>
          <w:color w:val="0000FF"/>
        </w:rPr>
        <w:t xml:space="preserve"> S2-2506117</w:t>
      </w:r>
      <w:r w:rsidR="0061178C">
        <w:t xml:space="preserve">. </w:t>
      </w:r>
    </w:p>
    <w:p w14:paraId="25577C64" w14:textId="77777777" w:rsidR="0061178C" w:rsidRDefault="0061178C" w:rsidP="0061178C">
      <w:pPr>
        <w:keepNext/>
        <w:keepLines/>
        <w:rPr>
          <w:b/>
          <w:bCs/>
        </w:rPr>
      </w:pPr>
      <w:r>
        <w:rPr>
          <w:b/>
          <w:bCs/>
        </w:rPr>
        <w:t>Plenary Discussion:</w:t>
      </w:r>
    </w:p>
    <w:p w14:paraId="0BBA2162" w14:textId="284BC94B" w:rsidR="00CE2D61" w:rsidRDefault="00CE2D61" w:rsidP="00A120F3">
      <w:pPr>
        <w:keepNext/>
        <w:keepLines/>
      </w:pPr>
      <w:r>
        <w:t xml:space="preserve">The action to CT WG1 should be removed and the SA WG1 Chair will inform the CT WG1 Chair of the request to coordinate any response. This was left for off-line discussion and revised to </w:t>
      </w:r>
      <w:r w:rsidRPr="00CE2D61">
        <w:rPr>
          <w:color w:val="0000FF"/>
        </w:rPr>
        <w:t>S2-250</w:t>
      </w:r>
      <w:r>
        <w:rPr>
          <w:color w:val="0000FF"/>
        </w:rPr>
        <w:t>7456</w:t>
      </w:r>
      <w:r>
        <w:t xml:space="preserve">. </w:t>
      </w:r>
    </w:p>
    <w:p w14:paraId="633AAA7F" w14:textId="6FB5D6F6" w:rsidR="002055C0" w:rsidRPr="005B25A1" w:rsidRDefault="002055C0" w:rsidP="002055C0">
      <w:pPr>
        <w:keepNext/>
        <w:keepLines/>
        <w:rPr>
          <w:b/>
          <w:bCs/>
        </w:rPr>
      </w:pPr>
      <w:r>
        <w:rPr>
          <w:b/>
          <w:bCs/>
        </w:rPr>
        <w:t>Parallel</w:t>
      </w:r>
      <w:r w:rsidRPr="005B25A1">
        <w:rPr>
          <w:b/>
          <w:bCs/>
        </w:rPr>
        <w:t xml:space="preserve"> Discussion:</w:t>
      </w:r>
    </w:p>
    <w:p w14:paraId="2CD9DD3F" w14:textId="54E3FF13" w:rsidR="009A21C6" w:rsidRDefault="009A21C6" w:rsidP="007615D6">
      <w:pPr>
        <w:keepNext/>
        <w:keepLines/>
      </w:pPr>
      <w:r>
        <w:t>Some rewording was needed. Qualcomm asked to harmonize terminology for ‘CEPT ECC Plenary’.</w:t>
      </w:r>
      <w:r w:rsidR="002055C0">
        <w:t xml:space="preserve"> Revisions should be cleaned up and ‘draft’ removed.</w:t>
      </w:r>
      <w:r>
        <w:t xml:space="preserve"> This was revised to </w:t>
      </w:r>
      <w:r w:rsidRPr="00497EE3">
        <w:rPr>
          <w:color w:val="0000FF"/>
        </w:rPr>
        <w:t>S2-250</w:t>
      </w:r>
      <w:r>
        <w:rPr>
          <w:color w:val="0000FF"/>
        </w:rPr>
        <w:t>8014</w:t>
      </w:r>
      <w:r w:rsidRPr="006132D8">
        <w:t xml:space="preserve">. </w:t>
      </w:r>
    </w:p>
    <w:p w14:paraId="11268BF0" w14:textId="77777777" w:rsidR="0061178C" w:rsidRPr="005B25A1" w:rsidRDefault="002055C0" w:rsidP="0061178C">
      <w:pPr>
        <w:keepNext/>
        <w:keepLines/>
      </w:pPr>
      <w:r>
        <w:t xml:space="preserve">This was </w:t>
      </w:r>
      <w:r w:rsidRPr="00B30893">
        <w:rPr>
          <w:color w:val="FF0000"/>
        </w:rPr>
        <w:t>agreed</w:t>
      </w:r>
      <w:r>
        <w:t xml:space="preserve"> in parallel session</w:t>
      </w:r>
      <w:r w:rsidR="0061178C">
        <w:t xml:space="preserve">. </w:t>
      </w:r>
    </w:p>
    <w:p w14:paraId="0ED33B33" w14:textId="77777777" w:rsidR="0061178C" w:rsidRDefault="0061178C" w:rsidP="0061178C">
      <w:pPr>
        <w:keepNext/>
        <w:keepLines/>
        <w:rPr>
          <w:b/>
          <w:bCs/>
        </w:rPr>
      </w:pPr>
      <w:r>
        <w:rPr>
          <w:b/>
          <w:bCs/>
        </w:rPr>
        <w:t>Plenary Discussion:</w:t>
      </w:r>
    </w:p>
    <w:p w14:paraId="3E91EF51" w14:textId="5892D22B" w:rsidR="002055C0" w:rsidRPr="00301857" w:rsidRDefault="002055C0" w:rsidP="002055C0">
      <w:pPr>
        <w:keepNext/>
        <w:keepLines/>
      </w:pPr>
    </w:p>
    <w:p w14:paraId="7F96D50F" w14:textId="77777777" w:rsidR="002055C0" w:rsidRPr="00EB0339" w:rsidRDefault="002055C0" w:rsidP="002055C0">
      <w:r w:rsidRPr="005B25A1">
        <w:rPr>
          <w:b/>
          <w:bCs/>
        </w:rPr>
        <w:t>Status:</w:t>
      </w:r>
      <w:r>
        <w:t xml:space="preserve"> </w:t>
      </w:r>
      <w:r>
        <w:rPr>
          <w:color w:val="0000FF"/>
        </w:rPr>
        <w:t>&lt;Parallel Agreed&gt;</w:t>
      </w:r>
      <w:r>
        <w:t>.</w:t>
      </w:r>
    </w:p>
    <w:p w14:paraId="65CF78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6BB92B5E" w14:textId="77777777" w:rsidR="0061178C" w:rsidRPr="005B25A1" w:rsidRDefault="007615D6" w:rsidP="0061178C">
      <w:pPr>
        <w:keepNext/>
        <w:keepLines/>
      </w:pPr>
      <w:r>
        <w:rPr>
          <w:color w:val="0000FF"/>
        </w:rPr>
        <w:t>S2-2506546</w:t>
      </w:r>
      <w:r w:rsidRPr="00D53282">
        <w:t xml:space="preserve"> </w:t>
      </w:r>
      <w:r>
        <w:t>(CR) 23.501 CR6360 (Rel-19, 'F'): Stage 2 service operation clarification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NOTE to clarify that stage 2 service operations and parameters can be covered also by other specs</w:t>
      </w:r>
      <w:r w:rsidR="0061178C">
        <w:t xml:space="preserve">. </w:t>
      </w:r>
    </w:p>
    <w:p w14:paraId="39C194D5" w14:textId="77777777" w:rsidR="0061178C" w:rsidRDefault="0061178C" w:rsidP="0061178C">
      <w:pPr>
        <w:keepNext/>
        <w:keepLines/>
        <w:rPr>
          <w:b/>
          <w:bCs/>
        </w:rPr>
      </w:pPr>
      <w:r>
        <w:rPr>
          <w:b/>
          <w:bCs/>
        </w:rPr>
        <w:t>Plenary Discussion:</w:t>
      </w:r>
    </w:p>
    <w:p w14:paraId="5D1DC2EA" w14:textId="52778792" w:rsidR="009A3A7C" w:rsidRDefault="009A3A7C" w:rsidP="00A120F3">
      <w:pPr>
        <w:keepNext/>
        <w:keepLines/>
      </w:pPr>
      <w:r>
        <w:t>This was left for off-line discussion and revised</w:t>
      </w:r>
      <w:r w:rsidR="00A0131B">
        <w:t xml:space="preserve">, </w:t>
      </w:r>
      <w:r w:rsidR="00A0131B" w:rsidRPr="00A0131B">
        <w:rPr>
          <w:b/>
          <w:bCs/>
        </w:rPr>
        <w:t>to create a TS 23.502 CR</w:t>
      </w:r>
      <w:r w:rsidR="00A0131B">
        <w:t xml:space="preserve"> (23.502 CR5573),</w:t>
      </w:r>
      <w:r>
        <w:t xml:space="preserve"> to </w:t>
      </w:r>
      <w:r w:rsidRPr="009A3A7C">
        <w:rPr>
          <w:color w:val="0000FF"/>
        </w:rPr>
        <w:t>S2-250</w:t>
      </w:r>
      <w:r>
        <w:rPr>
          <w:color w:val="0000FF"/>
        </w:rPr>
        <w:t>7457</w:t>
      </w:r>
      <w:r>
        <w:t>.</w:t>
      </w:r>
    </w:p>
    <w:p w14:paraId="583E3673" w14:textId="615C0E5E" w:rsidR="009A3A7C" w:rsidRPr="00EB0339" w:rsidRDefault="009A3A7C" w:rsidP="009A3A7C">
      <w:r w:rsidRPr="005B25A1">
        <w:rPr>
          <w:b/>
          <w:bCs/>
        </w:rPr>
        <w:t>Status:</w:t>
      </w:r>
      <w:r>
        <w:t xml:space="preserve"> </w:t>
      </w:r>
      <w:r w:rsidR="005542C5" w:rsidRPr="005542C5">
        <w:rPr>
          <w:color w:val="0000FF"/>
        </w:rPr>
        <w:t>Revised</w:t>
      </w:r>
      <w:r w:rsidR="005542C5">
        <w:t>.</w:t>
      </w:r>
    </w:p>
    <w:p w14:paraId="32B09F55" w14:textId="7D4C6832" w:rsidR="005542C5" w:rsidRDefault="005542C5" w:rsidP="005542C5">
      <w:pPr>
        <w:pStyle w:val="NormTop"/>
      </w:pPr>
      <w:r>
        <w:rPr>
          <w:color w:val="0000FF"/>
        </w:rPr>
        <w:t>S2-2507457</w:t>
      </w:r>
      <w:r w:rsidRPr="00D53282">
        <w:t xml:space="preserve"> </w:t>
      </w:r>
      <w:r>
        <w:t>(CR) 23.502 CR5573 (Rel-19, 'F'): Stage 2 service operation clarification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Adding NOTE to clarify that stage 2 service operations and parameters can be covered also by other specs..</w:t>
      </w:r>
    </w:p>
    <w:p w14:paraId="3CDD5812" w14:textId="645BE8D7" w:rsidR="005542C5" w:rsidRPr="005B25A1" w:rsidRDefault="002055C0" w:rsidP="005542C5">
      <w:pPr>
        <w:keepNext/>
        <w:keepLines/>
        <w:rPr>
          <w:b/>
          <w:bCs/>
        </w:rPr>
      </w:pPr>
      <w:r>
        <w:rPr>
          <w:b/>
          <w:bCs/>
        </w:rPr>
        <w:t>Parallel</w:t>
      </w:r>
      <w:r w:rsidR="005542C5" w:rsidRPr="005B25A1">
        <w:rPr>
          <w:b/>
          <w:bCs/>
        </w:rPr>
        <w:t xml:space="preserve"> Discussion:</w:t>
      </w:r>
    </w:p>
    <w:p w14:paraId="54B8883F" w14:textId="77777777" w:rsidR="0061178C" w:rsidRPr="005B25A1" w:rsidRDefault="002055C0" w:rsidP="0061178C">
      <w:pPr>
        <w:keepNext/>
        <w:keepLines/>
      </w:pPr>
      <w:r>
        <w:t xml:space="preserve">This was reviewed and </w:t>
      </w:r>
      <w:r w:rsidRPr="00B30893">
        <w:rPr>
          <w:color w:val="FF0000"/>
        </w:rPr>
        <w:t>agreed</w:t>
      </w:r>
      <w:r>
        <w:t xml:space="preserve"> in parallel session</w:t>
      </w:r>
      <w:r w:rsidR="0061178C">
        <w:t xml:space="preserve">. </w:t>
      </w:r>
    </w:p>
    <w:p w14:paraId="464FC53C" w14:textId="77777777" w:rsidR="0061178C" w:rsidRDefault="0061178C" w:rsidP="0061178C">
      <w:pPr>
        <w:keepNext/>
        <w:keepLines/>
        <w:rPr>
          <w:b/>
          <w:bCs/>
        </w:rPr>
      </w:pPr>
      <w:r>
        <w:rPr>
          <w:b/>
          <w:bCs/>
        </w:rPr>
        <w:t>Plenary Discussion:</w:t>
      </w:r>
    </w:p>
    <w:p w14:paraId="0E040697" w14:textId="7D4E5B4C" w:rsidR="002055C0" w:rsidRPr="00301857" w:rsidRDefault="002055C0" w:rsidP="002055C0">
      <w:pPr>
        <w:keepNext/>
        <w:keepLines/>
      </w:pPr>
    </w:p>
    <w:p w14:paraId="4B7D8720" w14:textId="77777777" w:rsidR="002055C0" w:rsidRPr="00EB0339" w:rsidRDefault="002055C0" w:rsidP="002055C0">
      <w:r w:rsidRPr="005B25A1">
        <w:rPr>
          <w:b/>
          <w:bCs/>
        </w:rPr>
        <w:t>Status:</w:t>
      </w:r>
      <w:r>
        <w:t xml:space="preserve"> </w:t>
      </w:r>
      <w:r>
        <w:rPr>
          <w:color w:val="0000FF"/>
        </w:rPr>
        <w:t>&lt;Parallel Agreed&gt;</w:t>
      </w:r>
      <w:r>
        <w:t>.</w:t>
      </w:r>
    </w:p>
    <w:p w14:paraId="2F4C6B51" w14:textId="77777777" w:rsidR="0061178C" w:rsidRPr="005B25A1" w:rsidRDefault="007615D6" w:rsidP="0061178C">
      <w:pPr>
        <w:keepNext/>
        <w:keepLines/>
      </w:pPr>
      <w:r>
        <w:rPr>
          <w:color w:val="0000FF"/>
        </w:rPr>
        <w:t>S2-2506898</w:t>
      </w:r>
      <w:r w:rsidRPr="00D53282">
        <w:t xml:space="preserve"> </w:t>
      </w:r>
      <w:r>
        <w:t>(CR) 23.</w:t>
      </w:r>
      <w:r>
        <w:lastRenderedPageBreak/>
        <w:t>502 CR5550 (Rel-19, 'F'): SDM Data Subsets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Table 5.2.3.3.1-3 Time synchronization data is included. In Table 5.2.12.2.1-1 Time synchronization data is included. Ranging </w:t>
      </w:r>
      <w:proofErr w:type="spellStart"/>
      <w:r>
        <w:t>Sidelink</w:t>
      </w:r>
      <w:proofErr w:type="spellEnd"/>
      <w:r>
        <w:t xml:space="preserve"> Positioning Subscription data duplication is removed. ECS Address Configuration Information is rep</w:t>
      </w:r>
      <w:r w:rsidR="0061178C">
        <w:t xml:space="preserve">. </w:t>
      </w:r>
    </w:p>
    <w:p w14:paraId="21BDDAB2" w14:textId="77777777" w:rsidR="0061178C" w:rsidRDefault="0061178C" w:rsidP="0061178C">
      <w:pPr>
        <w:keepNext/>
        <w:keepLines/>
        <w:rPr>
          <w:b/>
          <w:bCs/>
        </w:rPr>
      </w:pPr>
      <w:r>
        <w:rPr>
          <w:b/>
          <w:bCs/>
        </w:rPr>
        <w:t>Plenary Discussion:</w:t>
      </w:r>
    </w:p>
    <w:p w14:paraId="790DD06C" w14:textId="0B7B9118" w:rsidR="009A3A7C" w:rsidRDefault="009A3A7C" w:rsidP="009A3A7C">
      <w:pPr>
        <w:keepNext/>
        <w:keepLines/>
      </w:pPr>
      <w:r>
        <w:t xml:space="preserve">The WI Code should be eEDGE_5GC_Ph2. This was revised to </w:t>
      </w:r>
      <w:r w:rsidRPr="009A3A7C">
        <w:rPr>
          <w:color w:val="0000FF"/>
        </w:rPr>
        <w:t>S2-250</w:t>
      </w:r>
      <w:r>
        <w:rPr>
          <w:color w:val="0000FF"/>
        </w:rPr>
        <w:t>7458</w:t>
      </w:r>
      <w:r>
        <w:t>.</w:t>
      </w:r>
    </w:p>
    <w:p w14:paraId="44D00C08" w14:textId="664CDD70" w:rsidR="009A3A7C" w:rsidRPr="009A3A7C" w:rsidRDefault="009A3A7C" w:rsidP="009A3A7C">
      <w:pPr>
        <w:keepNext/>
        <w:keepLines/>
      </w:pPr>
      <w:r>
        <w:t xml:space="preserve">This was </w:t>
      </w:r>
      <w:r w:rsidRPr="009A3A7C">
        <w:rPr>
          <w:color w:val="FF0000"/>
          <w:lang w:eastAsia="en-US"/>
        </w:rPr>
        <w:t>approved</w:t>
      </w:r>
      <w:r>
        <w:t>.</w:t>
      </w:r>
    </w:p>
    <w:p w14:paraId="37C6A143" w14:textId="005D31A6" w:rsidR="009A3A7C" w:rsidRPr="009A3A7C" w:rsidRDefault="009A3A7C" w:rsidP="009A3A7C">
      <w:r w:rsidRPr="005B25A1">
        <w:rPr>
          <w:b/>
          <w:bCs/>
        </w:rPr>
        <w:t>Status:</w:t>
      </w:r>
      <w:r>
        <w:t xml:space="preserve"> </w:t>
      </w:r>
      <w:r w:rsidRPr="00C3284B">
        <w:rPr>
          <w:color w:val="FF0000"/>
          <w:lang w:eastAsia="en-US"/>
        </w:rPr>
        <w:t>Approved</w:t>
      </w:r>
      <w:r>
        <w:t>.</w:t>
      </w:r>
    </w:p>
    <w:p w14:paraId="49C114AB" w14:textId="77777777" w:rsidR="0061178C" w:rsidRPr="005B25A1" w:rsidRDefault="007615D6" w:rsidP="0061178C">
      <w:pPr>
        <w:keepNext/>
        <w:keepLines/>
      </w:pPr>
      <w:r>
        <w:rPr>
          <w:color w:val="0000FF"/>
        </w:rPr>
        <w:t>S2-2507342</w:t>
      </w:r>
      <w:r w:rsidRPr="00D53282">
        <w:t xml:space="preserve"> </w:t>
      </w:r>
      <w:r>
        <w:t>(CR) 23.501 CR6413 (Rel-19, 'F'): PSAP emergency callback interaction with MICO mode (Source: Vodafone)</w:t>
      </w:r>
      <w:r>
        <w:br/>
      </w:r>
      <w:r w:rsidRPr="00D53282">
        <w:rPr>
          <w:b/>
        </w:rPr>
        <w:t>Document for:</w:t>
      </w:r>
      <w:r w:rsidRPr="00D53282">
        <w:t xml:space="preserve"> </w:t>
      </w:r>
      <w:r>
        <w:t>Approval</w:t>
      </w:r>
      <w:r>
        <w:br/>
      </w:r>
      <w:r w:rsidRPr="00D53282">
        <w:rPr>
          <w:b/>
        </w:rPr>
        <w:t>Abstract:</w:t>
      </w:r>
      <w:r w:rsidRPr="00D53282">
        <w:t xml:space="preserve"> </w:t>
      </w:r>
      <w:r>
        <w:br/>
        <w:t>Summary of change: A Note is added to avoid the UE implementing a very short timer that could result in PSAP call-back failing</w:t>
      </w:r>
      <w:r w:rsidR="0061178C">
        <w:t xml:space="preserve">. </w:t>
      </w:r>
    </w:p>
    <w:p w14:paraId="0F42D378" w14:textId="77777777" w:rsidR="0061178C" w:rsidRDefault="0061178C" w:rsidP="0061178C">
      <w:pPr>
        <w:keepNext/>
        <w:keepLines/>
        <w:rPr>
          <w:b/>
          <w:bCs/>
        </w:rPr>
      </w:pPr>
      <w:r>
        <w:rPr>
          <w:b/>
          <w:bCs/>
        </w:rPr>
        <w:t>Plenary Discussion:</w:t>
      </w:r>
    </w:p>
    <w:p w14:paraId="29C97189" w14:textId="11B752ED" w:rsidR="009A3A7C" w:rsidRPr="009A3A7C" w:rsidRDefault="009A3A7C" w:rsidP="009A3A7C">
      <w:pPr>
        <w:keepNext/>
        <w:keepLines/>
      </w:pPr>
      <w:r>
        <w:t xml:space="preserve">This was reviewed and </w:t>
      </w:r>
      <w:r w:rsidRPr="009A3A7C">
        <w:rPr>
          <w:color w:val="FF0000"/>
          <w:lang w:eastAsia="en-US"/>
        </w:rPr>
        <w:t>approved</w:t>
      </w:r>
      <w:r>
        <w:t>.</w:t>
      </w:r>
    </w:p>
    <w:p w14:paraId="30155668" w14:textId="77777777" w:rsidR="009A3A7C" w:rsidRPr="009A3A7C" w:rsidRDefault="009A3A7C" w:rsidP="009A3A7C">
      <w:r w:rsidRPr="005B25A1">
        <w:rPr>
          <w:b/>
          <w:bCs/>
        </w:rPr>
        <w:t>Status:</w:t>
      </w:r>
      <w:r>
        <w:t xml:space="preserve"> </w:t>
      </w:r>
      <w:r w:rsidRPr="00C3284B">
        <w:rPr>
          <w:color w:val="FF0000"/>
          <w:lang w:eastAsia="en-US"/>
        </w:rPr>
        <w:t>Approved</w:t>
      </w:r>
      <w:r>
        <w:t>.</w:t>
      </w:r>
    </w:p>
    <w:p w14:paraId="10715588" w14:textId="77777777" w:rsidR="007615D6" w:rsidRDefault="007615D6" w:rsidP="0010433C">
      <w:pPr>
        <w:pStyle w:val="Heading2"/>
      </w:pPr>
      <w:r>
        <w:t>4.2</w:t>
      </w:r>
      <w:r>
        <w:tab/>
        <w:t>P-CRs/CRs related to use of inclusive language in 3GPP</w:t>
      </w:r>
    </w:p>
    <w:p w14:paraId="66EAFE92" w14:textId="77777777" w:rsidR="008A22D1" w:rsidRDefault="00000000" w:rsidP="00BB3F37">
      <w:r>
        <w:t>There were no contributions to this agenda item.</w:t>
      </w:r>
    </w:p>
    <w:p w14:paraId="603521C5" w14:textId="77777777" w:rsidR="008A22D1" w:rsidRDefault="008A22D1" w:rsidP="00BB3F37"/>
    <w:p w14:paraId="715D70A2" w14:textId="77777777" w:rsidR="007615D6" w:rsidRDefault="007615D6" w:rsidP="007615D6">
      <w:pPr>
        <w:pStyle w:val="Heading1"/>
      </w:pPr>
      <w:r>
        <w:t>5</w:t>
      </w:r>
      <w:r>
        <w:tab/>
        <w:t>Pre-Rel-17 Maintenance (excluding all 5G topics)</w:t>
      </w:r>
    </w:p>
    <w:p w14:paraId="28B6F089" w14:textId="77777777" w:rsidR="007615D6" w:rsidRDefault="007615D6" w:rsidP="0010433C">
      <w:pPr>
        <w:pStyle w:val="Heading2"/>
      </w:pPr>
      <w:r>
        <w:t>5.1</w:t>
      </w:r>
      <w:r>
        <w:tab/>
        <w:t>3GPP Packet Access Maintenance</w:t>
      </w:r>
    </w:p>
    <w:p w14:paraId="0D369103" w14:textId="77777777" w:rsidR="008A22D1" w:rsidRDefault="00000000" w:rsidP="00BB3F37">
      <w:r>
        <w:t>There were no contributions to this agenda item.</w:t>
      </w:r>
    </w:p>
    <w:p w14:paraId="0165E062" w14:textId="77777777" w:rsidR="008A22D1" w:rsidRDefault="008A22D1" w:rsidP="00BB3F37"/>
    <w:p w14:paraId="3C5DBD3C" w14:textId="77777777" w:rsidR="007615D6" w:rsidRDefault="007615D6" w:rsidP="0010433C">
      <w:pPr>
        <w:pStyle w:val="Heading2"/>
      </w:pPr>
      <w:r>
        <w:t>5.2</w:t>
      </w:r>
      <w:r>
        <w:tab/>
        <w:t>QoS and PCC Maintenance</w:t>
      </w:r>
    </w:p>
    <w:p w14:paraId="73317206" w14:textId="77777777" w:rsidR="008A22D1" w:rsidRDefault="00000000" w:rsidP="00BB3F37">
      <w:r>
        <w:t>There were no contributions to this agenda item.</w:t>
      </w:r>
    </w:p>
    <w:p w14:paraId="4AF04392" w14:textId="77777777" w:rsidR="008A22D1" w:rsidRDefault="008A22D1" w:rsidP="00BB3F37"/>
    <w:p w14:paraId="7E5D0762" w14:textId="77777777" w:rsidR="007615D6" w:rsidRDefault="007615D6" w:rsidP="0010433C">
      <w:pPr>
        <w:pStyle w:val="Heading2"/>
      </w:pPr>
      <w:r>
        <w:t>5.3</w:t>
      </w:r>
      <w:r>
        <w:tab/>
        <w:t>Non-3GPP Access Maintenance</w:t>
      </w:r>
    </w:p>
    <w:p w14:paraId="51F14884" w14:textId="77777777" w:rsidR="008A22D1" w:rsidRDefault="00000000" w:rsidP="00BB3F37">
      <w:r>
        <w:t>There were no contributions to this agenda item.</w:t>
      </w:r>
    </w:p>
    <w:p w14:paraId="3077CAFE" w14:textId="77777777" w:rsidR="008A22D1" w:rsidRDefault="008A22D1" w:rsidP="00BB3F37"/>
    <w:p w14:paraId="7EB34058" w14:textId="77777777" w:rsidR="007615D6" w:rsidRDefault="007615D6" w:rsidP="0010433C">
      <w:pPr>
        <w:pStyle w:val="Heading2"/>
      </w:pPr>
      <w:r>
        <w:t>5.4</w:t>
      </w:r>
      <w:r>
        <w:tab/>
        <w:t>IMS and IMS-Related Maintenance</w:t>
      </w:r>
    </w:p>
    <w:p w14:paraId="3DB87A83" w14:textId="77777777" w:rsidR="008A22D1" w:rsidRDefault="00000000" w:rsidP="00BB3F37">
      <w:r>
        <w:t>There were no contributions to this agenda item.</w:t>
      </w:r>
    </w:p>
    <w:p w14:paraId="6940C7E2" w14:textId="77777777" w:rsidR="008A22D1" w:rsidRDefault="008A22D1" w:rsidP="00BB3F37"/>
    <w:p w14:paraId="75411033" w14:textId="77777777" w:rsidR="007615D6" w:rsidRDefault="007615D6" w:rsidP="007615D6">
      <w:pPr>
        <w:pStyle w:val="Heading1"/>
      </w:pPr>
      <w:r>
        <w:t>6</w:t>
      </w:r>
      <w:r>
        <w:tab/>
        <w:t>Rel-15/Rel-16 Maint</w:t>
      </w:r>
      <w:r>
        <w:lastRenderedPageBreak/>
        <w:t>enance for 5G (only related to 5GS_Ph1 Work Item)</w:t>
      </w:r>
    </w:p>
    <w:p w14:paraId="5C177255" w14:textId="77777777" w:rsidR="007615D6" w:rsidRDefault="007615D6" w:rsidP="0010433C">
      <w:pPr>
        <w:pStyle w:val="Heading2"/>
      </w:pPr>
      <w:r>
        <w:t>6.1</w:t>
      </w:r>
      <w:r>
        <w:tab/>
        <w:t>General aspects, concepts and reference models</w:t>
      </w:r>
    </w:p>
    <w:p w14:paraId="0A89FFD3" w14:textId="77777777" w:rsidR="008A22D1" w:rsidRDefault="00000000" w:rsidP="00BB3F37">
      <w:r>
        <w:t>There were no contributions to this agenda item.</w:t>
      </w:r>
    </w:p>
    <w:p w14:paraId="6B27E611" w14:textId="77777777" w:rsidR="008A22D1" w:rsidRDefault="008A22D1" w:rsidP="00BB3F37"/>
    <w:p w14:paraId="74B1FEA7" w14:textId="77777777" w:rsidR="007615D6" w:rsidRDefault="007615D6" w:rsidP="0010433C">
      <w:pPr>
        <w:pStyle w:val="Heading2"/>
      </w:pPr>
      <w:r>
        <w:t>6.2</w:t>
      </w:r>
      <w:r>
        <w:tab/>
        <w:t>Common Access Control, RM and CM functions and procedure flows</w:t>
      </w:r>
    </w:p>
    <w:p w14:paraId="6B833CD5" w14:textId="77777777" w:rsidR="008A22D1" w:rsidRDefault="00000000" w:rsidP="00BB3F37">
      <w:r>
        <w:t>There were no contributions to this agenda item.</w:t>
      </w:r>
    </w:p>
    <w:p w14:paraId="24C1B470" w14:textId="77777777" w:rsidR="008A22D1" w:rsidRDefault="008A22D1" w:rsidP="00BB3F37"/>
    <w:p w14:paraId="3633E64F" w14:textId="77777777" w:rsidR="007615D6" w:rsidRDefault="007615D6" w:rsidP="0010433C">
      <w:pPr>
        <w:pStyle w:val="Heading2"/>
      </w:pPr>
      <w:r>
        <w:t>6.3</w:t>
      </w:r>
      <w:r>
        <w:tab/>
        <w:t>Session management and continuity functions and flows</w:t>
      </w:r>
    </w:p>
    <w:p w14:paraId="00173254" w14:textId="77777777" w:rsidR="008A22D1" w:rsidRDefault="00000000" w:rsidP="00BB3F37">
      <w:r>
        <w:t>There were no contributions to this agenda item.</w:t>
      </w:r>
    </w:p>
    <w:p w14:paraId="14F27AE3" w14:textId="77777777" w:rsidR="008A22D1" w:rsidRDefault="008A22D1" w:rsidP="00BB3F37"/>
    <w:p w14:paraId="35611D0D" w14:textId="77777777" w:rsidR="007615D6" w:rsidRDefault="007615D6" w:rsidP="0010433C">
      <w:pPr>
        <w:pStyle w:val="Heading2"/>
      </w:pPr>
      <w:r>
        <w:t>6.4</w:t>
      </w:r>
      <w:r>
        <w:tab/>
        <w:t>Security related functions and flows</w:t>
      </w:r>
    </w:p>
    <w:p w14:paraId="69A440E6" w14:textId="77777777" w:rsidR="008A22D1" w:rsidRDefault="00000000" w:rsidP="00BB3F37">
      <w:r>
        <w:t>There were no contributions to this agenda item.</w:t>
      </w:r>
    </w:p>
    <w:p w14:paraId="5D5AA2A0" w14:textId="77777777" w:rsidR="008A22D1" w:rsidRDefault="008A22D1" w:rsidP="00BB3F37"/>
    <w:p w14:paraId="791DC39D" w14:textId="77777777" w:rsidR="007615D6" w:rsidRDefault="007615D6" w:rsidP="0010433C">
      <w:pPr>
        <w:pStyle w:val="Heading2"/>
      </w:pPr>
      <w:r>
        <w:t>6.5</w:t>
      </w:r>
      <w:r>
        <w:tab/>
        <w:t>QoS concept and functionality</w:t>
      </w:r>
    </w:p>
    <w:p w14:paraId="05E66908" w14:textId="77777777" w:rsidR="00E00DA6" w:rsidRDefault="007615D6" w:rsidP="000A3FBD">
      <w:pPr>
        <w:pStyle w:val="NormTop"/>
      </w:pPr>
      <w:r>
        <w:rPr>
          <w:color w:val="0000FF"/>
        </w:rPr>
        <w:t>S2-2506547</w:t>
      </w:r>
      <w:r w:rsidRPr="00D53282">
        <w:t xml:space="preserve"> </w:t>
      </w:r>
      <w:r>
        <w:t>(CR) 23.501 CR6361 (Rel-19, 'F'): VPLMN QoS constraints handling (Source: Ericsson,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w:t>
      </w:r>
      <w:proofErr w:type="spellStart"/>
      <w:r>
        <w:t>restrications</w:t>
      </w:r>
      <w:proofErr w:type="spellEnd"/>
      <w:r>
        <w:t xml:space="preserve"> on default QoS flow only for VPLMN QoS constraints </w:t>
      </w:r>
      <w:proofErr w:type="spellStart"/>
      <w:r>
        <w:t>Upate</w:t>
      </w:r>
      <w:proofErr w:type="spellEnd"/>
      <w:r>
        <w:t xml:space="preserve"> the 'remapping' word in NOTEs to synch with the normative text.</w:t>
      </w:r>
    </w:p>
    <w:p w14:paraId="73580948" w14:textId="77777777" w:rsidR="007615D6" w:rsidRPr="005B25A1" w:rsidRDefault="007615D6" w:rsidP="007615D6">
      <w:pPr>
        <w:keepNext/>
        <w:keepLines/>
        <w:rPr>
          <w:b/>
          <w:bCs/>
        </w:rPr>
      </w:pPr>
      <w:r w:rsidRPr="005B25A1">
        <w:rPr>
          <w:b/>
          <w:bCs/>
        </w:rPr>
        <w:t>Parallel discussion:</w:t>
      </w:r>
    </w:p>
    <w:p w14:paraId="0AADE957" w14:textId="0A7CD466" w:rsidR="00F57862" w:rsidRPr="00F57862" w:rsidRDefault="00775781" w:rsidP="00F57862">
      <w:pPr>
        <w:keepNext/>
        <w:keepLines/>
      </w:pPr>
      <w:r>
        <w:t>Huawei raised issues on extending the QoS constraints and did not think this clarification was necessary. Ericsson clarified that there is a need to provide better granularity for QoS provisioning for the VPLMN. This was left for off-line discussion</w:t>
      </w:r>
      <w:r w:rsidR="00F57862" w:rsidRPr="00F57862">
        <w:t xml:space="preserve">. </w:t>
      </w:r>
      <w:r w:rsidR="00C166CF">
        <w:t xml:space="preserve">This was </w:t>
      </w:r>
      <w:r w:rsidR="00C166CF" w:rsidRPr="00151340">
        <w:rPr>
          <w:color w:val="0000FF"/>
        </w:rPr>
        <w:t>postponed</w:t>
      </w:r>
      <w:r w:rsidR="00C166CF">
        <w:t xml:space="preserve"> in parallel session.</w:t>
      </w:r>
    </w:p>
    <w:p w14:paraId="27FF4D28" w14:textId="3B911593" w:rsidR="007615D6" w:rsidRPr="00C166CF" w:rsidRDefault="007615D6" w:rsidP="007615D6">
      <w:r w:rsidRPr="005B25A1">
        <w:rPr>
          <w:b/>
          <w:bCs/>
        </w:rPr>
        <w:t>Status:</w:t>
      </w:r>
      <w:r>
        <w:t xml:space="preserve"> </w:t>
      </w:r>
      <w:r w:rsidR="00C166CF" w:rsidRPr="00151340">
        <w:rPr>
          <w:color w:val="0000FF"/>
        </w:rPr>
        <w:t>Postponed</w:t>
      </w:r>
      <w:r w:rsidR="00C166CF">
        <w:t>.</w:t>
      </w:r>
    </w:p>
    <w:p w14:paraId="11954F1A" w14:textId="77777777" w:rsidR="008A22D1" w:rsidRDefault="008A22D1" w:rsidP="00BB3F37"/>
    <w:p w14:paraId="2808604E" w14:textId="77777777" w:rsidR="007615D6" w:rsidRDefault="007615D6" w:rsidP="0010433C">
      <w:pPr>
        <w:pStyle w:val="Heading2"/>
      </w:pPr>
      <w:r>
        <w:t>6.6</w:t>
      </w:r>
      <w:r>
        <w:tab/>
        <w:t>Policy and charging control</w:t>
      </w:r>
    </w:p>
    <w:p w14:paraId="64634B3A" w14:textId="77777777" w:rsidR="008A22D1" w:rsidRDefault="00000000" w:rsidP="00BB3F37">
      <w:r>
        <w:t>There were no contributions to this agenda item.</w:t>
      </w:r>
    </w:p>
    <w:p w14:paraId="5049E76E" w14:textId="77777777" w:rsidR="008A22D1" w:rsidRDefault="008A22D1" w:rsidP="00BB3F37"/>
    <w:p w14:paraId="3E404E5D" w14:textId="77777777" w:rsidR="007615D6" w:rsidRDefault="007615D6" w:rsidP="0010433C">
      <w:pPr>
        <w:pStyle w:val="Heading2"/>
      </w:pPr>
      <w:r>
        <w:t>6.7</w:t>
      </w:r>
      <w:r>
        <w:tab/>
        <w:t>3GPP access speci</w:t>
      </w:r>
      <w:r>
        <w:lastRenderedPageBreak/>
        <w:t>fic functionality and flows</w:t>
      </w:r>
    </w:p>
    <w:p w14:paraId="440B12BD" w14:textId="77777777" w:rsidR="00E00DA6" w:rsidRDefault="007615D6" w:rsidP="000A3FBD">
      <w:pPr>
        <w:pStyle w:val="NormTop"/>
      </w:pPr>
      <w:r>
        <w:rPr>
          <w:color w:val="0000FF"/>
        </w:rPr>
        <w:t>S2-2506540</w:t>
      </w:r>
      <w:r w:rsidRPr="00D53282">
        <w:t xml:space="preserve"> </w:t>
      </w:r>
      <w:r>
        <w:t>(CR) 23.501 CR6300R2 (Rel-17, 'F'):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NOTE to clarify the expected handling of NG-RAN node to support certain functions with reference to RAN spec. Clarify the uploading of the UE radio capability for paging to CN.</w:t>
      </w:r>
    </w:p>
    <w:p w14:paraId="77DAA50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S2-2505420</w:t>
      </w:r>
      <w:r>
        <w:t>.</w:t>
      </w:r>
    </w:p>
    <w:p w14:paraId="19FA5C4F" w14:textId="77777777" w:rsidR="007615D6" w:rsidRPr="005B25A1" w:rsidRDefault="007615D6" w:rsidP="007615D6">
      <w:pPr>
        <w:keepNext/>
        <w:keepLines/>
        <w:rPr>
          <w:b/>
          <w:bCs/>
        </w:rPr>
      </w:pPr>
      <w:r w:rsidRPr="005B25A1">
        <w:rPr>
          <w:b/>
          <w:bCs/>
        </w:rPr>
        <w:t>Parallel discussion:</w:t>
      </w:r>
    </w:p>
    <w:p w14:paraId="3DF64A02" w14:textId="77777777" w:rsidR="00F57862" w:rsidRPr="00F57862" w:rsidRDefault="000C373E" w:rsidP="00F57862">
      <w:pPr>
        <w:keepNext/>
        <w:keepLines/>
      </w:pPr>
      <w:r>
        <w:t>It was commented that a response from RAN</w:t>
      </w:r>
      <w:r w:rsidR="00301857">
        <w:t> WG3</w:t>
      </w:r>
      <w:r>
        <w:t xml:space="preserve"> is awaited on this issue. </w:t>
      </w:r>
      <w:r w:rsidR="00301857">
        <w:t xml:space="preserve">This can be considered for merging with the Vodafone CR in </w:t>
      </w:r>
      <w:r w:rsidR="00301857" w:rsidRPr="00CE3EC0">
        <w:rPr>
          <w:color w:val="0000FF"/>
        </w:rPr>
        <w:t>S2-2</w:t>
      </w:r>
      <w:r w:rsidR="00301857">
        <w:rPr>
          <w:color w:val="0000FF"/>
        </w:rPr>
        <w:t>507357</w:t>
      </w:r>
      <w:r w:rsidR="00301857">
        <w:t>.</w:t>
      </w:r>
      <w:r w:rsidR="00301857" w:rsidRPr="00375008">
        <w:t xml:space="preserve"> </w:t>
      </w:r>
      <w:r w:rsidR="00301857">
        <w:t xml:space="preserve">This was left for off-line discussion and revised, merging </w:t>
      </w:r>
      <w:r w:rsidR="00301857" w:rsidRPr="00CE3EC0">
        <w:rPr>
          <w:color w:val="0000FF"/>
        </w:rPr>
        <w:t>S2-2</w:t>
      </w:r>
      <w:r w:rsidR="00301857">
        <w:rPr>
          <w:color w:val="0000FF"/>
        </w:rPr>
        <w:t>507357</w:t>
      </w:r>
      <w:r w:rsidR="00301857">
        <w:t xml:space="preserve">, to </w:t>
      </w:r>
      <w:r w:rsidR="00301857" w:rsidRPr="00301857">
        <w:rPr>
          <w:color w:val="0000FF"/>
        </w:rPr>
        <w:t>S2-250</w:t>
      </w:r>
      <w:r w:rsidR="00301857">
        <w:rPr>
          <w:color w:val="0000FF"/>
        </w:rPr>
        <w:t>7924</w:t>
      </w:r>
      <w:r w:rsidR="00F57862" w:rsidRPr="00F57862">
        <w:t xml:space="preserve">. </w:t>
      </w:r>
    </w:p>
    <w:p w14:paraId="52313033" w14:textId="296FF91C" w:rsidR="00C166CF" w:rsidRPr="00F57862" w:rsidRDefault="00C166CF" w:rsidP="00C166CF">
      <w:pPr>
        <w:keepNext/>
        <w:keepLines/>
      </w:pPr>
      <w:r w:rsidRPr="00301857">
        <w:rPr>
          <w:color w:val="0000FF"/>
        </w:rPr>
        <w:t>S2-250</w:t>
      </w:r>
      <w:r>
        <w:rPr>
          <w:color w:val="0000FF"/>
        </w:rPr>
        <w:t>7924</w:t>
      </w:r>
      <w:r>
        <w:t xml:space="preserve"> was </w:t>
      </w:r>
      <w:r w:rsidRPr="00C166CF">
        <w:rPr>
          <w:color w:val="FF0000"/>
        </w:rPr>
        <w:t xml:space="preserve">withdrawn </w:t>
      </w:r>
      <w:r>
        <w:t xml:space="preserve">and this was </w:t>
      </w:r>
      <w:r w:rsidRPr="00151340">
        <w:rPr>
          <w:color w:val="0000FF"/>
        </w:rPr>
        <w:t>postponed</w:t>
      </w:r>
      <w:r>
        <w:t xml:space="preserve"> in parallel session.</w:t>
      </w:r>
    </w:p>
    <w:p w14:paraId="4412EC32" w14:textId="77777777" w:rsidR="00C166CF" w:rsidRPr="00C166CF" w:rsidRDefault="00C166CF" w:rsidP="00C166CF">
      <w:r w:rsidRPr="005B25A1">
        <w:rPr>
          <w:b/>
          <w:bCs/>
        </w:rPr>
        <w:t>Status:</w:t>
      </w:r>
      <w:r>
        <w:t xml:space="preserve"> </w:t>
      </w:r>
      <w:r w:rsidRPr="00151340">
        <w:rPr>
          <w:color w:val="0000FF"/>
        </w:rPr>
        <w:t>Postponed</w:t>
      </w:r>
      <w:r>
        <w:t>.</w:t>
      </w:r>
    </w:p>
    <w:p w14:paraId="65B7AE12" w14:textId="77777777" w:rsidR="00E00DA6" w:rsidRDefault="007615D6" w:rsidP="000A3FBD">
      <w:pPr>
        <w:pStyle w:val="NormTop"/>
      </w:pPr>
      <w:r>
        <w:rPr>
          <w:color w:val="0000FF"/>
        </w:rPr>
        <w:t>S2-2506541</w:t>
      </w:r>
      <w:r w:rsidRPr="00D53282">
        <w:t xml:space="preserve"> </w:t>
      </w:r>
      <w:r>
        <w:t>(CR) 23.501 CR6301R2 (Rel-18,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Adding NOTE to clarify the expected handling of NG-RAN node to support certain functions with reference to RAN spec. Clarify the uploading of the UE radio capability for paging to CN.</w:t>
      </w:r>
    </w:p>
    <w:p w14:paraId="529DCF7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S2-2505422</w:t>
      </w:r>
      <w:r>
        <w:t>.</w:t>
      </w:r>
    </w:p>
    <w:p w14:paraId="0B2DDE48" w14:textId="77777777" w:rsidR="007615D6" w:rsidRPr="005B25A1" w:rsidRDefault="007615D6" w:rsidP="007615D6">
      <w:pPr>
        <w:keepNext/>
        <w:keepLines/>
        <w:rPr>
          <w:b/>
          <w:bCs/>
        </w:rPr>
      </w:pPr>
      <w:r w:rsidRPr="005B25A1">
        <w:rPr>
          <w:b/>
          <w:bCs/>
        </w:rPr>
        <w:t>Parallel discussion:</w:t>
      </w:r>
    </w:p>
    <w:p w14:paraId="79B52AE6" w14:textId="77777777" w:rsidR="007615D6" w:rsidRPr="005B25A1" w:rsidRDefault="007615D6" w:rsidP="007615D6">
      <w:pPr>
        <w:keepNext/>
        <w:keepLines/>
      </w:pPr>
      <w:r w:rsidRPr="005B25A1">
        <w:t>-</w:t>
      </w:r>
    </w:p>
    <w:p w14:paraId="363BA2FB" w14:textId="77777777" w:rsidR="007615D6" w:rsidRPr="005B25A1" w:rsidRDefault="007615D6" w:rsidP="007615D6">
      <w:pPr>
        <w:keepNext/>
        <w:keepLines/>
        <w:rPr>
          <w:b/>
          <w:bCs/>
        </w:rPr>
      </w:pPr>
      <w:r w:rsidRPr="005B25A1">
        <w:rPr>
          <w:b/>
          <w:bCs/>
        </w:rPr>
        <w:t>Plenary Discussion:</w:t>
      </w:r>
    </w:p>
    <w:p w14:paraId="28E8408A" w14:textId="77777777" w:rsidR="007615D6" w:rsidRPr="005B25A1" w:rsidRDefault="007615D6" w:rsidP="007615D6">
      <w:pPr>
        <w:keepNext/>
        <w:keepLines/>
      </w:pPr>
      <w:r>
        <w:rPr>
          <w:color w:val="FF0000"/>
        </w:rPr>
        <w:t>NO DISCUSSION RECORDED</w:t>
      </w:r>
    </w:p>
    <w:p w14:paraId="7100C14D" w14:textId="77777777" w:rsidR="007615D6" w:rsidRPr="00EB0339" w:rsidRDefault="007615D6" w:rsidP="007615D6">
      <w:r w:rsidRPr="005B25A1">
        <w:rPr>
          <w:b/>
          <w:bCs/>
        </w:rPr>
        <w:t>Status:</w:t>
      </w:r>
      <w:r>
        <w:t xml:space="preserve"> </w:t>
      </w:r>
      <w:r>
        <w:rPr>
          <w:color w:val="0000FF"/>
        </w:rPr>
        <w:t>Not concluded</w:t>
      </w:r>
      <w:r>
        <w:t>.</w:t>
      </w:r>
    </w:p>
    <w:p w14:paraId="450498A4" w14:textId="77777777" w:rsidR="00E00DA6" w:rsidRDefault="007615D6" w:rsidP="000A3FBD">
      <w:pPr>
        <w:pStyle w:val="NormTop"/>
      </w:pPr>
      <w:r>
        <w:rPr>
          <w:color w:val="0000FF"/>
        </w:rPr>
        <w:t>S2-2506542</w:t>
      </w:r>
      <w:r w:rsidRPr="00D53282">
        <w:t xml:space="preserve"> </w:t>
      </w:r>
      <w:r>
        <w:t>(CR) 23.501 CR6302R2 (Rel-19,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NOTE to clarify the expected handling of NG-RAN node to support certain functions with reference to RAN spec. Clarify the uploading of the UE radio capability for paging to CN.</w:t>
      </w:r>
    </w:p>
    <w:p w14:paraId="5C60942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S2-2505423</w:t>
      </w:r>
      <w:r>
        <w:t>.</w:t>
      </w:r>
    </w:p>
    <w:p w14:paraId="0021A94B" w14:textId="77777777" w:rsidR="007615D6" w:rsidRPr="005B25A1" w:rsidRDefault="007615D6" w:rsidP="007615D6">
      <w:pPr>
        <w:keepNext/>
        <w:keepLines/>
        <w:rPr>
          <w:b/>
          <w:bCs/>
        </w:rPr>
      </w:pPr>
      <w:r w:rsidRPr="005B25A1">
        <w:rPr>
          <w:b/>
          <w:bCs/>
        </w:rPr>
        <w:t>Parallel discussion:</w:t>
      </w:r>
    </w:p>
    <w:p w14:paraId="26684A09" w14:textId="77777777" w:rsidR="007615D6" w:rsidRPr="005B25A1" w:rsidRDefault="007615D6" w:rsidP="007615D6">
      <w:pPr>
        <w:keepNext/>
        <w:keepLines/>
      </w:pPr>
      <w:r w:rsidRPr="005B25A1">
        <w:t>-</w:t>
      </w:r>
    </w:p>
    <w:p w14:paraId="09ED000F" w14:textId="77777777" w:rsidR="007615D6" w:rsidRPr="005B25A1" w:rsidRDefault="007615D6" w:rsidP="007615D6">
      <w:pPr>
        <w:keepNext/>
        <w:keepLines/>
        <w:rPr>
          <w:b/>
          <w:bCs/>
        </w:rPr>
      </w:pPr>
      <w:r w:rsidRPr="005B25A1">
        <w:rPr>
          <w:b/>
          <w:bCs/>
        </w:rPr>
        <w:t>Plenary Discussion:</w:t>
      </w:r>
    </w:p>
    <w:p w14:paraId="6427F792" w14:textId="77777777" w:rsidR="007615D6" w:rsidRPr="005B25A1" w:rsidRDefault="007615D6" w:rsidP="007615D6">
      <w:pPr>
        <w:keepNext/>
        <w:keepLines/>
      </w:pPr>
      <w:r>
        <w:rPr>
          <w:color w:val="FF0000"/>
        </w:rPr>
        <w:t>NO DISCUSSION RECORDED</w:t>
      </w:r>
    </w:p>
    <w:p w14:paraId="6C5177C0" w14:textId="77777777" w:rsidR="007615D6" w:rsidRPr="00EB0339" w:rsidRDefault="007615D6" w:rsidP="007615D6">
      <w:r w:rsidRPr="005B25A1">
        <w:rPr>
          <w:b/>
          <w:bCs/>
        </w:rPr>
        <w:t>Status:</w:t>
      </w:r>
      <w:r>
        <w:t xml:space="preserve"> </w:t>
      </w:r>
      <w:r>
        <w:rPr>
          <w:color w:val="0000FF"/>
        </w:rPr>
        <w:t>Not concluded</w:t>
      </w:r>
      <w:r>
        <w:t>.</w:t>
      </w:r>
    </w:p>
    <w:p w14:paraId="0C6BE72E" w14:textId="77777777" w:rsidR="00E00DA6" w:rsidRDefault="007615D6" w:rsidP="000A3FBD">
      <w:pPr>
        <w:pStyle w:val="NormTop"/>
      </w:pPr>
      <w:r>
        <w:rPr>
          <w:color w:val="0000FF"/>
        </w:rPr>
        <w:t>S2-2507357</w:t>
      </w:r>
      <w:r w:rsidRPr="00D53282">
        <w:t xml:space="preserve"> </w:t>
      </w:r>
      <w:r>
        <w:t>(CR) 23.50</w:t>
      </w:r>
      <w:r>
        <w:lastRenderedPageBreak/>
        <w:t>1 CR6417 (Rel-17,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all relevant paging information in the NG-AP INITIAL CONTEXT SETUP REQUEST added, and requirement to update AMF added. Description of NB-IoT paging capability handling added.</w:t>
      </w:r>
    </w:p>
    <w:p w14:paraId="22908EE1" w14:textId="77777777" w:rsidR="007615D6" w:rsidRPr="005B25A1" w:rsidRDefault="007615D6" w:rsidP="007615D6">
      <w:pPr>
        <w:keepNext/>
        <w:keepLines/>
        <w:rPr>
          <w:b/>
          <w:bCs/>
        </w:rPr>
      </w:pPr>
      <w:r w:rsidRPr="005B25A1">
        <w:rPr>
          <w:b/>
          <w:bCs/>
        </w:rPr>
        <w:t>Parallel discussion:</w:t>
      </w:r>
    </w:p>
    <w:p w14:paraId="72D51BD9" w14:textId="77777777" w:rsidR="00C166CF" w:rsidRPr="00F57862" w:rsidRDefault="00301857" w:rsidP="00C166CF">
      <w:pPr>
        <w:keepNext/>
        <w:keepLines/>
      </w:pPr>
      <w:r>
        <w:t xml:space="preserve">Ericsson suggested that if a reply is received from RAN WG3, then this could be updated to take the Ericsson CRs into account, otherwise to postpone this to the next meeting. </w:t>
      </w:r>
      <w:r w:rsidR="00C166CF">
        <w:t xml:space="preserve">This was </w:t>
      </w:r>
      <w:r w:rsidR="00C166CF" w:rsidRPr="00151340">
        <w:rPr>
          <w:color w:val="0000FF"/>
        </w:rPr>
        <w:t>postponed</w:t>
      </w:r>
      <w:r w:rsidR="00C166CF">
        <w:t xml:space="preserve"> in parallel session.</w:t>
      </w:r>
    </w:p>
    <w:p w14:paraId="749A3D8E" w14:textId="77777777" w:rsidR="00C166CF" w:rsidRPr="00C166CF" w:rsidRDefault="00C166CF" w:rsidP="00C166CF">
      <w:r w:rsidRPr="005B25A1">
        <w:rPr>
          <w:b/>
          <w:bCs/>
        </w:rPr>
        <w:t>Status:</w:t>
      </w:r>
      <w:r>
        <w:t xml:space="preserve"> </w:t>
      </w:r>
      <w:r w:rsidRPr="00151340">
        <w:rPr>
          <w:color w:val="0000FF"/>
        </w:rPr>
        <w:t>Postponed</w:t>
      </w:r>
      <w:r>
        <w:t>.</w:t>
      </w:r>
    </w:p>
    <w:p w14:paraId="766D6DD8" w14:textId="77777777" w:rsidR="00E00DA6" w:rsidRDefault="007615D6" w:rsidP="000A3FBD">
      <w:pPr>
        <w:pStyle w:val="NormTop"/>
      </w:pPr>
      <w:r>
        <w:rPr>
          <w:color w:val="0000FF"/>
        </w:rPr>
        <w:t>S2-2507358</w:t>
      </w:r>
      <w:r w:rsidRPr="00D53282">
        <w:t xml:space="preserve"> </w:t>
      </w:r>
      <w:r>
        <w:t>(CR) 23.501 CR6418 (Rel-18,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all relevant paging information in the NG-AP INITIAL CONTEXT SETUP REQUEST added, and requirement to update AMF added. Description of NB-IoT paging capability handling added.</w:t>
      </w:r>
    </w:p>
    <w:p w14:paraId="5F1BF007" w14:textId="77777777" w:rsidR="007615D6" w:rsidRPr="005B25A1" w:rsidRDefault="007615D6" w:rsidP="007615D6">
      <w:pPr>
        <w:keepNext/>
        <w:keepLines/>
        <w:rPr>
          <w:b/>
          <w:bCs/>
        </w:rPr>
      </w:pPr>
      <w:r w:rsidRPr="005B25A1">
        <w:rPr>
          <w:b/>
          <w:bCs/>
        </w:rPr>
        <w:t>Parallel discussion:</w:t>
      </w:r>
    </w:p>
    <w:p w14:paraId="4DD4206C" w14:textId="77777777" w:rsidR="007615D6" w:rsidRPr="005B25A1" w:rsidRDefault="007615D6" w:rsidP="007615D6">
      <w:pPr>
        <w:keepNext/>
        <w:keepLines/>
      </w:pPr>
      <w:r w:rsidRPr="005B25A1">
        <w:t>-</w:t>
      </w:r>
    </w:p>
    <w:p w14:paraId="5DECADF1" w14:textId="77777777" w:rsidR="007615D6" w:rsidRPr="005B25A1" w:rsidRDefault="007615D6" w:rsidP="007615D6">
      <w:pPr>
        <w:keepNext/>
        <w:keepLines/>
        <w:rPr>
          <w:b/>
          <w:bCs/>
        </w:rPr>
      </w:pPr>
      <w:r w:rsidRPr="005B25A1">
        <w:rPr>
          <w:b/>
          <w:bCs/>
        </w:rPr>
        <w:t>Plenary Discussion:</w:t>
      </w:r>
    </w:p>
    <w:p w14:paraId="5BD9E72B" w14:textId="77777777" w:rsidR="007615D6" w:rsidRPr="005B25A1" w:rsidRDefault="007615D6" w:rsidP="007615D6">
      <w:pPr>
        <w:keepNext/>
        <w:keepLines/>
      </w:pPr>
      <w:r>
        <w:rPr>
          <w:color w:val="FF0000"/>
        </w:rPr>
        <w:t>NO DISCUSSION RECORDED</w:t>
      </w:r>
    </w:p>
    <w:p w14:paraId="518636AF" w14:textId="77777777" w:rsidR="007615D6" w:rsidRPr="00EB0339" w:rsidRDefault="007615D6" w:rsidP="007615D6">
      <w:r w:rsidRPr="005B25A1">
        <w:rPr>
          <w:b/>
          <w:bCs/>
        </w:rPr>
        <w:t>Status:</w:t>
      </w:r>
      <w:r>
        <w:t xml:space="preserve"> </w:t>
      </w:r>
      <w:r>
        <w:rPr>
          <w:color w:val="0000FF"/>
        </w:rPr>
        <w:t>Not concluded</w:t>
      </w:r>
      <w:r>
        <w:t>.</w:t>
      </w:r>
    </w:p>
    <w:p w14:paraId="24ECBE27" w14:textId="77777777" w:rsidR="00E00DA6" w:rsidRDefault="007615D6" w:rsidP="000A3FBD">
      <w:pPr>
        <w:pStyle w:val="NormTop"/>
      </w:pPr>
      <w:r>
        <w:rPr>
          <w:color w:val="0000FF"/>
        </w:rPr>
        <w:t>S2-2507360</w:t>
      </w:r>
      <w:r w:rsidRPr="00D53282">
        <w:t xml:space="preserve"> </w:t>
      </w:r>
      <w:r>
        <w:t>(CR) 23.501 CR6247R3 (Rel-19, 'F'): Multi-RAN-vendor support for paging of LP-WUS UEs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LP-WUS paging information in the NG-AP INITIAL CONTEXT SETUP REQUEST added.</w:t>
      </w:r>
    </w:p>
    <w:p w14:paraId="2947AB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S2-2505911</w:t>
      </w:r>
      <w:r>
        <w:t>.</w:t>
      </w:r>
    </w:p>
    <w:p w14:paraId="3D7F6C83" w14:textId="77777777" w:rsidR="007615D6" w:rsidRPr="005B25A1" w:rsidRDefault="007615D6" w:rsidP="007615D6">
      <w:pPr>
        <w:keepNext/>
        <w:keepLines/>
        <w:rPr>
          <w:b/>
          <w:bCs/>
        </w:rPr>
      </w:pPr>
      <w:r w:rsidRPr="005B25A1">
        <w:rPr>
          <w:b/>
          <w:bCs/>
        </w:rPr>
        <w:t>Parallel discussion:</w:t>
      </w:r>
    </w:p>
    <w:p w14:paraId="5C72C524" w14:textId="77777777" w:rsidR="007615D6" w:rsidRPr="005B25A1" w:rsidRDefault="007615D6" w:rsidP="007615D6">
      <w:pPr>
        <w:keepNext/>
        <w:keepLines/>
      </w:pPr>
      <w:r w:rsidRPr="005B25A1">
        <w:t>-</w:t>
      </w:r>
    </w:p>
    <w:p w14:paraId="3A01D0F8" w14:textId="77777777" w:rsidR="007615D6" w:rsidRPr="005B25A1" w:rsidRDefault="007615D6" w:rsidP="007615D6">
      <w:pPr>
        <w:keepNext/>
        <w:keepLines/>
        <w:rPr>
          <w:b/>
          <w:bCs/>
        </w:rPr>
      </w:pPr>
      <w:r w:rsidRPr="005B25A1">
        <w:rPr>
          <w:b/>
          <w:bCs/>
        </w:rPr>
        <w:t>Plenary Discussion:</w:t>
      </w:r>
    </w:p>
    <w:p w14:paraId="72BA7A3B" w14:textId="77777777" w:rsidR="007615D6" w:rsidRPr="005B25A1" w:rsidRDefault="007615D6" w:rsidP="007615D6">
      <w:pPr>
        <w:keepNext/>
        <w:keepLines/>
      </w:pPr>
      <w:r>
        <w:rPr>
          <w:color w:val="FF0000"/>
        </w:rPr>
        <w:t>NO DISCUSSION RECORDED</w:t>
      </w:r>
    </w:p>
    <w:p w14:paraId="76F015DA" w14:textId="77777777" w:rsidR="007615D6" w:rsidRPr="00EB0339" w:rsidRDefault="007615D6" w:rsidP="007615D6">
      <w:r w:rsidRPr="005B25A1">
        <w:rPr>
          <w:b/>
          <w:bCs/>
        </w:rPr>
        <w:t>Status:</w:t>
      </w:r>
      <w:r>
        <w:t xml:space="preserve"> </w:t>
      </w:r>
      <w:r>
        <w:rPr>
          <w:color w:val="0000FF"/>
        </w:rPr>
        <w:t>Not concluded</w:t>
      </w:r>
      <w:r>
        <w:t>.</w:t>
      </w:r>
    </w:p>
    <w:p w14:paraId="7383461A" w14:textId="77777777" w:rsidR="008A22D1" w:rsidRDefault="008A22D1" w:rsidP="00BB3F37"/>
    <w:p w14:paraId="0E2541AB" w14:textId="77777777" w:rsidR="008A22D1" w:rsidRDefault="008A22D1" w:rsidP="00BB3F37"/>
    <w:p w14:paraId="4654F817" w14:textId="77777777" w:rsidR="007615D6" w:rsidRDefault="007615D6" w:rsidP="0010433C">
      <w:pPr>
        <w:pStyle w:val="Heading2"/>
      </w:pPr>
      <w:r>
        <w:t>6.8</w:t>
      </w:r>
      <w:r>
        <w:tab/>
        <w:t>Specific services support</w:t>
      </w:r>
    </w:p>
    <w:p w14:paraId="44BE6252" w14:textId="77777777" w:rsidR="008A22D1" w:rsidRDefault="00000000" w:rsidP="00BB3F37">
      <w:r>
        <w:t>There were no contributions to this agenda item.</w:t>
      </w:r>
    </w:p>
    <w:p w14:paraId="56CEC711" w14:textId="77777777" w:rsidR="008A22D1" w:rsidRDefault="008A22D1" w:rsidP="00BB3F37"/>
    <w:p w14:paraId="55B7CADD" w14:textId="77777777" w:rsidR="007615D6" w:rsidRDefault="007615D6" w:rsidP="0010433C">
      <w:pPr>
        <w:pStyle w:val="Heading2"/>
      </w:pPr>
      <w:r>
        <w:t>6.9</w:t>
      </w:r>
      <w:r>
        <w:tab/>
        <w:t xml:space="preserve">Interworking and </w:t>
      </w:r>
      <w:r>
        <w:lastRenderedPageBreak/>
        <w:t>Migration</w:t>
      </w:r>
    </w:p>
    <w:p w14:paraId="06EE6B83" w14:textId="524CA7D7" w:rsidR="00E00DA6" w:rsidRDefault="007615D6" w:rsidP="000A3FBD">
      <w:pPr>
        <w:pStyle w:val="NormTop"/>
      </w:pPr>
      <w:r>
        <w:rPr>
          <w:color w:val="0000FF"/>
        </w:rPr>
        <w:t>S2-250</w:t>
      </w:r>
      <w:r w:rsidR="004105A3">
        <w:rPr>
          <w:color w:val="0000FF"/>
        </w:rPr>
        <w:t>7413</w:t>
      </w:r>
      <w:r w:rsidRPr="00D53282">
        <w:t xml:space="preserve"> </w:t>
      </w:r>
      <w:r>
        <w:t>(CR) 23.502 CR5532</w:t>
      </w:r>
      <w:r w:rsidR="004105A3">
        <w:t>R1</w:t>
      </w:r>
      <w:r>
        <w:t xml:space="preserve"> (Rel-19, 'F'): PDN Connection handling during IWK handover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text in step 7 of </w:t>
      </w:r>
      <w:proofErr w:type="spellStart"/>
      <w:r>
        <w:t>caluse</w:t>
      </w:r>
      <w:proofErr w:type="spellEnd"/>
      <w:r>
        <w:t xml:space="preserve"> 4.11.1.2.2.2 related to the local PDN connection release.</w:t>
      </w:r>
    </w:p>
    <w:p w14:paraId="61CFB526" w14:textId="25DE4FC4"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545</w:t>
      </w:r>
      <w:r w:rsidRPr="004105A3">
        <w:rPr>
          <w:i/>
          <w:iCs/>
        </w:rPr>
        <w:t>.</w:t>
      </w:r>
    </w:p>
    <w:p w14:paraId="039F314C" w14:textId="77777777" w:rsidR="007615D6" w:rsidRPr="005B25A1" w:rsidRDefault="007615D6" w:rsidP="007615D6">
      <w:pPr>
        <w:keepNext/>
        <w:keepLines/>
        <w:rPr>
          <w:b/>
          <w:bCs/>
        </w:rPr>
      </w:pPr>
      <w:r w:rsidRPr="005B25A1">
        <w:rPr>
          <w:b/>
          <w:bCs/>
        </w:rPr>
        <w:t>Parallel discussion:</w:t>
      </w:r>
    </w:p>
    <w:p w14:paraId="0D32E6A3" w14:textId="023E98CB" w:rsidR="007615D6" w:rsidRPr="00301857" w:rsidRDefault="00301857" w:rsidP="007615D6">
      <w:pPr>
        <w:keepNext/>
        <w:keepLines/>
      </w:pPr>
      <w:r>
        <w:t xml:space="preserve">The second duplicated clause should be removed from the CR. Editorial corrections to the cover sheet were needed. This was revised to </w:t>
      </w:r>
      <w:r w:rsidRPr="00301857">
        <w:rPr>
          <w:color w:val="0000FF"/>
        </w:rPr>
        <w:t>S2-250</w:t>
      </w:r>
      <w:r>
        <w:rPr>
          <w:color w:val="0000FF"/>
        </w:rPr>
        <w:t>7925</w:t>
      </w:r>
      <w:r>
        <w:t>.</w:t>
      </w:r>
      <w:r w:rsidRPr="00301857">
        <w:t xml:space="preserve"> </w:t>
      </w:r>
    </w:p>
    <w:p w14:paraId="13330B9A" w14:textId="77777777" w:rsidR="0061178C" w:rsidRPr="005B25A1" w:rsidRDefault="00301857" w:rsidP="0061178C">
      <w:pPr>
        <w:keepNext/>
        <w:keepLines/>
      </w:pPr>
      <w:r>
        <w:t xml:space="preserve">This was </w:t>
      </w:r>
      <w:r w:rsidRPr="00B30893">
        <w:rPr>
          <w:color w:val="FF0000"/>
        </w:rPr>
        <w:t>agreed</w:t>
      </w:r>
      <w:r>
        <w:t xml:space="preserve"> in parallel session</w:t>
      </w:r>
      <w:r w:rsidR="0061178C">
        <w:t xml:space="preserve">. </w:t>
      </w:r>
    </w:p>
    <w:p w14:paraId="2850D170" w14:textId="77777777" w:rsidR="0061178C" w:rsidRDefault="0061178C" w:rsidP="0061178C">
      <w:pPr>
        <w:keepNext/>
        <w:keepLines/>
        <w:rPr>
          <w:b/>
          <w:bCs/>
        </w:rPr>
      </w:pPr>
      <w:r>
        <w:rPr>
          <w:b/>
          <w:bCs/>
        </w:rPr>
        <w:t>Plenary Discussion:</w:t>
      </w:r>
    </w:p>
    <w:p w14:paraId="04F1F06F" w14:textId="3F7F7BE5" w:rsidR="007615D6" w:rsidRPr="00301857" w:rsidRDefault="007615D6" w:rsidP="007615D6">
      <w:pPr>
        <w:keepNext/>
        <w:keepLines/>
      </w:pPr>
    </w:p>
    <w:p w14:paraId="50A18700" w14:textId="1ADDBB0F" w:rsidR="007615D6" w:rsidRPr="00EB0339" w:rsidRDefault="007615D6" w:rsidP="007615D6">
      <w:r w:rsidRPr="005B25A1">
        <w:rPr>
          <w:b/>
          <w:bCs/>
        </w:rPr>
        <w:t>Status:</w:t>
      </w:r>
      <w:r>
        <w:t xml:space="preserve"> </w:t>
      </w:r>
      <w:r w:rsidR="00301857">
        <w:rPr>
          <w:color w:val="0000FF"/>
        </w:rPr>
        <w:t>&lt;Parallel Agreed&gt;</w:t>
      </w:r>
      <w:r w:rsidR="00301857">
        <w:t>.</w:t>
      </w:r>
    </w:p>
    <w:p w14:paraId="1DC89215" w14:textId="77777777" w:rsidR="008A22D1" w:rsidRDefault="008A22D1" w:rsidP="00BB3F37"/>
    <w:p w14:paraId="329903D9" w14:textId="77777777" w:rsidR="007615D6" w:rsidRDefault="007615D6" w:rsidP="0010433C">
      <w:pPr>
        <w:pStyle w:val="Heading2"/>
      </w:pPr>
      <w:r>
        <w:t>6.10</w:t>
      </w:r>
      <w:r>
        <w:tab/>
        <w:t>Non-3GPP access specific functionality and flows</w:t>
      </w:r>
    </w:p>
    <w:p w14:paraId="33357BF7" w14:textId="77777777" w:rsidR="008A22D1" w:rsidRDefault="00000000" w:rsidP="00BB3F37">
      <w:r>
        <w:t>There were no contributions to this agenda item.</w:t>
      </w:r>
    </w:p>
    <w:p w14:paraId="25E18E4B" w14:textId="77777777" w:rsidR="008A22D1" w:rsidRDefault="008A22D1" w:rsidP="00BB3F37"/>
    <w:p w14:paraId="591CABBC" w14:textId="77777777" w:rsidR="007615D6" w:rsidRDefault="007615D6" w:rsidP="0010433C">
      <w:pPr>
        <w:pStyle w:val="Heading2"/>
      </w:pPr>
      <w:r>
        <w:t>6.11</w:t>
      </w:r>
      <w:r>
        <w:tab/>
        <w:t>Framework functions</w:t>
      </w:r>
    </w:p>
    <w:p w14:paraId="3BF538FE" w14:textId="77777777" w:rsidR="008A22D1" w:rsidRDefault="00000000" w:rsidP="00BB3F37">
      <w:r>
        <w:t>There were no contributions to this agenda item.</w:t>
      </w:r>
    </w:p>
    <w:p w14:paraId="49983F1D" w14:textId="77777777" w:rsidR="008A22D1" w:rsidRDefault="008A22D1" w:rsidP="00BB3F37"/>
    <w:p w14:paraId="70BA2961" w14:textId="77777777" w:rsidR="007615D6" w:rsidRDefault="007615D6" w:rsidP="007615D6">
      <w:pPr>
        <w:pStyle w:val="Heading1"/>
      </w:pPr>
      <w:r>
        <w:t>7</w:t>
      </w:r>
      <w:r>
        <w:tab/>
        <w:t>Rel-16 Maintenance for 5G (excluding 5GS_Ph1)</w:t>
      </w:r>
    </w:p>
    <w:p w14:paraId="30D25305" w14:textId="77777777" w:rsidR="007615D6" w:rsidRDefault="007615D6" w:rsidP="0010433C">
      <w:pPr>
        <w:pStyle w:val="Heading2"/>
      </w:pPr>
      <w:r>
        <w:t>7.1</w:t>
      </w:r>
      <w:r>
        <w:tab/>
        <w:t>Architecture enhancements for 3GPP support of advanced V2X services (eV2XARC)</w:t>
      </w:r>
    </w:p>
    <w:p w14:paraId="0FC7A622" w14:textId="77777777" w:rsidR="008A22D1" w:rsidRDefault="00000000" w:rsidP="00BB3F37">
      <w:r>
        <w:t>There were no contributions to this agenda item.</w:t>
      </w:r>
    </w:p>
    <w:p w14:paraId="793D2C7B" w14:textId="77777777" w:rsidR="008A22D1" w:rsidRDefault="008A22D1" w:rsidP="00BB3F37"/>
    <w:p w14:paraId="3AE06B7C" w14:textId="77777777" w:rsidR="007615D6" w:rsidRDefault="007615D6" w:rsidP="0010433C">
      <w:pPr>
        <w:pStyle w:val="Heading2"/>
      </w:pPr>
      <w:r>
        <w:t>7.2</w:t>
      </w:r>
      <w:r>
        <w:tab/>
        <w:t>Wireless and Wireline Convergence for the 5G system architecture (5WWC)</w:t>
      </w:r>
    </w:p>
    <w:p w14:paraId="4E88572D" w14:textId="77777777" w:rsidR="008A22D1" w:rsidRDefault="00000000" w:rsidP="00BB3F37">
      <w:r>
        <w:t>There were no contributions to this agenda item.</w:t>
      </w:r>
    </w:p>
    <w:p w14:paraId="5F853F19" w14:textId="77777777" w:rsidR="008A22D1" w:rsidRDefault="008A22D1" w:rsidP="00BB3F37"/>
    <w:p w14:paraId="15D2958D" w14:textId="77777777" w:rsidR="007615D6" w:rsidRDefault="007615D6" w:rsidP="0010433C">
      <w:pPr>
        <w:pStyle w:val="Heading2"/>
      </w:pPr>
      <w:r>
        <w:t>7.3</w:t>
      </w:r>
      <w:r>
        <w:tab/>
        <w:t>Access Traffic Steering, Switch and Splitting support in the 5G system architecture (ATSSS)</w:t>
      </w:r>
    </w:p>
    <w:p w14:paraId="4ABFF22D" w14:textId="77777777" w:rsidR="008A22D1" w:rsidRDefault="00000000" w:rsidP="00BB3F37">
      <w:r>
        <w:t>There were no contributions to this agenda item.</w:t>
      </w:r>
    </w:p>
    <w:p w14:paraId="40BA8BC7" w14:textId="77777777" w:rsidR="008A22D1" w:rsidRDefault="008A22D1" w:rsidP="00BB3F37"/>
    <w:p w14:paraId="4F912C8E" w14:textId="77777777" w:rsidR="007615D6" w:rsidRDefault="007615D6" w:rsidP="0010433C">
      <w:pPr>
        <w:pStyle w:val="Heading2"/>
      </w:pPr>
      <w:r>
        <w:t>7.4</w:t>
      </w:r>
      <w:r>
        <w:tab/>
        <w:t>Cellular IoT suppo</w:t>
      </w:r>
      <w:r>
        <w:lastRenderedPageBreak/>
        <w:t>rt and evolution for the 5G System (5G_CIoT)</w:t>
      </w:r>
    </w:p>
    <w:p w14:paraId="0F672692" w14:textId="77777777" w:rsidR="00E00DA6" w:rsidRDefault="007615D6" w:rsidP="000A3FBD">
      <w:pPr>
        <w:pStyle w:val="NormTop"/>
      </w:pPr>
      <w:r>
        <w:rPr>
          <w:color w:val="0000FF"/>
        </w:rPr>
        <w:t>S2-2506544</w:t>
      </w:r>
      <w:r w:rsidRPr="00D53282">
        <w:t xml:space="preserve"> </w:t>
      </w:r>
      <w:r>
        <w:t>(CR) 23.502 CR5531 (Rel-19, 'F'): PDU Session Event Exposure with RAT type (Source: Ericsson, Verizon, AT&amp;T)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Updates the PDU Session Status event to </w:t>
      </w:r>
      <w:proofErr w:type="spellStart"/>
      <w:r>
        <w:t>covery</w:t>
      </w:r>
      <w:proofErr w:type="spellEnd"/>
      <w:r>
        <w:t xml:space="preserve"> the RAT Type change Includes the RAT type as part of the PDU Session Status.</w:t>
      </w:r>
    </w:p>
    <w:p w14:paraId="033F607F" w14:textId="77777777" w:rsidR="007615D6" w:rsidRPr="005B25A1" w:rsidRDefault="007615D6" w:rsidP="007615D6">
      <w:pPr>
        <w:keepNext/>
        <w:keepLines/>
        <w:rPr>
          <w:b/>
          <w:bCs/>
        </w:rPr>
      </w:pPr>
      <w:r w:rsidRPr="005B25A1">
        <w:rPr>
          <w:b/>
          <w:bCs/>
        </w:rPr>
        <w:t>Parallel discussion:</w:t>
      </w:r>
    </w:p>
    <w:p w14:paraId="410E3F44" w14:textId="28863226" w:rsidR="00497EE3" w:rsidRDefault="00497EE3" w:rsidP="007615D6">
      <w:pPr>
        <w:keepNext/>
        <w:keepLines/>
      </w:pPr>
      <w:r>
        <w:t xml:space="preserve">It was suggested that this should be a Cat ‘C’ CR. Some technical issues were raised and this was left for off-line discussion and revised to </w:t>
      </w:r>
      <w:r w:rsidRPr="00497EE3">
        <w:rPr>
          <w:color w:val="0000FF"/>
        </w:rPr>
        <w:t>S2-250</w:t>
      </w:r>
      <w:r>
        <w:rPr>
          <w:color w:val="0000FF"/>
        </w:rPr>
        <w:t>7926</w:t>
      </w:r>
      <w:r>
        <w:t>.</w:t>
      </w:r>
    </w:p>
    <w:p w14:paraId="701251AD" w14:textId="77777777" w:rsidR="0061178C" w:rsidRDefault="00521E55" w:rsidP="0061178C">
      <w:pPr>
        <w:keepNext/>
        <w:keepLines/>
      </w:pPr>
      <w:r>
        <w:t xml:space="preserve">Some issues were raised and this was left for off-line discussion and revised to </w:t>
      </w:r>
      <w:r w:rsidRPr="00497EE3">
        <w:rPr>
          <w:color w:val="0000FF"/>
        </w:rPr>
        <w:t>S2-250</w:t>
      </w:r>
      <w:r>
        <w:rPr>
          <w:color w:val="0000FF"/>
        </w:rPr>
        <w:t>8016</w:t>
      </w:r>
      <w:r w:rsidR="0061178C">
        <w:t xml:space="preserve">. </w:t>
      </w:r>
    </w:p>
    <w:p w14:paraId="09D43C9B" w14:textId="77777777" w:rsidR="0061178C" w:rsidRDefault="0061178C" w:rsidP="0061178C">
      <w:pPr>
        <w:keepNext/>
        <w:keepLines/>
        <w:rPr>
          <w:b/>
          <w:bCs/>
        </w:rPr>
      </w:pPr>
      <w:r>
        <w:rPr>
          <w:b/>
          <w:bCs/>
        </w:rPr>
        <w:t>Plenary Discussion:</w:t>
      </w:r>
    </w:p>
    <w:p w14:paraId="623B83F6" w14:textId="2E25C95F" w:rsidR="00520DEE" w:rsidRDefault="00520DEE" w:rsidP="00520DEE">
      <w:pPr>
        <w:keepNext/>
        <w:keepLines/>
      </w:pPr>
      <w:r>
        <w:t xml:space="preserve">  </w:t>
      </w:r>
      <w:r>
        <w:rPr>
          <w:color w:val="FF0000"/>
        </w:rPr>
        <w:t>&lt;RETURN - OPEN&gt;</w:t>
      </w:r>
    </w:p>
    <w:p w14:paraId="3C94C8A9" w14:textId="77777777" w:rsidR="00497EE3" w:rsidRPr="00EB0339" w:rsidRDefault="00497EE3" w:rsidP="00497EE3">
      <w:r w:rsidRPr="005B25A1">
        <w:rPr>
          <w:b/>
          <w:bCs/>
        </w:rPr>
        <w:t>Status:</w:t>
      </w:r>
      <w:r>
        <w:t xml:space="preserve"> </w:t>
      </w:r>
      <w:r w:rsidRPr="00380F14">
        <w:rPr>
          <w:color w:val="FF0000"/>
        </w:rPr>
        <w:t>OPEN</w:t>
      </w:r>
    </w:p>
    <w:p w14:paraId="26000EAB" w14:textId="5F7AE8EC" w:rsidR="00760736" w:rsidRPr="00760736" w:rsidRDefault="00760736" w:rsidP="00BB3F37"/>
    <w:p w14:paraId="0A0B717D" w14:textId="77777777" w:rsidR="007615D6" w:rsidRDefault="007615D6" w:rsidP="0010433C">
      <w:pPr>
        <w:pStyle w:val="Heading2"/>
      </w:pPr>
      <w:r>
        <w:t>7.5</w:t>
      </w:r>
      <w:r>
        <w:tab/>
        <w:t>Enablers for Network Automation for 5G (eNA)</w:t>
      </w:r>
    </w:p>
    <w:p w14:paraId="740D74D7" w14:textId="77777777" w:rsidR="008A22D1" w:rsidRDefault="00000000" w:rsidP="00BB3F37">
      <w:r>
        <w:t>There were no contributions to this agenda item.</w:t>
      </w:r>
    </w:p>
    <w:p w14:paraId="4348514B" w14:textId="77777777" w:rsidR="008A22D1" w:rsidRDefault="008A22D1" w:rsidP="00BB3F37"/>
    <w:p w14:paraId="48638762" w14:textId="77777777" w:rsidR="007615D6" w:rsidRDefault="007615D6" w:rsidP="0010433C">
      <w:pPr>
        <w:pStyle w:val="Heading2"/>
      </w:pPr>
      <w:r>
        <w:t>7.6</w:t>
      </w:r>
      <w:r>
        <w:tab/>
        <w:t>Enhancement to the 5GC Location Services (5G_eLCS)</w:t>
      </w:r>
    </w:p>
    <w:p w14:paraId="2D4D8BFA" w14:textId="77777777" w:rsidR="008A22D1" w:rsidRDefault="00000000" w:rsidP="00BB3F37">
      <w:r>
        <w:t>There were no contributions to this agenda item.</w:t>
      </w:r>
    </w:p>
    <w:p w14:paraId="12FFB357" w14:textId="77777777" w:rsidR="008A22D1" w:rsidRDefault="008A22D1" w:rsidP="00BB3F37"/>
    <w:p w14:paraId="768FC8F3" w14:textId="77777777" w:rsidR="007615D6" w:rsidRDefault="007615D6" w:rsidP="0010433C">
      <w:pPr>
        <w:pStyle w:val="Heading2"/>
      </w:pPr>
      <w:r>
        <w:t>7.7</w:t>
      </w:r>
      <w:r>
        <w:tab/>
        <w:t>5GS Enhanced support of Vertical and LAN Services (Vertical_LAN)</w:t>
      </w:r>
    </w:p>
    <w:p w14:paraId="051D02E6" w14:textId="77777777" w:rsidR="008A22D1" w:rsidRDefault="00000000" w:rsidP="00BB3F37">
      <w:r>
        <w:t>There were no contributions to this agenda item.</w:t>
      </w:r>
    </w:p>
    <w:p w14:paraId="4504E555" w14:textId="77777777" w:rsidR="008A22D1" w:rsidRDefault="008A22D1" w:rsidP="00BB3F37"/>
    <w:p w14:paraId="67DEB50F" w14:textId="77777777" w:rsidR="007615D6" w:rsidRDefault="007615D6" w:rsidP="0010433C">
      <w:pPr>
        <w:pStyle w:val="Heading2"/>
      </w:pPr>
      <w:r>
        <w:t>7.8</w:t>
      </w:r>
      <w:r>
        <w:tab/>
        <w:t>Enhancements to the Service-Based 5G System Architecture (5G_eSBA)</w:t>
      </w:r>
    </w:p>
    <w:p w14:paraId="65D4EFB7" w14:textId="620BF4C4" w:rsidR="00E00DA6" w:rsidRDefault="007615D6" w:rsidP="000A3FBD">
      <w:pPr>
        <w:pStyle w:val="NormTop"/>
      </w:pPr>
      <w:r>
        <w:rPr>
          <w:color w:val="0000FF"/>
        </w:rPr>
        <w:t>S2-250</w:t>
      </w:r>
      <w:r w:rsidR="004105A3">
        <w:rPr>
          <w:color w:val="0000FF"/>
        </w:rPr>
        <w:t>7410</w:t>
      </w:r>
      <w:r w:rsidRPr="00D53282">
        <w:t xml:space="preserve"> </w:t>
      </w:r>
      <w:r>
        <w:t>(CR) 23.502 CR5544</w:t>
      </w:r>
      <w:r w:rsidR="004105A3">
        <w:t>R1</w:t>
      </w:r>
      <w:r>
        <w:t xml:space="preserve"> (Rel-19, 'F'): Correction to SMF context transfer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step where the new SMF retrieves the SM subscription data.</w:t>
      </w:r>
    </w:p>
    <w:p w14:paraId="57BFDED5" w14:textId="66F1EF90"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S2-25067</w:t>
      </w:r>
      <w:r>
        <w:rPr>
          <w:i/>
          <w:iCs/>
          <w:color w:val="0000FF"/>
        </w:rPr>
        <w:t>44</w:t>
      </w:r>
      <w:r w:rsidRPr="004105A3">
        <w:rPr>
          <w:i/>
          <w:iCs/>
        </w:rPr>
        <w:t>.</w:t>
      </w:r>
    </w:p>
    <w:p w14:paraId="34FD3592" w14:textId="77777777" w:rsidR="007615D6" w:rsidRPr="005B25A1" w:rsidRDefault="007615D6" w:rsidP="007615D6">
      <w:pPr>
        <w:keepNext/>
        <w:keepLines/>
        <w:rPr>
          <w:b/>
          <w:bCs/>
        </w:rPr>
      </w:pPr>
      <w:r w:rsidRPr="005B25A1">
        <w:rPr>
          <w:b/>
          <w:bCs/>
        </w:rPr>
        <w:t>Parallel discussion:</w:t>
      </w:r>
    </w:p>
    <w:p w14:paraId="609182AF" w14:textId="77777777" w:rsidR="00F57862" w:rsidRPr="00F57862" w:rsidRDefault="00780AFE" w:rsidP="00F57862">
      <w:pPr>
        <w:keepNext/>
        <w:keepLines/>
      </w:pPr>
      <w:r>
        <w:t>Th</w:t>
      </w:r>
      <w:r>
        <w:lastRenderedPageBreak/>
        <w:t xml:space="preserve">e new step 8b should be further reviewed. This was left for off-line discussion and revised to </w:t>
      </w:r>
      <w:r w:rsidRPr="00780AFE">
        <w:rPr>
          <w:color w:val="0000FF"/>
        </w:rPr>
        <w:t>S2-250</w:t>
      </w:r>
      <w:r>
        <w:rPr>
          <w:color w:val="0000FF"/>
        </w:rPr>
        <w:t>7927</w:t>
      </w:r>
      <w:r w:rsidR="00F57862" w:rsidRPr="00F57862">
        <w:t xml:space="preserve">. </w:t>
      </w:r>
    </w:p>
    <w:p w14:paraId="3A9B8984" w14:textId="77777777" w:rsidR="0061178C" w:rsidRPr="005B25A1" w:rsidRDefault="0013249C" w:rsidP="0061178C">
      <w:pPr>
        <w:keepNext/>
        <w:keepLines/>
      </w:pPr>
      <w:r>
        <w:t xml:space="preserve">This was reviewed and </w:t>
      </w:r>
      <w:r w:rsidRPr="00B30893">
        <w:rPr>
          <w:color w:val="FF0000"/>
        </w:rPr>
        <w:t>agreed</w:t>
      </w:r>
      <w:r>
        <w:t xml:space="preserve"> in parallel session</w:t>
      </w:r>
      <w:r w:rsidR="0061178C">
        <w:t xml:space="preserve">. </w:t>
      </w:r>
    </w:p>
    <w:p w14:paraId="7BF76C1C" w14:textId="77777777" w:rsidR="0061178C" w:rsidRDefault="0061178C" w:rsidP="0061178C">
      <w:pPr>
        <w:keepNext/>
        <w:keepLines/>
        <w:rPr>
          <w:b/>
          <w:bCs/>
        </w:rPr>
      </w:pPr>
      <w:r>
        <w:rPr>
          <w:b/>
          <w:bCs/>
        </w:rPr>
        <w:t>Plenary Discussion:</w:t>
      </w:r>
    </w:p>
    <w:p w14:paraId="5DA2C235" w14:textId="5DFB623C" w:rsidR="0013249C" w:rsidRPr="00301857" w:rsidRDefault="0013249C" w:rsidP="0013249C">
      <w:pPr>
        <w:keepNext/>
        <w:keepLines/>
      </w:pPr>
    </w:p>
    <w:p w14:paraId="48014924" w14:textId="77777777" w:rsidR="0013249C" w:rsidRPr="00EB0339" w:rsidRDefault="0013249C" w:rsidP="0013249C">
      <w:r w:rsidRPr="005B25A1">
        <w:rPr>
          <w:b/>
          <w:bCs/>
        </w:rPr>
        <w:t>Status:</w:t>
      </w:r>
      <w:r>
        <w:t xml:space="preserve"> </w:t>
      </w:r>
      <w:r>
        <w:rPr>
          <w:color w:val="0000FF"/>
        </w:rPr>
        <w:t>&lt;Parallel Agreed&gt;</w:t>
      </w:r>
      <w:r>
        <w:t>.</w:t>
      </w:r>
    </w:p>
    <w:p w14:paraId="44DEBBF7" w14:textId="77777777" w:rsidR="008A22D1" w:rsidRDefault="008A22D1" w:rsidP="00BB3F37"/>
    <w:p w14:paraId="2FDDC5C1" w14:textId="77777777" w:rsidR="007615D6" w:rsidRDefault="007615D6" w:rsidP="0010433C">
      <w:pPr>
        <w:pStyle w:val="Heading2"/>
      </w:pPr>
      <w:r>
        <w:t>7.9</w:t>
      </w:r>
      <w:r>
        <w:tab/>
        <w:t>Architecture enhancements for the support of Integrated access and backhaul (IABARC)</w:t>
      </w:r>
    </w:p>
    <w:p w14:paraId="69F83A7A" w14:textId="77777777" w:rsidR="008A22D1" w:rsidRDefault="00000000" w:rsidP="00BB3F37">
      <w:r>
        <w:t>There were no contributions to this agenda item.</w:t>
      </w:r>
    </w:p>
    <w:p w14:paraId="72E85174" w14:textId="77777777" w:rsidR="008A22D1" w:rsidRDefault="008A22D1" w:rsidP="00BB3F37"/>
    <w:p w14:paraId="5589C800" w14:textId="77777777" w:rsidR="007615D6" w:rsidRDefault="007615D6" w:rsidP="0010433C">
      <w:pPr>
        <w:pStyle w:val="Heading2"/>
      </w:pPr>
      <w:r>
        <w:t>7.10</w:t>
      </w:r>
      <w:r>
        <w:tab/>
        <w:t>Enhancement of URLLC supporting in 5GC (5G_URLLC)</w:t>
      </w:r>
    </w:p>
    <w:p w14:paraId="21CA8164" w14:textId="77777777" w:rsidR="00E00DA6" w:rsidRDefault="007615D6" w:rsidP="000A3FBD">
      <w:pPr>
        <w:pStyle w:val="NormTop"/>
      </w:pPr>
      <w:r>
        <w:rPr>
          <w:color w:val="0000FF"/>
        </w:rPr>
        <w:t>S2-2507210</w:t>
      </w:r>
      <w:r w:rsidRPr="00D53282">
        <w:t xml:space="preserve"> </w:t>
      </w:r>
      <w:r>
        <w:t xml:space="preserve">(CR) 23.501 CR6404 (Rel-18, 'F'): Clarification for QoS monitoring parameters provided to UPF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Indication of direct event notification parameter is removed from the QoS monitoring parameters provided to the UPF. A note is added to clarify the relation with the Indication of direct event notification parameter in the QoS Monit.</w:t>
      </w:r>
    </w:p>
    <w:p w14:paraId="70D2A78D" w14:textId="77777777" w:rsidR="007615D6" w:rsidRPr="005B25A1" w:rsidRDefault="007615D6" w:rsidP="007615D6">
      <w:pPr>
        <w:keepNext/>
        <w:keepLines/>
        <w:rPr>
          <w:b/>
          <w:bCs/>
        </w:rPr>
      </w:pPr>
      <w:r w:rsidRPr="005B25A1">
        <w:rPr>
          <w:b/>
          <w:bCs/>
        </w:rPr>
        <w:t>Parallel discussion:</w:t>
      </w:r>
    </w:p>
    <w:p w14:paraId="5C72BE56" w14:textId="0F501A91" w:rsidR="007615D6" w:rsidRPr="005B25A1" w:rsidRDefault="001A307B" w:rsidP="007615D6">
      <w:pPr>
        <w:keepNext/>
        <w:keepLines/>
      </w:pPr>
      <w:r>
        <w:t>Ericsson asked to check the alignment of the parameter name with that used by CT WG4. This was left for off-line checks.</w:t>
      </w:r>
      <w:r w:rsidR="00D61D03">
        <w:t xml:space="preserve"> This was revised to </w:t>
      </w:r>
      <w:r w:rsidR="00D61D03" w:rsidRPr="00CE3EC0">
        <w:rPr>
          <w:color w:val="0000FF"/>
        </w:rPr>
        <w:t>S2-2</w:t>
      </w:r>
      <w:r w:rsidR="00D61D03">
        <w:rPr>
          <w:color w:val="0000FF"/>
        </w:rPr>
        <w:t>507933</w:t>
      </w:r>
      <w:r w:rsidR="00D61D03">
        <w:t>.</w:t>
      </w:r>
      <w:r w:rsidR="00D61D03" w:rsidRPr="00375008">
        <w:t xml:space="preserve"> </w:t>
      </w:r>
    </w:p>
    <w:p w14:paraId="31CEF3D5" w14:textId="77777777" w:rsidR="0061178C" w:rsidRPr="005B25A1" w:rsidRDefault="00D61D03" w:rsidP="0061178C">
      <w:pPr>
        <w:keepNext/>
        <w:keepLines/>
      </w:pPr>
      <w:r>
        <w:t xml:space="preserve">This was </w:t>
      </w:r>
      <w:r w:rsidRPr="00B30893">
        <w:rPr>
          <w:color w:val="FF0000"/>
        </w:rPr>
        <w:t>agreed</w:t>
      </w:r>
      <w:r>
        <w:t xml:space="preserve"> in parallel session</w:t>
      </w:r>
      <w:r w:rsidR="0061178C">
        <w:t xml:space="preserve">. </w:t>
      </w:r>
    </w:p>
    <w:p w14:paraId="6B6D0C84" w14:textId="77777777" w:rsidR="0061178C" w:rsidRDefault="0061178C" w:rsidP="0061178C">
      <w:pPr>
        <w:keepNext/>
        <w:keepLines/>
        <w:rPr>
          <w:b/>
          <w:bCs/>
        </w:rPr>
      </w:pPr>
      <w:r>
        <w:rPr>
          <w:b/>
          <w:bCs/>
        </w:rPr>
        <w:t>Plenary Discussion:</w:t>
      </w:r>
    </w:p>
    <w:p w14:paraId="01DFBEE2" w14:textId="5186117F" w:rsidR="001A307B" w:rsidRPr="00775781" w:rsidRDefault="001A307B" w:rsidP="001A307B">
      <w:pPr>
        <w:keepNext/>
        <w:keepLines/>
      </w:pPr>
    </w:p>
    <w:p w14:paraId="7FAA93AD" w14:textId="5891B871" w:rsidR="001A307B" w:rsidRPr="00EB0339" w:rsidRDefault="001A307B" w:rsidP="001A307B">
      <w:r w:rsidRPr="005B25A1">
        <w:rPr>
          <w:b/>
          <w:bCs/>
        </w:rPr>
        <w:t>Status:</w:t>
      </w:r>
      <w:r>
        <w:t xml:space="preserve"> </w:t>
      </w:r>
      <w:r w:rsidR="00D61D03">
        <w:rPr>
          <w:color w:val="0000FF"/>
        </w:rPr>
        <w:t>&lt;Parallel Agreed&gt;</w:t>
      </w:r>
      <w:r w:rsidR="00D61D03">
        <w:t>.</w:t>
      </w:r>
    </w:p>
    <w:p w14:paraId="6B9B3584" w14:textId="77777777" w:rsidR="00E00DA6" w:rsidRDefault="007615D6" w:rsidP="000A3FBD">
      <w:pPr>
        <w:pStyle w:val="NormTop"/>
      </w:pPr>
      <w:r>
        <w:rPr>
          <w:color w:val="0000FF"/>
        </w:rPr>
        <w:t>S2-2507211</w:t>
      </w:r>
      <w:r w:rsidRPr="00D53282">
        <w:t xml:space="preserve"> </w:t>
      </w:r>
      <w:r>
        <w:t xml:space="preserve">(CR) 23.501 CR6405 (Rel-19, 'A'): Clarification for QoS monitoring parameters provided to UPF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The Indication of direct event notification parameter is removed from the QoS monitoring parameters provided to the UPF. A note is added to clarify the relation with the Indication of direct event notification </w:t>
      </w:r>
      <w:proofErr w:type="spellStart"/>
      <w:r>
        <w:t>paramete</w:t>
      </w:r>
      <w:proofErr w:type="spellEnd"/>
      <w:r>
        <w:t>.</w:t>
      </w:r>
    </w:p>
    <w:p w14:paraId="3C60F6E0" w14:textId="77777777" w:rsidR="007615D6" w:rsidRPr="005B25A1" w:rsidRDefault="007615D6" w:rsidP="007615D6">
      <w:pPr>
        <w:keepNext/>
        <w:keepLines/>
        <w:rPr>
          <w:b/>
          <w:bCs/>
        </w:rPr>
      </w:pPr>
      <w:r w:rsidRPr="005B25A1">
        <w:rPr>
          <w:b/>
          <w:bCs/>
        </w:rPr>
        <w:t>Parallel discussion:</w:t>
      </w:r>
    </w:p>
    <w:p w14:paraId="7CD703CA" w14:textId="2724AC2D" w:rsidR="00D61D03" w:rsidRPr="005B25A1" w:rsidRDefault="001A307B" w:rsidP="00D61D03">
      <w:pPr>
        <w:keepNext/>
        <w:keepLines/>
      </w:pPr>
      <w:r>
        <w:t>Check the alignment of the parameter name with that used by CT WG4.</w:t>
      </w:r>
      <w:r w:rsidR="00D61D03" w:rsidRPr="00D61D03">
        <w:t xml:space="preserve"> </w:t>
      </w:r>
      <w:r w:rsidR="00D61D03">
        <w:t xml:space="preserve">This was revised to </w:t>
      </w:r>
      <w:r w:rsidR="00D61D03" w:rsidRPr="00CE3EC0">
        <w:rPr>
          <w:color w:val="0000FF"/>
        </w:rPr>
        <w:t>S2-2</w:t>
      </w:r>
      <w:r w:rsidR="00D61D03">
        <w:rPr>
          <w:color w:val="0000FF"/>
        </w:rPr>
        <w:t>507934</w:t>
      </w:r>
      <w:r w:rsidR="00D61D03">
        <w:t>.</w:t>
      </w:r>
      <w:r w:rsidR="00D61D03" w:rsidRPr="00375008">
        <w:t xml:space="preserve"> </w:t>
      </w:r>
    </w:p>
    <w:p w14:paraId="6039393F" w14:textId="77777777" w:rsidR="0061178C" w:rsidRPr="005B25A1" w:rsidRDefault="00D61D03" w:rsidP="0061178C">
      <w:pPr>
        <w:keepNext/>
        <w:keepLines/>
      </w:pPr>
      <w:r>
        <w:t xml:space="preserve">This was </w:t>
      </w:r>
      <w:r w:rsidRPr="00B30893">
        <w:rPr>
          <w:color w:val="FF0000"/>
        </w:rPr>
        <w:t>agreed</w:t>
      </w:r>
      <w:r>
        <w:t xml:space="preserve"> in parallel session</w:t>
      </w:r>
      <w:r w:rsidR="0061178C">
        <w:t xml:space="preserve">. </w:t>
      </w:r>
    </w:p>
    <w:p w14:paraId="0E5601AD" w14:textId="77777777" w:rsidR="0061178C" w:rsidRDefault="0061178C" w:rsidP="0061178C">
      <w:pPr>
        <w:keepNext/>
        <w:keepLines/>
        <w:rPr>
          <w:b/>
          <w:bCs/>
        </w:rPr>
      </w:pPr>
      <w:r>
        <w:rPr>
          <w:b/>
          <w:bCs/>
        </w:rPr>
        <w:t>Plenary Discussion:</w:t>
      </w:r>
    </w:p>
    <w:p w14:paraId="53B2F61D" w14:textId="148B10E2" w:rsidR="00D61D03" w:rsidRPr="00775781" w:rsidRDefault="00D61D03" w:rsidP="00D61D03">
      <w:pPr>
        <w:keepNext/>
        <w:keepLines/>
      </w:pPr>
    </w:p>
    <w:p w14:paraId="139888E2" w14:textId="77777777" w:rsidR="00D61D03" w:rsidRPr="00EB0339" w:rsidRDefault="00D61D03" w:rsidP="00D61D03">
      <w:r w:rsidRPr="005B25A1">
        <w:rPr>
          <w:b/>
          <w:bCs/>
        </w:rPr>
        <w:t>Status:</w:t>
      </w:r>
      <w:r>
        <w:t xml:space="preserve"> </w:t>
      </w:r>
      <w:r>
        <w:rPr>
          <w:color w:val="0000FF"/>
        </w:rPr>
        <w:t>&lt;Parallel Agreed&gt;</w:t>
      </w:r>
      <w:r>
        <w:t>.</w:t>
      </w:r>
    </w:p>
    <w:p w14:paraId="09BD2AC8" w14:textId="77777777" w:rsidR="008A22D1" w:rsidRDefault="008A22D1" w:rsidP="00BB3F37"/>
    <w:p w14:paraId="391EE358" w14:textId="77777777" w:rsidR="007615D6" w:rsidRDefault="007615D6" w:rsidP="0010433C">
      <w:pPr>
        <w:pStyle w:val="Heading2"/>
      </w:pPr>
      <w:r>
        <w:t>7.11</w:t>
      </w:r>
      <w:r>
        <w:tab/>
        <w:t>Enhancement of Networ</w:t>
      </w:r>
      <w:r>
        <w:lastRenderedPageBreak/>
        <w:t>k Slicing (eNS)</w:t>
      </w:r>
    </w:p>
    <w:p w14:paraId="710472A5" w14:textId="77777777" w:rsidR="008A22D1" w:rsidRDefault="00000000" w:rsidP="00BB3F37">
      <w:r>
        <w:t>There were no contributions to this agenda item.</w:t>
      </w:r>
    </w:p>
    <w:p w14:paraId="52AF0F50" w14:textId="77777777" w:rsidR="008A22D1" w:rsidRDefault="008A22D1" w:rsidP="00BB3F37"/>
    <w:p w14:paraId="20EB5525" w14:textId="77777777" w:rsidR="007615D6" w:rsidRDefault="007615D6" w:rsidP="0010433C">
      <w:pPr>
        <w:pStyle w:val="Heading2"/>
      </w:pPr>
      <w:r>
        <w:t>7.12</w:t>
      </w:r>
      <w:r>
        <w:tab/>
        <w:t>Optimisations on UE radio capability signalling (RACS)</w:t>
      </w:r>
    </w:p>
    <w:p w14:paraId="7F2E2130" w14:textId="77777777" w:rsidR="00E00DA6" w:rsidRDefault="007615D6" w:rsidP="000A3FBD">
      <w:pPr>
        <w:pStyle w:val="NormTop"/>
      </w:pPr>
      <w:r>
        <w:rPr>
          <w:color w:val="0000FF"/>
        </w:rPr>
        <w:t>S2-2506573</w:t>
      </w:r>
      <w:r w:rsidRPr="00D53282">
        <w:t xml:space="preserve"> </w:t>
      </w:r>
      <w:r>
        <w:t>(CR) 23.502 CR5533 (Rel-19, 'F'): Removal of Source to Target Transparent Container from RAN Usage Data Report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Source to Target Transparent Container from RAN Usage Data Report in step 1a of Clause 4.9.1.2.2.</w:t>
      </w:r>
    </w:p>
    <w:p w14:paraId="27BC29D9" w14:textId="77777777" w:rsidR="007615D6" w:rsidRPr="005B25A1" w:rsidRDefault="007615D6" w:rsidP="007615D6">
      <w:pPr>
        <w:keepNext/>
        <w:keepLines/>
        <w:rPr>
          <w:b/>
          <w:bCs/>
        </w:rPr>
      </w:pPr>
      <w:r w:rsidRPr="005B25A1">
        <w:rPr>
          <w:b/>
          <w:bCs/>
        </w:rPr>
        <w:t>Parallel discussion:</w:t>
      </w:r>
    </w:p>
    <w:p w14:paraId="789E2399" w14:textId="4DE7A4DF" w:rsidR="007615D6" w:rsidRDefault="00E03C00" w:rsidP="007615D6">
      <w:pPr>
        <w:keepNext/>
        <w:keepLines/>
      </w:pPr>
      <w:r>
        <w:t xml:space="preserve">Nokia suggested the WI code should not be ‘RACS’ for this CR. This should be changed to 5GS_Ph1, TEI19. This was revised to </w:t>
      </w:r>
      <w:r w:rsidRPr="00CE3EC0">
        <w:rPr>
          <w:color w:val="0000FF"/>
        </w:rPr>
        <w:t>S2-2</w:t>
      </w:r>
      <w:r>
        <w:rPr>
          <w:color w:val="0000FF"/>
        </w:rPr>
        <w:t>507928</w:t>
      </w:r>
      <w:r>
        <w:t>.</w:t>
      </w:r>
    </w:p>
    <w:p w14:paraId="21B2AF82" w14:textId="77777777" w:rsidR="0061178C" w:rsidRPr="005B25A1" w:rsidRDefault="00E03C00" w:rsidP="0061178C">
      <w:pPr>
        <w:keepNext/>
        <w:keepLines/>
      </w:pPr>
      <w:r>
        <w:t xml:space="preserve">This was </w:t>
      </w:r>
      <w:r w:rsidRPr="00B30893">
        <w:rPr>
          <w:color w:val="FF0000"/>
        </w:rPr>
        <w:t>agreed</w:t>
      </w:r>
      <w:r>
        <w:t xml:space="preserve"> in parallel session</w:t>
      </w:r>
      <w:r w:rsidR="0061178C">
        <w:t xml:space="preserve">. </w:t>
      </w:r>
    </w:p>
    <w:p w14:paraId="5F03CB24" w14:textId="77777777" w:rsidR="0061178C" w:rsidRDefault="0061178C" w:rsidP="0061178C">
      <w:pPr>
        <w:keepNext/>
        <w:keepLines/>
        <w:rPr>
          <w:b/>
          <w:bCs/>
        </w:rPr>
      </w:pPr>
      <w:r>
        <w:rPr>
          <w:b/>
          <w:bCs/>
        </w:rPr>
        <w:t>Plenary Discussion:</w:t>
      </w:r>
    </w:p>
    <w:p w14:paraId="5DA8A1DE" w14:textId="2F9517C5" w:rsidR="007615D6" w:rsidRPr="00E03C00" w:rsidRDefault="007615D6" w:rsidP="007615D6">
      <w:pPr>
        <w:keepNext/>
        <w:keepLines/>
      </w:pPr>
    </w:p>
    <w:p w14:paraId="295696EB" w14:textId="22A635A3" w:rsidR="007615D6" w:rsidRPr="00EB0339" w:rsidRDefault="007615D6" w:rsidP="007615D6">
      <w:r w:rsidRPr="005B25A1">
        <w:rPr>
          <w:b/>
          <w:bCs/>
        </w:rPr>
        <w:t>Status:</w:t>
      </w:r>
      <w:r>
        <w:t xml:space="preserve"> </w:t>
      </w:r>
      <w:r w:rsidR="00E03C00">
        <w:rPr>
          <w:color w:val="0000FF"/>
        </w:rPr>
        <w:t>&lt;Parallel Agreed&gt;</w:t>
      </w:r>
      <w:r w:rsidR="00E03C00">
        <w:t>.</w:t>
      </w:r>
    </w:p>
    <w:p w14:paraId="79E883F8" w14:textId="77777777" w:rsidR="00E00DA6" w:rsidRDefault="007615D6" w:rsidP="000A3FBD">
      <w:pPr>
        <w:pStyle w:val="NormTop"/>
      </w:pPr>
      <w:r>
        <w:rPr>
          <w:color w:val="0000FF"/>
        </w:rPr>
        <w:t>S2-2507431</w:t>
      </w:r>
      <w:r w:rsidRPr="00D53282">
        <w:t xml:space="preserve"> </w:t>
      </w:r>
      <w:r>
        <w:t>(CR) 23.501 CR6421 (Rel-19, 'F'): Clarification on UCMF instance (Source: Samsung)</w:t>
      </w:r>
      <w:r>
        <w:br/>
      </w:r>
      <w:r w:rsidRPr="00D53282">
        <w:rPr>
          <w:b/>
        </w:rPr>
        <w:t>Document for:</w:t>
      </w:r>
      <w:r w:rsidRPr="00D53282">
        <w:t xml:space="preserve"> </w:t>
      </w:r>
      <w:r>
        <w:t>Approval</w:t>
      </w:r>
      <w:r>
        <w:br/>
      </w:r>
      <w:r w:rsidRPr="00D53282">
        <w:rPr>
          <w:b/>
        </w:rPr>
        <w:t>Abstract:</w:t>
      </w:r>
      <w:r w:rsidRPr="00D53282">
        <w:t xml:space="preserve"> </w:t>
      </w:r>
    </w:p>
    <w:p w14:paraId="681BAFB0" w14:textId="77777777" w:rsidR="007615D6" w:rsidRPr="005B25A1" w:rsidRDefault="007615D6" w:rsidP="007615D6">
      <w:pPr>
        <w:keepNext/>
        <w:keepLines/>
        <w:rPr>
          <w:b/>
          <w:bCs/>
        </w:rPr>
      </w:pPr>
      <w:r w:rsidRPr="005B25A1">
        <w:rPr>
          <w:b/>
          <w:bCs/>
        </w:rPr>
        <w:t>Parallel discussion:</w:t>
      </w:r>
    </w:p>
    <w:p w14:paraId="0AA32F0A" w14:textId="77777777" w:rsidR="00F57862" w:rsidRPr="00F57862" w:rsidRDefault="00E03C00" w:rsidP="00F57862">
      <w:pPr>
        <w:keepNext/>
        <w:keepLines/>
      </w:pPr>
      <w:r>
        <w:t xml:space="preserve">Some clarifications were needed to change option 2 as a note. This was left for off-line discussion and revised to </w:t>
      </w:r>
      <w:r w:rsidRPr="00E03C00">
        <w:rPr>
          <w:color w:val="0000FF"/>
        </w:rPr>
        <w:t>S2-250</w:t>
      </w:r>
      <w:r>
        <w:rPr>
          <w:color w:val="0000FF"/>
        </w:rPr>
        <w:t>7929</w:t>
      </w:r>
      <w:r w:rsidR="00F57862" w:rsidRPr="00F57862">
        <w:t xml:space="preserve">. </w:t>
      </w:r>
    </w:p>
    <w:p w14:paraId="57801DAA" w14:textId="77777777" w:rsidR="0061178C" w:rsidRPr="005B25A1" w:rsidRDefault="00C166CF" w:rsidP="0061178C">
      <w:pPr>
        <w:keepNext/>
        <w:keepLines/>
      </w:pPr>
      <w:r>
        <w:t xml:space="preserve">This was reviewed and </w:t>
      </w:r>
      <w:r w:rsidRPr="00B30893">
        <w:rPr>
          <w:color w:val="FF0000"/>
        </w:rPr>
        <w:t>agreed</w:t>
      </w:r>
      <w:r>
        <w:t xml:space="preserve"> in parallel session</w:t>
      </w:r>
      <w:r w:rsidR="0061178C">
        <w:t xml:space="preserve">. </w:t>
      </w:r>
    </w:p>
    <w:p w14:paraId="68FEDF24" w14:textId="77777777" w:rsidR="0061178C" w:rsidRDefault="0061178C" w:rsidP="0061178C">
      <w:pPr>
        <w:keepNext/>
        <w:keepLines/>
        <w:rPr>
          <w:b/>
          <w:bCs/>
        </w:rPr>
      </w:pPr>
      <w:r>
        <w:rPr>
          <w:b/>
          <w:bCs/>
        </w:rPr>
        <w:t>Plenary Discussion:</w:t>
      </w:r>
    </w:p>
    <w:p w14:paraId="4B016FCF" w14:textId="14C366DC" w:rsidR="00C166CF" w:rsidRPr="00301857" w:rsidRDefault="00C166CF" w:rsidP="00C166CF">
      <w:pPr>
        <w:keepNext/>
        <w:keepLines/>
      </w:pPr>
    </w:p>
    <w:p w14:paraId="112B3770" w14:textId="77777777" w:rsidR="00C166CF" w:rsidRPr="00EB0339" w:rsidRDefault="00C166CF" w:rsidP="00C166CF">
      <w:r w:rsidRPr="005B25A1">
        <w:rPr>
          <w:b/>
          <w:bCs/>
        </w:rPr>
        <w:t>Status:</w:t>
      </w:r>
      <w:r>
        <w:t xml:space="preserve"> </w:t>
      </w:r>
      <w:r>
        <w:rPr>
          <w:color w:val="0000FF"/>
        </w:rPr>
        <w:t>&lt;Parallel Agreed&gt;</w:t>
      </w:r>
      <w:r>
        <w:t>.</w:t>
      </w:r>
    </w:p>
    <w:p w14:paraId="58CA4D59" w14:textId="77777777" w:rsidR="00E00DA6" w:rsidRDefault="007615D6" w:rsidP="000A3FBD">
      <w:pPr>
        <w:pStyle w:val="NormTop"/>
      </w:pPr>
      <w:r>
        <w:rPr>
          <w:color w:val="0000FF"/>
        </w:rPr>
        <w:t>S2-2507435</w:t>
      </w:r>
      <w:r w:rsidRPr="00D53282">
        <w:t xml:space="preserve"> </w:t>
      </w:r>
      <w:r>
        <w:t>(CR) 23.401 CR3936 (Rel-19, 'F'): Clarification on UCMF instance (Source: Samsung)</w:t>
      </w:r>
      <w:r>
        <w:br/>
      </w:r>
      <w:r w:rsidRPr="00D53282">
        <w:rPr>
          <w:b/>
        </w:rPr>
        <w:t>Document for:</w:t>
      </w:r>
      <w:r w:rsidRPr="00D53282">
        <w:t xml:space="preserve"> </w:t>
      </w:r>
      <w:r>
        <w:t>Approval</w:t>
      </w:r>
      <w:r>
        <w:br/>
      </w:r>
      <w:r w:rsidRPr="00D53282">
        <w:rPr>
          <w:b/>
        </w:rPr>
        <w:t>Abstract:</w:t>
      </w:r>
      <w:r w:rsidRPr="00D53282">
        <w:t xml:space="preserve"> </w:t>
      </w:r>
    </w:p>
    <w:p w14:paraId="6406445E" w14:textId="77777777" w:rsidR="007615D6" w:rsidRPr="005B25A1" w:rsidRDefault="007615D6" w:rsidP="007615D6">
      <w:pPr>
        <w:keepNext/>
        <w:keepLines/>
        <w:rPr>
          <w:b/>
          <w:bCs/>
        </w:rPr>
      </w:pPr>
      <w:r w:rsidRPr="005B25A1">
        <w:rPr>
          <w:b/>
          <w:bCs/>
        </w:rPr>
        <w:t>Parallel discussion:</w:t>
      </w:r>
    </w:p>
    <w:p w14:paraId="31A7AFE4" w14:textId="77777777" w:rsidR="00F57862" w:rsidRPr="00F57862" w:rsidRDefault="00E03C00" w:rsidP="00F57862">
      <w:pPr>
        <w:keepNext/>
        <w:keepLines/>
      </w:pPr>
      <w:r>
        <w:t xml:space="preserve">Some clarifications were needed to change option 2 as a note. This was left for off-line discussion and revised to </w:t>
      </w:r>
      <w:r w:rsidRPr="00E03C00">
        <w:rPr>
          <w:color w:val="0000FF"/>
        </w:rPr>
        <w:t>S2-250</w:t>
      </w:r>
      <w:r>
        <w:rPr>
          <w:color w:val="0000FF"/>
        </w:rPr>
        <w:t>7930</w:t>
      </w:r>
      <w:r w:rsidR="00F57862" w:rsidRPr="00F57862">
        <w:t xml:space="preserve">. </w:t>
      </w:r>
    </w:p>
    <w:p w14:paraId="6DBCB97B" w14:textId="77777777" w:rsidR="0061178C" w:rsidRPr="005B25A1" w:rsidRDefault="00C166CF" w:rsidP="0061178C">
      <w:pPr>
        <w:keepNext/>
        <w:keepLines/>
      </w:pPr>
      <w:r>
        <w:t xml:space="preserve">This was </w:t>
      </w:r>
      <w:r w:rsidRPr="00B30893">
        <w:rPr>
          <w:color w:val="FF0000"/>
        </w:rPr>
        <w:t>agreed</w:t>
      </w:r>
      <w:r>
        <w:t xml:space="preserve"> in parallel session</w:t>
      </w:r>
      <w:r w:rsidR="0061178C">
        <w:t xml:space="preserve">. </w:t>
      </w:r>
    </w:p>
    <w:p w14:paraId="7C249127" w14:textId="77777777" w:rsidR="0061178C" w:rsidRDefault="0061178C" w:rsidP="0061178C">
      <w:pPr>
        <w:keepNext/>
        <w:keepLines/>
        <w:rPr>
          <w:b/>
          <w:bCs/>
        </w:rPr>
      </w:pPr>
      <w:r>
        <w:rPr>
          <w:b/>
          <w:bCs/>
        </w:rPr>
        <w:t>Plenary Discussion:</w:t>
      </w:r>
    </w:p>
    <w:p w14:paraId="206886D2" w14:textId="21E16D8C" w:rsidR="00C166CF" w:rsidRPr="00301857" w:rsidRDefault="00C166CF" w:rsidP="00C166CF">
      <w:pPr>
        <w:keepNext/>
        <w:keepLines/>
      </w:pPr>
    </w:p>
    <w:p w14:paraId="6508DCFC" w14:textId="77777777" w:rsidR="00C166CF" w:rsidRPr="00EB0339" w:rsidRDefault="00C166CF" w:rsidP="00C166CF">
      <w:r w:rsidRPr="005B25A1">
        <w:rPr>
          <w:b/>
          <w:bCs/>
        </w:rPr>
        <w:t>Status:</w:t>
      </w:r>
      <w:r>
        <w:t xml:space="preserve"> </w:t>
      </w:r>
      <w:r>
        <w:rPr>
          <w:color w:val="0000FF"/>
        </w:rPr>
        <w:t>&lt;Parallel Agreed&gt;</w:t>
      </w:r>
      <w:r>
        <w:t>.</w:t>
      </w:r>
    </w:p>
    <w:p w14:paraId="6C29459C" w14:textId="77777777" w:rsidR="008A22D1" w:rsidRDefault="008A22D1" w:rsidP="00BB3F37"/>
    <w:p w14:paraId="0660551B" w14:textId="77777777" w:rsidR="007615D6" w:rsidRDefault="007615D6" w:rsidP="0010433C">
      <w:pPr>
        <w:pStyle w:val="Heading2"/>
      </w:pPr>
      <w:r>
        <w:t>7.13</w:t>
      </w:r>
      <w:r>
        <w:tab/>
        <w:t>Enhanced IMS to 5GC Integration (eIMS5G_SBA)</w:t>
      </w:r>
    </w:p>
    <w:p w14:paraId="38ADA1C9" w14:textId="77777777" w:rsidR="008A22D1" w:rsidRDefault="00000000" w:rsidP="00BB3F37">
      <w:r>
        <w:t>There were no contributions to this agenda item.</w:t>
      </w:r>
    </w:p>
    <w:p w14:paraId="78245F9A" w14:textId="77777777" w:rsidR="008A22D1" w:rsidRDefault="008A22D1" w:rsidP="00BB3F37"/>
    <w:p w14:paraId="26749101" w14:textId="77777777" w:rsidR="007615D6" w:rsidRDefault="007615D6" w:rsidP="0010433C">
      <w:pPr>
        <w:pStyle w:val="Heading2"/>
      </w:pPr>
      <w:r>
        <w:t>7.14</w:t>
      </w:r>
      <w:r>
        <w:tab/>
        <w:t xml:space="preserve">User Data Interworking </w:t>
      </w:r>
      <w:r>
        <w:lastRenderedPageBreak/>
        <w:t>and Coexistence (UDICoM)</w:t>
      </w:r>
    </w:p>
    <w:p w14:paraId="60EBA928" w14:textId="77777777" w:rsidR="008A22D1" w:rsidRDefault="00000000" w:rsidP="00BB3F37">
      <w:r>
        <w:t>There were no contributions to this agenda item.</w:t>
      </w:r>
    </w:p>
    <w:p w14:paraId="4BC53C8C" w14:textId="77777777" w:rsidR="008A22D1" w:rsidRDefault="008A22D1" w:rsidP="00BB3F37"/>
    <w:p w14:paraId="68B0989B" w14:textId="77777777" w:rsidR="007615D6" w:rsidRDefault="007615D6" w:rsidP="0010433C">
      <w:pPr>
        <w:pStyle w:val="Heading2"/>
      </w:pPr>
      <w:r>
        <w:t>7.15</w:t>
      </w:r>
      <w:r>
        <w:tab/>
        <w:t>Enhancing Topology of SMF and UPF in 5G Networks (ETSUN)</w:t>
      </w:r>
    </w:p>
    <w:p w14:paraId="59DB52AA" w14:textId="77777777" w:rsidR="00E00DA6" w:rsidRDefault="007615D6" w:rsidP="000A3FBD">
      <w:pPr>
        <w:pStyle w:val="NormTop"/>
      </w:pPr>
      <w:r>
        <w:rPr>
          <w:color w:val="0000FF"/>
        </w:rPr>
        <w:t>S2-2506737</w:t>
      </w:r>
      <w:r w:rsidRPr="00D53282">
        <w:t xml:space="preserve"> </w:t>
      </w:r>
      <w:r>
        <w:t>(CR) 23.501 CR6378 (Rel-18, 'F'): Correcting wrong statemen w.r.t SSC modes 2/3 for I-SMF insertion (Source: Ericsson, Nokia, Huawei, China Mobile)</w:t>
      </w:r>
      <w:r>
        <w:br/>
      </w:r>
      <w:r w:rsidRPr="00D53282">
        <w:rPr>
          <w:b/>
        </w:rPr>
        <w:t>Document for:</w:t>
      </w:r>
      <w:r w:rsidRPr="00D53282">
        <w:t xml:space="preserve"> </w:t>
      </w:r>
      <w:r>
        <w:t>Approval</w:t>
      </w:r>
      <w:r>
        <w:br/>
      </w:r>
      <w:r w:rsidRPr="00D53282">
        <w:rPr>
          <w:b/>
        </w:rPr>
        <w:t>Abstract:</w:t>
      </w:r>
      <w:r w:rsidRPr="00D53282">
        <w:t xml:space="preserve"> </w:t>
      </w:r>
      <w:r>
        <w:br/>
        <w:t>Summary of Change: Removing the part indicating AMF awareness of SSC mode. Adding note about SSC mode 2/3.</w:t>
      </w:r>
    </w:p>
    <w:p w14:paraId="4DFF343A" w14:textId="77777777" w:rsidR="007615D6" w:rsidRPr="005B25A1" w:rsidRDefault="007615D6" w:rsidP="007615D6">
      <w:pPr>
        <w:keepNext/>
        <w:keepLines/>
        <w:rPr>
          <w:b/>
          <w:bCs/>
        </w:rPr>
      </w:pPr>
      <w:r w:rsidRPr="005B25A1">
        <w:rPr>
          <w:b/>
          <w:bCs/>
        </w:rPr>
        <w:t>Parallel discussion:</w:t>
      </w:r>
    </w:p>
    <w:p w14:paraId="5DBDEA8F" w14:textId="77777777" w:rsidR="00F57862" w:rsidRPr="00F57862" w:rsidRDefault="00D61D03" w:rsidP="00F57862">
      <w:pPr>
        <w:keepNext/>
        <w:keepLines/>
      </w:pPr>
      <w:r>
        <w:t xml:space="preserve">Alignment of the first paragraph with clause 5.34 should be made. This was revised to </w:t>
      </w:r>
      <w:r w:rsidRPr="00CE3EC0">
        <w:rPr>
          <w:color w:val="0000FF"/>
        </w:rPr>
        <w:t>S2-2</w:t>
      </w:r>
      <w:r>
        <w:rPr>
          <w:color w:val="0000FF"/>
        </w:rPr>
        <w:t>507931</w:t>
      </w:r>
      <w:r w:rsidR="00F57862" w:rsidRPr="00F57862">
        <w:t xml:space="preserve">. </w:t>
      </w:r>
    </w:p>
    <w:p w14:paraId="59DC60A4" w14:textId="1142AAF1" w:rsidR="00F57862" w:rsidRDefault="005542C5" w:rsidP="00F57862">
      <w:pPr>
        <w:keepNext/>
        <w:keepLines/>
      </w:pPr>
      <w:r>
        <w:t xml:space="preserve">The CR revision number needed correcting. This was revised to </w:t>
      </w:r>
      <w:r w:rsidRPr="00CE3EC0">
        <w:rPr>
          <w:color w:val="0000FF"/>
        </w:rPr>
        <w:t>S2-2</w:t>
      </w:r>
      <w:r>
        <w:rPr>
          <w:color w:val="0000FF"/>
        </w:rPr>
        <w:t>508013</w:t>
      </w:r>
      <w:r w:rsidRPr="005542C5">
        <w:t>.</w:t>
      </w:r>
      <w:r>
        <w:t xml:space="preserve"> </w:t>
      </w:r>
    </w:p>
    <w:p w14:paraId="50C9BE1A" w14:textId="77777777" w:rsidR="0061178C" w:rsidRPr="005B25A1" w:rsidRDefault="005542C5" w:rsidP="0061178C">
      <w:pPr>
        <w:keepNext/>
        <w:keepLines/>
      </w:pPr>
      <w:r>
        <w:t xml:space="preserve">This was </w:t>
      </w:r>
      <w:r w:rsidRPr="00B30893">
        <w:rPr>
          <w:color w:val="FF0000"/>
        </w:rPr>
        <w:t>agreed</w:t>
      </w:r>
      <w:r>
        <w:t xml:space="preserve"> in parallel session</w:t>
      </w:r>
      <w:r w:rsidR="0061178C">
        <w:t xml:space="preserve">. </w:t>
      </w:r>
    </w:p>
    <w:p w14:paraId="668ED7DD" w14:textId="77777777" w:rsidR="0061178C" w:rsidRDefault="0061178C" w:rsidP="0061178C">
      <w:pPr>
        <w:keepNext/>
        <w:keepLines/>
        <w:rPr>
          <w:b/>
          <w:bCs/>
        </w:rPr>
      </w:pPr>
      <w:r>
        <w:rPr>
          <w:b/>
          <w:bCs/>
        </w:rPr>
        <w:t>Plenary Discussion:</w:t>
      </w:r>
    </w:p>
    <w:p w14:paraId="58C0838D" w14:textId="10FC331F" w:rsidR="005542C5" w:rsidRPr="00301857" w:rsidRDefault="005542C5" w:rsidP="005542C5">
      <w:pPr>
        <w:keepNext/>
        <w:keepLines/>
      </w:pPr>
    </w:p>
    <w:p w14:paraId="6C8390EF" w14:textId="77777777" w:rsidR="005542C5" w:rsidRPr="00EB0339" w:rsidRDefault="005542C5" w:rsidP="005542C5">
      <w:r w:rsidRPr="005B25A1">
        <w:rPr>
          <w:b/>
          <w:bCs/>
        </w:rPr>
        <w:t>Status:</w:t>
      </w:r>
      <w:r>
        <w:t xml:space="preserve"> </w:t>
      </w:r>
      <w:r>
        <w:rPr>
          <w:color w:val="0000FF"/>
        </w:rPr>
        <w:t>&lt;Parallel Agreed&gt;</w:t>
      </w:r>
      <w:r>
        <w:t>.</w:t>
      </w:r>
    </w:p>
    <w:p w14:paraId="4BE7A565" w14:textId="2E09AB1F" w:rsidR="00E00DA6" w:rsidRDefault="007615D6" w:rsidP="000A3FBD">
      <w:pPr>
        <w:pStyle w:val="NormTop"/>
      </w:pPr>
      <w:r>
        <w:rPr>
          <w:color w:val="0000FF"/>
        </w:rPr>
        <w:t>S2-250</w:t>
      </w:r>
      <w:r w:rsidR="004105A3">
        <w:rPr>
          <w:color w:val="0000FF"/>
        </w:rPr>
        <w:t>7409</w:t>
      </w:r>
      <w:r w:rsidRPr="00D53282">
        <w:t xml:space="preserve"> </w:t>
      </w:r>
      <w:r>
        <w:t>(CR) 23.501 CR6379</w:t>
      </w:r>
      <w:r w:rsidR="004105A3">
        <w:t>R1</w:t>
      </w:r>
      <w:r>
        <w:t xml:space="preserve"> (Rel-19, 'A'): Correcting wrong statemen w.r.t SSC modes 2/3 for I-SMF insertion (Source: Ericsson, Nokia, Huawei,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Removing the part indicating AMF awareness of SSC mode. Adding note about SSC mode 2/3.</w:t>
      </w:r>
    </w:p>
    <w:p w14:paraId="30A011DB" w14:textId="6B2937AD"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S2-2506738</w:t>
      </w:r>
      <w:r w:rsidRPr="004105A3">
        <w:rPr>
          <w:i/>
          <w:iCs/>
        </w:rPr>
        <w:t>.</w:t>
      </w:r>
    </w:p>
    <w:p w14:paraId="10C0EAD6" w14:textId="77777777" w:rsidR="007615D6" w:rsidRPr="005B25A1" w:rsidRDefault="007615D6" w:rsidP="007615D6">
      <w:pPr>
        <w:keepNext/>
        <w:keepLines/>
        <w:rPr>
          <w:b/>
          <w:bCs/>
        </w:rPr>
      </w:pPr>
      <w:r w:rsidRPr="005B25A1">
        <w:rPr>
          <w:b/>
          <w:bCs/>
        </w:rPr>
        <w:t>Parallel discussion:</w:t>
      </w:r>
    </w:p>
    <w:p w14:paraId="12C329E6" w14:textId="77777777" w:rsidR="00F57862" w:rsidRPr="00F57862" w:rsidRDefault="00D61D03" w:rsidP="00F57862">
      <w:pPr>
        <w:keepNext/>
        <w:keepLines/>
      </w:pPr>
      <w:r>
        <w:t xml:space="preserve">Alignment of the first paragraph with clause 5.34 should be made. This was revised to </w:t>
      </w:r>
      <w:r w:rsidRPr="00CE3EC0">
        <w:rPr>
          <w:color w:val="0000FF"/>
        </w:rPr>
        <w:t>S2-2</w:t>
      </w:r>
      <w:r>
        <w:rPr>
          <w:color w:val="0000FF"/>
        </w:rPr>
        <w:t>507932</w:t>
      </w:r>
      <w:r w:rsidR="00F57862" w:rsidRPr="00F57862">
        <w:t xml:space="preserve">. </w:t>
      </w:r>
    </w:p>
    <w:p w14:paraId="1A30D051" w14:textId="77777777" w:rsidR="0061178C" w:rsidRPr="005B25A1" w:rsidRDefault="005542C5" w:rsidP="0061178C">
      <w:pPr>
        <w:keepNext/>
        <w:keepLines/>
      </w:pPr>
      <w:r>
        <w:t xml:space="preserve">This was reviewed and </w:t>
      </w:r>
      <w:r w:rsidRPr="00B30893">
        <w:rPr>
          <w:color w:val="FF0000"/>
        </w:rPr>
        <w:t>agreed</w:t>
      </w:r>
      <w:r>
        <w:t xml:space="preserve"> in parallel session</w:t>
      </w:r>
      <w:r w:rsidR="0061178C">
        <w:t xml:space="preserve">. </w:t>
      </w:r>
    </w:p>
    <w:p w14:paraId="5DB461CE" w14:textId="77777777" w:rsidR="0061178C" w:rsidRDefault="0061178C" w:rsidP="0061178C">
      <w:pPr>
        <w:keepNext/>
        <w:keepLines/>
        <w:rPr>
          <w:b/>
          <w:bCs/>
        </w:rPr>
      </w:pPr>
      <w:r>
        <w:rPr>
          <w:b/>
          <w:bCs/>
        </w:rPr>
        <w:t>Plenary Discussion:</w:t>
      </w:r>
    </w:p>
    <w:p w14:paraId="2713FE46" w14:textId="6C190662" w:rsidR="005542C5" w:rsidRPr="00301857" w:rsidRDefault="005542C5" w:rsidP="005542C5">
      <w:pPr>
        <w:keepNext/>
        <w:keepLines/>
      </w:pPr>
    </w:p>
    <w:p w14:paraId="450E7BB3" w14:textId="77777777" w:rsidR="005542C5" w:rsidRPr="00EB0339" w:rsidRDefault="005542C5" w:rsidP="005542C5">
      <w:r w:rsidRPr="005B25A1">
        <w:rPr>
          <w:b/>
          <w:bCs/>
        </w:rPr>
        <w:t>Status:</w:t>
      </w:r>
      <w:r>
        <w:t xml:space="preserve"> </w:t>
      </w:r>
      <w:r>
        <w:rPr>
          <w:color w:val="0000FF"/>
        </w:rPr>
        <w:t>&lt;Parallel Agreed&gt;</w:t>
      </w:r>
      <w:r>
        <w:t>.</w:t>
      </w:r>
    </w:p>
    <w:p w14:paraId="0865B4F8" w14:textId="77777777" w:rsidR="008A22D1" w:rsidRDefault="008A22D1" w:rsidP="00BB3F37"/>
    <w:p w14:paraId="40DC5055" w14:textId="77777777" w:rsidR="007615D6" w:rsidRDefault="007615D6" w:rsidP="0010433C">
      <w:pPr>
        <w:pStyle w:val="Heading2"/>
      </w:pPr>
      <w:r>
        <w:t>7.16</w:t>
      </w:r>
      <w:r>
        <w:tab/>
        <w:t>5GS Transfer of Policies for Background Data Transfer (xBDT)</w:t>
      </w:r>
    </w:p>
    <w:p w14:paraId="5F02963B" w14:textId="77777777" w:rsidR="008A22D1" w:rsidRDefault="00000000" w:rsidP="00BB3F37">
      <w:r>
        <w:t>There were no contributions to this agenda item.</w:t>
      </w:r>
    </w:p>
    <w:p w14:paraId="014A4EF9" w14:textId="77777777" w:rsidR="008A22D1" w:rsidRDefault="008A22D1" w:rsidP="00BB3F37"/>
    <w:p w14:paraId="1AC44B66" w14:textId="77777777" w:rsidR="007615D6" w:rsidRDefault="007615D6" w:rsidP="0010433C">
      <w:pPr>
        <w:pStyle w:val="Heading2"/>
      </w:pPr>
      <w:r>
        <w:t>7.17</w:t>
      </w:r>
      <w:r>
        <w:tab/>
        <w:t>Single radio voice continuity from 5GS to 3G (5G_SRVCC)</w:t>
      </w:r>
    </w:p>
    <w:p w14:paraId="778D5095" w14:textId="77777777" w:rsidR="008A22D1" w:rsidRDefault="00000000" w:rsidP="00BB3F37">
      <w:r>
        <w:t>There were no contributions to this agenda item.</w:t>
      </w:r>
    </w:p>
    <w:p w14:paraId="0359693E" w14:textId="77777777" w:rsidR="008A22D1" w:rsidRDefault="008A22D1" w:rsidP="00BB3F37"/>
    <w:p w14:paraId="18272A32" w14:textId="77777777" w:rsidR="007615D6" w:rsidRDefault="007615D6" w:rsidP="007615D6">
      <w:pPr>
        <w:pStyle w:val="Heading1"/>
      </w:pPr>
      <w:r>
        <w:t>8</w:t>
      </w:r>
      <w:r>
        <w:tab/>
        <w:t>Rel-17 Maintenance</w:t>
      </w:r>
    </w:p>
    <w:p w14:paraId="318A7C42" w14:textId="77777777" w:rsidR="007615D6" w:rsidRDefault="007615D6" w:rsidP="0010433C">
      <w:pPr>
        <w:pStyle w:val="Heading2"/>
      </w:pPr>
      <w:r>
        <w:t>8.1</w:t>
      </w:r>
      <w:r>
        <w:tab/>
        <w:t>Enabl</w:t>
      </w:r>
      <w:r>
        <w:lastRenderedPageBreak/>
        <w:t>ers for Network Automation for 5G - phase 2 (eNA_Ph2)</w:t>
      </w:r>
    </w:p>
    <w:p w14:paraId="28CDBD61" w14:textId="77777777" w:rsidR="008A22D1" w:rsidRDefault="00000000" w:rsidP="00BB3F37">
      <w:r>
        <w:t>There were no contributions to this agenda item.</w:t>
      </w:r>
    </w:p>
    <w:p w14:paraId="77E6FE10" w14:textId="77777777" w:rsidR="008A22D1" w:rsidRDefault="008A22D1" w:rsidP="00BB3F37"/>
    <w:p w14:paraId="73ADA51E" w14:textId="77777777" w:rsidR="007615D6" w:rsidRDefault="007615D6" w:rsidP="0010433C">
      <w:pPr>
        <w:pStyle w:val="Heading2"/>
      </w:pPr>
      <w:r>
        <w:t>8.2</w:t>
      </w:r>
      <w:r>
        <w:tab/>
        <w:t>Enhanced support of Non-Public Networks (eNPN)</w:t>
      </w:r>
    </w:p>
    <w:p w14:paraId="67A47319" w14:textId="77777777" w:rsidR="008A22D1" w:rsidRDefault="00000000" w:rsidP="00BB3F37">
      <w:r>
        <w:t>There were no contributions to this agenda item.</w:t>
      </w:r>
    </w:p>
    <w:p w14:paraId="2AE06205" w14:textId="77777777" w:rsidR="008A22D1" w:rsidRDefault="008A22D1" w:rsidP="00BB3F37"/>
    <w:p w14:paraId="7D1D2EC8" w14:textId="77777777" w:rsidR="007615D6" w:rsidRDefault="007615D6" w:rsidP="0010433C">
      <w:pPr>
        <w:pStyle w:val="Heading2"/>
      </w:pPr>
      <w:r>
        <w:t>8.3</w:t>
      </w:r>
      <w:r>
        <w:tab/>
        <w:t>Enhancement of support for Edge Computing in 5GC (eEDGE_5GC)</w:t>
      </w:r>
    </w:p>
    <w:p w14:paraId="6398AE1C" w14:textId="77777777" w:rsidR="008A22D1" w:rsidRDefault="00000000" w:rsidP="00BB3F37">
      <w:r>
        <w:t>There were no contributions to this agenda item.</w:t>
      </w:r>
    </w:p>
    <w:p w14:paraId="735C40F6" w14:textId="77777777" w:rsidR="008A22D1" w:rsidRDefault="008A22D1" w:rsidP="00BB3F37"/>
    <w:p w14:paraId="35350093" w14:textId="77777777" w:rsidR="007615D6" w:rsidRDefault="007615D6" w:rsidP="0010433C">
      <w:pPr>
        <w:pStyle w:val="Heading2"/>
      </w:pPr>
      <w:r>
        <w:t>8.4</w:t>
      </w:r>
      <w:r>
        <w:tab/>
        <w:t>Enhancement of Network Slicing Phase 2 (eNS_Ph2)</w:t>
      </w:r>
    </w:p>
    <w:p w14:paraId="4D63CDC2" w14:textId="77777777" w:rsidR="008A22D1" w:rsidRDefault="00000000" w:rsidP="00BB3F37">
      <w:r>
        <w:t>There were no contributions to this agenda item.</w:t>
      </w:r>
    </w:p>
    <w:p w14:paraId="08D97AD3" w14:textId="77777777" w:rsidR="008A22D1" w:rsidRDefault="008A22D1" w:rsidP="00BB3F37"/>
    <w:p w14:paraId="1A49A0FC" w14:textId="77777777" w:rsidR="007615D6" w:rsidRDefault="007615D6" w:rsidP="0010433C">
      <w:pPr>
        <w:pStyle w:val="Heading2"/>
      </w:pPr>
      <w:r>
        <w:t>8.5</w:t>
      </w:r>
      <w:r>
        <w:tab/>
        <w:t>Enhanced support of Industrial IoT - TSC/URLLC enhancements (IIoT)</w:t>
      </w:r>
    </w:p>
    <w:p w14:paraId="15B19D18" w14:textId="77777777" w:rsidR="008A22D1" w:rsidRDefault="00000000" w:rsidP="00BB3F37">
      <w:r>
        <w:t>There were no contributions to this agenda item.</w:t>
      </w:r>
    </w:p>
    <w:p w14:paraId="59E46860" w14:textId="77777777" w:rsidR="008A22D1" w:rsidRDefault="008A22D1" w:rsidP="00BB3F37"/>
    <w:p w14:paraId="2A850FBB" w14:textId="77777777" w:rsidR="007615D6" w:rsidRDefault="007615D6" w:rsidP="0010433C">
      <w:pPr>
        <w:pStyle w:val="Heading2"/>
      </w:pPr>
      <w:r>
        <w:t>8.6</w:t>
      </w:r>
      <w:r>
        <w:tab/>
        <w:t>Access Traffic Steering, Switch and Splitting support in the 5G system architecture Phase 2 (ATSSS_Ph2)</w:t>
      </w:r>
    </w:p>
    <w:p w14:paraId="4DB93F24" w14:textId="77777777" w:rsidR="008A22D1" w:rsidRDefault="00000000" w:rsidP="00BB3F37">
      <w:r>
        <w:t>There were no contributions to this agenda item.</w:t>
      </w:r>
    </w:p>
    <w:p w14:paraId="56B8297C" w14:textId="77777777" w:rsidR="008A22D1" w:rsidRDefault="008A22D1" w:rsidP="00BB3F37"/>
    <w:p w14:paraId="721C58FA" w14:textId="77777777" w:rsidR="007615D6" w:rsidRDefault="007615D6" w:rsidP="0010433C">
      <w:pPr>
        <w:pStyle w:val="Heading2"/>
      </w:pPr>
      <w:r>
        <w:t>8.7</w:t>
      </w:r>
      <w:r>
        <w:tab/>
        <w:t>Support of Aerial Systems Connectivity, Identification, and Tracking (ID_UAS)</w:t>
      </w:r>
    </w:p>
    <w:p w14:paraId="448E7458" w14:textId="77777777" w:rsidR="008A22D1" w:rsidRDefault="00000000" w:rsidP="00BB3F37">
      <w:r>
        <w:t>There were no contributions to this agenda item.</w:t>
      </w:r>
    </w:p>
    <w:p w14:paraId="281221D2" w14:textId="77777777" w:rsidR="008A22D1" w:rsidRDefault="008A22D1" w:rsidP="00BB3F37"/>
    <w:p w14:paraId="5AA84490" w14:textId="77777777" w:rsidR="007615D6" w:rsidRDefault="007615D6" w:rsidP="0010433C">
      <w:pPr>
        <w:pStyle w:val="Heading2"/>
      </w:pPr>
      <w:r>
        <w:t>8.8</w:t>
      </w:r>
      <w:r>
        <w:tab/>
        <w:t>System enhancement for Proximity based Services in 5GS (5G_ProSe)</w:t>
      </w:r>
    </w:p>
    <w:p w14:paraId="045B28E6" w14:textId="77777777" w:rsidR="008A22D1" w:rsidRDefault="00000000" w:rsidP="00BB3F37">
      <w:r>
        <w:t>There were no contributions to this agenda item.</w:t>
      </w:r>
    </w:p>
    <w:p w14:paraId="383CB834" w14:textId="77777777" w:rsidR="008A22D1" w:rsidRDefault="008A22D1" w:rsidP="00BB3F37"/>
    <w:p w14:paraId="0C7362A8" w14:textId="77777777" w:rsidR="007615D6" w:rsidRDefault="007615D6" w:rsidP="0010433C">
      <w:pPr>
        <w:pStyle w:val="Heading2"/>
      </w:pPr>
      <w:r>
        <w:t>8.9</w:t>
      </w:r>
      <w:r>
        <w:tab/>
        <w:t xml:space="preserve">Architectural enhancements </w:t>
      </w:r>
      <w:r>
        <w:lastRenderedPageBreak/>
        <w:t>for 5G multicast-broadcast services (5MBS)</w:t>
      </w:r>
    </w:p>
    <w:p w14:paraId="419C909C" w14:textId="77777777" w:rsidR="008A22D1" w:rsidRDefault="00000000" w:rsidP="00BB3F37">
      <w:r>
        <w:t>There were no contributions to this agenda item.</w:t>
      </w:r>
    </w:p>
    <w:p w14:paraId="2E6498C0" w14:textId="77777777" w:rsidR="008A22D1" w:rsidRDefault="008A22D1" w:rsidP="00BB3F37"/>
    <w:p w14:paraId="6444BCB0" w14:textId="77777777" w:rsidR="007615D6" w:rsidRDefault="007615D6" w:rsidP="0010433C">
      <w:pPr>
        <w:pStyle w:val="Heading2"/>
      </w:pPr>
      <w:r>
        <w:t>8.10</w:t>
      </w:r>
      <w:r>
        <w:tab/>
        <w:t>System enablers for multi-USIM devices (MUSIM)</w:t>
      </w:r>
    </w:p>
    <w:p w14:paraId="3C079BF5" w14:textId="77777777" w:rsidR="008A22D1" w:rsidRDefault="00000000" w:rsidP="00BB3F37">
      <w:r>
        <w:t>There were no contributions to this agenda item.</w:t>
      </w:r>
    </w:p>
    <w:p w14:paraId="0AF6CEB0" w14:textId="77777777" w:rsidR="008A22D1" w:rsidRDefault="008A22D1" w:rsidP="00BB3F37"/>
    <w:p w14:paraId="3963F0C2" w14:textId="77777777" w:rsidR="007615D6" w:rsidRDefault="007615D6" w:rsidP="0010433C">
      <w:pPr>
        <w:pStyle w:val="Heading2"/>
      </w:pPr>
      <w:r>
        <w:t>8.11</w:t>
      </w:r>
      <w:r>
        <w:tab/>
        <w:t>Architecture aspects for using satellite access in 5G (5GSAT_ARCH)</w:t>
      </w:r>
    </w:p>
    <w:p w14:paraId="4A180C81" w14:textId="77777777" w:rsidR="00E00DA6" w:rsidRDefault="007615D6" w:rsidP="000A3FBD">
      <w:pPr>
        <w:pStyle w:val="NormTop"/>
      </w:pPr>
      <w:r>
        <w:rPr>
          <w:color w:val="0000FF"/>
        </w:rPr>
        <w:t>S2-2506143</w:t>
      </w:r>
      <w:r w:rsidRPr="00D53282">
        <w:t xml:space="preserve"> </w:t>
      </w:r>
      <w:r>
        <w:t>(LS IN) LS from RAN WG3: Reply LS on stage 1 requirements to support PWS over satellite NG-RAN in Rel-17 (Source: RAN WG3 (R3-253867))</w:t>
      </w:r>
      <w:r>
        <w:br/>
      </w:r>
      <w:r w:rsidRPr="00D53282">
        <w:rPr>
          <w:b/>
        </w:rPr>
        <w:t>Document for:</w:t>
      </w:r>
      <w:r w:rsidRPr="00D53282">
        <w:t xml:space="preserve"> </w:t>
      </w:r>
      <w:r>
        <w:t>Information</w:t>
      </w:r>
      <w:r>
        <w:br/>
      </w:r>
      <w:r w:rsidRPr="00D53282">
        <w:rPr>
          <w:b/>
        </w:rPr>
        <w:t>Abstract:</w:t>
      </w:r>
      <w:r w:rsidRPr="00D53282">
        <w:t xml:space="preserve"> </w:t>
      </w:r>
      <w:r>
        <w:br/>
        <w:t>RAN WG3 thanks SA WG1 for the LS on stage 1 requirements for PWS support over satellite NG-RAN. RAN WG3 agrees that PWS for NTN is not supported in Rel-17/18 and has endorsed the attached CRs for NR NTN and IoT NTN.</w:t>
      </w:r>
    </w:p>
    <w:p w14:paraId="17A49C63" w14:textId="77777777" w:rsidR="007615D6" w:rsidRPr="005B25A1" w:rsidRDefault="007615D6" w:rsidP="007615D6">
      <w:pPr>
        <w:keepNext/>
        <w:keepLines/>
        <w:rPr>
          <w:b/>
          <w:bCs/>
        </w:rPr>
      </w:pPr>
      <w:r w:rsidRPr="005B25A1">
        <w:rPr>
          <w:b/>
          <w:bCs/>
        </w:rPr>
        <w:t>Parallel discussion:</w:t>
      </w:r>
    </w:p>
    <w:p w14:paraId="21104E8B" w14:textId="1AA5708F" w:rsidR="007615D6" w:rsidRPr="005B25A1" w:rsidRDefault="00D61D03" w:rsidP="007615D6">
      <w:pPr>
        <w:keepNext/>
        <w:keepLines/>
      </w:pPr>
      <w:r>
        <w:t xml:space="preserve">This LS was </w:t>
      </w:r>
      <w:r w:rsidRPr="00C3284B">
        <w:rPr>
          <w:color w:val="0000FF"/>
        </w:rPr>
        <w:t>noted</w:t>
      </w:r>
      <w:r>
        <w:t xml:space="preserve"> in parallel session.</w:t>
      </w:r>
    </w:p>
    <w:p w14:paraId="4E3E82BC" w14:textId="57DBD0AD" w:rsidR="007615D6" w:rsidRPr="00EB0339" w:rsidRDefault="007615D6" w:rsidP="007615D6">
      <w:r w:rsidRPr="005B25A1">
        <w:rPr>
          <w:b/>
          <w:bCs/>
        </w:rPr>
        <w:t>Status:</w:t>
      </w:r>
      <w:r>
        <w:t xml:space="preserve"> </w:t>
      </w:r>
      <w:r>
        <w:rPr>
          <w:color w:val="0000FF"/>
        </w:rPr>
        <w:t>Noted</w:t>
      </w:r>
      <w:r>
        <w:t>.</w:t>
      </w:r>
    </w:p>
    <w:p w14:paraId="4F2A3B91" w14:textId="77777777" w:rsidR="00E00DA6" w:rsidRDefault="007615D6" w:rsidP="000A3FBD">
      <w:pPr>
        <w:pStyle w:val="NormTop"/>
      </w:pPr>
      <w:r>
        <w:rPr>
          <w:color w:val="0000FF"/>
        </w:rPr>
        <w:t>S2-2506149</w:t>
      </w:r>
      <w:r w:rsidRPr="00D53282">
        <w:t xml:space="preserve"> </w:t>
      </w:r>
      <w:r>
        <w:t>(LS IN) LS from TSG RAN: Reply LS on removal of support of PWS over satellite NG-RAN in Rel-17 and 18 (Source: TSG RAN (RP-251859))</w:t>
      </w:r>
      <w:r>
        <w:br/>
      </w:r>
      <w:r w:rsidRPr="00D53282">
        <w:rPr>
          <w:b/>
        </w:rPr>
        <w:t>Document for:</w:t>
      </w:r>
      <w:r w:rsidRPr="00D53282">
        <w:t xml:space="preserve"> </w:t>
      </w:r>
      <w:r>
        <w:t>Information</w:t>
      </w:r>
      <w:r>
        <w:br/>
      </w:r>
      <w:r w:rsidRPr="00D53282">
        <w:rPr>
          <w:b/>
        </w:rPr>
        <w:t>Abstract:</w:t>
      </w:r>
      <w:r w:rsidRPr="00D53282">
        <w:t xml:space="preserve"> </w:t>
      </w:r>
      <w:r>
        <w:br/>
        <w:t>RAN thanks RAN WG3 for raising awareness on the Reply to the SA WG1 LS on Stage 1 requirements for PWS support over satellite NG-RAN. {. . .}.</w:t>
      </w:r>
    </w:p>
    <w:p w14:paraId="223BF847" w14:textId="77777777" w:rsidR="007615D6" w:rsidRPr="005B25A1" w:rsidRDefault="007615D6" w:rsidP="007615D6">
      <w:pPr>
        <w:keepNext/>
        <w:keepLines/>
        <w:rPr>
          <w:b/>
          <w:bCs/>
        </w:rPr>
      </w:pPr>
      <w:r w:rsidRPr="005B25A1">
        <w:rPr>
          <w:b/>
          <w:bCs/>
        </w:rPr>
        <w:t>Parallel discussion:</w:t>
      </w:r>
    </w:p>
    <w:p w14:paraId="51641028" w14:textId="77777777" w:rsidR="00D61D03" w:rsidRPr="005B25A1" w:rsidRDefault="00D61D03" w:rsidP="00D61D03">
      <w:pPr>
        <w:keepNext/>
        <w:keepLines/>
      </w:pPr>
      <w:r>
        <w:t xml:space="preserve">This LS was </w:t>
      </w:r>
      <w:r w:rsidRPr="00C3284B">
        <w:rPr>
          <w:color w:val="0000FF"/>
        </w:rPr>
        <w:t>noted</w:t>
      </w:r>
      <w:r>
        <w:t xml:space="preserve"> in parallel session.</w:t>
      </w:r>
    </w:p>
    <w:p w14:paraId="06CCB590" w14:textId="77777777" w:rsidR="00D61D03" w:rsidRPr="00EB0339" w:rsidRDefault="00D61D03" w:rsidP="00D61D03">
      <w:r w:rsidRPr="005B25A1">
        <w:rPr>
          <w:b/>
          <w:bCs/>
        </w:rPr>
        <w:t>Status:</w:t>
      </w:r>
      <w:r>
        <w:t xml:space="preserve"> </w:t>
      </w:r>
      <w:r>
        <w:rPr>
          <w:color w:val="0000FF"/>
        </w:rPr>
        <w:t>Noted</w:t>
      </w:r>
      <w:r>
        <w:t>.</w:t>
      </w:r>
    </w:p>
    <w:p w14:paraId="0B935C23" w14:textId="77777777" w:rsidR="00E00DA6" w:rsidRDefault="007615D6" w:rsidP="000A3FBD">
      <w:pPr>
        <w:pStyle w:val="NormTop"/>
      </w:pPr>
      <w:r>
        <w:rPr>
          <w:color w:val="0000FF"/>
        </w:rPr>
        <w:t>S2-2506150</w:t>
      </w:r>
      <w:r w:rsidRPr="00D53282">
        <w:t xml:space="preserve"> </w:t>
      </w:r>
      <w:r>
        <w:t>(LS IN) LS from SA WG1: Reply LS on stage 1 requirements for the support for PWS over satellite NGRAN in Rel-17 (Source: SA WG1 (S1-252393))</w:t>
      </w:r>
      <w:r>
        <w:br/>
      </w:r>
      <w:r w:rsidRPr="00D53282">
        <w:rPr>
          <w:b/>
        </w:rPr>
        <w:t>Document for:</w:t>
      </w:r>
      <w:r w:rsidRPr="00D53282">
        <w:t xml:space="preserve"> </w:t>
      </w:r>
      <w:r>
        <w:t>Information</w:t>
      </w:r>
      <w:r>
        <w:br/>
      </w:r>
      <w:r w:rsidRPr="00D53282">
        <w:rPr>
          <w:b/>
        </w:rPr>
        <w:t>Abstract:</w:t>
      </w:r>
      <w:r w:rsidRPr="00D53282">
        <w:t xml:space="preserve"> </w:t>
      </w:r>
      <w:r>
        <w:br/>
        <w:t>SA WG1 thanks CT WG1 for the LS in C1-250715. SA WG1 has agreed the following CRs in order align the stage 1 specifications to reflect the support for PWS over satellite NG-RAN from Rel-19.</w:t>
      </w:r>
    </w:p>
    <w:p w14:paraId="2F42592C" w14:textId="77777777" w:rsidR="007615D6" w:rsidRPr="005B25A1" w:rsidRDefault="007615D6" w:rsidP="007615D6">
      <w:pPr>
        <w:keepNext/>
        <w:keepLines/>
        <w:rPr>
          <w:b/>
          <w:bCs/>
        </w:rPr>
      </w:pPr>
      <w:r w:rsidRPr="005B25A1">
        <w:rPr>
          <w:b/>
          <w:bCs/>
        </w:rPr>
        <w:t>Parallel discussion:</w:t>
      </w:r>
    </w:p>
    <w:p w14:paraId="0AC6A4F4" w14:textId="77777777" w:rsidR="00D61D03" w:rsidRPr="005B25A1" w:rsidRDefault="00D61D03" w:rsidP="00D61D03">
      <w:pPr>
        <w:keepNext/>
        <w:keepLines/>
      </w:pPr>
      <w:r>
        <w:t xml:space="preserve">This LS was </w:t>
      </w:r>
      <w:r w:rsidRPr="00C3284B">
        <w:rPr>
          <w:color w:val="0000FF"/>
        </w:rPr>
        <w:t>noted</w:t>
      </w:r>
      <w:r>
        <w:t xml:space="preserve"> in parallel session.</w:t>
      </w:r>
    </w:p>
    <w:p w14:paraId="01B2E2E9" w14:textId="77777777" w:rsidR="00D61D03" w:rsidRPr="00EB0339" w:rsidRDefault="00D61D03" w:rsidP="00D61D03">
      <w:r w:rsidRPr="005B25A1">
        <w:rPr>
          <w:b/>
          <w:bCs/>
        </w:rPr>
        <w:t>Status:</w:t>
      </w:r>
      <w:r>
        <w:t xml:space="preserve"> </w:t>
      </w:r>
      <w:r>
        <w:rPr>
          <w:color w:val="0000FF"/>
        </w:rPr>
        <w:t>Noted</w:t>
      </w:r>
      <w:r>
        <w:t>.</w:t>
      </w:r>
    </w:p>
    <w:p w14:paraId="7ADCC0AE" w14:textId="77777777" w:rsidR="008A22D1" w:rsidRDefault="008A22D1" w:rsidP="00BB3F37"/>
    <w:p w14:paraId="01D8C495" w14:textId="77777777" w:rsidR="007615D6" w:rsidRDefault="007615D6" w:rsidP="0010433C">
      <w:pPr>
        <w:pStyle w:val="Heading2"/>
      </w:pPr>
      <w:r>
        <w:t>8.12</w:t>
      </w:r>
      <w:r>
        <w:tab/>
        <w:t>Architecture enhancements for 3GPP support of advanced V2X services - Phase 2 (eV2XARC_Ph2)</w:t>
      </w:r>
    </w:p>
    <w:p w14:paraId="73FA34DC" w14:textId="77777777" w:rsidR="008A22D1" w:rsidRDefault="00000000" w:rsidP="00BB3F37">
      <w:r>
        <w:t>There were no contributions to this agenda item.</w:t>
      </w:r>
    </w:p>
    <w:p w14:paraId="60CAC69F" w14:textId="77777777" w:rsidR="008A22D1" w:rsidRDefault="008A22D1" w:rsidP="00BB3F37"/>
    <w:p w14:paraId="5E32A57D" w14:textId="77777777" w:rsidR="007615D6" w:rsidRDefault="007615D6" w:rsidP="0010433C">
      <w:pPr>
        <w:pStyle w:val="Heading2"/>
      </w:pPr>
      <w:r>
        <w:t>8.13</w:t>
      </w:r>
      <w:r>
        <w:tab/>
        <w:t xml:space="preserve">5G System Enhancement for </w:t>
      </w:r>
      <w:r>
        <w:lastRenderedPageBreak/>
        <w:t>Advanced Interactive Services (5G_AIS)</w:t>
      </w:r>
    </w:p>
    <w:p w14:paraId="5803A38C" w14:textId="77777777" w:rsidR="008A22D1" w:rsidRDefault="00000000" w:rsidP="00BB3F37">
      <w:r>
        <w:t>There were no contributions to this agenda item.</w:t>
      </w:r>
    </w:p>
    <w:p w14:paraId="1EA6045C" w14:textId="77777777" w:rsidR="008A22D1" w:rsidRDefault="008A22D1" w:rsidP="00BB3F37"/>
    <w:p w14:paraId="6201F05F" w14:textId="77777777" w:rsidR="007615D6" w:rsidRDefault="007615D6" w:rsidP="0010433C">
      <w:pPr>
        <w:pStyle w:val="Heading2"/>
      </w:pPr>
      <w:r>
        <w:t>8.14</w:t>
      </w:r>
      <w:r>
        <w:tab/>
        <w:t xml:space="preserve">Enhancement to the 5GC </w:t>
      </w:r>
      <w:proofErr w:type="spellStart"/>
      <w:r>
        <w:t>LoCation</w:t>
      </w:r>
      <w:proofErr w:type="spellEnd"/>
      <w:r>
        <w:t xml:space="preserve"> Services-Phase 2 (5G_eLCS_Ph2)</w:t>
      </w:r>
    </w:p>
    <w:p w14:paraId="7F6F5A21" w14:textId="77777777" w:rsidR="008A22D1" w:rsidRDefault="00000000" w:rsidP="00BB3F37">
      <w:r>
        <w:t>There were no contributions to this agenda item.</w:t>
      </w:r>
    </w:p>
    <w:p w14:paraId="6DE19A39" w14:textId="77777777" w:rsidR="008A22D1" w:rsidRDefault="008A22D1" w:rsidP="00BB3F37"/>
    <w:p w14:paraId="02E66ED4" w14:textId="77777777" w:rsidR="007615D6" w:rsidRDefault="007615D6" w:rsidP="0010433C">
      <w:pPr>
        <w:pStyle w:val="Heading2"/>
      </w:pPr>
      <w:r>
        <w:t>8.15</w:t>
      </w:r>
      <w:r>
        <w:tab/>
        <w:t>Multimedia Priority Service (MPS) Phase 2 (MPS2)</w:t>
      </w:r>
    </w:p>
    <w:p w14:paraId="5D3660B4" w14:textId="77777777" w:rsidR="008A22D1" w:rsidRDefault="00000000" w:rsidP="00BB3F37">
      <w:r>
        <w:t>There were no contributions to this agenda item.</w:t>
      </w:r>
    </w:p>
    <w:p w14:paraId="0A28C13F" w14:textId="77777777" w:rsidR="008A22D1" w:rsidRDefault="008A22D1" w:rsidP="00BB3F37"/>
    <w:p w14:paraId="588A4EEC" w14:textId="77777777" w:rsidR="007615D6" w:rsidRDefault="007615D6" w:rsidP="0010433C">
      <w:pPr>
        <w:pStyle w:val="Heading2"/>
      </w:pPr>
      <w:r>
        <w:t>8.16</w:t>
      </w:r>
      <w:r>
        <w:tab/>
        <w:t>Dynamic management of group-based event monitoring (TEI17_GEM)</w:t>
      </w:r>
    </w:p>
    <w:p w14:paraId="4D02A70C" w14:textId="77777777" w:rsidR="008A22D1" w:rsidRDefault="00000000" w:rsidP="00BB3F37">
      <w:r>
        <w:t>There were no contributions to this agenda item.</w:t>
      </w:r>
    </w:p>
    <w:p w14:paraId="79CF661A" w14:textId="77777777" w:rsidR="008A22D1" w:rsidRDefault="008A22D1" w:rsidP="00BB3F37"/>
    <w:p w14:paraId="248CDF1F" w14:textId="77777777" w:rsidR="007615D6" w:rsidRDefault="007615D6" w:rsidP="0010433C">
      <w:pPr>
        <w:pStyle w:val="Heading2"/>
      </w:pPr>
      <w:r>
        <w:t>8.17</w:t>
      </w:r>
      <w:r>
        <w:tab/>
        <w:t>N7/N40 Interfaces Enhancements to Support GERAN and UTRAN (TEI17_NIESGU)</w:t>
      </w:r>
    </w:p>
    <w:p w14:paraId="4B585C7D" w14:textId="77777777" w:rsidR="008A22D1" w:rsidRDefault="00000000" w:rsidP="00BB3F37">
      <w:r>
        <w:t>There were no contributions to this agenda item.</w:t>
      </w:r>
    </w:p>
    <w:p w14:paraId="17E0F20B" w14:textId="77777777" w:rsidR="008A22D1" w:rsidRDefault="008A22D1" w:rsidP="00BB3F37"/>
    <w:p w14:paraId="2BB2402D" w14:textId="77777777" w:rsidR="007615D6" w:rsidRDefault="007615D6" w:rsidP="0010433C">
      <w:pPr>
        <w:pStyle w:val="Heading2"/>
      </w:pPr>
      <w:r>
        <w:t>8.18</w:t>
      </w:r>
      <w:r>
        <w:tab/>
        <w:t>System enhancement for Redundant PDU Session (TEI17_SE_RPS)</w:t>
      </w:r>
    </w:p>
    <w:p w14:paraId="7054D051" w14:textId="77777777" w:rsidR="008A22D1" w:rsidRDefault="00000000" w:rsidP="00BB3F37">
      <w:r>
        <w:t>There were no contributions to this agenda item.</w:t>
      </w:r>
    </w:p>
    <w:p w14:paraId="00C8A8B1" w14:textId="77777777" w:rsidR="008A22D1" w:rsidRDefault="008A22D1" w:rsidP="00BB3F37"/>
    <w:p w14:paraId="2CFC4C1E" w14:textId="77777777" w:rsidR="007615D6" w:rsidRDefault="007615D6" w:rsidP="0010433C">
      <w:pPr>
        <w:pStyle w:val="Heading2"/>
      </w:pPr>
      <w:r>
        <w:t>8.19</w:t>
      </w:r>
      <w:r>
        <w:tab/>
        <w:t>IMS Optimization for HSS Group ID in an SBA environment (TEI17_IMSGID)</w:t>
      </w:r>
    </w:p>
    <w:p w14:paraId="6600EF1E" w14:textId="77777777" w:rsidR="008A22D1" w:rsidRDefault="00000000" w:rsidP="00BB3F37">
      <w:r>
        <w:t>There were no contributions to this agenda item.</w:t>
      </w:r>
    </w:p>
    <w:p w14:paraId="4CE23D88" w14:textId="77777777" w:rsidR="008A22D1" w:rsidRDefault="008A22D1" w:rsidP="00BB3F37"/>
    <w:p w14:paraId="1E5F74A8" w14:textId="77777777" w:rsidR="007615D6" w:rsidRDefault="007615D6" w:rsidP="0010433C">
      <w:pPr>
        <w:pStyle w:val="Heading2"/>
      </w:pPr>
      <w:r>
        <w:t>8.20</w:t>
      </w:r>
      <w:r>
        <w:tab/>
        <w:t>Support for Signed Attestation for Priority and Emergency Sessions (TEI17_SAPES)</w:t>
      </w:r>
    </w:p>
    <w:p w14:paraId="4F0B1A3C" w14:textId="77777777" w:rsidR="008A22D1" w:rsidRDefault="00000000" w:rsidP="00BB3F37">
      <w:r>
        <w:t>There were no contributions to this agenda item.</w:t>
      </w:r>
    </w:p>
    <w:p w14:paraId="77FA5B64" w14:textId="77777777" w:rsidR="008A22D1" w:rsidRDefault="008A22D1" w:rsidP="00BB3F37"/>
    <w:p w14:paraId="5A91053C" w14:textId="77777777" w:rsidR="007615D6" w:rsidRDefault="007615D6" w:rsidP="0010433C">
      <w:pPr>
        <w:pStyle w:val="Heading2"/>
      </w:pPr>
      <w:r>
        <w:t>8.21</w:t>
      </w:r>
      <w:r>
        <w:tab/>
        <w:t>Dynamically Changing AM Po</w:t>
      </w:r>
      <w:r>
        <w:lastRenderedPageBreak/>
        <w:t>licies in the 5GC (TEI17_DCAMP)</w:t>
      </w:r>
    </w:p>
    <w:p w14:paraId="0882BD05" w14:textId="77777777" w:rsidR="008A22D1" w:rsidRDefault="00000000" w:rsidP="00BB3F37">
      <w:r>
        <w:t>There were no contributions to this agenda item.</w:t>
      </w:r>
    </w:p>
    <w:p w14:paraId="1A9A23B6" w14:textId="77777777" w:rsidR="008A22D1" w:rsidRDefault="008A22D1" w:rsidP="00BB3F37"/>
    <w:p w14:paraId="2658CE1E" w14:textId="77777777" w:rsidR="007615D6" w:rsidRDefault="007615D6" w:rsidP="0010433C">
      <w:pPr>
        <w:pStyle w:val="Heading2"/>
      </w:pPr>
      <w:r>
        <w:t>8.22</w:t>
      </w:r>
      <w:r>
        <w:tab/>
        <w:t>IP address pool information from UDM (TEI17_IPU)</w:t>
      </w:r>
    </w:p>
    <w:p w14:paraId="37E815F0" w14:textId="77777777" w:rsidR="008A22D1" w:rsidRDefault="00000000" w:rsidP="00BB3F37">
      <w:r>
        <w:t>There were no contributions to this agenda item.</w:t>
      </w:r>
    </w:p>
    <w:p w14:paraId="5D9E6523" w14:textId="77777777" w:rsidR="008A22D1" w:rsidRDefault="008A22D1" w:rsidP="00BB3F37"/>
    <w:p w14:paraId="209ADE76" w14:textId="77777777" w:rsidR="007615D6" w:rsidRDefault="007615D6" w:rsidP="0010433C">
      <w:pPr>
        <w:pStyle w:val="Heading2"/>
      </w:pPr>
      <w:r>
        <w:t>8.23</w:t>
      </w:r>
      <w:r>
        <w:tab/>
        <w:t>Same PCF selection for AMF and SMF (TEI17-SPSFAS)</w:t>
      </w:r>
    </w:p>
    <w:p w14:paraId="70551A2C" w14:textId="77777777" w:rsidR="008A22D1" w:rsidRDefault="00000000" w:rsidP="00BB3F37">
      <w:r>
        <w:t>There were no contributions to this agenda item.</w:t>
      </w:r>
    </w:p>
    <w:p w14:paraId="0BDA0ADD" w14:textId="77777777" w:rsidR="008A22D1" w:rsidRDefault="008A22D1" w:rsidP="00BB3F37"/>
    <w:p w14:paraId="46DF83F2" w14:textId="77777777" w:rsidR="007615D6" w:rsidRDefault="007615D6" w:rsidP="0010433C">
      <w:pPr>
        <w:pStyle w:val="Heading2"/>
      </w:pPr>
      <w:r>
        <w:t>8.24</w:t>
      </w:r>
      <w:r>
        <w:tab/>
        <w:t>Support of different slices over different Non-3GPP access (TEI17_N3SLICE)</w:t>
      </w:r>
    </w:p>
    <w:p w14:paraId="07D5B595" w14:textId="77777777" w:rsidR="008A22D1" w:rsidRDefault="00000000" w:rsidP="00BB3F37">
      <w:r>
        <w:t>There were no contributions to this agenda item.</w:t>
      </w:r>
    </w:p>
    <w:p w14:paraId="2CA3C05D" w14:textId="77777777" w:rsidR="008A22D1" w:rsidRDefault="008A22D1" w:rsidP="00BB3F37"/>
    <w:p w14:paraId="21178235" w14:textId="77777777" w:rsidR="007615D6" w:rsidRDefault="007615D6" w:rsidP="0010433C">
      <w:pPr>
        <w:pStyle w:val="Heading2"/>
      </w:pPr>
      <w:r>
        <w:t>8.25</w:t>
      </w:r>
      <w:r>
        <w:tab/>
        <w:t>Minimization of Service Interruption (MINT)</w:t>
      </w:r>
    </w:p>
    <w:p w14:paraId="1DEAFD9A" w14:textId="77777777" w:rsidR="00E00DA6" w:rsidRDefault="007615D6" w:rsidP="000A3FBD">
      <w:pPr>
        <w:pStyle w:val="NormTop"/>
      </w:pPr>
      <w:r>
        <w:rPr>
          <w:color w:val="0000FF"/>
        </w:rPr>
        <w:t>S2-2506231</w:t>
      </w:r>
      <w:r w:rsidRPr="00D53282">
        <w:t xml:space="preserve"> </w:t>
      </w:r>
      <w:r>
        <w:t>(CR) 23.501 CR6339 (Rel-19, 'C'): NSSF in a disaster roaming scenario R19_501 (Source: Oracle,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CR proposes to: Have the AMF include a Disaster Roaming service indication in the </w:t>
      </w:r>
      <w:proofErr w:type="spellStart"/>
      <w:r>
        <w:t>Nnssf_NSSelection</w:t>
      </w:r>
      <w:proofErr w:type="spellEnd"/>
      <w:r>
        <w:t xml:space="preserve"> GET request sent to the V-NSSF.</w:t>
      </w:r>
    </w:p>
    <w:p w14:paraId="5B0FC852" w14:textId="77777777" w:rsidR="007615D6" w:rsidRPr="005B25A1" w:rsidRDefault="007615D6" w:rsidP="007615D6">
      <w:pPr>
        <w:keepNext/>
        <w:keepLines/>
        <w:rPr>
          <w:b/>
          <w:bCs/>
        </w:rPr>
      </w:pPr>
      <w:r w:rsidRPr="005B25A1">
        <w:rPr>
          <w:b/>
          <w:bCs/>
        </w:rPr>
        <w:t>Parallel discussion:</w:t>
      </w:r>
    </w:p>
    <w:p w14:paraId="0784E7A8" w14:textId="5BA9C969" w:rsidR="007615D6" w:rsidRPr="005B25A1" w:rsidRDefault="00EC0964" w:rsidP="007615D6">
      <w:pPr>
        <w:keepNext/>
        <w:keepLines/>
      </w:pPr>
      <w:r>
        <w:t xml:space="preserve">There were a number of comments and views expressed and this was </w:t>
      </w:r>
      <w:r w:rsidRPr="00C3284B">
        <w:rPr>
          <w:color w:val="0000FF"/>
        </w:rPr>
        <w:t>noted</w:t>
      </w:r>
      <w:r>
        <w:t xml:space="preserve"> in parallel session.</w:t>
      </w:r>
    </w:p>
    <w:p w14:paraId="6E0B2994" w14:textId="1BA0AB65" w:rsidR="007615D6" w:rsidRPr="00EB0339" w:rsidRDefault="007615D6" w:rsidP="007615D6">
      <w:r w:rsidRPr="005B25A1">
        <w:rPr>
          <w:b/>
          <w:bCs/>
        </w:rPr>
        <w:t>Status:</w:t>
      </w:r>
      <w:r>
        <w:t xml:space="preserve"> </w:t>
      </w:r>
      <w:r>
        <w:rPr>
          <w:color w:val="0000FF"/>
        </w:rPr>
        <w:t>Noted</w:t>
      </w:r>
      <w:r>
        <w:t>.</w:t>
      </w:r>
    </w:p>
    <w:p w14:paraId="3D46F84B" w14:textId="77777777" w:rsidR="00E00DA6" w:rsidRDefault="007615D6" w:rsidP="000A3FBD">
      <w:pPr>
        <w:pStyle w:val="NormTop"/>
      </w:pPr>
      <w:r>
        <w:rPr>
          <w:color w:val="0000FF"/>
        </w:rPr>
        <w:t>S2-2506232</w:t>
      </w:r>
      <w:r w:rsidRPr="00D53282">
        <w:t xml:space="preserve"> </w:t>
      </w:r>
      <w:r>
        <w:t>(CR) 23.502 CR5511 (Rel-19, 'C'): NSSF in a disaster roaming scenario R19_502 (Source: Oracle,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CR proposes to: Have the AMF optionally include a Disaster Roaming service indication in the </w:t>
      </w:r>
      <w:proofErr w:type="spellStart"/>
      <w:r>
        <w:t>Nnssf_NSSelection</w:t>
      </w:r>
      <w:proofErr w:type="spellEnd"/>
      <w:r>
        <w:t xml:space="preserve"> GET request sent to the V-NSSF. This is updated in Registration with AMF re-allocation procedure and in the </w:t>
      </w:r>
      <w:proofErr w:type="spellStart"/>
      <w:r>
        <w:t>Nnssf_NSSele</w:t>
      </w:r>
      <w:proofErr w:type="spellEnd"/>
      <w:r>
        <w:t>.</w:t>
      </w:r>
    </w:p>
    <w:p w14:paraId="66B033E1" w14:textId="77777777" w:rsidR="007615D6" w:rsidRPr="005B25A1" w:rsidRDefault="007615D6" w:rsidP="007615D6">
      <w:pPr>
        <w:keepNext/>
        <w:keepLines/>
        <w:rPr>
          <w:b/>
          <w:bCs/>
        </w:rPr>
      </w:pPr>
      <w:r w:rsidRPr="005B25A1">
        <w:rPr>
          <w:b/>
          <w:bCs/>
        </w:rPr>
        <w:t>Parallel discussion:</w:t>
      </w:r>
    </w:p>
    <w:p w14:paraId="38140C92" w14:textId="29657B7E" w:rsidR="00AB7112" w:rsidRPr="005B25A1" w:rsidRDefault="00AB7112" w:rsidP="00AB7112">
      <w:pPr>
        <w:keepNext/>
        <w:keepLines/>
      </w:pPr>
      <w:r>
        <w:t xml:space="preserve">This was </w:t>
      </w:r>
      <w:r w:rsidRPr="00C3284B">
        <w:rPr>
          <w:color w:val="0000FF"/>
        </w:rPr>
        <w:t>noted</w:t>
      </w:r>
      <w:r>
        <w:t xml:space="preserve"> in parallel session.</w:t>
      </w:r>
    </w:p>
    <w:p w14:paraId="743309FD" w14:textId="77777777" w:rsidR="00AB7112" w:rsidRPr="00EB0339" w:rsidRDefault="00AB7112" w:rsidP="00AB7112">
      <w:r w:rsidRPr="005B25A1">
        <w:rPr>
          <w:b/>
          <w:bCs/>
        </w:rPr>
        <w:t>Status:</w:t>
      </w:r>
      <w:r>
        <w:t xml:space="preserve"> </w:t>
      </w:r>
      <w:r>
        <w:rPr>
          <w:color w:val="0000FF"/>
        </w:rPr>
        <w:t>Noted</w:t>
      </w:r>
      <w:r>
        <w:t>.</w:t>
      </w:r>
    </w:p>
    <w:p w14:paraId="1CE78B6E" w14:textId="77777777" w:rsidR="008A22D1" w:rsidRDefault="008A22D1" w:rsidP="00BB3F37"/>
    <w:p w14:paraId="79DCCF07" w14:textId="77777777" w:rsidR="007615D6" w:rsidRDefault="007615D6" w:rsidP="0010433C">
      <w:pPr>
        <w:pStyle w:val="Heading2"/>
      </w:pPr>
      <w:r>
        <w:t>8.26</w:t>
      </w:r>
      <w:r>
        <w:tab/>
        <w:t>Architecture Enhancement f</w:t>
      </w:r>
      <w:r>
        <w:lastRenderedPageBreak/>
        <w:t>or NR Reduced Capability Devices (ARCH_NR_REDCAP)</w:t>
      </w:r>
    </w:p>
    <w:p w14:paraId="26FF439B" w14:textId="77777777" w:rsidR="00E00DA6" w:rsidRDefault="007615D6" w:rsidP="000A3FBD">
      <w:pPr>
        <w:pStyle w:val="NormTop"/>
      </w:pPr>
      <w:r>
        <w:rPr>
          <w:color w:val="0000FF"/>
        </w:rPr>
        <w:t>S2-2506136</w:t>
      </w:r>
      <w:r w:rsidRPr="00D53282">
        <w:t xml:space="preserve"> </w:t>
      </w:r>
      <w:r>
        <w:t>(LS IN) LS from RAN WG2: Reply LS on emergency call back and paging (Source: RAN WG2 (R2-2504847))</w:t>
      </w:r>
      <w:r>
        <w:br/>
      </w:r>
      <w:r w:rsidRPr="00D53282">
        <w:rPr>
          <w:b/>
        </w:rPr>
        <w:t>Document for:</w:t>
      </w:r>
      <w:r w:rsidRPr="00D53282">
        <w:t xml:space="preserve"> </w:t>
      </w:r>
      <w:r>
        <w:t>Action</w:t>
      </w:r>
      <w:r>
        <w:br/>
      </w:r>
      <w:r w:rsidRPr="00D53282">
        <w:rPr>
          <w:b/>
        </w:rPr>
        <w:t>Abstract:</w:t>
      </w:r>
      <w:r w:rsidRPr="00D53282">
        <w:t xml:space="preserve"> </w:t>
      </w:r>
      <w:r>
        <w:br/>
        <w:t xml:space="preserve">RAN WG2 thanks SA WG2 for the reply LS on emergency service call back and paging. RAN WG2 further discussed this issue and confirm the feasibility of the solution mentioned in reply LS, that RAN can be aware of emergency PDU session based on the reserved ARP value. In addition to the endorsed solution from RAN WG3 (i.e. the </w:t>
      </w:r>
      <w:proofErr w:type="spellStart"/>
      <w:r>
        <w:t>gNB</w:t>
      </w:r>
      <w:proofErr w:type="spellEnd"/>
      <w:r>
        <w:t xml:space="preserve"> should not configure </w:t>
      </w:r>
      <w:proofErr w:type="spellStart"/>
      <w:r>
        <w:t>eDRX</w:t>
      </w:r>
      <w:proofErr w:type="spellEnd"/>
      <w:r>
        <w:t xml:space="preserve"> for RAN paging when releasing the UE to RRC_INACTIVE state), RAN WG2 also agreed that no new UE </w:t>
      </w:r>
      <w:proofErr w:type="spellStart"/>
      <w:r>
        <w:t>behavior</w:t>
      </w:r>
      <w:proofErr w:type="spellEnd"/>
      <w:r>
        <w:t xml:space="preserve"> will be specified for this case. It is up to the </w:t>
      </w:r>
      <w:proofErr w:type="spellStart"/>
      <w:r>
        <w:t>gNB</w:t>
      </w:r>
      <w:proofErr w:type="spellEnd"/>
      <w:r>
        <w:t xml:space="preserve"> implementation whether to release the UE to RRC_IDLE or RRC_INACTIVE or keep the UE in RRC_CONNECTED state for fast emergency callback. Action: RAN WG2 kindly requests SA WG2 and RAN WG3 to take the above information into account.</w:t>
      </w:r>
    </w:p>
    <w:p w14:paraId="29D15D83" w14:textId="77777777" w:rsidR="007615D6" w:rsidRPr="005B25A1" w:rsidRDefault="007615D6" w:rsidP="007615D6">
      <w:pPr>
        <w:keepNext/>
        <w:keepLines/>
        <w:rPr>
          <w:b/>
          <w:bCs/>
        </w:rPr>
      </w:pPr>
      <w:r w:rsidRPr="005B25A1">
        <w:rPr>
          <w:b/>
          <w:bCs/>
        </w:rPr>
        <w:t>Parallel discussion:</w:t>
      </w:r>
    </w:p>
    <w:p w14:paraId="5FFD3A03" w14:textId="4E4CD7FE" w:rsidR="007615D6" w:rsidRPr="005B25A1" w:rsidRDefault="00AB7112" w:rsidP="007615D6">
      <w:pPr>
        <w:keepNext/>
        <w:keepLines/>
      </w:pPr>
      <w:r>
        <w:t xml:space="preserve">It was decided that a response should be awaited from RAN WG2 and this was </w:t>
      </w:r>
      <w:r w:rsidRPr="00151340">
        <w:rPr>
          <w:color w:val="0000FF"/>
        </w:rPr>
        <w:t>postponed</w:t>
      </w:r>
      <w:r>
        <w:t xml:space="preserve"> in parallel session.</w:t>
      </w:r>
    </w:p>
    <w:p w14:paraId="57CFF590" w14:textId="242A9A27" w:rsidR="007615D6" w:rsidRPr="00EB0339" w:rsidRDefault="007615D6" w:rsidP="007615D6">
      <w:r w:rsidRPr="005B25A1">
        <w:rPr>
          <w:b/>
          <w:bCs/>
        </w:rPr>
        <w:t>Status:</w:t>
      </w:r>
      <w:r>
        <w:t xml:space="preserve"> </w:t>
      </w:r>
      <w:r w:rsidR="00AB7112" w:rsidRPr="00151340">
        <w:rPr>
          <w:color w:val="0000FF"/>
        </w:rPr>
        <w:t>Postponed</w:t>
      </w:r>
      <w:r>
        <w:t>.</w:t>
      </w:r>
    </w:p>
    <w:p w14:paraId="600C7E36" w14:textId="77777777" w:rsidR="00E00DA6" w:rsidRDefault="007615D6" w:rsidP="000A3FBD">
      <w:pPr>
        <w:pStyle w:val="NormTop"/>
      </w:pPr>
      <w:r>
        <w:rPr>
          <w:color w:val="0000FF"/>
        </w:rPr>
        <w:t>S2-2506778</w:t>
      </w:r>
      <w:r w:rsidRPr="00D53282">
        <w:t xml:space="preserve"> </w:t>
      </w:r>
      <w:r>
        <w:t xml:space="preserve">(CR) 23.501 CR6381 (Rel-17, 'F'):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p>
    <w:p w14:paraId="5A52D9D9" w14:textId="77777777" w:rsidR="007615D6" w:rsidRPr="005B25A1" w:rsidRDefault="007615D6" w:rsidP="007615D6">
      <w:pPr>
        <w:keepNext/>
        <w:keepLines/>
        <w:rPr>
          <w:b/>
          <w:bCs/>
        </w:rPr>
      </w:pPr>
      <w:r w:rsidRPr="005B25A1">
        <w:rPr>
          <w:b/>
          <w:bCs/>
        </w:rPr>
        <w:t>Parallel discussion:</w:t>
      </w:r>
    </w:p>
    <w:p w14:paraId="377C39D1" w14:textId="3D7C0AB0" w:rsidR="007615D6" w:rsidRPr="005B25A1" w:rsidRDefault="00AB7112" w:rsidP="007615D6">
      <w:pPr>
        <w:keepNext/>
        <w:keepLines/>
      </w:pPr>
      <w:r w:rsidRPr="00AB7112">
        <w:rPr>
          <w:color w:val="0000FF"/>
        </w:rPr>
        <w:t xml:space="preserve">Postponed </w:t>
      </w:r>
      <w:r w:rsidRPr="00AB7112">
        <w:t>in parallel session.</w:t>
      </w:r>
    </w:p>
    <w:p w14:paraId="4F05C267" w14:textId="77777777" w:rsidR="00AB7112" w:rsidRPr="00EB0339" w:rsidRDefault="00AB7112" w:rsidP="00AB7112">
      <w:r w:rsidRPr="005B25A1">
        <w:rPr>
          <w:b/>
          <w:bCs/>
        </w:rPr>
        <w:t>Status:</w:t>
      </w:r>
      <w:r>
        <w:t xml:space="preserve"> </w:t>
      </w:r>
      <w:r w:rsidRPr="00151340">
        <w:rPr>
          <w:color w:val="0000FF"/>
        </w:rPr>
        <w:t>Postponed</w:t>
      </w:r>
      <w:r>
        <w:t>.</w:t>
      </w:r>
    </w:p>
    <w:p w14:paraId="7089AE60" w14:textId="77777777" w:rsidR="00E00DA6" w:rsidRDefault="007615D6" w:rsidP="000A3FBD">
      <w:pPr>
        <w:pStyle w:val="NormTop"/>
      </w:pPr>
      <w:r>
        <w:rPr>
          <w:color w:val="0000FF"/>
        </w:rPr>
        <w:t>S2-2506779</w:t>
      </w:r>
      <w:r w:rsidRPr="00D53282">
        <w:t xml:space="preserve"> </w:t>
      </w:r>
      <w:r>
        <w:t xml:space="preserve">(CR) 23.501 CR6382 (Rel-18, 'A'):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p>
    <w:p w14:paraId="6CF38991" w14:textId="77777777" w:rsidR="007615D6" w:rsidRPr="005B25A1" w:rsidRDefault="007615D6" w:rsidP="007615D6">
      <w:pPr>
        <w:keepNext/>
        <w:keepLines/>
        <w:rPr>
          <w:b/>
          <w:bCs/>
        </w:rPr>
      </w:pPr>
      <w:r w:rsidRPr="005B25A1">
        <w:rPr>
          <w:b/>
          <w:bCs/>
        </w:rPr>
        <w:t>Parallel discussion:</w:t>
      </w:r>
    </w:p>
    <w:p w14:paraId="55F160B5" w14:textId="77777777" w:rsidR="007615D6" w:rsidRPr="005B25A1" w:rsidRDefault="007615D6" w:rsidP="007615D6">
      <w:pPr>
        <w:keepNext/>
        <w:keepLines/>
      </w:pPr>
      <w:r w:rsidRPr="005B25A1">
        <w:t>-</w:t>
      </w:r>
    </w:p>
    <w:p w14:paraId="2817E249" w14:textId="77777777" w:rsidR="007615D6" w:rsidRPr="005B25A1" w:rsidRDefault="007615D6" w:rsidP="007615D6">
      <w:pPr>
        <w:keepNext/>
        <w:keepLines/>
        <w:rPr>
          <w:b/>
          <w:bCs/>
        </w:rPr>
      </w:pPr>
      <w:r w:rsidRPr="005B25A1">
        <w:rPr>
          <w:b/>
          <w:bCs/>
        </w:rPr>
        <w:t>Plenary Discussion:</w:t>
      </w:r>
    </w:p>
    <w:p w14:paraId="3750DEE4" w14:textId="77777777" w:rsidR="007615D6" w:rsidRPr="005B25A1" w:rsidRDefault="007615D6" w:rsidP="007615D6">
      <w:pPr>
        <w:keepNext/>
        <w:keepLines/>
      </w:pPr>
      <w:r>
        <w:rPr>
          <w:color w:val="FF0000"/>
        </w:rPr>
        <w:t>NO DISCUSSION RECORDED</w:t>
      </w:r>
    </w:p>
    <w:p w14:paraId="34839889" w14:textId="77777777" w:rsidR="007615D6" w:rsidRPr="00EB0339" w:rsidRDefault="007615D6" w:rsidP="007615D6">
      <w:r w:rsidRPr="005B25A1">
        <w:rPr>
          <w:b/>
          <w:bCs/>
        </w:rPr>
        <w:t>Status:</w:t>
      </w:r>
      <w:r>
        <w:t xml:space="preserve"> </w:t>
      </w:r>
      <w:r>
        <w:rPr>
          <w:color w:val="0000FF"/>
        </w:rPr>
        <w:t>Not concluded</w:t>
      </w:r>
      <w:r>
        <w:t>.</w:t>
      </w:r>
    </w:p>
    <w:p w14:paraId="377F9317" w14:textId="77777777" w:rsidR="00E00DA6" w:rsidRDefault="007615D6" w:rsidP="000A3FBD">
      <w:pPr>
        <w:pStyle w:val="NormTop"/>
      </w:pPr>
      <w:r>
        <w:rPr>
          <w:color w:val="0000FF"/>
        </w:rPr>
        <w:t>S2-2506780</w:t>
      </w:r>
      <w:r w:rsidRPr="00D53282">
        <w:t xml:space="preserve"> </w:t>
      </w:r>
      <w:r>
        <w:t xml:space="preserve">(CR) 23.501 CR6383 (Rel-19, 'A'):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p>
    <w:p w14:paraId="343AB299" w14:textId="77777777" w:rsidR="007615D6" w:rsidRPr="005B25A1" w:rsidRDefault="007615D6" w:rsidP="007615D6">
      <w:pPr>
        <w:keepNext/>
        <w:keepLines/>
        <w:rPr>
          <w:b/>
          <w:bCs/>
        </w:rPr>
      </w:pPr>
      <w:r w:rsidRPr="005B25A1">
        <w:rPr>
          <w:b/>
          <w:bCs/>
        </w:rPr>
        <w:t>Parallel discussion:</w:t>
      </w:r>
    </w:p>
    <w:p w14:paraId="4AE257DF" w14:textId="77777777" w:rsidR="007615D6" w:rsidRPr="005B25A1" w:rsidRDefault="007615D6" w:rsidP="007615D6">
      <w:pPr>
        <w:keepNext/>
        <w:keepLines/>
      </w:pPr>
      <w:r w:rsidRPr="005B25A1">
        <w:t>-</w:t>
      </w:r>
    </w:p>
    <w:p w14:paraId="6851DA01" w14:textId="77777777" w:rsidR="007615D6" w:rsidRPr="005B25A1" w:rsidRDefault="007615D6" w:rsidP="007615D6">
      <w:pPr>
        <w:keepNext/>
        <w:keepLines/>
        <w:rPr>
          <w:b/>
          <w:bCs/>
        </w:rPr>
      </w:pPr>
      <w:r w:rsidRPr="005B25A1">
        <w:rPr>
          <w:b/>
          <w:bCs/>
        </w:rPr>
        <w:t>Plenary Discussion:</w:t>
      </w:r>
    </w:p>
    <w:p w14:paraId="272549F5" w14:textId="77777777" w:rsidR="007615D6" w:rsidRPr="005B25A1" w:rsidRDefault="007615D6" w:rsidP="007615D6">
      <w:pPr>
        <w:keepNext/>
        <w:keepLines/>
      </w:pPr>
      <w:r>
        <w:rPr>
          <w:color w:val="FF0000"/>
        </w:rPr>
        <w:t>NO DISCUSSION RECORDED</w:t>
      </w:r>
    </w:p>
    <w:p w14:paraId="5C92FD91" w14:textId="77777777" w:rsidR="007615D6" w:rsidRPr="00EB0339" w:rsidRDefault="007615D6" w:rsidP="007615D6">
      <w:r w:rsidRPr="005B25A1">
        <w:rPr>
          <w:b/>
          <w:bCs/>
        </w:rPr>
        <w:t>Status:</w:t>
      </w:r>
      <w:r>
        <w:t xml:space="preserve"> </w:t>
      </w:r>
      <w:r>
        <w:rPr>
          <w:color w:val="0000FF"/>
        </w:rPr>
        <w:t>Not concluded</w:t>
      </w:r>
      <w:r>
        <w:t>.</w:t>
      </w:r>
    </w:p>
    <w:p w14:paraId="0E167B0C" w14:textId="77777777" w:rsidR="00E00DA6" w:rsidRDefault="007615D6" w:rsidP="000A3FBD">
      <w:pPr>
        <w:pStyle w:val="NormTop"/>
      </w:pPr>
      <w:r>
        <w:rPr>
          <w:color w:val="0000FF"/>
        </w:rPr>
        <w:t>S2-2507140</w:t>
      </w:r>
      <w:r w:rsidRPr="00D53282">
        <w:t xml:space="preserve"> </w:t>
      </w:r>
      <w:r>
        <w:t>(CR) 23.501 CR5989R3</w:t>
      </w:r>
      <w:r>
        <w:lastRenderedPageBreak/>
        <w:t xml:space="preserve"> (Rel-17, 'F'):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AMF ensures the RRC Inactive Assistance Information to exclude the extended idle mode DRX parameters to avoid the NG-RAN to configure the </w:t>
      </w:r>
      <w:proofErr w:type="spellStart"/>
      <w:r>
        <w:t>eDRX</w:t>
      </w:r>
      <w:proofErr w:type="spellEnd"/>
      <w:r>
        <w:t xml:space="preserve"> for the UE in RRC Inactive with an emergency PDU Session.</w:t>
      </w:r>
    </w:p>
    <w:p w14:paraId="0F7B26E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S2-2505127</w:t>
      </w:r>
      <w:r>
        <w:t>.</w:t>
      </w:r>
    </w:p>
    <w:p w14:paraId="028FE720" w14:textId="77777777" w:rsidR="007615D6" w:rsidRPr="005B25A1" w:rsidRDefault="007615D6" w:rsidP="007615D6">
      <w:pPr>
        <w:keepNext/>
        <w:keepLines/>
        <w:rPr>
          <w:b/>
          <w:bCs/>
        </w:rPr>
      </w:pPr>
      <w:r w:rsidRPr="005B25A1">
        <w:rPr>
          <w:b/>
          <w:bCs/>
        </w:rPr>
        <w:t>Parallel discussion:</w:t>
      </w:r>
    </w:p>
    <w:p w14:paraId="09D59493" w14:textId="77777777" w:rsidR="00AB7112" w:rsidRPr="005B25A1" w:rsidRDefault="00AB7112" w:rsidP="00AB7112">
      <w:pPr>
        <w:keepNext/>
        <w:keepLines/>
      </w:pPr>
      <w:r w:rsidRPr="00AB7112">
        <w:rPr>
          <w:color w:val="0000FF"/>
        </w:rPr>
        <w:t xml:space="preserve">Postponed </w:t>
      </w:r>
      <w:r w:rsidRPr="00AB7112">
        <w:t>in parallel session.</w:t>
      </w:r>
    </w:p>
    <w:p w14:paraId="61B18625" w14:textId="77777777" w:rsidR="00AB7112" w:rsidRPr="00EB0339" w:rsidRDefault="00AB7112" w:rsidP="00AB7112">
      <w:r w:rsidRPr="005B25A1">
        <w:rPr>
          <w:b/>
          <w:bCs/>
        </w:rPr>
        <w:t>Status:</w:t>
      </w:r>
      <w:r>
        <w:t xml:space="preserve"> </w:t>
      </w:r>
      <w:r w:rsidRPr="00151340">
        <w:rPr>
          <w:color w:val="0000FF"/>
        </w:rPr>
        <w:t>Postponed</w:t>
      </w:r>
      <w:r>
        <w:t>.</w:t>
      </w:r>
    </w:p>
    <w:p w14:paraId="69EFE747" w14:textId="77777777" w:rsidR="00E00DA6" w:rsidRDefault="007615D6" w:rsidP="000A3FBD">
      <w:pPr>
        <w:pStyle w:val="NormTop"/>
      </w:pPr>
      <w:r>
        <w:rPr>
          <w:color w:val="0000FF"/>
        </w:rPr>
        <w:t>S2-2507141</w:t>
      </w:r>
      <w:r w:rsidRPr="00D53282">
        <w:t xml:space="preserve"> </w:t>
      </w:r>
      <w:r>
        <w:t xml:space="preserve">(CR) 23.501 CR5990R3 (Rel-18, 'A'):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Rel-18 mirror CR: Summary of change: Clarify that the AMF ensures the RRC Inactive Assistance Information to exclude the extended idle mode DRX parameters to avoid the NG-RAN to configure the </w:t>
      </w:r>
      <w:proofErr w:type="spellStart"/>
      <w:r>
        <w:t>eDRX</w:t>
      </w:r>
      <w:proofErr w:type="spellEnd"/>
      <w:r>
        <w:t xml:space="preserve"> for the UE in RRC Inactive with an emergency PDU Session.</w:t>
      </w:r>
    </w:p>
    <w:p w14:paraId="338883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S2-2505128</w:t>
      </w:r>
      <w:r>
        <w:t>.</w:t>
      </w:r>
    </w:p>
    <w:p w14:paraId="171F529E" w14:textId="77777777" w:rsidR="007615D6" w:rsidRPr="005B25A1" w:rsidRDefault="007615D6" w:rsidP="007615D6">
      <w:pPr>
        <w:keepNext/>
        <w:keepLines/>
        <w:rPr>
          <w:b/>
          <w:bCs/>
        </w:rPr>
      </w:pPr>
      <w:r w:rsidRPr="005B25A1">
        <w:rPr>
          <w:b/>
          <w:bCs/>
        </w:rPr>
        <w:t>Parallel discussion:</w:t>
      </w:r>
    </w:p>
    <w:p w14:paraId="27B12542" w14:textId="77777777" w:rsidR="007615D6" w:rsidRPr="005B25A1" w:rsidRDefault="007615D6" w:rsidP="007615D6">
      <w:pPr>
        <w:keepNext/>
        <w:keepLines/>
      </w:pPr>
      <w:r w:rsidRPr="005B25A1">
        <w:t>-</w:t>
      </w:r>
    </w:p>
    <w:p w14:paraId="51EF0EBF" w14:textId="77777777" w:rsidR="007615D6" w:rsidRPr="005B25A1" w:rsidRDefault="007615D6" w:rsidP="007615D6">
      <w:pPr>
        <w:keepNext/>
        <w:keepLines/>
        <w:rPr>
          <w:b/>
          <w:bCs/>
        </w:rPr>
      </w:pPr>
      <w:r w:rsidRPr="005B25A1">
        <w:rPr>
          <w:b/>
          <w:bCs/>
        </w:rPr>
        <w:t>Plenary Discussion:</w:t>
      </w:r>
    </w:p>
    <w:p w14:paraId="5B1590F3" w14:textId="77777777" w:rsidR="007615D6" w:rsidRPr="005B25A1" w:rsidRDefault="007615D6" w:rsidP="007615D6">
      <w:pPr>
        <w:keepNext/>
        <w:keepLines/>
      </w:pPr>
      <w:r>
        <w:rPr>
          <w:color w:val="FF0000"/>
        </w:rPr>
        <w:t>NO DISCUSSION RECORDED</w:t>
      </w:r>
    </w:p>
    <w:p w14:paraId="656692C4" w14:textId="77777777" w:rsidR="007615D6" w:rsidRPr="00EB0339" w:rsidRDefault="007615D6" w:rsidP="007615D6">
      <w:r w:rsidRPr="005B25A1">
        <w:rPr>
          <w:b/>
          <w:bCs/>
        </w:rPr>
        <w:t>Status:</w:t>
      </w:r>
      <w:r>
        <w:t xml:space="preserve"> </w:t>
      </w:r>
      <w:r>
        <w:rPr>
          <w:color w:val="0000FF"/>
        </w:rPr>
        <w:t>Not concluded</w:t>
      </w:r>
      <w:r>
        <w:t>.</w:t>
      </w:r>
    </w:p>
    <w:p w14:paraId="2B1956E6" w14:textId="77777777" w:rsidR="00E00DA6" w:rsidRDefault="007615D6" w:rsidP="000A3FBD">
      <w:pPr>
        <w:pStyle w:val="NormTop"/>
      </w:pPr>
      <w:r>
        <w:rPr>
          <w:color w:val="0000FF"/>
        </w:rPr>
        <w:t>S2-2507142</w:t>
      </w:r>
      <w:r w:rsidRPr="00D53282">
        <w:t xml:space="preserve"> </w:t>
      </w:r>
      <w:r>
        <w:t xml:space="preserve">(CR) 23.501 CR5991R3 (Rel-19, 'A'):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Clarify that the AMF ensures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p>
    <w:p w14:paraId="06278C6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S2-2505129</w:t>
      </w:r>
      <w:r>
        <w:t>.</w:t>
      </w:r>
    </w:p>
    <w:p w14:paraId="3641EC8A" w14:textId="77777777" w:rsidR="007615D6" w:rsidRPr="005B25A1" w:rsidRDefault="007615D6" w:rsidP="007615D6">
      <w:pPr>
        <w:keepNext/>
        <w:keepLines/>
        <w:rPr>
          <w:b/>
          <w:bCs/>
        </w:rPr>
      </w:pPr>
      <w:r w:rsidRPr="005B25A1">
        <w:rPr>
          <w:b/>
          <w:bCs/>
        </w:rPr>
        <w:t>Parallel discussion:</w:t>
      </w:r>
    </w:p>
    <w:p w14:paraId="1A1C288D" w14:textId="77777777" w:rsidR="007615D6" w:rsidRPr="005B25A1" w:rsidRDefault="007615D6" w:rsidP="007615D6">
      <w:pPr>
        <w:keepNext/>
        <w:keepLines/>
      </w:pPr>
      <w:r w:rsidRPr="005B25A1">
        <w:t>-</w:t>
      </w:r>
    </w:p>
    <w:p w14:paraId="454C6876" w14:textId="77777777" w:rsidR="007615D6" w:rsidRPr="005B25A1" w:rsidRDefault="007615D6" w:rsidP="007615D6">
      <w:pPr>
        <w:keepNext/>
        <w:keepLines/>
        <w:rPr>
          <w:b/>
          <w:bCs/>
        </w:rPr>
      </w:pPr>
      <w:r w:rsidRPr="005B25A1">
        <w:rPr>
          <w:b/>
          <w:bCs/>
        </w:rPr>
        <w:t>Plenary Discussion:</w:t>
      </w:r>
    </w:p>
    <w:p w14:paraId="1F505C66" w14:textId="77777777" w:rsidR="007615D6" w:rsidRPr="005B25A1" w:rsidRDefault="007615D6" w:rsidP="007615D6">
      <w:pPr>
        <w:keepNext/>
        <w:keepLines/>
      </w:pPr>
      <w:r>
        <w:rPr>
          <w:color w:val="FF0000"/>
        </w:rPr>
        <w:t>NO DISCUSSION RECORDED</w:t>
      </w:r>
    </w:p>
    <w:p w14:paraId="68F56D40" w14:textId="77777777" w:rsidR="007615D6" w:rsidRPr="00EB0339" w:rsidRDefault="007615D6" w:rsidP="007615D6">
      <w:r w:rsidRPr="005B25A1">
        <w:rPr>
          <w:b/>
          <w:bCs/>
        </w:rPr>
        <w:t>Status:</w:t>
      </w:r>
      <w:r>
        <w:t xml:space="preserve"> </w:t>
      </w:r>
      <w:r>
        <w:rPr>
          <w:color w:val="0000FF"/>
        </w:rPr>
        <w:t>Not concluded</w:t>
      </w:r>
      <w:r>
        <w:t>.</w:t>
      </w:r>
    </w:p>
    <w:p w14:paraId="2A6D12EF" w14:textId="77777777" w:rsidR="008A22D1" w:rsidRDefault="008A22D1" w:rsidP="00BB3F37"/>
    <w:p w14:paraId="357C16C5" w14:textId="77777777" w:rsidR="008A22D1" w:rsidRDefault="008A22D1" w:rsidP="00BB3F37"/>
    <w:p w14:paraId="74824307" w14:textId="77777777" w:rsidR="007615D6" w:rsidRDefault="007615D6" w:rsidP="0010433C">
      <w:pPr>
        <w:pStyle w:val="Heading2"/>
      </w:pPr>
      <w:r>
        <w:t>8.27</w:t>
      </w:r>
      <w:r>
        <w:tab/>
        <w:t>Architecture support for NB-IoT/</w:t>
      </w:r>
      <w:proofErr w:type="spellStart"/>
      <w:r>
        <w:t>eMTC</w:t>
      </w:r>
      <w:proofErr w:type="spellEnd"/>
      <w:r>
        <w:t xml:space="preserve"> Non-Terrestrial Networks in EPS (IoT_SAT_ARCH_EPS)</w:t>
      </w:r>
    </w:p>
    <w:p w14:paraId="44525DFA" w14:textId="77777777" w:rsidR="008A22D1" w:rsidRDefault="00000000" w:rsidP="00BB3F37">
      <w:r>
        <w:t>There were no contributions to this agenda item.</w:t>
      </w:r>
    </w:p>
    <w:p w14:paraId="26EC122B" w14:textId="77777777" w:rsidR="008A22D1" w:rsidRDefault="008A22D1" w:rsidP="00BB3F37"/>
    <w:p w14:paraId="4981C700" w14:textId="77777777" w:rsidR="007615D6" w:rsidRDefault="007615D6" w:rsidP="0010433C">
      <w:pPr>
        <w:pStyle w:val="Heading2"/>
      </w:pPr>
      <w:r>
        <w:t>8.28</w:t>
      </w:r>
      <w:r>
        <w:tab/>
        <w:t>Rel-17 CAT B/C alignment C</w:t>
      </w:r>
      <w:r>
        <w:lastRenderedPageBreak/>
        <w:t>R(s) due to the work led by other 3GPP Working Groups</w:t>
      </w:r>
    </w:p>
    <w:p w14:paraId="12BC1A81" w14:textId="77777777" w:rsidR="008A22D1" w:rsidRDefault="00000000" w:rsidP="00BB3F37">
      <w:r>
        <w:t>There were no contributions to this agenda item.</w:t>
      </w:r>
    </w:p>
    <w:p w14:paraId="55516FA0" w14:textId="77777777" w:rsidR="008A22D1" w:rsidRDefault="008A22D1" w:rsidP="00BB3F37"/>
    <w:p w14:paraId="30341FC6" w14:textId="77777777" w:rsidR="007615D6" w:rsidRDefault="007615D6" w:rsidP="007615D6">
      <w:pPr>
        <w:pStyle w:val="Heading1"/>
      </w:pPr>
      <w:r>
        <w:t>9</w:t>
      </w:r>
      <w:r>
        <w:tab/>
        <w:t>Rel-18 WIDs</w:t>
      </w:r>
    </w:p>
    <w:p w14:paraId="5AB3AFD1" w14:textId="77777777" w:rsidR="008A22D1" w:rsidRDefault="00000000" w:rsidP="00BB3F37">
      <w:r>
        <w:t>There were no contributions to this agenda item.</w:t>
      </w:r>
    </w:p>
    <w:p w14:paraId="3A6CCA4E" w14:textId="77777777" w:rsidR="008A22D1" w:rsidRDefault="008A22D1" w:rsidP="00BB3F37"/>
    <w:p w14:paraId="7A99E2F5" w14:textId="77777777" w:rsidR="007615D6" w:rsidRDefault="007615D6" w:rsidP="005A50C0">
      <w:pPr>
        <w:pStyle w:val="Heading3"/>
      </w:pPr>
      <w:r>
        <w:t>9.1.2</w:t>
      </w:r>
      <w:r>
        <w:tab/>
        <w:t>5G System with Satellite Backhaul (5GSATB)</w:t>
      </w:r>
    </w:p>
    <w:p w14:paraId="7CA4BBEC" w14:textId="77777777" w:rsidR="008A22D1" w:rsidRDefault="00000000" w:rsidP="00BB3F37">
      <w:r>
        <w:t>There were no contributions to this agenda item.</w:t>
      </w:r>
    </w:p>
    <w:p w14:paraId="56CA54BA" w14:textId="77777777" w:rsidR="008A22D1" w:rsidRDefault="008A22D1" w:rsidP="00BB3F37"/>
    <w:p w14:paraId="2B21577C" w14:textId="77777777" w:rsidR="007615D6" w:rsidRDefault="007615D6" w:rsidP="005A50C0">
      <w:pPr>
        <w:pStyle w:val="Heading3"/>
      </w:pPr>
      <w:r>
        <w:t>9.2.2</w:t>
      </w:r>
      <w:r>
        <w:tab/>
        <w:t>Satellite access Phase 2 (5GSAT_Ph2)</w:t>
      </w:r>
    </w:p>
    <w:p w14:paraId="392609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3533B45" w14:textId="77777777" w:rsidR="008A22D1" w:rsidRDefault="00000000" w:rsidP="00BB3F37">
      <w:r>
        <w:t>There were no contributions to this agenda item.</w:t>
      </w:r>
    </w:p>
    <w:p w14:paraId="2B157D37" w14:textId="77777777" w:rsidR="008A22D1" w:rsidRDefault="008A22D1" w:rsidP="00BB3F37"/>
    <w:p w14:paraId="727174D5" w14:textId="77777777" w:rsidR="007615D6" w:rsidRDefault="007615D6" w:rsidP="005A50C0">
      <w:pPr>
        <w:pStyle w:val="Heading3"/>
      </w:pPr>
      <w:r>
        <w:t>9.3.2</w:t>
      </w:r>
      <w:r>
        <w:tab/>
        <w:t>Personal IoT Networks (5G_PIN)</w:t>
      </w:r>
    </w:p>
    <w:p w14:paraId="059BF5A9" w14:textId="77777777" w:rsidR="008A22D1" w:rsidRDefault="00000000" w:rsidP="00BB3F37">
      <w:r>
        <w:t>There were no contributions to this agenda item.</w:t>
      </w:r>
    </w:p>
    <w:p w14:paraId="4B2C059F" w14:textId="77777777" w:rsidR="008A22D1" w:rsidRDefault="008A22D1" w:rsidP="00BB3F37"/>
    <w:p w14:paraId="72E08B90" w14:textId="77777777" w:rsidR="007615D6" w:rsidRDefault="007615D6" w:rsidP="005A50C0">
      <w:pPr>
        <w:pStyle w:val="Heading3"/>
      </w:pPr>
      <w:r>
        <w:t>9.4.2</w:t>
      </w:r>
      <w:r>
        <w:tab/>
        <w:t>Phase 2 for UAS, UAV and UAM (UAS_Ph2)</w:t>
      </w:r>
    </w:p>
    <w:p w14:paraId="2B56F53F" w14:textId="77777777" w:rsidR="008A22D1" w:rsidRDefault="00000000" w:rsidP="00BB3F37">
      <w:r>
        <w:t>There were no contributions to this agenda item.</w:t>
      </w:r>
    </w:p>
    <w:p w14:paraId="420B34F3" w14:textId="77777777" w:rsidR="008A22D1" w:rsidRDefault="008A22D1" w:rsidP="00BB3F37"/>
    <w:p w14:paraId="42FB178F" w14:textId="77777777" w:rsidR="007615D6" w:rsidRDefault="007615D6" w:rsidP="005A50C0">
      <w:pPr>
        <w:pStyle w:val="Heading3"/>
      </w:pPr>
      <w:r>
        <w:t>9.5.2</w:t>
      </w:r>
      <w:r>
        <w:tab/>
        <w:t xml:space="preserve">Ranging based services and </w:t>
      </w:r>
      <w:proofErr w:type="spellStart"/>
      <w:r>
        <w:t>sidelink</w:t>
      </w:r>
      <w:proofErr w:type="spellEnd"/>
      <w:r>
        <w:t xml:space="preserve"> positioning (Ranging_SL)</w:t>
      </w:r>
    </w:p>
    <w:p w14:paraId="35C39527" w14:textId="77777777" w:rsidR="008A22D1" w:rsidRDefault="00000000" w:rsidP="00BB3F37">
      <w:r>
        <w:t>There were no contributions to this agenda item.</w:t>
      </w:r>
    </w:p>
    <w:p w14:paraId="2B3DC898" w14:textId="77777777" w:rsidR="008A22D1" w:rsidRDefault="008A22D1" w:rsidP="00BB3F37"/>
    <w:p w14:paraId="7C45375F" w14:textId="77777777" w:rsidR="007615D6" w:rsidRPr="004105A3" w:rsidRDefault="007615D6" w:rsidP="005A50C0">
      <w:pPr>
        <w:pStyle w:val="Heading3"/>
        <w:rPr>
          <w:lang w:val="fr-FR"/>
        </w:rPr>
      </w:pPr>
      <w:r w:rsidRPr="004105A3">
        <w:rPr>
          <w:lang w:val="fr-FR"/>
        </w:rPr>
        <w:t>9.6.2</w:t>
      </w:r>
      <w:r w:rsidRPr="004105A3">
        <w:rPr>
          <w:lang w:val="fr-FR"/>
        </w:rPr>
        <w:tab/>
        <w:t xml:space="preserve">5GC </w:t>
      </w:r>
      <w:proofErr w:type="spellStart"/>
      <w:r w:rsidRPr="004105A3">
        <w:rPr>
          <w:lang w:val="fr-FR"/>
        </w:rPr>
        <w:t>LoCation</w:t>
      </w:r>
      <w:proofErr w:type="spellEnd"/>
      <w:r w:rsidRPr="004105A3">
        <w:rPr>
          <w:lang w:val="fr-FR"/>
        </w:rPr>
        <w:t xml:space="preserve"> Services Phase 3 (eLCS_Ph3)</w:t>
      </w:r>
    </w:p>
    <w:p w14:paraId="066A34A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3725E9B" w14:textId="77777777" w:rsidR="008A22D1" w:rsidRDefault="00000000" w:rsidP="00BB3F37">
      <w:r>
        <w:t>There were no contributions to this agenda item.</w:t>
      </w:r>
    </w:p>
    <w:p w14:paraId="45A430C8" w14:textId="77777777" w:rsidR="008A22D1" w:rsidRDefault="008A22D1" w:rsidP="00BB3F37"/>
    <w:p w14:paraId="46F045A4" w14:textId="77777777" w:rsidR="007615D6" w:rsidRDefault="007615D6" w:rsidP="005A50C0">
      <w:pPr>
        <w:pStyle w:val="Heading3"/>
      </w:pPr>
      <w:r>
        <w:t>9.7.2</w:t>
      </w:r>
      <w:r>
        <w:tab/>
        <w:t>Proximity-based Services in 5GS Phase 2 (5G_ProSe_Ph2)</w:t>
      </w:r>
    </w:p>
    <w:p w14:paraId="0AAC8E61" w14:textId="77777777" w:rsidR="008A22D1" w:rsidRDefault="00000000" w:rsidP="00BB3F37">
      <w:r>
        <w:t>There were no contributions to this agenda item.</w:t>
      </w:r>
    </w:p>
    <w:p w14:paraId="18DEE500" w14:textId="77777777" w:rsidR="008A22D1" w:rsidRDefault="008A22D1" w:rsidP="00BB3F37"/>
    <w:p w14:paraId="3A03E899" w14:textId="77777777" w:rsidR="007615D6" w:rsidRDefault="007615D6" w:rsidP="005A50C0">
      <w:pPr>
        <w:pStyle w:val="Heading3"/>
      </w:pPr>
      <w:r>
        <w:t>9.8.2</w:t>
      </w:r>
      <w:r>
        <w:tab/>
        <w:t>Generic group management,</w:t>
      </w:r>
      <w:r>
        <w:lastRenderedPageBreak/>
        <w:t xml:space="preserve"> exposure and communication enhancements (GMEC)</w:t>
      </w:r>
    </w:p>
    <w:p w14:paraId="42FF06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CB7C2A6" w14:textId="77777777" w:rsidR="00E00DA6" w:rsidRDefault="007615D6" w:rsidP="000A3FBD">
      <w:pPr>
        <w:pStyle w:val="NormTop"/>
      </w:pPr>
      <w:r>
        <w:rPr>
          <w:color w:val="0000FF"/>
        </w:rPr>
        <w:t>S2-2506783</w:t>
      </w:r>
      <w:r w:rsidRPr="00D53282">
        <w:t xml:space="preserve"> </w:t>
      </w:r>
      <w:r>
        <w:t>(LS OUT) [DRAFT] Reply LS on dynamic VN group management by trusted AF (Source: ZTE)</w:t>
      </w:r>
      <w:r>
        <w:br/>
      </w:r>
      <w:r w:rsidRPr="00D53282">
        <w:rPr>
          <w:b/>
        </w:rPr>
        <w:t>Document for:</w:t>
      </w:r>
      <w:r w:rsidRPr="00D53282">
        <w:t xml:space="preserve"> </w:t>
      </w:r>
      <w:r>
        <w:t>Approval</w:t>
      </w:r>
      <w:r>
        <w:br/>
      </w:r>
      <w:r w:rsidRPr="00D53282">
        <w:rPr>
          <w:b/>
        </w:rPr>
        <w:t>Abstract:</w:t>
      </w:r>
      <w:r w:rsidRPr="00D53282">
        <w:t xml:space="preserve"> </w:t>
      </w:r>
    </w:p>
    <w:p w14:paraId="40B33D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S2-2506163</w:t>
      </w:r>
      <w:r>
        <w:t>.</w:t>
      </w:r>
    </w:p>
    <w:p w14:paraId="373D3198" w14:textId="77777777" w:rsidR="007615D6" w:rsidRPr="005B25A1" w:rsidRDefault="007615D6" w:rsidP="007615D6">
      <w:pPr>
        <w:keepNext/>
        <w:keepLines/>
        <w:rPr>
          <w:b/>
          <w:bCs/>
        </w:rPr>
      </w:pPr>
      <w:r w:rsidRPr="005B25A1">
        <w:rPr>
          <w:b/>
          <w:bCs/>
        </w:rPr>
        <w:t>Parallel discussion:</w:t>
      </w:r>
    </w:p>
    <w:p w14:paraId="41A471CE" w14:textId="77777777" w:rsidR="007615D6" w:rsidRPr="005B25A1" w:rsidRDefault="007615D6" w:rsidP="007615D6">
      <w:pPr>
        <w:keepNext/>
        <w:keepLines/>
      </w:pPr>
      <w:r w:rsidRPr="005B25A1">
        <w:t>-</w:t>
      </w:r>
    </w:p>
    <w:p w14:paraId="5CAEC0A7" w14:textId="77777777" w:rsidR="007615D6" w:rsidRPr="005B25A1" w:rsidRDefault="007615D6" w:rsidP="007615D6">
      <w:pPr>
        <w:keepNext/>
        <w:keepLines/>
        <w:rPr>
          <w:b/>
          <w:bCs/>
        </w:rPr>
      </w:pPr>
      <w:r w:rsidRPr="005B25A1">
        <w:rPr>
          <w:b/>
          <w:bCs/>
        </w:rPr>
        <w:t>Plenary Discussion:</w:t>
      </w:r>
    </w:p>
    <w:p w14:paraId="3721B82F" w14:textId="77777777" w:rsidR="007615D6" w:rsidRPr="005B25A1" w:rsidRDefault="007615D6" w:rsidP="007615D6">
      <w:pPr>
        <w:keepNext/>
        <w:keepLines/>
      </w:pPr>
      <w:r>
        <w:rPr>
          <w:color w:val="FF0000"/>
        </w:rPr>
        <w:t>NO DISCUSSION RECORDED</w:t>
      </w:r>
    </w:p>
    <w:p w14:paraId="23A3C409" w14:textId="77777777" w:rsidR="007615D6" w:rsidRPr="00EB0339" w:rsidRDefault="007615D6" w:rsidP="007615D6">
      <w:r w:rsidRPr="005B25A1">
        <w:rPr>
          <w:b/>
          <w:bCs/>
        </w:rPr>
        <w:t>Status:</w:t>
      </w:r>
      <w:r>
        <w:t xml:space="preserve"> </w:t>
      </w:r>
      <w:r>
        <w:rPr>
          <w:color w:val="0000FF"/>
        </w:rPr>
        <w:t>Not concluded</w:t>
      </w:r>
      <w:r>
        <w:t>.</w:t>
      </w:r>
    </w:p>
    <w:p w14:paraId="5CA44264" w14:textId="77777777" w:rsidR="00E00DA6" w:rsidRDefault="007615D6" w:rsidP="000A3FBD">
      <w:pPr>
        <w:pStyle w:val="NormTop"/>
      </w:pPr>
      <w:r>
        <w:rPr>
          <w:color w:val="0000FF"/>
        </w:rPr>
        <w:t>S2-2507275</w:t>
      </w:r>
      <w:r w:rsidRPr="00D53282">
        <w:t xml:space="preserve"> </w:t>
      </w:r>
      <w:r>
        <w:t>(LS OUT) [DRAFT] Reply LS on dynamic VN group management by trusted AF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dynamic VN group management by trusted AF.</w:t>
      </w:r>
    </w:p>
    <w:p w14:paraId="2493EE3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S2-2506163</w:t>
      </w:r>
      <w:r>
        <w:t>.</w:t>
      </w:r>
    </w:p>
    <w:p w14:paraId="5A267F6F" w14:textId="77777777" w:rsidR="007615D6" w:rsidRPr="005B25A1" w:rsidRDefault="007615D6" w:rsidP="007615D6">
      <w:pPr>
        <w:keepNext/>
        <w:keepLines/>
        <w:rPr>
          <w:b/>
          <w:bCs/>
        </w:rPr>
      </w:pPr>
      <w:r w:rsidRPr="005B25A1">
        <w:rPr>
          <w:b/>
          <w:bCs/>
        </w:rPr>
        <w:t>Parallel discussion:</w:t>
      </w:r>
    </w:p>
    <w:p w14:paraId="11F39BCB" w14:textId="77777777" w:rsidR="007615D6" w:rsidRPr="005B25A1" w:rsidRDefault="007615D6" w:rsidP="007615D6">
      <w:pPr>
        <w:keepNext/>
        <w:keepLines/>
      </w:pPr>
      <w:r w:rsidRPr="005B25A1">
        <w:t>-</w:t>
      </w:r>
    </w:p>
    <w:p w14:paraId="49AC85C0" w14:textId="77777777" w:rsidR="007615D6" w:rsidRPr="005B25A1" w:rsidRDefault="007615D6" w:rsidP="007615D6">
      <w:pPr>
        <w:keepNext/>
        <w:keepLines/>
        <w:rPr>
          <w:b/>
          <w:bCs/>
        </w:rPr>
      </w:pPr>
      <w:r w:rsidRPr="005B25A1">
        <w:rPr>
          <w:b/>
          <w:bCs/>
        </w:rPr>
        <w:t>Plenary Discussion:</w:t>
      </w:r>
    </w:p>
    <w:p w14:paraId="7A93E9C4" w14:textId="77777777" w:rsidR="007615D6" w:rsidRPr="005B25A1" w:rsidRDefault="007615D6" w:rsidP="007615D6">
      <w:pPr>
        <w:keepNext/>
        <w:keepLines/>
      </w:pPr>
      <w:r>
        <w:rPr>
          <w:color w:val="FF0000"/>
        </w:rPr>
        <w:t>NO DISCUSSION RECORDED</w:t>
      </w:r>
    </w:p>
    <w:p w14:paraId="177C0E4C" w14:textId="77777777" w:rsidR="007615D6" w:rsidRPr="00EB0339" w:rsidRDefault="007615D6" w:rsidP="007615D6">
      <w:r w:rsidRPr="005B25A1">
        <w:rPr>
          <w:b/>
          <w:bCs/>
        </w:rPr>
        <w:t>Status:</w:t>
      </w:r>
      <w:r>
        <w:t xml:space="preserve"> </w:t>
      </w:r>
      <w:r>
        <w:rPr>
          <w:color w:val="0000FF"/>
        </w:rPr>
        <w:t>Not concluded</w:t>
      </w:r>
      <w:r>
        <w:t>.</w:t>
      </w:r>
    </w:p>
    <w:p w14:paraId="0D3D4A76" w14:textId="77777777" w:rsidR="00E00DA6" w:rsidRDefault="007615D6" w:rsidP="000A3FBD">
      <w:pPr>
        <w:pStyle w:val="NormTop"/>
      </w:pPr>
      <w:r>
        <w:rPr>
          <w:color w:val="0000FF"/>
        </w:rPr>
        <w:t>S2-2507314</w:t>
      </w:r>
      <w:r w:rsidRPr="00D53282">
        <w:t xml:space="preserve"> </w:t>
      </w:r>
      <w:r>
        <w:t>(LS OUT) [DRAFT] Reply LS on dynamic VN group management by trusted AF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reply to SA WG6's LS on 5G VN group management.</w:t>
      </w:r>
    </w:p>
    <w:p w14:paraId="035E43F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S2-2506163</w:t>
      </w:r>
      <w:r>
        <w:t>.</w:t>
      </w:r>
    </w:p>
    <w:p w14:paraId="52625649" w14:textId="77777777" w:rsidR="007615D6" w:rsidRPr="005B25A1" w:rsidRDefault="007615D6" w:rsidP="007615D6">
      <w:pPr>
        <w:keepNext/>
        <w:keepLines/>
        <w:rPr>
          <w:b/>
          <w:bCs/>
        </w:rPr>
      </w:pPr>
      <w:r w:rsidRPr="005B25A1">
        <w:rPr>
          <w:b/>
          <w:bCs/>
        </w:rPr>
        <w:t>Parallel discussion:</w:t>
      </w:r>
    </w:p>
    <w:p w14:paraId="21951C84" w14:textId="77777777" w:rsidR="007615D6" w:rsidRPr="005B25A1" w:rsidRDefault="007615D6" w:rsidP="007615D6">
      <w:pPr>
        <w:keepNext/>
        <w:keepLines/>
      </w:pPr>
      <w:r w:rsidRPr="005B25A1">
        <w:t>-</w:t>
      </w:r>
    </w:p>
    <w:p w14:paraId="7073C04D" w14:textId="77777777" w:rsidR="007615D6" w:rsidRPr="005B25A1" w:rsidRDefault="007615D6" w:rsidP="007615D6">
      <w:pPr>
        <w:keepNext/>
        <w:keepLines/>
        <w:rPr>
          <w:b/>
          <w:bCs/>
        </w:rPr>
      </w:pPr>
      <w:r w:rsidRPr="005B25A1">
        <w:rPr>
          <w:b/>
          <w:bCs/>
        </w:rPr>
        <w:t>Plenary Discussion:</w:t>
      </w:r>
    </w:p>
    <w:p w14:paraId="23A54DB3" w14:textId="77777777" w:rsidR="007615D6" w:rsidRPr="005B25A1" w:rsidRDefault="007615D6" w:rsidP="007615D6">
      <w:pPr>
        <w:keepNext/>
        <w:keepLines/>
      </w:pPr>
      <w:r>
        <w:rPr>
          <w:color w:val="FF0000"/>
        </w:rPr>
        <w:t>NO DISCUSSION RECORDED</w:t>
      </w:r>
    </w:p>
    <w:p w14:paraId="17A28C18" w14:textId="77777777" w:rsidR="007615D6" w:rsidRPr="00EB0339" w:rsidRDefault="007615D6" w:rsidP="007615D6">
      <w:r w:rsidRPr="005B25A1">
        <w:rPr>
          <w:b/>
          <w:bCs/>
        </w:rPr>
        <w:t>Status:</w:t>
      </w:r>
      <w:r>
        <w:t xml:space="preserve"> </w:t>
      </w:r>
      <w:r>
        <w:rPr>
          <w:color w:val="0000FF"/>
        </w:rPr>
        <w:t>Not concluded</w:t>
      </w:r>
      <w:r>
        <w:t>.</w:t>
      </w:r>
    </w:p>
    <w:p w14:paraId="51E533CF" w14:textId="77777777" w:rsidR="00E00DA6" w:rsidRDefault="007615D6" w:rsidP="000A3FBD">
      <w:pPr>
        <w:pStyle w:val="NormTop"/>
      </w:pPr>
      <w:r>
        <w:rPr>
          <w:color w:val="0000FF"/>
        </w:rPr>
        <w:t>S2-2506163</w:t>
      </w:r>
      <w:r w:rsidRPr="00D53282">
        <w:t xml:space="preserve"> </w:t>
      </w:r>
      <w:r>
        <w:t>(LS IN) LS on dynami</w:t>
      </w:r>
      <w:r>
        <w:lastRenderedPageBreak/>
        <w:t>c VN group management by trusted AF (Source: SA WG6 (S6-252548))</w:t>
      </w:r>
      <w:r>
        <w:br/>
      </w:r>
      <w:r w:rsidRPr="00D53282">
        <w:rPr>
          <w:b/>
        </w:rPr>
        <w:t>Document for:</w:t>
      </w:r>
      <w:r w:rsidRPr="00D53282">
        <w:t xml:space="preserve"> </w:t>
      </w:r>
      <w:r>
        <w:t>Action</w:t>
      </w:r>
      <w:r>
        <w:br/>
      </w:r>
      <w:r w:rsidRPr="00D53282">
        <w:rPr>
          <w:b/>
        </w:rPr>
        <w:t>Abstract:</w:t>
      </w:r>
      <w:r w:rsidRPr="00D53282">
        <w:t xml:space="preserve"> </w:t>
      </w:r>
      <w:r>
        <w:br/>
        <w:t>SA WG6 has defined SEAL layer, which provides value added services on top of the 3GPP network layer. The value-added services are created by the combination use of different network layer capabilities from one or multiple Network Functions deployed in telecom system, may potentially combining the resources/information of client on the UE. The SEAL layer services server can be deployed by MNO or third party, thus can behave as trusted AF/Non-trusted AF when invoking 5G network layer APIs. GMS (group management server) defined in 3GPP TS 23.434 is one of the SEAL service servers. It may use the dynamic 5G VN group management APIs from 5G core either as trusted AF or non-trusted AF. However, the dynamic 5G VN group management services defined in clause 5.29.2 of 3GPP TS 23.501 and clause 5.2.3.3.1 of TS 23.502 [3] is applicable to 5G LAN-type services exposed only via NEF. Therefore, SA WG6 would like to ask SA WG2 the following question: Question 1: Can trusted AF also access 5GC NF for dynamic 5G VN group management services?. Action: SA WG6 asks SA WG2 to provide feedback related to the above question.</w:t>
      </w:r>
    </w:p>
    <w:p w14:paraId="610163CA"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S2-2506650</w:t>
      </w:r>
      <w:r>
        <w:t>,</w:t>
      </w:r>
      <w:r>
        <w:rPr>
          <w:color w:val="0000FF"/>
        </w:rPr>
        <w:t xml:space="preserve"> S2-2506783</w:t>
      </w:r>
      <w:r>
        <w:t>,</w:t>
      </w:r>
      <w:r>
        <w:rPr>
          <w:color w:val="0000FF"/>
        </w:rPr>
        <w:t xml:space="preserve"> S2-2507275</w:t>
      </w:r>
      <w:r>
        <w:t>,</w:t>
      </w:r>
      <w:r>
        <w:rPr>
          <w:color w:val="0000FF"/>
        </w:rPr>
        <w:t xml:space="preserve"> S2-2507314</w:t>
      </w:r>
      <w:r>
        <w:t>.</w:t>
      </w:r>
    </w:p>
    <w:p w14:paraId="0D5E2330" w14:textId="77777777" w:rsidR="007615D6" w:rsidRPr="005B25A1" w:rsidRDefault="007615D6" w:rsidP="007615D6">
      <w:pPr>
        <w:keepNext/>
        <w:keepLines/>
        <w:rPr>
          <w:b/>
          <w:bCs/>
        </w:rPr>
      </w:pPr>
      <w:r w:rsidRPr="005B25A1">
        <w:rPr>
          <w:b/>
          <w:bCs/>
        </w:rPr>
        <w:t>Parallel discussion:</w:t>
      </w:r>
    </w:p>
    <w:p w14:paraId="6F78A401" w14:textId="77777777" w:rsidR="007615D6" w:rsidRPr="005B25A1" w:rsidRDefault="007615D6" w:rsidP="007615D6">
      <w:pPr>
        <w:keepNext/>
        <w:keepLines/>
      </w:pPr>
      <w:r w:rsidRPr="005B25A1">
        <w:t>-</w:t>
      </w:r>
    </w:p>
    <w:p w14:paraId="0238A3B7" w14:textId="77777777" w:rsidR="007615D6" w:rsidRPr="005B25A1" w:rsidRDefault="007615D6" w:rsidP="007615D6">
      <w:pPr>
        <w:keepNext/>
        <w:keepLines/>
        <w:rPr>
          <w:b/>
          <w:bCs/>
        </w:rPr>
      </w:pPr>
      <w:r w:rsidRPr="005B25A1">
        <w:rPr>
          <w:b/>
          <w:bCs/>
        </w:rPr>
        <w:t>Plenary Discussion:</w:t>
      </w:r>
    </w:p>
    <w:p w14:paraId="51ED65F1" w14:textId="77777777" w:rsidR="007615D6" w:rsidRPr="005B25A1" w:rsidRDefault="007615D6" w:rsidP="007615D6">
      <w:pPr>
        <w:keepNext/>
        <w:keepLines/>
      </w:pPr>
      <w:r>
        <w:rPr>
          <w:color w:val="FF0000"/>
        </w:rPr>
        <w:t>NO DISCUSSION RECORDED</w:t>
      </w:r>
    </w:p>
    <w:p w14:paraId="1B6CACD1" w14:textId="77777777" w:rsidR="007615D6" w:rsidRPr="00EB0339" w:rsidRDefault="007615D6" w:rsidP="007615D6">
      <w:r w:rsidRPr="005B25A1">
        <w:rPr>
          <w:b/>
          <w:bCs/>
        </w:rPr>
        <w:t>Status:</w:t>
      </w:r>
      <w:r>
        <w:t xml:space="preserve"> </w:t>
      </w:r>
      <w:r>
        <w:rPr>
          <w:color w:val="0000FF"/>
        </w:rPr>
        <w:t>Not concluded</w:t>
      </w:r>
      <w:r>
        <w:t>.</w:t>
      </w:r>
    </w:p>
    <w:p w14:paraId="332E8560" w14:textId="77777777" w:rsidR="00E00DA6" w:rsidRDefault="007615D6" w:rsidP="000A3FBD">
      <w:pPr>
        <w:pStyle w:val="NormTop"/>
      </w:pPr>
      <w:r>
        <w:rPr>
          <w:color w:val="0000FF"/>
        </w:rPr>
        <w:t>S2-2506650</w:t>
      </w:r>
      <w:r w:rsidRPr="00D53282">
        <w:t xml:space="preserve"> </w:t>
      </w:r>
      <w:r>
        <w:t>(LS OUT) [DRAFT] Reply LS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Answer to Q1: SA WG2 concluded that trusted AF also access 5GC NF for dynamic 5G VN group management services.</w:t>
      </w:r>
    </w:p>
    <w:p w14:paraId="1ABF773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S2-2506163</w:t>
      </w:r>
      <w:r>
        <w:t>.</w:t>
      </w:r>
    </w:p>
    <w:p w14:paraId="3E4E1DF3" w14:textId="77777777" w:rsidR="007615D6" w:rsidRPr="005B25A1" w:rsidRDefault="007615D6" w:rsidP="007615D6">
      <w:pPr>
        <w:keepNext/>
        <w:keepLines/>
        <w:rPr>
          <w:b/>
          <w:bCs/>
        </w:rPr>
      </w:pPr>
      <w:r w:rsidRPr="005B25A1">
        <w:rPr>
          <w:b/>
          <w:bCs/>
        </w:rPr>
        <w:t>Parallel discussion:</w:t>
      </w:r>
    </w:p>
    <w:p w14:paraId="55DFD55C" w14:textId="77777777" w:rsidR="007615D6" w:rsidRPr="005B25A1" w:rsidRDefault="007615D6" w:rsidP="007615D6">
      <w:pPr>
        <w:keepNext/>
        <w:keepLines/>
      </w:pPr>
      <w:r w:rsidRPr="005B25A1">
        <w:t>-</w:t>
      </w:r>
    </w:p>
    <w:p w14:paraId="0708FB59" w14:textId="77777777" w:rsidR="007615D6" w:rsidRPr="005B25A1" w:rsidRDefault="007615D6" w:rsidP="007615D6">
      <w:pPr>
        <w:keepNext/>
        <w:keepLines/>
        <w:rPr>
          <w:b/>
          <w:bCs/>
        </w:rPr>
      </w:pPr>
      <w:r w:rsidRPr="005B25A1">
        <w:rPr>
          <w:b/>
          <w:bCs/>
        </w:rPr>
        <w:t>Plenary Discussion:</w:t>
      </w:r>
    </w:p>
    <w:p w14:paraId="7E9F3F66" w14:textId="77777777" w:rsidR="007615D6" w:rsidRPr="005B25A1" w:rsidRDefault="007615D6" w:rsidP="007615D6">
      <w:pPr>
        <w:keepNext/>
        <w:keepLines/>
      </w:pPr>
      <w:r>
        <w:rPr>
          <w:color w:val="FF0000"/>
        </w:rPr>
        <w:t>NO DISCUSSION RECORDED</w:t>
      </w:r>
    </w:p>
    <w:p w14:paraId="3E50237E" w14:textId="77777777" w:rsidR="007615D6" w:rsidRPr="00EB0339" w:rsidRDefault="007615D6" w:rsidP="007615D6">
      <w:r w:rsidRPr="005B25A1">
        <w:rPr>
          <w:b/>
          <w:bCs/>
        </w:rPr>
        <w:t>Status:</w:t>
      </w:r>
      <w:r>
        <w:t xml:space="preserve"> </w:t>
      </w:r>
      <w:r>
        <w:rPr>
          <w:color w:val="0000FF"/>
        </w:rPr>
        <w:t>Not concluded</w:t>
      </w:r>
      <w:r>
        <w:t>.</w:t>
      </w:r>
    </w:p>
    <w:p w14:paraId="236E60EE" w14:textId="77777777" w:rsidR="00E00DA6" w:rsidRDefault="007615D6" w:rsidP="000A3FBD">
      <w:pPr>
        <w:pStyle w:val="NormTop"/>
      </w:pPr>
      <w:r>
        <w:rPr>
          <w:color w:val="0000FF"/>
        </w:rPr>
        <w:t>S2-2506651</w:t>
      </w:r>
      <w:r w:rsidRPr="00D53282">
        <w:t xml:space="preserve"> </w:t>
      </w:r>
      <w:r>
        <w:t>(CR) 23.501 CR6367 (Rel-18, 'F'):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that trusted AF also access 5GC NF for dynamic 5G VN group management services.</w:t>
      </w:r>
    </w:p>
    <w:p w14:paraId="5C89613A" w14:textId="77777777" w:rsidR="007615D6" w:rsidRPr="005B25A1" w:rsidRDefault="007615D6" w:rsidP="007615D6">
      <w:pPr>
        <w:keepNext/>
        <w:keepLines/>
        <w:rPr>
          <w:b/>
          <w:bCs/>
        </w:rPr>
      </w:pPr>
      <w:r w:rsidRPr="005B25A1">
        <w:rPr>
          <w:b/>
          <w:bCs/>
        </w:rPr>
        <w:t>Parallel discussion:</w:t>
      </w:r>
    </w:p>
    <w:p w14:paraId="1D63D4F3" w14:textId="77777777" w:rsidR="007615D6" w:rsidRPr="005B25A1" w:rsidRDefault="007615D6" w:rsidP="007615D6">
      <w:pPr>
        <w:keepNext/>
        <w:keepLines/>
      </w:pPr>
      <w:r w:rsidRPr="005B25A1">
        <w:t>-</w:t>
      </w:r>
    </w:p>
    <w:p w14:paraId="19ED30D1" w14:textId="77777777" w:rsidR="007615D6" w:rsidRPr="005B25A1" w:rsidRDefault="007615D6" w:rsidP="007615D6">
      <w:pPr>
        <w:keepNext/>
        <w:keepLines/>
        <w:rPr>
          <w:b/>
          <w:bCs/>
        </w:rPr>
      </w:pPr>
      <w:r w:rsidRPr="005B25A1">
        <w:rPr>
          <w:b/>
          <w:bCs/>
        </w:rPr>
        <w:t>Plenary Discussion:</w:t>
      </w:r>
    </w:p>
    <w:p w14:paraId="3B7680CB" w14:textId="77777777" w:rsidR="007615D6" w:rsidRPr="005B25A1" w:rsidRDefault="007615D6" w:rsidP="007615D6">
      <w:pPr>
        <w:keepNext/>
        <w:keepLines/>
      </w:pPr>
      <w:r>
        <w:rPr>
          <w:color w:val="FF0000"/>
        </w:rPr>
        <w:t>NO DISCUSSION RECORDED</w:t>
      </w:r>
    </w:p>
    <w:p w14:paraId="4C37AE6F" w14:textId="77777777" w:rsidR="007615D6" w:rsidRPr="00EB0339" w:rsidRDefault="007615D6" w:rsidP="007615D6">
      <w:r w:rsidRPr="005B25A1">
        <w:rPr>
          <w:b/>
          <w:bCs/>
        </w:rPr>
        <w:t>Status:</w:t>
      </w:r>
      <w:r>
        <w:t xml:space="preserve"> </w:t>
      </w:r>
      <w:r>
        <w:rPr>
          <w:color w:val="0000FF"/>
        </w:rPr>
        <w:t>Not concluded</w:t>
      </w:r>
      <w:r>
        <w:t>.</w:t>
      </w:r>
    </w:p>
    <w:p w14:paraId="0F2BA521" w14:textId="77777777" w:rsidR="00E00DA6" w:rsidRDefault="007615D6" w:rsidP="000A3FBD">
      <w:pPr>
        <w:pStyle w:val="NormTop"/>
      </w:pPr>
      <w:r>
        <w:rPr>
          <w:color w:val="0000FF"/>
        </w:rPr>
        <w:t>S2-2506652</w:t>
      </w:r>
      <w:r w:rsidRPr="00D53282">
        <w:t xml:space="preserve"> </w:t>
      </w:r>
      <w:r>
        <w:t>(CR) 23.501 CR6368 (</w:t>
      </w:r>
      <w:r>
        <w:lastRenderedPageBreak/>
        <w:t>Rel-19, 'A'):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descriptions that trusted AF also access 5GC NF for dynamic 5G VN group management services.</w:t>
      </w:r>
    </w:p>
    <w:p w14:paraId="186A9D6F" w14:textId="77777777" w:rsidR="007615D6" w:rsidRPr="005B25A1" w:rsidRDefault="007615D6" w:rsidP="007615D6">
      <w:pPr>
        <w:keepNext/>
        <w:keepLines/>
        <w:rPr>
          <w:b/>
          <w:bCs/>
        </w:rPr>
      </w:pPr>
      <w:r w:rsidRPr="005B25A1">
        <w:rPr>
          <w:b/>
          <w:bCs/>
        </w:rPr>
        <w:t>Parallel discussion:</w:t>
      </w:r>
    </w:p>
    <w:p w14:paraId="4D2678E0" w14:textId="77777777" w:rsidR="007615D6" w:rsidRPr="005B25A1" w:rsidRDefault="007615D6" w:rsidP="007615D6">
      <w:pPr>
        <w:keepNext/>
        <w:keepLines/>
      </w:pPr>
      <w:r w:rsidRPr="005B25A1">
        <w:t>-</w:t>
      </w:r>
    </w:p>
    <w:p w14:paraId="57F80323" w14:textId="77777777" w:rsidR="007615D6" w:rsidRPr="005B25A1" w:rsidRDefault="007615D6" w:rsidP="007615D6">
      <w:pPr>
        <w:keepNext/>
        <w:keepLines/>
        <w:rPr>
          <w:b/>
          <w:bCs/>
        </w:rPr>
      </w:pPr>
      <w:r w:rsidRPr="005B25A1">
        <w:rPr>
          <w:b/>
          <w:bCs/>
        </w:rPr>
        <w:t>Plenary Discussion:</w:t>
      </w:r>
    </w:p>
    <w:p w14:paraId="609D46C8" w14:textId="77777777" w:rsidR="007615D6" w:rsidRPr="005B25A1" w:rsidRDefault="007615D6" w:rsidP="007615D6">
      <w:pPr>
        <w:keepNext/>
        <w:keepLines/>
      </w:pPr>
      <w:r>
        <w:rPr>
          <w:color w:val="FF0000"/>
        </w:rPr>
        <w:t>NO DISCUSSION RECORDED</w:t>
      </w:r>
    </w:p>
    <w:p w14:paraId="0CB1442C" w14:textId="77777777" w:rsidR="007615D6" w:rsidRPr="00EB0339" w:rsidRDefault="007615D6" w:rsidP="007615D6">
      <w:r w:rsidRPr="005B25A1">
        <w:rPr>
          <w:b/>
          <w:bCs/>
        </w:rPr>
        <w:t>Status:</w:t>
      </w:r>
      <w:r>
        <w:t xml:space="preserve"> </w:t>
      </w:r>
      <w:r>
        <w:rPr>
          <w:color w:val="0000FF"/>
        </w:rPr>
        <w:t>Not concluded</w:t>
      </w:r>
      <w:r>
        <w:t>.</w:t>
      </w:r>
    </w:p>
    <w:p w14:paraId="0790F37A" w14:textId="77777777" w:rsidR="00E00DA6" w:rsidRDefault="007615D6" w:rsidP="000A3FBD">
      <w:pPr>
        <w:pStyle w:val="NormTop"/>
      </w:pPr>
      <w:r>
        <w:rPr>
          <w:color w:val="0000FF"/>
        </w:rPr>
        <w:t>S2-2506654</w:t>
      </w:r>
      <w:r w:rsidRPr="00D53282">
        <w:t xml:space="preserve"> </w:t>
      </w:r>
      <w:r>
        <w:t>(CR) 23.502 CR5536 (Rel-18, 'F'):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that trusted AF also access 5GC NF for dynamic 5G VN group management services.</w:t>
      </w:r>
    </w:p>
    <w:p w14:paraId="5ED9383B" w14:textId="77777777" w:rsidR="007615D6" w:rsidRPr="005B25A1" w:rsidRDefault="007615D6" w:rsidP="007615D6">
      <w:pPr>
        <w:keepNext/>
        <w:keepLines/>
        <w:rPr>
          <w:b/>
          <w:bCs/>
        </w:rPr>
      </w:pPr>
      <w:r w:rsidRPr="005B25A1">
        <w:rPr>
          <w:b/>
          <w:bCs/>
        </w:rPr>
        <w:t>Parallel discussion:</w:t>
      </w:r>
    </w:p>
    <w:p w14:paraId="4E4F1004" w14:textId="77777777" w:rsidR="007615D6" w:rsidRPr="005B25A1" w:rsidRDefault="007615D6" w:rsidP="007615D6">
      <w:pPr>
        <w:keepNext/>
        <w:keepLines/>
      </w:pPr>
      <w:r w:rsidRPr="005B25A1">
        <w:t>-</w:t>
      </w:r>
    </w:p>
    <w:p w14:paraId="4A264876" w14:textId="77777777" w:rsidR="007615D6" w:rsidRPr="005B25A1" w:rsidRDefault="007615D6" w:rsidP="007615D6">
      <w:pPr>
        <w:keepNext/>
        <w:keepLines/>
        <w:rPr>
          <w:b/>
          <w:bCs/>
        </w:rPr>
      </w:pPr>
      <w:r w:rsidRPr="005B25A1">
        <w:rPr>
          <w:b/>
          <w:bCs/>
        </w:rPr>
        <w:t>Plenary Discussion:</w:t>
      </w:r>
    </w:p>
    <w:p w14:paraId="39B6BCFF" w14:textId="77777777" w:rsidR="007615D6" w:rsidRPr="005B25A1" w:rsidRDefault="007615D6" w:rsidP="007615D6">
      <w:pPr>
        <w:keepNext/>
        <w:keepLines/>
      </w:pPr>
      <w:r>
        <w:rPr>
          <w:color w:val="FF0000"/>
        </w:rPr>
        <w:t>NO DISCUSSION RECORDED</w:t>
      </w:r>
    </w:p>
    <w:p w14:paraId="327D4C38" w14:textId="77777777" w:rsidR="007615D6" w:rsidRPr="00EB0339" w:rsidRDefault="007615D6" w:rsidP="007615D6">
      <w:r w:rsidRPr="005B25A1">
        <w:rPr>
          <w:b/>
          <w:bCs/>
        </w:rPr>
        <w:t>Status:</w:t>
      </w:r>
      <w:r>
        <w:t xml:space="preserve"> </w:t>
      </w:r>
      <w:r>
        <w:rPr>
          <w:color w:val="0000FF"/>
        </w:rPr>
        <w:t>Not concluded</w:t>
      </w:r>
      <w:r>
        <w:t>.</w:t>
      </w:r>
    </w:p>
    <w:p w14:paraId="0BE1C20F" w14:textId="77777777" w:rsidR="00E00DA6" w:rsidRDefault="007615D6" w:rsidP="000A3FBD">
      <w:pPr>
        <w:pStyle w:val="NormTop"/>
      </w:pPr>
      <w:r>
        <w:rPr>
          <w:color w:val="0000FF"/>
        </w:rPr>
        <w:t>S2-2506655</w:t>
      </w:r>
      <w:r w:rsidRPr="00D53282">
        <w:t xml:space="preserve"> </w:t>
      </w:r>
      <w:r>
        <w:t>(CR) 23.502 CR5537 (Rel-19, 'A'):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descriptions that trusted AF also access 5GC NF for dynamic 5G VN group management services.</w:t>
      </w:r>
    </w:p>
    <w:p w14:paraId="6EDE7863" w14:textId="77777777" w:rsidR="007615D6" w:rsidRPr="005B25A1" w:rsidRDefault="007615D6" w:rsidP="007615D6">
      <w:pPr>
        <w:keepNext/>
        <w:keepLines/>
        <w:rPr>
          <w:b/>
          <w:bCs/>
        </w:rPr>
      </w:pPr>
      <w:r w:rsidRPr="005B25A1">
        <w:rPr>
          <w:b/>
          <w:bCs/>
        </w:rPr>
        <w:t>Parallel discussion:</w:t>
      </w:r>
    </w:p>
    <w:p w14:paraId="67BD5DFB" w14:textId="77777777" w:rsidR="007615D6" w:rsidRPr="005B25A1" w:rsidRDefault="007615D6" w:rsidP="007615D6">
      <w:pPr>
        <w:keepNext/>
        <w:keepLines/>
      </w:pPr>
      <w:r w:rsidRPr="005B25A1">
        <w:t>-</w:t>
      </w:r>
    </w:p>
    <w:p w14:paraId="66CB554D" w14:textId="77777777" w:rsidR="007615D6" w:rsidRPr="005B25A1" w:rsidRDefault="007615D6" w:rsidP="007615D6">
      <w:pPr>
        <w:keepNext/>
        <w:keepLines/>
        <w:rPr>
          <w:b/>
          <w:bCs/>
        </w:rPr>
      </w:pPr>
      <w:r w:rsidRPr="005B25A1">
        <w:rPr>
          <w:b/>
          <w:bCs/>
        </w:rPr>
        <w:t>Plenary Discussion:</w:t>
      </w:r>
    </w:p>
    <w:p w14:paraId="21945320" w14:textId="77777777" w:rsidR="007615D6" w:rsidRPr="005B25A1" w:rsidRDefault="007615D6" w:rsidP="007615D6">
      <w:pPr>
        <w:keepNext/>
        <w:keepLines/>
      </w:pPr>
      <w:r>
        <w:rPr>
          <w:color w:val="FF0000"/>
        </w:rPr>
        <w:t>NO DISCUSSION RECORDED</w:t>
      </w:r>
    </w:p>
    <w:p w14:paraId="5245B888" w14:textId="77777777" w:rsidR="007615D6" w:rsidRPr="00EB0339" w:rsidRDefault="007615D6" w:rsidP="007615D6">
      <w:r w:rsidRPr="005B25A1">
        <w:rPr>
          <w:b/>
          <w:bCs/>
        </w:rPr>
        <w:t>Status:</w:t>
      </w:r>
      <w:r>
        <w:t xml:space="preserve"> </w:t>
      </w:r>
      <w:r>
        <w:rPr>
          <w:color w:val="0000FF"/>
        </w:rPr>
        <w:t>Not concluded</w:t>
      </w:r>
      <w:r>
        <w:t>.</w:t>
      </w:r>
    </w:p>
    <w:p w14:paraId="57C5254D" w14:textId="77777777" w:rsidR="008A22D1" w:rsidRDefault="008A22D1" w:rsidP="00BB3F37"/>
    <w:p w14:paraId="4134EA64" w14:textId="77777777" w:rsidR="008A22D1" w:rsidRDefault="008A22D1" w:rsidP="00BB3F37"/>
    <w:p w14:paraId="2610DBFE" w14:textId="77777777" w:rsidR="007615D6" w:rsidRDefault="007615D6" w:rsidP="005A50C0">
      <w:pPr>
        <w:pStyle w:val="Heading3"/>
      </w:pPr>
      <w:r>
        <w:t>9.9.2</w:t>
      </w:r>
      <w:r>
        <w:tab/>
        <w:t>System Support for AI/ML-based Services (AIMLsys)</w:t>
      </w:r>
    </w:p>
    <w:p w14:paraId="6FD454B2" w14:textId="77777777" w:rsidR="008A22D1" w:rsidRDefault="00000000" w:rsidP="00BB3F37">
      <w:r>
        <w:t>There were no contributions to this agenda item.</w:t>
      </w:r>
    </w:p>
    <w:p w14:paraId="3FC21E0F" w14:textId="77777777" w:rsidR="008A22D1" w:rsidRDefault="008A22D1" w:rsidP="00BB3F37"/>
    <w:p w14:paraId="150806C9" w14:textId="77777777" w:rsidR="007615D6" w:rsidRDefault="007615D6" w:rsidP="005A50C0">
      <w:pPr>
        <w:pStyle w:val="Heading3"/>
      </w:pPr>
      <w:r>
        <w:t>9.10.2</w:t>
      </w:r>
      <w:r>
        <w:tab/>
        <w:t>5G multicast-broadcast services Phase 2 (5MBS_Ph2)</w:t>
      </w:r>
    </w:p>
    <w:p w14:paraId="6FF8FE9F" w14:textId="77777777" w:rsidR="008A22D1" w:rsidRDefault="00000000" w:rsidP="00BB3F37">
      <w:r>
        <w:t>There were no contributions to this agenda item.</w:t>
      </w:r>
    </w:p>
    <w:p w14:paraId="3E4CFD0B" w14:textId="77777777" w:rsidR="008A22D1" w:rsidRDefault="008A22D1" w:rsidP="00BB3F37"/>
    <w:p w14:paraId="2A945C66" w14:textId="77777777" w:rsidR="007615D6" w:rsidRDefault="007615D6" w:rsidP="005A50C0">
      <w:pPr>
        <w:pStyle w:val="Heading3"/>
      </w:pPr>
      <w:r>
        <w:t>9.11.2</w:t>
      </w:r>
      <w:r>
        <w:tab/>
        <w:t xml:space="preserve">Network Slicing Phase 3 </w:t>
      </w:r>
      <w:r>
        <w:lastRenderedPageBreak/>
        <w:t>(eNS_Ph3)</w:t>
      </w:r>
    </w:p>
    <w:p w14:paraId="18A980E3" w14:textId="77777777" w:rsidR="00E00DA6" w:rsidRDefault="007615D6" w:rsidP="000A3FBD">
      <w:pPr>
        <w:pStyle w:val="NormTop"/>
      </w:pPr>
      <w:r>
        <w:rPr>
          <w:color w:val="0000FF"/>
        </w:rPr>
        <w:t>S2-2506233</w:t>
      </w:r>
      <w:r w:rsidRPr="00D53282">
        <w:t xml:space="preserve"> </w:t>
      </w:r>
      <w:r>
        <w:t>(CR) 23.501 CR6340 (Rel-19, 'F'): Clarification on always-on PDU Session handling when the S-NSSAI of an always-on PDU Session is subject to area restrictions and I-SMF/V-SMF is inserted (Source: LG Electronics)</w:t>
      </w:r>
      <w:r>
        <w:br/>
      </w:r>
      <w:r w:rsidRPr="00D53282">
        <w:rPr>
          <w:b/>
        </w:rPr>
        <w:t>Document for:</w:t>
      </w:r>
      <w:r w:rsidRPr="00D53282">
        <w:t xml:space="preserve"> </w:t>
      </w:r>
      <w:r>
        <w:t>Approval</w:t>
      </w:r>
      <w:r>
        <w:br/>
      </w:r>
      <w:r w:rsidRPr="00D53282">
        <w:rPr>
          <w:b/>
        </w:rPr>
        <w:t>Abstract:</w:t>
      </w:r>
      <w:r w:rsidRPr="00D53282">
        <w:t xml:space="preserve"> </w:t>
      </w:r>
    </w:p>
    <w:p w14:paraId="39C2310C" w14:textId="77777777" w:rsidR="007615D6" w:rsidRPr="005B25A1" w:rsidRDefault="007615D6" w:rsidP="007615D6">
      <w:pPr>
        <w:keepNext/>
        <w:keepLines/>
        <w:rPr>
          <w:b/>
          <w:bCs/>
        </w:rPr>
      </w:pPr>
      <w:r w:rsidRPr="005B25A1">
        <w:rPr>
          <w:b/>
          <w:bCs/>
        </w:rPr>
        <w:t>Parallel discussion:</w:t>
      </w:r>
    </w:p>
    <w:p w14:paraId="69E0761E" w14:textId="1F51519F" w:rsidR="007615D6" w:rsidRPr="005E24CD" w:rsidRDefault="005E24CD" w:rsidP="007615D6">
      <w:pPr>
        <w:keepNext/>
        <w:keepLines/>
      </w:pPr>
      <w:r>
        <w:t xml:space="preserve">Some editorial corrections were needed and this was revised to </w:t>
      </w:r>
      <w:r w:rsidRPr="005E24CD">
        <w:rPr>
          <w:color w:val="0000FF"/>
        </w:rPr>
        <w:t>S2-250</w:t>
      </w:r>
      <w:r>
        <w:rPr>
          <w:color w:val="0000FF"/>
        </w:rPr>
        <w:t>7956</w:t>
      </w:r>
      <w:r w:rsidRPr="005E24CD">
        <w:t xml:space="preserve">. </w:t>
      </w:r>
    </w:p>
    <w:p w14:paraId="5F376866" w14:textId="77777777" w:rsidR="0061178C" w:rsidRPr="005B25A1" w:rsidRDefault="005E24CD" w:rsidP="0061178C">
      <w:pPr>
        <w:keepNext/>
        <w:keepLines/>
      </w:pPr>
      <w:r>
        <w:t xml:space="preserve">This was </w:t>
      </w:r>
      <w:r w:rsidRPr="00B30893">
        <w:rPr>
          <w:color w:val="FF0000"/>
        </w:rPr>
        <w:t>agreed</w:t>
      </w:r>
      <w:r>
        <w:t xml:space="preserve"> in parallel session</w:t>
      </w:r>
      <w:r w:rsidR="0061178C">
        <w:t xml:space="preserve">. </w:t>
      </w:r>
    </w:p>
    <w:p w14:paraId="6BACED10" w14:textId="77777777" w:rsidR="0061178C" w:rsidRDefault="0061178C" w:rsidP="0061178C">
      <w:pPr>
        <w:keepNext/>
        <w:keepLines/>
        <w:rPr>
          <w:b/>
          <w:bCs/>
        </w:rPr>
      </w:pPr>
      <w:r>
        <w:rPr>
          <w:b/>
          <w:bCs/>
        </w:rPr>
        <w:t>Plenary Discussion:</w:t>
      </w:r>
    </w:p>
    <w:p w14:paraId="6AE2C8A6" w14:textId="640F811C" w:rsidR="007615D6" w:rsidRPr="005E24CD" w:rsidRDefault="007615D6" w:rsidP="007615D6">
      <w:pPr>
        <w:keepNext/>
        <w:keepLines/>
      </w:pPr>
    </w:p>
    <w:p w14:paraId="19388B82" w14:textId="4143F0EC" w:rsidR="007615D6" w:rsidRPr="00EB0339" w:rsidRDefault="007615D6" w:rsidP="007615D6">
      <w:r w:rsidRPr="005B25A1">
        <w:rPr>
          <w:b/>
          <w:bCs/>
        </w:rPr>
        <w:t>Status:</w:t>
      </w:r>
      <w:r>
        <w:t xml:space="preserve"> </w:t>
      </w:r>
      <w:r w:rsidR="005E24CD">
        <w:rPr>
          <w:color w:val="0000FF"/>
        </w:rPr>
        <w:t>&lt;Parallel Agreed&gt;</w:t>
      </w:r>
      <w:r w:rsidR="005E24CD">
        <w:t>.</w:t>
      </w:r>
    </w:p>
    <w:p w14:paraId="294CAFCD" w14:textId="77777777" w:rsidR="00E00DA6" w:rsidRDefault="007615D6" w:rsidP="000A3FBD">
      <w:pPr>
        <w:pStyle w:val="NormTop"/>
      </w:pPr>
      <w:r>
        <w:rPr>
          <w:color w:val="0000FF"/>
        </w:rPr>
        <w:t>S2-2506237</w:t>
      </w:r>
      <w:r w:rsidRPr="00D53282">
        <w:t xml:space="preserve"> </w:t>
      </w:r>
      <w:r>
        <w:t>(CR) 23.503 CR1565 (Rel-18, 'F'): Slice replacement during establishment of AM Policy Association (Source: Oracle, Verizon)</w:t>
      </w:r>
      <w:r>
        <w:br/>
      </w:r>
      <w:r w:rsidRPr="00D53282">
        <w:rPr>
          <w:b/>
        </w:rPr>
        <w:t>Document for:</w:t>
      </w:r>
      <w:r w:rsidRPr="00D53282">
        <w:t xml:space="preserve"> </w:t>
      </w:r>
      <w:r>
        <w:t>Approval</w:t>
      </w:r>
      <w:r>
        <w:br/>
      </w:r>
      <w:r w:rsidRPr="00D53282">
        <w:rPr>
          <w:b/>
        </w:rPr>
        <w:t>Abstract:</w:t>
      </w:r>
      <w:r w:rsidRPr="00D53282">
        <w:t xml:space="preserve"> </w:t>
      </w:r>
      <w:r>
        <w:br/>
        <w:t>Summary of change: This CR is clarifying that the S-NSSAI replacement information is sent in notification messages for UEs that are already registered and in the response to policy association creation request for the UEs that are being registered.</w:t>
      </w:r>
    </w:p>
    <w:p w14:paraId="7E012070" w14:textId="77777777" w:rsidR="007615D6" w:rsidRPr="005B25A1" w:rsidRDefault="007615D6" w:rsidP="007615D6">
      <w:pPr>
        <w:keepNext/>
        <w:keepLines/>
        <w:rPr>
          <w:b/>
          <w:bCs/>
        </w:rPr>
      </w:pPr>
      <w:r w:rsidRPr="005B25A1">
        <w:rPr>
          <w:b/>
          <w:bCs/>
        </w:rPr>
        <w:t>Parallel discussion:</w:t>
      </w:r>
    </w:p>
    <w:p w14:paraId="0C466825" w14:textId="42E679B5" w:rsidR="007615D6" w:rsidRDefault="00800295" w:rsidP="007615D6">
      <w:pPr>
        <w:keepNext/>
        <w:keepLines/>
      </w:pPr>
      <w:r>
        <w:t xml:space="preserve">ZTE questioned whether this should be done in TS 23.503, but perhaps should only be done in TS 23.501. It was commented that there are different trigger mechanisms in Rel-18 and Rel-19 and this would not be an alignment with Stage 3 for Rel-18. This was left for off-line discussion and revised to </w:t>
      </w:r>
      <w:r w:rsidRPr="00800295">
        <w:rPr>
          <w:color w:val="0000FF"/>
        </w:rPr>
        <w:t>S2-250</w:t>
      </w:r>
      <w:r>
        <w:rPr>
          <w:color w:val="0000FF"/>
        </w:rPr>
        <w:t>7957</w:t>
      </w:r>
      <w:r>
        <w:t>.</w:t>
      </w:r>
      <w:r w:rsidRPr="008A473F">
        <w:t xml:space="preserve"> </w:t>
      </w:r>
    </w:p>
    <w:p w14:paraId="0ECE7D99" w14:textId="15731F34" w:rsidR="008A473F" w:rsidRPr="008A473F" w:rsidRDefault="008A473F" w:rsidP="007615D6">
      <w:pPr>
        <w:keepNext/>
        <w:keepLines/>
      </w:pPr>
      <w:r>
        <w:t xml:space="preserve">ZTE suggested removing the alternative response text as this is a Cat F CR and this does not need correcting. It was commented that this change should only be done for Rel-19. This CR was then </w:t>
      </w:r>
      <w:r w:rsidRPr="00C3284B">
        <w:rPr>
          <w:color w:val="0000FF"/>
        </w:rPr>
        <w:t>noted</w:t>
      </w:r>
      <w:r>
        <w:t xml:space="preserve"> in parallel session.</w:t>
      </w:r>
    </w:p>
    <w:p w14:paraId="3124E31D" w14:textId="54E3C63B" w:rsidR="00800295" w:rsidRPr="008A473F" w:rsidRDefault="00800295" w:rsidP="00800295">
      <w:r w:rsidRPr="005B25A1">
        <w:rPr>
          <w:b/>
          <w:bCs/>
        </w:rPr>
        <w:t>Status:</w:t>
      </w:r>
      <w:r>
        <w:t xml:space="preserve"> </w:t>
      </w:r>
      <w:r w:rsidR="008A473F" w:rsidRPr="00C3284B">
        <w:rPr>
          <w:color w:val="0000FF"/>
        </w:rPr>
        <w:t>Noted</w:t>
      </w:r>
      <w:r w:rsidR="008A473F">
        <w:t>.</w:t>
      </w:r>
    </w:p>
    <w:p w14:paraId="2987935A" w14:textId="77777777" w:rsidR="00E00DA6" w:rsidRDefault="007615D6" w:rsidP="000A3FBD">
      <w:pPr>
        <w:pStyle w:val="NormTop"/>
      </w:pPr>
      <w:r>
        <w:rPr>
          <w:color w:val="0000FF"/>
        </w:rPr>
        <w:t>S2-2506238</w:t>
      </w:r>
      <w:r w:rsidRPr="00D53282">
        <w:t xml:space="preserve"> </w:t>
      </w:r>
      <w:r>
        <w:t>(CR) 23.503 CR1566 (Rel-19, 'A'): Slice replacement during establishment of AM Policy Association (Source: Oracle, Verizon)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is clarifying that the S-NSSAI replacement information is sent in notification messages for UEs that are already registered and in the response to policy association creation request for the UEs that are being.</w:t>
      </w:r>
    </w:p>
    <w:p w14:paraId="512CBA63" w14:textId="77777777" w:rsidR="007615D6" w:rsidRPr="005B25A1" w:rsidRDefault="007615D6" w:rsidP="007615D6">
      <w:pPr>
        <w:keepNext/>
        <w:keepLines/>
        <w:rPr>
          <w:b/>
          <w:bCs/>
        </w:rPr>
      </w:pPr>
      <w:r w:rsidRPr="005B25A1">
        <w:rPr>
          <w:b/>
          <w:bCs/>
        </w:rPr>
        <w:t>Parallel discussion:</w:t>
      </w:r>
    </w:p>
    <w:p w14:paraId="14E350F0" w14:textId="39467574" w:rsidR="008A473F" w:rsidRPr="008A473F" w:rsidRDefault="008A473F" w:rsidP="008A473F">
      <w:pPr>
        <w:keepNext/>
        <w:keepLines/>
      </w:pPr>
      <w:r>
        <w:t xml:space="preserve">The remaining changes after discussion were not considered adequate and should be further discussed. This CR was then </w:t>
      </w:r>
      <w:r>
        <w:rPr>
          <w:color w:val="0000FF"/>
        </w:rPr>
        <w:t>postpon</w:t>
      </w:r>
      <w:r w:rsidRPr="00C3284B">
        <w:rPr>
          <w:color w:val="0000FF"/>
        </w:rPr>
        <w:t>ed</w:t>
      </w:r>
      <w:r>
        <w:t xml:space="preserve"> in parallel session.</w:t>
      </w:r>
    </w:p>
    <w:p w14:paraId="5D0C1FA0" w14:textId="39526167" w:rsidR="00800295" w:rsidRPr="008A473F" w:rsidRDefault="00800295" w:rsidP="00800295">
      <w:r w:rsidRPr="005B25A1">
        <w:rPr>
          <w:b/>
          <w:bCs/>
        </w:rPr>
        <w:t>Status:</w:t>
      </w:r>
      <w:r>
        <w:t xml:space="preserve"> </w:t>
      </w:r>
      <w:r w:rsidR="008A473F">
        <w:rPr>
          <w:color w:val="0000FF"/>
        </w:rPr>
        <w:t>Postpon</w:t>
      </w:r>
      <w:r w:rsidR="008A473F" w:rsidRPr="00C3284B">
        <w:rPr>
          <w:color w:val="0000FF"/>
        </w:rPr>
        <w:t>ed</w:t>
      </w:r>
      <w:r w:rsidR="008A473F">
        <w:t>.</w:t>
      </w:r>
    </w:p>
    <w:p w14:paraId="1A4F0ED8" w14:textId="77777777" w:rsidR="00E00DA6" w:rsidRDefault="007615D6" w:rsidP="000A3FBD">
      <w:pPr>
        <w:pStyle w:val="NormTop"/>
      </w:pPr>
      <w:r>
        <w:rPr>
          <w:color w:val="0000FF"/>
        </w:rPr>
        <w:t>S2-2506492</w:t>
      </w:r>
      <w:r w:rsidRPr="00D53282">
        <w:t xml:space="preserve"> </w:t>
      </w:r>
      <w:r>
        <w:t xml:space="preserve">(CR) 23.501 CR6018R4 </w:t>
      </w:r>
      <w:r>
        <w:lastRenderedPageBreak/>
        <w:t>(Rel-18, 'F'): Clarification on the removal of S-NSSAI from the Configured NSSAI (Source: Nokia, ZTE)</w:t>
      </w:r>
      <w:r>
        <w:br/>
      </w:r>
      <w:r w:rsidRPr="00D53282">
        <w:rPr>
          <w:b/>
        </w:rPr>
        <w:t>Document for:</w:t>
      </w:r>
      <w:r w:rsidRPr="00D53282">
        <w:t xml:space="preserve"> </w:t>
      </w:r>
      <w:r>
        <w:t>Approval</w:t>
      </w:r>
      <w:r>
        <w:br/>
      </w:r>
      <w:r w:rsidRPr="00D53282">
        <w:rPr>
          <w:b/>
        </w:rPr>
        <w:t>Abstract:</w:t>
      </w:r>
      <w:r w:rsidRPr="00D53282">
        <w:t xml:space="preserve"> </w:t>
      </w:r>
      <w:r>
        <w:br/>
        <w:t>Summary of change: Change the standard to instead use the rejected S-NSSAI. This keeps being rejected until the S-NSSAI can be used again.</w:t>
      </w:r>
    </w:p>
    <w:p w14:paraId="65F93402"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S2-2504401</w:t>
      </w:r>
      <w:r>
        <w:t>.</w:t>
      </w:r>
    </w:p>
    <w:p w14:paraId="244D0BC4" w14:textId="77777777" w:rsidR="007615D6" w:rsidRPr="005B25A1" w:rsidRDefault="007615D6" w:rsidP="007615D6">
      <w:pPr>
        <w:keepNext/>
        <w:keepLines/>
        <w:rPr>
          <w:b/>
          <w:bCs/>
        </w:rPr>
      </w:pPr>
      <w:r w:rsidRPr="005B25A1">
        <w:rPr>
          <w:b/>
          <w:bCs/>
        </w:rPr>
        <w:t>Parallel discussion:</w:t>
      </w:r>
    </w:p>
    <w:p w14:paraId="3AC92C47" w14:textId="3EEB66EE" w:rsidR="007615D6" w:rsidRDefault="00FC0A95" w:rsidP="007615D6">
      <w:pPr>
        <w:keepNext/>
        <w:keepLines/>
      </w:pPr>
      <w:r>
        <w:t xml:space="preserve">This was left for off-line discussion and revised to </w:t>
      </w:r>
      <w:r w:rsidRPr="00FC0A95">
        <w:rPr>
          <w:color w:val="0000FF"/>
        </w:rPr>
        <w:t>S2-250</w:t>
      </w:r>
      <w:r>
        <w:rPr>
          <w:color w:val="0000FF"/>
        </w:rPr>
        <w:t>7958</w:t>
      </w:r>
      <w:r>
        <w:t>.</w:t>
      </w:r>
      <w:r w:rsidRPr="00F57862">
        <w:t xml:space="preserve"> </w:t>
      </w:r>
    </w:p>
    <w:p w14:paraId="3E77AFD3" w14:textId="77777777" w:rsidR="0061178C" w:rsidRPr="005B25A1" w:rsidRDefault="00F57862" w:rsidP="0061178C">
      <w:pPr>
        <w:keepNext/>
        <w:keepLines/>
      </w:pPr>
      <w:r>
        <w:t xml:space="preserve">This was reviewed and </w:t>
      </w:r>
      <w:r w:rsidRPr="00B30893">
        <w:rPr>
          <w:color w:val="FF0000"/>
        </w:rPr>
        <w:t>agreed</w:t>
      </w:r>
      <w:r>
        <w:t xml:space="preserve"> in parallel session</w:t>
      </w:r>
      <w:r w:rsidR="0061178C">
        <w:t xml:space="preserve">. </w:t>
      </w:r>
    </w:p>
    <w:p w14:paraId="10A10640" w14:textId="77777777" w:rsidR="0061178C" w:rsidRDefault="0061178C" w:rsidP="0061178C">
      <w:pPr>
        <w:keepNext/>
        <w:keepLines/>
        <w:rPr>
          <w:b/>
          <w:bCs/>
        </w:rPr>
      </w:pPr>
      <w:r>
        <w:rPr>
          <w:b/>
          <w:bCs/>
        </w:rPr>
        <w:t>Plenary Discussion:</w:t>
      </w:r>
    </w:p>
    <w:p w14:paraId="75C58428" w14:textId="0C797B80" w:rsidR="00F57862" w:rsidRPr="00301857" w:rsidRDefault="00F57862" w:rsidP="00F57862">
      <w:pPr>
        <w:keepNext/>
        <w:keepLines/>
      </w:pPr>
    </w:p>
    <w:p w14:paraId="356BE4DF" w14:textId="77777777" w:rsidR="00F57862" w:rsidRPr="00EB0339" w:rsidRDefault="00F57862" w:rsidP="00F57862">
      <w:r w:rsidRPr="005B25A1">
        <w:rPr>
          <w:b/>
          <w:bCs/>
        </w:rPr>
        <w:t>Status:</w:t>
      </w:r>
      <w:r>
        <w:t xml:space="preserve"> </w:t>
      </w:r>
      <w:r>
        <w:rPr>
          <w:color w:val="0000FF"/>
        </w:rPr>
        <w:t>&lt;Parallel Agreed&gt;</w:t>
      </w:r>
      <w:r>
        <w:t>.</w:t>
      </w:r>
    </w:p>
    <w:p w14:paraId="43090D9F" w14:textId="4977A89D" w:rsidR="00FC0A95" w:rsidRDefault="00FC0A95" w:rsidP="00FC0A95">
      <w:pPr>
        <w:pStyle w:val="NormTop"/>
      </w:pPr>
      <w:r>
        <w:rPr>
          <w:color w:val="0000FF"/>
        </w:rPr>
        <w:t>S2-2506492</w:t>
      </w:r>
      <w:r w:rsidRPr="00D53282">
        <w:t xml:space="preserve"> </w:t>
      </w:r>
      <w:r>
        <w:t>(CR) 23.501 CR6422 (Rel-19, 'A'): Clarification on the removal of S-NSSAI from the Configured NSSAI (Source: Nokia, ZTE)</w:t>
      </w:r>
      <w:r>
        <w:br/>
      </w:r>
      <w:r w:rsidRPr="00D53282">
        <w:rPr>
          <w:b/>
        </w:rPr>
        <w:t>Document for:</w:t>
      </w:r>
      <w:r w:rsidRPr="00D53282">
        <w:t xml:space="preserve"> </w:t>
      </w:r>
      <w:r>
        <w:t>Approval</w:t>
      </w:r>
      <w:r>
        <w:br/>
      </w:r>
      <w:r w:rsidRPr="00D53282">
        <w:rPr>
          <w:b/>
        </w:rPr>
        <w:t>Abstract:</w:t>
      </w:r>
      <w:r w:rsidRPr="00D53282">
        <w:t xml:space="preserve"> </w:t>
      </w:r>
      <w:r>
        <w:br/>
        <w:t>Summary of change: Rel-19 mirror CR: Change the standard to instead use the rejected S-NSSAI. This keeps being rejected until the S-NSSAI can be used again.</w:t>
      </w:r>
    </w:p>
    <w:p w14:paraId="7738B23F" w14:textId="2FDADF4D" w:rsidR="00FC0A95" w:rsidRPr="00B81031" w:rsidRDefault="00FC0A95" w:rsidP="00FC0A95">
      <w:pPr>
        <w:keepNext/>
        <w:keepLines/>
        <w:rPr>
          <w:i/>
        </w:rPr>
      </w:pPr>
      <w:r w:rsidRPr="00B81031">
        <w:rPr>
          <w:b/>
          <w:bCs/>
          <w:i/>
        </w:rPr>
        <w:t>Comment:</w:t>
      </w:r>
      <w:r>
        <w:rPr>
          <w:i/>
        </w:rPr>
        <w:t xml:space="preserve"> Created in parallel session.</w:t>
      </w:r>
    </w:p>
    <w:p w14:paraId="7A81244A" w14:textId="77777777" w:rsidR="00FC0A95" w:rsidRPr="005B25A1" w:rsidRDefault="00FC0A95" w:rsidP="00FC0A95">
      <w:pPr>
        <w:keepNext/>
        <w:keepLines/>
        <w:rPr>
          <w:b/>
          <w:bCs/>
        </w:rPr>
      </w:pPr>
      <w:r w:rsidRPr="005B25A1">
        <w:rPr>
          <w:b/>
          <w:bCs/>
        </w:rPr>
        <w:t>Parallel discussion:</w:t>
      </w:r>
    </w:p>
    <w:p w14:paraId="7448F6DD" w14:textId="77777777" w:rsidR="0061178C" w:rsidRPr="005B25A1" w:rsidRDefault="00F57862" w:rsidP="0061178C">
      <w:pPr>
        <w:keepNext/>
        <w:keepLines/>
      </w:pPr>
      <w:r>
        <w:t xml:space="preserve">This was </w:t>
      </w:r>
      <w:r w:rsidRPr="00B30893">
        <w:rPr>
          <w:color w:val="FF0000"/>
        </w:rPr>
        <w:t>agreed</w:t>
      </w:r>
      <w:r>
        <w:t xml:space="preserve"> in parallel session</w:t>
      </w:r>
      <w:r w:rsidR="0061178C">
        <w:t xml:space="preserve">. </w:t>
      </w:r>
    </w:p>
    <w:p w14:paraId="2E337EBD" w14:textId="77777777" w:rsidR="0061178C" w:rsidRDefault="0061178C" w:rsidP="0061178C">
      <w:pPr>
        <w:keepNext/>
        <w:keepLines/>
        <w:rPr>
          <w:b/>
          <w:bCs/>
        </w:rPr>
      </w:pPr>
      <w:r>
        <w:rPr>
          <w:b/>
          <w:bCs/>
        </w:rPr>
        <w:t>Plenary Discussion:</w:t>
      </w:r>
    </w:p>
    <w:p w14:paraId="39565702" w14:textId="0891D548" w:rsidR="00F57862" w:rsidRPr="00301857" w:rsidRDefault="00F57862" w:rsidP="00F57862">
      <w:pPr>
        <w:keepNext/>
        <w:keepLines/>
      </w:pPr>
    </w:p>
    <w:p w14:paraId="4054A864" w14:textId="77777777" w:rsidR="00F57862" w:rsidRPr="00EB0339" w:rsidRDefault="00F57862" w:rsidP="00F57862">
      <w:r w:rsidRPr="005B25A1">
        <w:rPr>
          <w:b/>
          <w:bCs/>
        </w:rPr>
        <w:t>Status:</w:t>
      </w:r>
      <w:r>
        <w:t xml:space="preserve"> </w:t>
      </w:r>
      <w:r>
        <w:rPr>
          <w:color w:val="0000FF"/>
        </w:rPr>
        <w:t>&lt;Parallel Agreed&gt;</w:t>
      </w:r>
      <w:r>
        <w:t>.</w:t>
      </w:r>
    </w:p>
    <w:p w14:paraId="0A92C2C0" w14:textId="77777777" w:rsidR="008A22D1" w:rsidRDefault="008A22D1" w:rsidP="00BB3F37"/>
    <w:p w14:paraId="3B4602F6" w14:textId="77777777" w:rsidR="007615D6" w:rsidRDefault="007615D6" w:rsidP="005A50C0">
      <w:pPr>
        <w:pStyle w:val="Heading3"/>
      </w:pPr>
      <w:r>
        <w:t>9.12.2</w:t>
      </w:r>
      <w:r>
        <w:tab/>
        <w:t>XR (Extended Reality) and m</w:t>
      </w:r>
      <w:r>
        <w:lastRenderedPageBreak/>
        <w:t>edia services (XRM)</w:t>
      </w:r>
    </w:p>
    <w:p w14:paraId="07EC6E9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45B3475" w14:textId="77777777" w:rsidR="00E00DA6" w:rsidRDefault="007615D6" w:rsidP="000A3FBD">
      <w:pPr>
        <w:pStyle w:val="NormTop"/>
      </w:pPr>
      <w:r>
        <w:rPr>
          <w:color w:val="0000FF"/>
        </w:rPr>
        <w:t>S2-2506109</w:t>
      </w:r>
      <w:r w:rsidRPr="00D53282">
        <w:t xml:space="preserve"> </w:t>
      </w:r>
      <w:r>
        <w:t>(LS IN) LS from RAN WG3: LS on Average Window for Alternative QoS (Source: RAN WG3 (R3-252397))</w:t>
      </w:r>
      <w:r>
        <w:br/>
      </w:r>
      <w:r w:rsidRPr="00D53282">
        <w:rPr>
          <w:b/>
        </w:rPr>
        <w:t>Document for:</w:t>
      </w:r>
      <w:r w:rsidRPr="00D53282">
        <w:t xml:space="preserve"> </w:t>
      </w:r>
      <w:r>
        <w:t>Action</w:t>
      </w:r>
      <w:r>
        <w:br/>
      </w:r>
      <w:r w:rsidRPr="00D53282">
        <w:rPr>
          <w:b/>
        </w:rPr>
        <w:t>Abstract:</w:t>
      </w:r>
      <w:r w:rsidRPr="00D53282">
        <w:t xml:space="preserve"> </w:t>
      </w:r>
      <w:r>
        <w:br/>
        <w:t xml:space="preserve">RAN WG3 notices the misalignment on Average Window between RAN WG3 and SA WG2 specifications. {. . .} RAN WG3 could not reach consensus on introducing averaging window in the alternative QoS Profile, and respectfully requests SA WG2 to provide </w:t>
      </w:r>
      <w:proofErr w:type="spellStart"/>
      <w:r>
        <w:t>clarificati</w:t>
      </w:r>
      <w:proofErr w:type="spellEnd"/>
      <w:r>
        <w:t>.</w:t>
      </w:r>
    </w:p>
    <w:p w14:paraId="09F8165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S2-2504520</w:t>
      </w:r>
      <w:r>
        <w:t>. from SA WG2#169. Response drafted in</w:t>
      </w:r>
      <w:r>
        <w:rPr>
          <w:color w:val="0000FF"/>
        </w:rPr>
        <w:t xml:space="preserve"> S2-2507190</w:t>
      </w:r>
      <w:r>
        <w:t>.</w:t>
      </w:r>
    </w:p>
    <w:p w14:paraId="0D7CE28B" w14:textId="77777777" w:rsidR="007615D6" w:rsidRPr="005B25A1" w:rsidRDefault="007615D6" w:rsidP="007615D6">
      <w:pPr>
        <w:keepNext/>
        <w:keepLines/>
        <w:rPr>
          <w:b/>
          <w:bCs/>
        </w:rPr>
      </w:pPr>
      <w:r w:rsidRPr="005B25A1">
        <w:rPr>
          <w:b/>
          <w:bCs/>
        </w:rPr>
        <w:t>Convenor comment:</w:t>
      </w:r>
    </w:p>
    <w:p w14:paraId="0B0B9C0E" w14:textId="77777777" w:rsidR="007615D6" w:rsidRPr="005B25A1" w:rsidRDefault="007615D6" w:rsidP="007615D6">
      <w:pPr>
        <w:keepNext/>
        <w:keepLines/>
      </w:pPr>
    </w:p>
    <w:p w14:paraId="576E8958" w14:textId="77777777" w:rsidR="007615D6" w:rsidRPr="005B25A1" w:rsidRDefault="007615D6" w:rsidP="007615D6">
      <w:pPr>
        <w:keepNext/>
        <w:keepLines/>
        <w:rPr>
          <w:b/>
          <w:bCs/>
        </w:rPr>
      </w:pPr>
      <w:r w:rsidRPr="005B25A1">
        <w:rPr>
          <w:b/>
          <w:bCs/>
        </w:rPr>
        <w:t>Parallel discussion:</w:t>
      </w:r>
    </w:p>
    <w:p w14:paraId="4697E104" w14:textId="77777777" w:rsidR="007615D6" w:rsidRPr="005B25A1" w:rsidRDefault="007615D6" w:rsidP="007615D6">
      <w:pPr>
        <w:keepNext/>
        <w:keepLines/>
      </w:pPr>
      <w:r w:rsidRPr="005B25A1">
        <w:t>-</w:t>
      </w:r>
    </w:p>
    <w:p w14:paraId="4BA02D72" w14:textId="77777777" w:rsidR="007615D6" w:rsidRPr="005B25A1" w:rsidRDefault="007615D6" w:rsidP="007615D6">
      <w:pPr>
        <w:keepNext/>
        <w:keepLines/>
        <w:rPr>
          <w:b/>
          <w:bCs/>
        </w:rPr>
      </w:pPr>
      <w:r w:rsidRPr="005B25A1">
        <w:rPr>
          <w:b/>
          <w:bCs/>
        </w:rPr>
        <w:t>Plenary Discussion:</w:t>
      </w:r>
    </w:p>
    <w:p w14:paraId="5AFC43D5" w14:textId="77777777" w:rsidR="007615D6" w:rsidRPr="005B25A1" w:rsidRDefault="007615D6" w:rsidP="007615D6">
      <w:pPr>
        <w:keepNext/>
        <w:keepLines/>
      </w:pPr>
      <w:r>
        <w:rPr>
          <w:color w:val="FF0000"/>
        </w:rPr>
        <w:t>NO DISCUSSION RECORDED</w:t>
      </w:r>
    </w:p>
    <w:p w14:paraId="1AC31EEB" w14:textId="77777777" w:rsidR="007615D6" w:rsidRPr="00EB0339" w:rsidRDefault="007615D6" w:rsidP="007615D6">
      <w:r w:rsidRPr="005B25A1">
        <w:rPr>
          <w:b/>
          <w:bCs/>
        </w:rPr>
        <w:t>Status:</w:t>
      </w:r>
      <w:r>
        <w:t xml:space="preserve"> </w:t>
      </w:r>
      <w:r>
        <w:rPr>
          <w:color w:val="0000FF"/>
        </w:rPr>
        <w:t>Not concluded</w:t>
      </w:r>
      <w:r>
        <w:t>.</w:t>
      </w:r>
    </w:p>
    <w:p w14:paraId="4A85DD5C" w14:textId="77777777" w:rsidR="00E00DA6" w:rsidRDefault="007615D6" w:rsidP="000A3FBD">
      <w:pPr>
        <w:pStyle w:val="NormTop"/>
      </w:pPr>
      <w:r>
        <w:rPr>
          <w:color w:val="0000FF"/>
        </w:rPr>
        <w:t>S2-2507190</w:t>
      </w:r>
      <w:r w:rsidRPr="00D53282">
        <w:t xml:space="preserve"> </w:t>
      </w:r>
      <w:r>
        <w:t>(LS OUT) [DRAFT] LS on Average Window for Alternative QoS (Source: CATT)</w:t>
      </w:r>
      <w:r>
        <w:br/>
      </w:r>
      <w:r w:rsidRPr="00D53282">
        <w:rPr>
          <w:b/>
        </w:rPr>
        <w:t>Document for:</w:t>
      </w:r>
      <w:r w:rsidRPr="00D53282">
        <w:t xml:space="preserve"> </w:t>
      </w:r>
      <w:r>
        <w:t>Approval</w:t>
      </w:r>
      <w:r>
        <w:br/>
      </w:r>
      <w:r w:rsidRPr="00D53282">
        <w:rPr>
          <w:b/>
        </w:rPr>
        <w:t>Abstract:</w:t>
      </w:r>
      <w:r w:rsidRPr="00D53282">
        <w:t xml:space="preserve"> </w:t>
      </w:r>
    </w:p>
    <w:p w14:paraId="0C89F0E9" w14:textId="5F9DB0B6" w:rsidR="00E00DA6" w:rsidRPr="00B81031" w:rsidRDefault="00000000" w:rsidP="00B81031">
      <w:pPr>
        <w:keepNext/>
        <w:keepLines/>
        <w:rPr>
          <w:i/>
        </w:rPr>
      </w:pPr>
      <w:r w:rsidRPr="00B81031">
        <w:rPr>
          <w:b/>
          <w:bCs/>
          <w:i/>
        </w:rPr>
        <w:t>Comment:</w:t>
      </w:r>
      <w:r>
        <w:rPr>
          <w:i/>
        </w:rPr>
        <w:t xml:space="preserve"> </w:t>
      </w:r>
      <w:r w:rsidR="009273C4">
        <w:rPr>
          <w:i/>
        </w:rPr>
        <w:t xml:space="preserve">Revision of (revised and noted) </w:t>
      </w:r>
      <w:r w:rsidR="009273C4" w:rsidRPr="009273C4">
        <w:rPr>
          <w:i/>
          <w:color w:val="0000FF"/>
        </w:rPr>
        <w:t>S2-2504939</w:t>
      </w:r>
      <w:r w:rsidR="007615D6">
        <w:rPr>
          <w:i/>
        </w:rPr>
        <w:t>.</w:t>
      </w:r>
    </w:p>
    <w:p w14:paraId="22EBCFFF" w14:textId="77777777" w:rsidR="007615D6" w:rsidRPr="005B25A1" w:rsidRDefault="007615D6" w:rsidP="007615D6">
      <w:pPr>
        <w:keepNext/>
        <w:keepLines/>
        <w:rPr>
          <w:b/>
          <w:bCs/>
        </w:rPr>
      </w:pPr>
      <w:r w:rsidRPr="005B25A1">
        <w:rPr>
          <w:b/>
          <w:bCs/>
        </w:rPr>
        <w:t>Convenor comment:</w:t>
      </w:r>
    </w:p>
    <w:p w14:paraId="4B9729B3" w14:textId="77777777" w:rsidR="007615D6" w:rsidRPr="005B25A1" w:rsidRDefault="007615D6" w:rsidP="007615D6">
      <w:pPr>
        <w:keepNext/>
        <w:keepLines/>
      </w:pPr>
    </w:p>
    <w:p w14:paraId="01279D7C" w14:textId="77777777" w:rsidR="007615D6" w:rsidRPr="005B25A1" w:rsidRDefault="007615D6" w:rsidP="007615D6">
      <w:pPr>
        <w:keepNext/>
        <w:keepLines/>
        <w:rPr>
          <w:b/>
          <w:bCs/>
        </w:rPr>
      </w:pPr>
      <w:r w:rsidRPr="005B25A1">
        <w:rPr>
          <w:b/>
          <w:bCs/>
        </w:rPr>
        <w:t>Parallel discussion:</w:t>
      </w:r>
    </w:p>
    <w:p w14:paraId="67D14F46" w14:textId="77777777" w:rsidR="007615D6" w:rsidRPr="005B25A1" w:rsidRDefault="007615D6" w:rsidP="007615D6">
      <w:pPr>
        <w:keepNext/>
        <w:keepLines/>
      </w:pPr>
      <w:r w:rsidRPr="005B25A1">
        <w:t>-</w:t>
      </w:r>
    </w:p>
    <w:p w14:paraId="63DB173B" w14:textId="77777777" w:rsidR="007615D6" w:rsidRPr="005B25A1" w:rsidRDefault="007615D6" w:rsidP="007615D6">
      <w:pPr>
        <w:keepNext/>
        <w:keepLines/>
        <w:rPr>
          <w:b/>
          <w:bCs/>
        </w:rPr>
      </w:pPr>
      <w:r w:rsidRPr="005B25A1">
        <w:rPr>
          <w:b/>
          <w:bCs/>
        </w:rPr>
        <w:t>Plenary Discussion:</w:t>
      </w:r>
    </w:p>
    <w:p w14:paraId="67171FD4" w14:textId="77777777" w:rsidR="007615D6" w:rsidRPr="005B25A1" w:rsidRDefault="007615D6" w:rsidP="007615D6">
      <w:pPr>
        <w:keepNext/>
        <w:keepLines/>
      </w:pPr>
      <w:r>
        <w:rPr>
          <w:color w:val="FF0000"/>
        </w:rPr>
        <w:t>NO DISCUSSION RECORDED</w:t>
      </w:r>
    </w:p>
    <w:p w14:paraId="7D2CE958" w14:textId="77777777" w:rsidR="007615D6" w:rsidRPr="00EB0339" w:rsidRDefault="007615D6" w:rsidP="007615D6">
      <w:r w:rsidRPr="005B25A1">
        <w:rPr>
          <w:b/>
          <w:bCs/>
        </w:rPr>
        <w:t>Status:</w:t>
      </w:r>
      <w:r>
        <w:t xml:space="preserve"> </w:t>
      </w:r>
      <w:r>
        <w:rPr>
          <w:color w:val="0000FF"/>
        </w:rPr>
        <w:t>Not concluded</w:t>
      </w:r>
      <w:r>
        <w:t>.</w:t>
      </w:r>
    </w:p>
    <w:p w14:paraId="3F00D34C" w14:textId="77777777" w:rsidR="00E00DA6" w:rsidRDefault="007615D6" w:rsidP="000A3FBD">
      <w:pPr>
        <w:pStyle w:val="NormTop"/>
      </w:pPr>
      <w:r>
        <w:rPr>
          <w:color w:val="0000FF"/>
        </w:rPr>
        <w:t>S2-2506177</w:t>
      </w:r>
      <w:r w:rsidRPr="00D53282">
        <w:t xml:space="preserve"> </w:t>
      </w:r>
      <w:r>
        <w:t>(LS OUT) [DRAFT] LS out on number of PDUs in PDU set (Source: ZTE)</w:t>
      </w:r>
      <w:r>
        <w:br/>
      </w:r>
      <w:r w:rsidRPr="00D53282">
        <w:rPr>
          <w:b/>
        </w:rPr>
        <w:t>Document for:</w:t>
      </w:r>
      <w:r w:rsidRPr="00D53282">
        <w:t xml:space="preserve"> </w:t>
      </w:r>
      <w:r>
        <w:t>Approval</w:t>
      </w:r>
      <w:r>
        <w:br/>
      </w:r>
      <w:r w:rsidRPr="00D53282">
        <w:rPr>
          <w:b/>
        </w:rPr>
        <w:t>Abstract:</w:t>
      </w:r>
      <w:r w:rsidRPr="00D53282">
        <w:t xml:space="preserve"> </w:t>
      </w:r>
    </w:p>
    <w:p w14:paraId="1DB6EE0B" w14:textId="77777777" w:rsidR="007615D6" w:rsidRPr="005B25A1" w:rsidRDefault="007615D6" w:rsidP="007615D6">
      <w:pPr>
        <w:keepNext/>
        <w:keepLines/>
        <w:rPr>
          <w:b/>
          <w:bCs/>
        </w:rPr>
      </w:pPr>
      <w:r w:rsidRPr="005B25A1">
        <w:rPr>
          <w:b/>
          <w:bCs/>
        </w:rPr>
        <w:t>Parallel discussion:</w:t>
      </w:r>
    </w:p>
    <w:p w14:paraId="0DD6D0E6" w14:textId="77777777" w:rsidR="007615D6" w:rsidRPr="005B25A1" w:rsidRDefault="007615D6" w:rsidP="007615D6">
      <w:pPr>
        <w:keepNext/>
        <w:keepLines/>
      </w:pPr>
      <w:r w:rsidRPr="005B25A1">
        <w:t>-</w:t>
      </w:r>
    </w:p>
    <w:p w14:paraId="0518C42D" w14:textId="77777777" w:rsidR="007615D6" w:rsidRPr="005B25A1" w:rsidRDefault="007615D6" w:rsidP="007615D6">
      <w:pPr>
        <w:keepNext/>
        <w:keepLines/>
        <w:rPr>
          <w:b/>
          <w:bCs/>
        </w:rPr>
      </w:pPr>
      <w:r w:rsidRPr="005B25A1">
        <w:rPr>
          <w:b/>
          <w:bCs/>
        </w:rPr>
        <w:t>Plenary Discussion:</w:t>
      </w:r>
    </w:p>
    <w:p w14:paraId="222AA3CD" w14:textId="77777777" w:rsidR="007615D6" w:rsidRPr="005B25A1" w:rsidRDefault="007615D6" w:rsidP="007615D6">
      <w:pPr>
        <w:keepNext/>
        <w:keepLines/>
      </w:pPr>
      <w:r>
        <w:rPr>
          <w:color w:val="FF0000"/>
        </w:rPr>
        <w:t>NO DISCUSSION RECORDED</w:t>
      </w:r>
    </w:p>
    <w:p w14:paraId="58DAC4D1" w14:textId="77777777" w:rsidR="007615D6" w:rsidRPr="00EB0339" w:rsidRDefault="007615D6" w:rsidP="007615D6">
      <w:r w:rsidRPr="005B25A1">
        <w:rPr>
          <w:b/>
          <w:bCs/>
        </w:rPr>
        <w:t>Status:</w:t>
      </w:r>
      <w:r>
        <w:t xml:space="preserve"> </w:t>
      </w:r>
      <w:r>
        <w:rPr>
          <w:color w:val="0000FF"/>
        </w:rPr>
        <w:t>Not concluded</w:t>
      </w:r>
      <w:r>
        <w:t>.</w:t>
      </w:r>
    </w:p>
    <w:p w14:paraId="5BBD5B7E" w14:textId="77777777" w:rsidR="00E00DA6" w:rsidRDefault="007615D6" w:rsidP="000A3FBD">
      <w:pPr>
        <w:pStyle w:val="NormTop"/>
      </w:pPr>
      <w:r>
        <w:rPr>
          <w:color w:val="0000FF"/>
        </w:rPr>
        <w:t>S2-2507212</w:t>
      </w:r>
      <w:r w:rsidRPr="00D53282">
        <w:t xml:space="preserve"> </w:t>
      </w:r>
      <w:r>
        <w:t>(CR) 23.503 CR1573 (Rel</w:t>
      </w:r>
      <w:r>
        <w:lastRenderedPageBreak/>
        <w:t xml:space="preserve">-18, 'F'): Corrections for PCF involvement in ECN marking for L4S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Remove the statement on PCF decision making in case of detection of L4S traffic.</w:t>
      </w:r>
    </w:p>
    <w:p w14:paraId="0A6BDB40" w14:textId="77777777" w:rsidR="007615D6" w:rsidRPr="005B25A1" w:rsidRDefault="007615D6" w:rsidP="007615D6">
      <w:pPr>
        <w:keepNext/>
        <w:keepLines/>
        <w:rPr>
          <w:b/>
          <w:bCs/>
        </w:rPr>
      </w:pPr>
      <w:r w:rsidRPr="005B25A1">
        <w:rPr>
          <w:b/>
          <w:bCs/>
        </w:rPr>
        <w:t>Parallel discussion:</w:t>
      </w:r>
    </w:p>
    <w:p w14:paraId="66C6DDFF" w14:textId="77777777" w:rsidR="007615D6" w:rsidRPr="005B25A1" w:rsidRDefault="007615D6" w:rsidP="007615D6">
      <w:pPr>
        <w:keepNext/>
        <w:keepLines/>
      </w:pPr>
      <w:r w:rsidRPr="005B25A1">
        <w:t>-</w:t>
      </w:r>
    </w:p>
    <w:p w14:paraId="763F5EDE" w14:textId="77777777" w:rsidR="007615D6" w:rsidRPr="005B25A1" w:rsidRDefault="007615D6" w:rsidP="007615D6">
      <w:pPr>
        <w:keepNext/>
        <w:keepLines/>
        <w:rPr>
          <w:b/>
          <w:bCs/>
        </w:rPr>
      </w:pPr>
      <w:r w:rsidRPr="005B25A1">
        <w:rPr>
          <w:b/>
          <w:bCs/>
        </w:rPr>
        <w:t>Plenary Discussion:</w:t>
      </w:r>
    </w:p>
    <w:p w14:paraId="782765AD" w14:textId="77777777" w:rsidR="007615D6" w:rsidRPr="005B25A1" w:rsidRDefault="007615D6" w:rsidP="007615D6">
      <w:pPr>
        <w:keepNext/>
        <w:keepLines/>
      </w:pPr>
      <w:r>
        <w:rPr>
          <w:color w:val="FF0000"/>
        </w:rPr>
        <w:t>NO DISCUSSION RECORDED</w:t>
      </w:r>
    </w:p>
    <w:p w14:paraId="1A74A7F1" w14:textId="77777777" w:rsidR="007615D6" w:rsidRPr="00EB0339" w:rsidRDefault="007615D6" w:rsidP="007615D6">
      <w:r w:rsidRPr="005B25A1">
        <w:rPr>
          <w:b/>
          <w:bCs/>
        </w:rPr>
        <w:t>Status:</w:t>
      </w:r>
      <w:r>
        <w:t xml:space="preserve"> </w:t>
      </w:r>
      <w:r>
        <w:rPr>
          <w:color w:val="0000FF"/>
        </w:rPr>
        <w:t>Not concluded</w:t>
      </w:r>
      <w:r>
        <w:t>.</w:t>
      </w:r>
    </w:p>
    <w:p w14:paraId="085B9967" w14:textId="77777777" w:rsidR="00E00DA6" w:rsidRDefault="007615D6" w:rsidP="000A3FBD">
      <w:pPr>
        <w:pStyle w:val="NormTop"/>
      </w:pPr>
      <w:r>
        <w:rPr>
          <w:color w:val="0000FF"/>
        </w:rPr>
        <w:t>S2-2507213</w:t>
      </w:r>
      <w:r w:rsidRPr="00D53282">
        <w:t xml:space="preserve"> </w:t>
      </w:r>
      <w:r>
        <w:t xml:space="preserve">(CR) 23.503 CR1574 (Rel-19, 'A'): Corrections for PCF involvement in ECN marking for L4S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statement on PCF decision making in case of detection of L4S traffic.</w:t>
      </w:r>
    </w:p>
    <w:p w14:paraId="3D18B785" w14:textId="77777777" w:rsidR="007615D6" w:rsidRPr="005B25A1" w:rsidRDefault="007615D6" w:rsidP="007615D6">
      <w:pPr>
        <w:keepNext/>
        <w:keepLines/>
        <w:rPr>
          <w:b/>
          <w:bCs/>
        </w:rPr>
      </w:pPr>
      <w:r w:rsidRPr="005B25A1">
        <w:rPr>
          <w:b/>
          <w:bCs/>
        </w:rPr>
        <w:t>Parallel discussion:</w:t>
      </w:r>
    </w:p>
    <w:p w14:paraId="78453E82" w14:textId="77777777" w:rsidR="007615D6" w:rsidRPr="005B25A1" w:rsidRDefault="007615D6" w:rsidP="007615D6">
      <w:pPr>
        <w:keepNext/>
        <w:keepLines/>
      </w:pPr>
      <w:r w:rsidRPr="005B25A1">
        <w:t>-</w:t>
      </w:r>
    </w:p>
    <w:p w14:paraId="137BEF39" w14:textId="77777777" w:rsidR="007615D6" w:rsidRPr="005B25A1" w:rsidRDefault="007615D6" w:rsidP="007615D6">
      <w:pPr>
        <w:keepNext/>
        <w:keepLines/>
        <w:rPr>
          <w:b/>
          <w:bCs/>
        </w:rPr>
      </w:pPr>
      <w:r w:rsidRPr="005B25A1">
        <w:rPr>
          <w:b/>
          <w:bCs/>
        </w:rPr>
        <w:t>Plenary Discussion:</w:t>
      </w:r>
    </w:p>
    <w:p w14:paraId="14952A10" w14:textId="77777777" w:rsidR="007615D6" w:rsidRPr="005B25A1" w:rsidRDefault="007615D6" w:rsidP="007615D6">
      <w:pPr>
        <w:keepNext/>
        <w:keepLines/>
      </w:pPr>
      <w:r>
        <w:rPr>
          <w:color w:val="FF0000"/>
        </w:rPr>
        <w:t>NO DISCUSSION RECORDED</w:t>
      </w:r>
    </w:p>
    <w:p w14:paraId="397B5ED0" w14:textId="77777777" w:rsidR="007615D6" w:rsidRPr="00EB0339" w:rsidRDefault="007615D6" w:rsidP="007615D6">
      <w:r w:rsidRPr="005B25A1">
        <w:rPr>
          <w:b/>
          <w:bCs/>
        </w:rPr>
        <w:t>Status:</w:t>
      </w:r>
      <w:r>
        <w:t xml:space="preserve"> </w:t>
      </w:r>
      <w:r>
        <w:rPr>
          <w:color w:val="0000FF"/>
        </w:rPr>
        <w:t>Not concluded</w:t>
      </w:r>
      <w:r>
        <w:t>.</w:t>
      </w:r>
    </w:p>
    <w:p w14:paraId="4CF1117A" w14:textId="77777777" w:rsidR="00E00DA6" w:rsidRDefault="007615D6" w:rsidP="000A3FBD">
      <w:pPr>
        <w:pStyle w:val="NormTop"/>
      </w:pPr>
      <w:r>
        <w:rPr>
          <w:color w:val="0000FF"/>
        </w:rPr>
        <w:t>S2-2507214</w:t>
      </w:r>
      <w:r w:rsidRPr="00D53282">
        <w:t xml:space="preserve"> </w:t>
      </w:r>
      <w:r>
        <w:t xml:space="preserve">(CR) 23.501 CR6406 (Rel-19, 'F'): Corrections for PCF involvement in ECN marking for L4S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of NOTE 3 to remove details of the traffic detection.</w:t>
      </w:r>
    </w:p>
    <w:p w14:paraId="57384CD6" w14:textId="77777777" w:rsidR="00E00DA6" w:rsidRPr="00B81031" w:rsidRDefault="00000000" w:rsidP="00B81031">
      <w:pPr>
        <w:keepNext/>
        <w:keepLines/>
        <w:rPr>
          <w:i/>
        </w:rPr>
      </w:pPr>
      <w:r w:rsidRPr="00B81031">
        <w:rPr>
          <w:b/>
          <w:bCs/>
          <w:i/>
        </w:rPr>
        <w:t>Comment:</w:t>
      </w:r>
      <w:r>
        <w:rPr>
          <w:i/>
        </w:rPr>
        <w:t xml:space="preserve"> </w:t>
      </w:r>
      <w:r w:rsidR="007615D6">
        <w:rPr>
          <w:i/>
        </w:rPr>
        <w:t>Incorrect Release 19 CR requested - Should be Rel-18!</w:t>
      </w:r>
    </w:p>
    <w:p w14:paraId="25E88D94" w14:textId="77777777" w:rsidR="007615D6" w:rsidRPr="005B25A1" w:rsidRDefault="007615D6" w:rsidP="007615D6">
      <w:pPr>
        <w:keepNext/>
        <w:keepLines/>
        <w:rPr>
          <w:b/>
          <w:bCs/>
        </w:rPr>
      </w:pPr>
      <w:r w:rsidRPr="005B25A1">
        <w:rPr>
          <w:b/>
          <w:bCs/>
        </w:rPr>
        <w:t>Convenor comment:</w:t>
      </w:r>
    </w:p>
    <w:p w14:paraId="658C2674" w14:textId="77777777" w:rsidR="007615D6" w:rsidRPr="005B25A1" w:rsidRDefault="007615D6" w:rsidP="007615D6">
      <w:pPr>
        <w:keepNext/>
        <w:keepLines/>
      </w:pPr>
    </w:p>
    <w:p w14:paraId="4CAC191D" w14:textId="77777777" w:rsidR="007615D6" w:rsidRPr="005B25A1" w:rsidRDefault="007615D6" w:rsidP="007615D6">
      <w:pPr>
        <w:keepNext/>
        <w:keepLines/>
        <w:rPr>
          <w:b/>
          <w:bCs/>
        </w:rPr>
      </w:pPr>
      <w:r w:rsidRPr="005B25A1">
        <w:rPr>
          <w:b/>
          <w:bCs/>
        </w:rPr>
        <w:t>Parallel discussion:</w:t>
      </w:r>
    </w:p>
    <w:p w14:paraId="014C59BC" w14:textId="77777777" w:rsidR="007615D6" w:rsidRPr="005B25A1" w:rsidRDefault="007615D6" w:rsidP="007615D6">
      <w:pPr>
        <w:keepNext/>
        <w:keepLines/>
      </w:pPr>
      <w:r w:rsidRPr="005B25A1">
        <w:t>-</w:t>
      </w:r>
    </w:p>
    <w:p w14:paraId="691B3FDC" w14:textId="77777777" w:rsidR="007615D6" w:rsidRPr="005B25A1" w:rsidRDefault="007615D6" w:rsidP="007615D6">
      <w:pPr>
        <w:keepNext/>
        <w:keepLines/>
        <w:rPr>
          <w:b/>
          <w:bCs/>
        </w:rPr>
      </w:pPr>
      <w:r w:rsidRPr="005B25A1">
        <w:rPr>
          <w:b/>
          <w:bCs/>
        </w:rPr>
        <w:t>Plenary Discussion:</w:t>
      </w:r>
    </w:p>
    <w:p w14:paraId="556DCE76" w14:textId="77777777" w:rsidR="007615D6" w:rsidRPr="005B25A1" w:rsidRDefault="007615D6" w:rsidP="007615D6">
      <w:pPr>
        <w:keepNext/>
        <w:keepLines/>
      </w:pPr>
      <w:r>
        <w:rPr>
          <w:color w:val="FF0000"/>
        </w:rPr>
        <w:t>NO DISCUSSION RECORDED</w:t>
      </w:r>
    </w:p>
    <w:p w14:paraId="70966D9D" w14:textId="77777777" w:rsidR="007615D6" w:rsidRPr="00EB0339" w:rsidRDefault="007615D6" w:rsidP="007615D6">
      <w:r w:rsidRPr="005B25A1">
        <w:rPr>
          <w:b/>
          <w:bCs/>
        </w:rPr>
        <w:t>Status:</w:t>
      </w:r>
      <w:r>
        <w:t xml:space="preserve"> </w:t>
      </w:r>
      <w:r>
        <w:rPr>
          <w:color w:val="0000FF"/>
        </w:rPr>
        <w:t>Not concluded</w:t>
      </w:r>
      <w:r>
        <w:t>.</w:t>
      </w:r>
    </w:p>
    <w:p w14:paraId="55F81DB0" w14:textId="77777777" w:rsidR="008A22D1" w:rsidRDefault="008A22D1" w:rsidP="00BB3F37"/>
    <w:p w14:paraId="2A97DA4E" w14:textId="77777777" w:rsidR="008A22D1" w:rsidRDefault="008A22D1" w:rsidP="00BB3F37"/>
    <w:p w14:paraId="1E9EB55C" w14:textId="77777777" w:rsidR="007615D6" w:rsidRDefault="007615D6" w:rsidP="005A50C0">
      <w:pPr>
        <w:pStyle w:val="Heading3"/>
      </w:pPr>
      <w:r>
        <w:t>9.13.2</w:t>
      </w:r>
      <w:r>
        <w:tab/>
      </w:r>
      <w:proofErr w:type="spellStart"/>
      <w:r>
        <w:t>RedCap</w:t>
      </w:r>
      <w:proofErr w:type="spellEnd"/>
      <w:r>
        <w:t xml:space="preserve"> Phase 2 (NR_RedCAP_Ph2)</w:t>
      </w:r>
    </w:p>
    <w:p w14:paraId="49A047CA" w14:textId="77777777" w:rsidR="008A22D1" w:rsidRDefault="00000000" w:rsidP="00BB3F37">
      <w:r>
        <w:t>There were no contributions to this agenda item.</w:t>
      </w:r>
    </w:p>
    <w:p w14:paraId="24EEE128" w14:textId="77777777" w:rsidR="008A22D1" w:rsidRDefault="008A22D1" w:rsidP="00BB3F37"/>
    <w:p w14:paraId="7B408E06" w14:textId="77777777" w:rsidR="007615D6" w:rsidRDefault="007615D6" w:rsidP="005A50C0">
      <w:pPr>
        <w:pStyle w:val="Heading3"/>
      </w:pPr>
      <w:r>
        <w:t>9.14.2</w:t>
      </w:r>
      <w:r>
        <w:tab/>
        <w:t>Evolution of IMS multimedia</w:t>
      </w:r>
      <w:r>
        <w:lastRenderedPageBreak/>
        <w:t xml:space="preserve"> telephony service (NG_RTC)</w:t>
      </w:r>
    </w:p>
    <w:p w14:paraId="76957BD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FBD6E2D" w14:textId="77777777" w:rsidR="00E00DA6" w:rsidRDefault="007615D6" w:rsidP="000A3FBD">
      <w:pPr>
        <w:pStyle w:val="NormTop"/>
      </w:pPr>
      <w:r>
        <w:rPr>
          <w:color w:val="0000FF"/>
        </w:rPr>
        <w:t>S2-2506340</w:t>
      </w:r>
      <w:r w:rsidRPr="00D53282">
        <w:t xml:space="preserve"> </w:t>
      </w:r>
      <w:r>
        <w:t>(LS OUT) [DRAFT] LS on Support for Session and Media Cancellation event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LS requests CT WG1 to remove </w:t>
      </w:r>
      <w:proofErr w:type="spellStart"/>
      <w:r>
        <w:t>unsupprted</w:t>
      </w:r>
      <w:proofErr w:type="spellEnd"/>
      <w:r>
        <w:t xml:space="preserve"> events.</w:t>
      </w:r>
    </w:p>
    <w:p w14:paraId="0138AAAA" w14:textId="77777777" w:rsidR="007615D6" w:rsidRPr="005B25A1" w:rsidRDefault="007615D6" w:rsidP="007615D6">
      <w:pPr>
        <w:keepNext/>
        <w:keepLines/>
        <w:rPr>
          <w:b/>
          <w:bCs/>
        </w:rPr>
      </w:pPr>
      <w:r w:rsidRPr="005B25A1">
        <w:rPr>
          <w:b/>
          <w:bCs/>
        </w:rPr>
        <w:t>Parallel discussion:</w:t>
      </w:r>
    </w:p>
    <w:p w14:paraId="75F7E7F6" w14:textId="77777777" w:rsidR="007615D6" w:rsidRPr="005B25A1" w:rsidRDefault="007615D6" w:rsidP="007615D6">
      <w:pPr>
        <w:keepNext/>
        <w:keepLines/>
      </w:pPr>
      <w:r w:rsidRPr="005B25A1">
        <w:t>-</w:t>
      </w:r>
    </w:p>
    <w:p w14:paraId="428ACF04" w14:textId="77777777" w:rsidR="007615D6" w:rsidRPr="005B25A1" w:rsidRDefault="007615D6" w:rsidP="007615D6">
      <w:pPr>
        <w:keepNext/>
        <w:keepLines/>
        <w:rPr>
          <w:b/>
          <w:bCs/>
        </w:rPr>
      </w:pPr>
      <w:r w:rsidRPr="005B25A1">
        <w:rPr>
          <w:b/>
          <w:bCs/>
        </w:rPr>
        <w:t>Plenary Discussion:</w:t>
      </w:r>
    </w:p>
    <w:p w14:paraId="62349B33" w14:textId="77777777" w:rsidR="007615D6" w:rsidRPr="005B25A1" w:rsidRDefault="007615D6" w:rsidP="007615D6">
      <w:pPr>
        <w:keepNext/>
        <w:keepLines/>
      </w:pPr>
      <w:r>
        <w:rPr>
          <w:color w:val="FF0000"/>
        </w:rPr>
        <w:t>NO DISCUSSION RECORDED</w:t>
      </w:r>
    </w:p>
    <w:p w14:paraId="1732F010" w14:textId="77777777" w:rsidR="007615D6" w:rsidRPr="00EB0339" w:rsidRDefault="007615D6" w:rsidP="007615D6">
      <w:r w:rsidRPr="005B25A1">
        <w:rPr>
          <w:b/>
          <w:bCs/>
        </w:rPr>
        <w:t>Status:</w:t>
      </w:r>
      <w:r>
        <w:t xml:space="preserve"> </w:t>
      </w:r>
      <w:r>
        <w:rPr>
          <w:color w:val="0000FF"/>
        </w:rPr>
        <w:t>Not concluded</w:t>
      </w:r>
      <w:r>
        <w:t>.</w:t>
      </w:r>
    </w:p>
    <w:p w14:paraId="183044F2" w14:textId="77777777" w:rsidR="008A22D1" w:rsidRDefault="008A22D1" w:rsidP="00BB3F37"/>
    <w:p w14:paraId="0ED1B50F" w14:textId="77777777" w:rsidR="008A22D1" w:rsidRDefault="008A22D1" w:rsidP="00BB3F37"/>
    <w:p w14:paraId="1E1BBC52" w14:textId="77777777" w:rsidR="007615D6" w:rsidRDefault="007615D6" w:rsidP="005A50C0">
      <w:pPr>
        <w:pStyle w:val="Heading3"/>
      </w:pPr>
      <w:r>
        <w:t>9.15.2</w:t>
      </w:r>
      <w:r>
        <w:tab/>
        <w:t>Access Traffic Steering, Switching and Splitting support in the 5GS; Phase 3 (ATSSS_Ph3)</w:t>
      </w:r>
    </w:p>
    <w:p w14:paraId="29144E49" w14:textId="77777777" w:rsidR="008A22D1" w:rsidRDefault="00000000" w:rsidP="00BB3F37">
      <w:r>
        <w:t>There were no contributions to this agenda item.</w:t>
      </w:r>
    </w:p>
    <w:p w14:paraId="0B0C1EB7" w14:textId="77777777" w:rsidR="008A22D1" w:rsidRDefault="008A22D1" w:rsidP="00BB3F37"/>
    <w:p w14:paraId="6B02FDF0" w14:textId="77777777" w:rsidR="007615D6" w:rsidRDefault="007615D6" w:rsidP="005A50C0">
      <w:pPr>
        <w:pStyle w:val="Heading3"/>
      </w:pPr>
      <w:r>
        <w:t>9.16.2</w:t>
      </w:r>
      <w:r>
        <w:tab/>
        <w:t>UPF enhancement for Exposure And SBA (UPEAS)</w:t>
      </w:r>
    </w:p>
    <w:p w14:paraId="6CD4C783" w14:textId="77777777" w:rsidR="008A22D1" w:rsidRDefault="00000000" w:rsidP="00BB3F37">
      <w:r>
        <w:t>There were no contributions to this agenda item.</w:t>
      </w:r>
    </w:p>
    <w:p w14:paraId="39F6D903" w14:textId="77777777" w:rsidR="008A22D1" w:rsidRDefault="008A22D1" w:rsidP="00BB3F37"/>
    <w:p w14:paraId="4DF01BA2" w14:textId="77777777" w:rsidR="007615D6" w:rsidRDefault="007615D6" w:rsidP="005A50C0">
      <w:pPr>
        <w:pStyle w:val="Heading3"/>
      </w:pPr>
      <w:r>
        <w:t>9.17.2</w:t>
      </w:r>
      <w:r>
        <w:tab/>
        <w:t>Edge Computing Phase 2 (EDGE_Ph2)</w:t>
      </w:r>
    </w:p>
    <w:p w14:paraId="0F61040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7E327EE" w14:textId="77777777" w:rsidR="00E00DA6" w:rsidRDefault="007615D6" w:rsidP="000A3FBD">
      <w:pPr>
        <w:pStyle w:val="NormTop"/>
      </w:pPr>
      <w:r>
        <w:rPr>
          <w:color w:val="0000FF"/>
        </w:rPr>
        <w:t>S2-2506622</w:t>
      </w:r>
      <w:r w:rsidRPr="00D53282">
        <w:t xml:space="preserve"> </w:t>
      </w:r>
      <w:r>
        <w:t>(CR) 23.502 CR5534 (Rel-18, 'F'): HR SBO request indication in inter PLMN mobility case (Source: Samsung)</w:t>
      </w:r>
      <w:r>
        <w:br/>
      </w:r>
      <w:r w:rsidRPr="00D53282">
        <w:rPr>
          <w:b/>
        </w:rPr>
        <w:t>Document for:</w:t>
      </w:r>
      <w:r w:rsidRPr="00D53282">
        <w:t xml:space="preserve"> </w:t>
      </w:r>
      <w:r>
        <w:t>Approval</w:t>
      </w:r>
      <w:r>
        <w:br/>
      </w:r>
      <w:r w:rsidRPr="00D53282">
        <w:rPr>
          <w:b/>
        </w:rPr>
        <w:t>Abstract:</w:t>
      </w:r>
      <w:r w:rsidRPr="00D53282">
        <w:t xml:space="preserve"> </w:t>
      </w:r>
    </w:p>
    <w:p w14:paraId="007F8438"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19.4.0!</w:t>
      </w:r>
    </w:p>
    <w:p w14:paraId="37001902" w14:textId="77777777" w:rsidR="007615D6" w:rsidRPr="005B25A1" w:rsidRDefault="007615D6" w:rsidP="007615D6">
      <w:pPr>
        <w:keepNext/>
        <w:keepLines/>
        <w:rPr>
          <w:b/>
          <w:bCs/>
        </w:rPr>
      </w:pPr>
      <w:r w:rsidRPr="005B25A1">
        <w:rPr>
          <w:b/>
          <w:bCs/>
        </w:rPr>
        <w:t>Convenor comment:</w:t>
      </w:r>
    </w:p>
    <w:p w14:paraId="19CC3234" w14:textId="77777777" w:rsidR="007615D6" w:rsidRPr="005B25A1" w:rsidRDefault="007615D6" w:rsidP="007615D6">
      <w:pPr>
        <w:keepNext/>
        <w:keepLines/>
      </w:pPr>
    </w:p>
    <w:p w14:paraId="49AEB6FA" w14:textId="77777777" w:rsidR="007615D6" w:rsidRPr="005B25A1" w:rsidRDefault="007615D6" w:rsidP="007615D6">
      <w:pPr>
        <w:keepNext/>
        <w:keepLines/>
        <w:rPr>
          <w:b/>
          <w:bCs/>
        </w:rPr>
      </w:pPr>
      <w:r w:rsidRPr="005B25A1">
        <w:rPr>
          <w:b/>
          <w:bCs/>
        </w:rPr>
        <w:t>Parallel discussion:</w:t>
      </w:r>
    </w:p>
    <w:p w14:paraId="4EAE769A" w14:textId="77777777" w:rsidR="007615D6" w:rsidRPr="005B25A1" w:rsidRDefault="007615D6" w:rsidP="007615D6">
      <w:pPr>
        <w:keepNext/>
        <w:keepLines/>
      </w:pPr>
      <w:r w:rsidRPr="005B25A1">
        <w:t>-</w:t>
      </w:r>
    </w:p>
    <w:p w14:paraId="1608CD5C" w14:textId="77777777" w:rsidR="007615D6" w:rsidRPr="005B25A1" w:rsidRDefault="007615D6" w:rsidP="007615D6">
      <w:pPr>
        <w:keepNext/>
        <w:keepLines/>
        <w:rPr>
          <w:b/>
          <w:bCs/>
        </w:rPr>
      </w:pPr>
      <w:r w:rsidRPr="005B25A1">
        <w:rPr>
          <w:b/>
          <w:bCs/>
        </w:rPr>
        <w:t>Plenary Discussion:</w:t>
      </w:r>
    </w:p>
    <w:p w14:paraId="6ABB0CF9" w14:textId="77777777" w:rsidR="007615D6" w:rsidRPr="005B25A1" w:rsidRDefault="007615D6" w:rsidP="007615D6">
      <w:pPr>
        <w:keepNext/>
        <w:keepLines/>
      </w:pPr>
      <w:r>
        <w:rPr>
          <w:color w:val="FF0000"/>
        </w:rPr>
        <w:t>NO DISCUSSION RECORDED</w:t>
      </w:r>
    </w:p>
    <w:p w14:paraId="24EDA265" w14:textId="77777777" w:rsidR="007615D6" w:rsidRPr="00EB0339" w:rsidRDefault="007615D6" w:rsidP="007615D6">
      <w:r w:rsidRPr="005B25A1">
        <w:rPr>
          <w:b/>
          <w:bCs/>
        </w:rPr>
        <w:t>Status:</w:t>
      </w:r>
      <w:r>
        <w:t xml:space="preserve"> </w:t>
      </w:r>
      <w:r>
        <w:rPr>
          <w:color w:val="0000FF"/>
        </w:rPr>
        <w:t>Not concluded</w:t>
      </w:r>
      <w:r>
        <w:t>.</w:t>
      </w:r>
    </w:p>
    <w:p w14:paraId="4B7BD2C9" w14:textId="77777777" w:rsidR="00E00DA6" w:rsidRDefault="007615D6" w:rsidP="000A3FBD">
      <w:pPr>
        <w:pStyle w:val="NormTop"/>
      </w:pPr>
      <w:r>
        <w:rPr>
          <w:color w:val="0000FF"/>
        </w:rPr>
        <w:t>S2-2506624</w:t>
      </w:r>
      <w:r w:rsidRPr="00D53282">
        <w:t xml:space="preserve"> </w:t>
      </w:r>
      <w:r>
        <w:t>(CR) 23.502 CR5535 (Rel</w:t>
      </w:r>
      <w:r>
        <w:lastRenderedPageBreak/>
        <w:t>-19, 'A'): HR SBO request indication in inter PLMN mobility case (Source: Samsung)</w:t>
      </w:r>
      <w:r>
        <w:br/>
      </w:r>
      <w:r w:rsidRPr="00D53282">
        <w:rPr>
          <w:b/>
        </w:rPr>
        <w:t>Document for:</w:t>
      </w:r>
      <w:r w:rsidRPr="00D53282">
        <w:t xml:space="preserve"> </w:t>
      </w:r>
      <w:r>
        <w:t>Approval</w:t>
      </w:r>
      <w:r>
        <w:br/>
      </w:r>
      <w:r w:rsidRPr="00D53282">
        <w:rPr>
          <w:b/>
        </w:rPr>
        <w:t>Abstract:</w:t>
      </w:r>
      <w:r w:rsidRPr="00D53282">
        <w:t xml:space="preserve"> </w:t>
      </w:r>
    </w:p>
    <w:p w14:paraId="6852378B" w14:textId="77777777" w:rsidR="007615D6" w:rsidRPr="005B25A1" w:rsidRDefault="007615D6" w:rsidP="007615D6">
      <w:pPr>
        <w:keepNext/>
        <w:keepLines/>
        <w:rPr>
          <w:b/>
          <w:bCs/>
        </w:rPr>
      </w:pPr>
      <w:r w:rsidRPr="005B25A1">
        <w:rPr>
          <w:b/>
          <w:bCs/>
        </w:rPr>
        <w:t>Parallel discussion:</w:t>
      </w:r>
    </w:p>
    <w:p w14:paraId="3529B71F" w14:textId="77777777" w:rsidR="007615D6" w:rsidRPr="005B25A1" w:rsidRDefault="007615D6" w:rsidP="007615D6">
      <w:pPr>
        <w:keepNext/>
        <w:keepLines/>
      </w:pPr>
      <w:r w:rsidRPr="005B25A1">
        <w:t>-</w:t>
      </w:r>
    </w:p>
    <w:p w14:paraId="1C63021F" w14:textId="77777777" w:rsidR="007615D6" w:rsidRPr="005B25A1" w:rsidRDefault="007615D6" w:rsidP="007615D6">
      <w:pPr>
        <w:keepNext/>
        <w:keepLines/>
        <w:rPr>
          <w:b/>
          <w:bCs/>
        </w:rPr>
      </w:pPr>
      <w:r w:rsidRPr="005B25A1">
        <w:rPr>
          <w:b/>
          <w:bCs/>
        </w:rPr>
        <w:t>Plenary Discussion:</w:t>
      </w:r>
    </w:p>
    <w:p w14:paraId="1D551B48" w14:textId="77777777" w:rsidR="007615D6" w:rsidRPr="005B25A1" w:rsidRDefault="007615D6" w:rsidP="007615D6">
      <w:pPr>
        <w:keepNext/>
        <w:keepLines/>
      </w:pPr>
      <w:r>
        <w:rPr>
          <w:color w:val="FF0000"/>
        </w:rPr>
        <w:t>NO DISCUSSION RECORDED</w:t>
      </w:r>
    </w:p>
    <w:p w14:paraId="65045F96" w14:textId="77777777" w:rsidR="007615D6" w:rsidRPr="00EB0339" w:rsidRDefault="007615D6" w:rsidP="007615D6">
      <w:r w:rsidRPr="005B25A1">
        <w:rPr>
          <w:b/>
          <w:bCs/>
        </w:rPr>
        <w:t>Status:</w:t>
      </w:r>
      <w:r>
        <w:t xml:space="preserve"> </w:t>
      </w:r>
      <w:r>
        <w:rPr>
          <w:color w:val="0000FF"/>
        </w:rPr>
        <w:t>Not concluded</w:t>
      </w:r>
      <w:r>
        <w:t>.</w:t>
      </w:r>
    </w:p>
    <w:p w14:paraId="73D3F3CD" w14:textId="77777777" w:rsidR="00E00DA6" w:rsidRDefault="007615D6" w:rsidP="000A3FBD">
      <w:pPr>
        <w:pStyle w:val="NormTop"/>
      </w:pPr>
      <w:r>
        <w:rPr>
          <w:color w:val="0000FF"/>
        </w:rPr>
        <w:t>S2-2507389</w:t>
      </w:r>
      <w:r w:rsidRPr="00D53282">
        <w:t xml:space="preserve"> </w:t>
      </w:r>
      <w:r>
        <w:t xml:space="preserve">(CR) 23.502 CR5571 (Rel-18, 'F'): Correction on </w:t>
      </w:r>
      <w:proofErr w:type="spellStart"/>
      <w:r>
        <w:t>Nsmf_PDUSession_Create</w:t>
      </w:r>
      <w:proofErr w:type="spellEnd"/>
      <w:r>
        <w:t xml:space="preserve"> request for HR-SBO scenario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Introduces Offload Identifier to </w:t>
      </w:r>
      <w:proofErr w:type="spellStart"/>
      <w:r>
        <w:t>Nsmf_PDUSession_Create</w:t>
      </w:r>
      <w:proofErr w:type="spellEnd"/>
      <w:r>
        <w:t xml:space="preserve"> request.</w:t>
      </w:r>
    </w:p>
    <w:p w14:paraId="253CF869" w14:textId="77777777" w:rsidR="007615D6" w:rsidRPr="005B25A1" w:rsidRDefault="007615D6" w:rsidP="007615D6">
      <w:pPr>
        <w:keepNext/>
        <w:keepLines/>
        <w:rPr>
          <w:b/>
          <w:bCs/>
        </w:rPr>
      </w:pPr>
      <w:r w:rsidRPr="005B25A1">
        <w:rPr>
          <w:b/>
          <w:bCs/>
        </w:rPr>
        <w:t>Parallel discussion:</w:t>
      </w:r>
    </w:p>
    <w:p w14:paraId="2F128E37" w14:textId="77777777" w:rsidR="007615D6" w:rsidRPr="005B25A1" w:rsidRDefault="007615D6" w:rsidP="007615D6">
      <w:pPr>
        <w:keepNext/>
        <w:keepLines/>
      </w:pPr>
      <w:r w:rsidRPr="005B25A1">
        <w:t>-</w:t>
      </w:r>
    </w:p>
    <w:p w14:paraId="75E6A50D" w14:textId="77777777" w:rsidR="007615D6" w:rsidRPr="005B25A1" w:rsidRDefault="007615D6" w:rsidP="007615D6">
      <w:pPr>
        <w:keepNext/>
        <w:keepLines/>
        <w:rPr>
          <w:b/>
          <w:bCs/>
        </w:rPr>
      </w:pPr>
      <w:r w:rsidRPr="005B25A1">
        <w:rPr>
          <w:b/>
          <w:bCs/>
        </w:rPr>
        <w:t>Plenary Discussion:</w:t>
      </w:r>
    </w:p>
    <w:p w14:paraId="2C56D218" w14:textId="77777777" w:rsidR="007615D6" w:rsidRPr="005B25A1" w:rsidRDefault="007615D6" w:rsidP="007615D6">
      <w:pPr>
        <w:keepNext/>
        <w:keepLines/>
      </w:pPr>
      <w:r>
        <w:rPr>
          <w:color w:val="FF0000"/>
        </w:rPr>
        <w:t>NO DISCUSSION RECORDED</w:t>
      </w:r>
    </w:p>
    <w:p w14:paraId="19C6ABA0" w14:textId="77777777" w:rsidR="007615D6" w:rsidRPr="00EB0339" w:rsidRDefault="007615D6" w:rsidP="007615D6">
      <w:r w:rsidRPr="005B25A1">
        <w:rPr>
          <w:b/>
          <w:bCs/>
        </w:rPr>
        <w:t>Status:</w:t>
      </w:r>
      <w:r>
        <w:t xml:space="preserve"> </w:t>
      </w:r>
      <w:r>
        <w:rPr>
          <w:color w:val="0000FF"/>
        </w:rPr>
        <w:t>Not concluded</w:t>
      </w:r>
      <w:r>
        <w:t>.</w:t>
      </w:r>
    </w:p>
    <w:p w14:paraId="75B2E8D9" w14:textId="77777777" w:rsidR="00E00DA6" w:rsidRDefault="007615D6" w:rsidP="000A3FBD">
      <w:pPr>
        <w:pStyle w:val="NormTop"/>
      </w:pPr>
      <w:r>
        <w:rPr>
          <w:color w:val="0000FF"/>
        </w:rPr>
        <w:t>S2-2507390</w:t>
      </w:r>
      <w:r w:rsidRPr="00D53282">
        <w:t xml:space="preserve"> </w:t>
      </w:r>
      <w:r>
        <w:t xml:space="preserve">(CR) 23.502 CR5572 (Rel-19, 'A'): Correction on </w:t>
      </w:r>
      <w:proofErr w:type="spellStart"/>
      <w:r>
        <w:t>Nsmf_PDUSession_Create</w:t>
      </w:r>
      <w:proofErr w:type="spellEnd"/>
      <w:r>
        <w:t xml:space="preserve"> request for HR-SBO scenario (Source: Nokia)</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Introduces Offload Identifier to </w:t>
      </w:r>
      <w:proofErr w:type="spellStart"/>
      <w:r>
        <w:t>Nsmf_PDUSession_Create</w:t>
      </w:r>
      <w:proofErr w:type="spellEnd"/>
      <w:r>
        <w:t xml:space="preserve"> request.</w:t>
      </w:r>
    </w:p>
    <w:p w14:paraId="6B9BB0DC" w14:textId="77777777" w:rsidR="007615D6" w:rsidRPr="005B25A1" w:rsidRDefault="007615D6" w:rsidP="007615D6">
      <w:pPr>
        <w:keepNext/>
        <w:keepLines/>
        <w:rPr>
          <w:b/>
          <w:bCs/>
        </w:rPr>
      </w:pPr>
      <w:r w:rsidRPr="005B25A1">
        <w:rPr>
          <w:b/>
          <w:bCs/>
        </w:rPr>
        <w:t>Parallel discussion:</w:t>
      </w:r>
    </w:p>
    <w:p w14:paraId="4EDCD4A4" w14:textId="77777777" w:rsidR="007615D6" w:rsidRPr="005B25A1" w:rsidRDefault="007615D6" w:rsidP="007615D6">
      <w:pPr>
        <w:keepNext/>
        <w:keepLines/>
      </w:pPr>
      <w:r w:rsidRPr="005B25A1">
        <w:t>-</w:t>
      </w:r>
    </w:p>
    <w:p w14:paraId="08D68700" w14:textId="77777777" w:rsidR="007615D6" w:rsidRPr="005B25A1" w:rsidRDefault="007615D6" w:rsidP="007615D6">
      <w:pPr>
        <w:keepNext/>
        <w:keepLines/>
        <w:rPr>
          <w:b/>
          <w:bCs/>
        </w:rPr>
      </w:pPr>
      <w:r w:rsidRPr="005B25A1">
        <w:rPr>
          <w:b/>
          <w:bCs/>
        </w:rPr>
        <w:t>Plenary Discussion:</w:t>
      </w:r>
    </w:p>
    <w:p w14:paraId="2905C24C" w14:textId="77777777" w:rsidR="007615D6" w:rsidRPr="005B25A1" w:rsidRDefault="007615D6" w:rsidP="007615D6">
      <w:pPr>
        <w:keepNext/>
        <w:keepLines/>
      </w:pPr>
      <w:r>
        <w:rPr>
          <w:color w:val="FF0000"/>
        </w:rPr>
        <w:t>NO DISCUSSION RECORDED</w:t>
      </w:r>
    </w:p>
    <w:p w14:paraId="5CFBB965" w14:textId="77777777" w:rsidR="007615D6" w:rsidRPr="00EB0339" w:rsidRDefault="007615D6" w:rsidP="007615D6">
      <w:r w:rsidRPr="005B25A1">
        <w:rPr>
          <w:b/>
          <w:bCs/>
        </w:rPr>
        <w:t>Status:</w:t>
      </w:r>
      <w:r>
        <w:t xml:space="preserve"> </w:t>
      </w:r>
      <w:r>
        <w:rPr>
          <w:color w:val="0000FF"/>
        </w:rPr>
        <w:t>Not concluded</w:t>
      </w:r>
      <w:r>
        <w:t>.</w:t>
      </w:r>
    </w:p>
    <w:p w14:paraId="40044516" w14:textId="77777777" w:rsidR="008A22D1" w:rsidRDefault="008A22D1" w:rsidP="00BB3F37"/>
    <w:p w14:paraId="7EDB3E52" w14:textId="77777777" w:rsidR="008A22D1" w:rsidRDefault="008A22D1" w:rsidP="00BB3F37"/>
    <w:p w14:paraId="3BF2CE1E" w14:textId="77777777" w:rsidR="007615D6" w:rsidRDefault="007615D6" w:rsidP="005A50C0">
      <w:pPr>
        <w:pStyle w:val="Heading3"/>
      </w:pPr>
      <w:r>
        <w:t>9.18.2</w:t>
      </w:r>
      <w:r>
        <w:tab/>
        <w:t>5G Timing Resiliency and TSC &amp; URLLC enhancements (TRS_URLLC)</w:t>
      </w:r>
    </w:p>
    <w:p w14:paraId="6CDA3853" w14:textId="77777777" w:rsidR="008A22D1" w:rsidRDefault="00000000" w:rsidP="00BB3F37">
      <w:r>
        <w:t>There were no contributions to this agenda item.</w:t>
      </w:r>
    </w:p>
    <w:p w14:paraId="0AAFC9C8" w14:textId="77777777" w:rsidR="008A22D1" w:rsidRDefault="008A22D1" w:rsidP="00BB3F37"/>
    <w:p w14:paraId="14DCBA6D" w14:textId="77777777" w:rsidR="007615D6" w:rsidRDefault="007615D6" w:rsidP="005A50C0">
      <w:pPr>
        <w:pStyle w:val="Heading3"/>
      </w:pPr>
      <w:r>
        <w:t>9.19.2</w:t>
      </w:r>
      <w:r>
        <w:tab/>
        <w:t>Vehicle Mounted Relays (VMR)</w:t>
      </w:r>
    </w:p>
    <w:p w14:paraId="72E8A6FC" w14:textId="77777777" w:rsidR="008A22D1" w:rsidRDefault="00000000" w:rsidP="00BB3F37">
      <w:r>
        <w:t>There were no contributions to this agenda item.</w:t>
      </w:r>
    </w:p>
    <w:p w14:paraId="625B0502" w14:textId="77777777" w:rsidR="008A22D1" w:rsidRDefault="008A22D1" w:rsidP="00BB3F37"/>
    <w:p w14:paraId="58DC1A7B" w14:textId="77777777" w:rsidR="007615D6" w:rsidRDefault="007615D6" w:rsidP="005A50C0">
      <w:pPr>
        <w:pStyle w:val="Heading3"/>
      </w:pPr>
      <w:r>
        <w:t>9.20.2</w:t>
      </w:r>
      <w:r>
        <w:tab/>
        <w:t>Support for 5WWC Phase 3 (5WWC_Ph2)</w:t>
      </w:r>
    </w:p>
    <w:p w14:paraId="0EF0CB16" w14:textId="77777777" w:rsidR="008A22D1" w:rsidRDefault="00000000" w:rsidP="00BB3F37">
      <w:r>
        <w:t>There were no contributions to this agenda item.</w:t>
      </w:r>
    </w:p>
    <w:p w14:paraId="46ABBBC5" w14:textId="77777777" w:rsidR="008A22D1" w:rsidRDefault="008A22D1" w:rsidP="00BB3F37"/>
    <w:p w14:paraId="454F57EC" w14:textId="77777777" w:rsidR="007615D6" w:rsidRDefault="007615D6" w:rsidP="0010433C">
      <w:pPr>
        <w:pStyle w:val="Heading2"/>
      </w:pPr>
      <w:r>
        <w:t>9.21</w:t>
      </w:r>
      <w:r>
        <w:tab/>
        <w:t>Stage 2 of MPS_WLAN (MPS_WLA</w:t>
      </w:r>
      <w:r>
        <w:lastRenderedPageBreak/>
        <w:t>N)</w:t>
      </w:r>
    </w:p>
    <w:p w14:paraId="0FECCD08" w14:textId="77777777" w:rsidR="008A22D1" w:rsidRDefault="00000000" w:rsidP="00BB3F37">
      <w:r>
        <w:t>There were no contributions to this agenda item.</w:t>
      </w:r>
    </w:p>
    <w:p w14:paraId="0A826CA6" w14:textId="77777777" w:rsidR="008A22D1" w:rsidRDefault="008A22D1" w:rsidP="00BB3F37"/>
    <w:p w14:paraId="488ECD62" w14:textId="77777777" w:rsidR="007615D6" w:rsidRDefault="007615D6" w:rsidP="005A50C0">
      <w:pPr>
        <w:pStyle w:val="Heading3"/>
      </w:pPr>
      <w:r>
        <w:t>9.22.2</w:t>
      </w:r>
      <w:r>
        <w:tab/>
        <w:t>5G AM Policy (AMP)</w:t>
      </w:r>
    </w:p>
    <w:p w14:paraId="296A0178" w14:textId="77777777" w:rsidR="008A22D1" w:rsidRDefault="00000000" w:rsidP="00BB3F37">
      <w:r>
        <w:t>There were no contributions to this agenda item.</w:t>
      </w:r>
    </w:p>
    <w:p w14:paraId="62C71C67" w14:textId="77777777" w:rsidR="008A22D1" w:rsidRDefault="008A22D1" w:rsidP="00BB3F37"/>
    <w:p w14:paraId="0B998405" w14:textId="77777777" w:rsidR="007615D6" w:rsidRDefault="007615D6" w:rsidP="005A50C0">
      <w:pPr>
        <w:pStyle w:val="Heading3"/>
      </w:pPr>
      <w:r>
        <w:t>9.23.2</w:t>
      </w:r>
      <w:r>
        <w:tab/>
        <w:t>Enablers for Network Automation for 5G - Phase 3 (eNA_Ph3)</w:t>
      </w:r>
    </w:p>
    <w:p w14:paraId="1B6A7D2C" w14:textId="77777777" w:rsidR="00E00DA6" w:rsidRDefault="007615D6" w:rsidP="000A3FBD">
      <w:pPr>
        <w:pStyle w:val="NormTop"/>
      </w:pPr>
      <w:r>
        <w:rPr>
          <w:color w:val="0000FF"/>
        </w:rPr>
        <w:t>S2-2506173</w:t>
      </w:r>
      <w:r w:rsidRPr="00D53282">
        <w:t xml:space="preserve"> </w:t>
      </w:r>
      <w:r>
        <w:t>(CR) 23.288 CR1479 (Rel-18, 'F'): Corrections on ADRF related services (Source: ZTE)</w:t>
      </w:r>
      <w:r>
        <w:br/>
      </w:r>
      <w:r w:rsidRPr="00D53282">
        <w:rPr>
          <w:b/>
        </w:rPr>
        <w:t>Document for:</w:t>
      </w:r>
      <w:r w:rsidRPr="00D53282">
        <w:t xml:space="preserve"> </w:t>
      </w:r>
      <w:r>
        <w:t>Approval</w:t>
      </w:r>
      <w:r>
        <w:br/>
      </w:r>
      <w:r w:rsidRPr="00D53282">
        <w:rPr>
          <w:b/>
        </w:rPr>
        <w:t>Abstract:</w:t>
      </w:r>
      <w:r w:rsidRPr="00D53282">
        <w:t xml:space="preserve"> </w:t>
      </w:r>
    </w:p>
    <w:p w14:paraId="5F50D427" w14:textId="77777777" w:rsidR="007615D6" w:rsidRPr="005B25A1" w:rsidRDefault="007615D6" w:rsidP="007615D6">
      <w:pPr>
        <w:keepNext/>
        <w:keepLines/>
        <w:rPr>
          <w:b/>
          <w:bCs/>
        </w:rPr>
      </w:pPr>
      <w:r w:rsidRPr="005B25A1">
        <w:rPr>
          <w:b/>
          <w:bCs/>
        </w:rPr>
        <w:t>Parallel discussion:</w:t>
      </w:r>
    </w:p>
    <w:p w14:paraId="3AE7CDD6" w14:textId="4FFF9035" w:rsidR="007615D6" w:rsidRDefault="00AB7112" w:rsidP="007615D6">
      <w:pPr>
        <w:keepNext/>
        <w:keepLines/>
      </w:pPr>
      <w:r>
        <w:t xml:space="preserve">This was left for off-line discussion and revised to </w:t>
      </w:r>
      <w:r w:rsidRPr="00CE3EC0">
        <w:rPr>
          <w:color w:val="0000FF"/>
        </w:rPr>
        <w:t>S2-2</w:t>
      </w:r>
      <w:r>
        <w:rPr>
          <w:color w:val="0000FF"/>
        </w:rPr>
        <w:t>507951</w:t>
      </w:r>
      <w:r>
        <w:t>.</w:t>
      </w:r>
      <w:r w:rsidRPr="00375008">
        <w:t xml:space="preserve"> </w:t>
      </w:r>
    </w:p>
    <w:p w14:paraId="042F6DEC" w14:textId="1AEAA9A7" w:rsidR="00331366" w:rsidRDefault="00331366" w:rsidP="007615D6">
      <w:pPr>
        <w:keepNext/>
        <w:keepLines/>
      </w:pPr>
      <w:r>
        <w:t xml:space="preserve">It was suggested that the note 1 should be normative text. This was left for off-line discussion and revised to </w:t>
      </w:r>
      <w:r w:rsidRPr="00497EE3">
        <w:rPr>
          <w:color w:val="0000FF"/>
        </w:rPr>
        <w:t>S2-250</w:t>
      </w:r>
      <w:r>
        <w:rPr>
          <w:color w:val="0000FF"/>
        </w:rPr>
        <w:t>8003</w:t>
      </w:r>
      <w:r w:rsidRPr="006132D8">
        <w:t xml:space="preserve">. </w:t>
      </w:r>
    </w:p>
    <w:p w14:paraId="4C945437" w14:textId="6FA85F4D" w:rsidR="00F80B7B" w:rsidRDefault="00431026" w:rsidP="007615D6">
      <w:pPr>
        <w:keepNext/>
        <w:keepLines/>
      </w:pPr>
      <w:r>
        <w:t xml:space="preserve">The CR cover sheet date should be corrected. This was revised to </w:t>
      </w:r>
      <w:r w:rsidRPr="00CE3EC0">
        <w:rPr>
          <w:color w:val="0000FF"/>
        </w:rPr>
        <w:t>S2-2</w:t>
      </w:r>
      <w:r>
        <w:rPr>
          <w:color w:val="0000FF"/>
        </w:rPr>
        <w:t>508010</w:t>
      </w:r>
      <w:r>
        <w:t>.</w:t>
      </w:r>
      <w:r w:rsidRPr="00375008">
        <w:t xml:space="preserve"> </w:t>
      </w:r>
    </w:p>
    <w:p w14:paraId="3EAF2204" w14:textId="77777777" w:rsidR="0061178C" w:rsidRPr="005B25A1" w:rsidRDefault="00431026" w:rsidP="0061178C">
      <w:pPr>
        <w:keepNext/>
        <w:keepLines/>
      </w:pPr>
      <w:r>
        <w:t xml:space="preserve">This was </w:t>
      </w:r>
      <w:r w:rsidRPr="00B30893">
        <w:rPr>
          <w:color w:val="FF0000"/>
        </w:rPr>
        <w:t>agreed</w:t>
      </w:r>
      <w:r>
        <w:t xml:space="preserve"> in parallel session</w:t>
      </w:r>
      <w:r w:rsidR="0061178C">
        <w:t xml:space="preserve">. </w:t>
      </w:r>
    </w:p>
    <w:p w14:paraId="5FB8C905" w14:textId="77777777" w:rsidR="0061178C" w:rsidRDefault="0061178C" w:rsidP="0061178C">
      <w:pPr>
        <w:keepNext/>
        <w:keepLines/>
        <w:rPr>
          <w:b/>
          <w:bCs/>
        </w:rPr>
      </w:pPr>
      <w:r>
        <w:rPr>
          <w:b/>
          <w:bCs/>
        </w:rPr>
        <w:t>Plenary Discussion:</w:t>
      </w:r>
    </w:p>
    <w:p w14:paraId="4A2D41D6" w14:textId="4F04AF4A" w:rsidR="00431026" w:rsidRPr="00301857" w:rsidRDefault="00431026" w:rsidP="00431026">
      <w:pPr>
        <w:keepNext/>
        <w:keepLines/>
      </w:pPr>
    </w:p>
    <w:p w14:paraId="45439C36" w14:textId="77777777" w:rsidR="00431026" w:rsidRPr="00EB0339" w:rsidRDefault="00431026" w:rsidP="00431026">
      <w:r w:rsidRPr="005B25A1">
        <w:rPr>
          <w:b/>
          <w:bCs/>
        </w:rPr>
        <w:t>Status:</w:t>
      </w:r>
      <w:r>
        <w:t xml:space="preserve"> </w:t>
      </w:r>
      <w:r>
        <w:rPr>
          <w:color w:val="0000FF"/>
        </w:rPr>
        <w:t>&lt;Parallel Agreed&gt;</w:t>
      </w:r>
      <w:r>
        <w:t>.</w:t>
      </w:r>
    </w:p>
    <w:p w14:paraId="1EC63BD3" w14:textId="77777777" w:rsidR="00E00DA6" w:rsidRDefault="007615D6" w:rsidP="000A3FBD">
      <w:pPr>
        <w:pStyle w:val="NormTop"/>
      </w:pPr>
      <w:r>
        <w:rPr>
          <w:color w:val="0000FF"/>
        </w:rPr>
        <w:t>S2-2506174</w:t>
      </w:r>
      <w:r w:rsidRPr="00D53282">
        <w:t xml:space="preserve"> </w:t>
      </w:r>
      <w:r>
        <w:t>(CR) 23.288 CR1480 (Rel-19, 'A'): Corrections on ADRF related services (Source: ZTE)</w:t>
      </w:r>
      <w:r>
        <w:br/>
      </w:r>
      <w:r w:rsidRPr="00D53282">
        <w:rPr>
          <w:b/>
        </w:rPr>
        <w:t>Document for:</w:t>
      </w:r>
      <w:r w:rsidRPr="00D53282">
        <w:t xml:space="preserve"> </w:t>
      </w:r>
      <w:r>
        <w:t>Approval</w:t>
      </w:r>
      <w:r>
        <w:br/>
      </w:r>
      <w:r w:rsidRPr="00D53282">
        <w:rPr>
          <w:b/>
        </w:rPr>
        <w:t>Abstract:</w:t>
      </w:r>
      <w:r w:rsidRPr="00D53282">
        <w:t xml:space="preserve"> </w:t>
      </w:r>
    </w:p>
    <w:p w14:paraId="35F1C8D9" w14:textId="77777777" w:rsidR="007615D6" w:rsidRPr="005B25A1" w:rsidRDefault="007615D6" w:rsidP="007615D6">
      <w:pPr>
        <w:keepNext/>
        <w:keepLines/>
        <w:rPr>
          <w:b/>
          <w:bCs/>
        </w:rPr>
      </w:pPr>
      <w:r w:rsidRPr="005B25A1">
        <w:rPr>
          <w:b/>
          <w:bCs/>
        </w:rPr>
        <w:t>Parallel discussion:</w:t>
      </w:r>
    </w:p>
    <w:p w14:paraId="76239A2A" w14:textId="3E09DB6F" w:rsidR="00AB7112" w:rsidRPr="005B25A1" w:rsidRDefault="00AB7112" w:rsidP="00AB7112">
      <w:pPr>
        <w:keepNext/>
        <w:keepLines/>
      </w:pPr>
      <w:r>
        <w:t xml:space="preserve">This was left for off-line discussion and revised to </w:t>
      </w:r>
      <w:r w:rsidRPr="00CE3EC0">
        <w:rPr>
          <w:color w:val="0000FF"/>
        </w:rPr>
        <w:t>S2-2</w:t>
      </w:r>
      <w:r>
        <w:rPr>
          <w:color w:val="0000FF"/>
        </w:rPr>
        <w:t>507952</w:t>
      </w:r>
      <w:r>
        <w:t>.</w:t>
      </w:r>
      <w:r w:rsidRPr="00375008">
        <w:t xml:space="preserve"> </w:t>
      </w:r>
    </w:p>
    <w:p w14:paraId="06B469C5" w14:textId="77777777" w:rsidR="00F57862" w:rsidRPr="00F57862" w:rsidRDefault="00331366" w:rsidP="00F57862">
      <w:pPr>
        <w:keepNext/>
        <w:keepLines/>
      </w:pPr>
      <w:r>
        <w:t xml:space="preserve">It was suggested that the note 1 should be normative text. This was left for off-line discussion and revised to </w:t>
      </w:r>
      <w:r w:rsidRPr="00497EE3">
        <w:rPr>
          <w:color w:val="0000FF"/>
        </w:rPr>
        <w:t>S2-250</w:t>
      </w:r>
      <w:r>
        <w:rPr>
          <w:color w:val="0000FF"/>
        </w:rPr>
        <w:t>8004</w:t>
      </w:r>
      <w:r w:rsidR="00F57862" w:rsidRPr="00F57862">
        <w:t xml:space="preserve">. </w:t>
      </w:r>
    </w:p>
    <w:p w14:paraId="7A07826D" w14:textId="211EF983" w:rsidR="00431026" w:rsidRDefault="00431026" w:rsidP="00431026">
      <w:pPr>
        <w:keepNext/>
        <w:keepLines/>
      </w:pPr>
      <w:r>
        <w:t xml:space="preserve">The CR cover sheet date should be corrected. This was revised to </w:t>
      </w:r>
      <w:r w:rsidRPr="00CE3EC0">
        <w:rPr>
          <w:color w:val="0000FF"/>
        </w:rPr>
        <w:t>S2-2</w:t>
      </w:r>
      <w:r>
        <w:rPr>
          <w:color w:val="0000FF"/>
        </w:rPr>
        <w:t>508011</w:t>
      </w:r>
      <w:r>
        <w:t>.</w:t>
      </w:r>
      <w:r w:rsidRPr="00375008">
        <w:t xml:space="preserve"> </w:t>
      </w:r>
    </w:p>
    <w:p w14:paraId="11FEFA83" w14:textId="77777777" w:rsidR="0061178C" w:rsidRPr="005B25A1" w:rsidRDefault="00431026" w:rsidP="0061178C">
      <w:pPr>
        <w:keepNext/>
        <w:keepLines/>
      </w:pPr>
      <w:r>
        <w:t xml:space="preserve">This was </w:t>
      </w:r>
      <w:r w:rsidRPr="00B30893">
        <w:rPr>
          <w:color w:val="FF0000"/>
        </w:rPr>
        <w:t>agreed</w:t>
      </w:r>
      <w:r>
        <w:t xml:space="preserve"> in parallel session</w:t>
      </w:r>
      <w:r w:rsidR="0061178C">
        <w:t xml:space="preserve">. </w:t>
      </w:r>
    </w:p>
    <w:p w14:paraId="7DDD21E5" w14:textId="77777777" w:rsidR="0061178C" w:rsidRDefault="0061178C" w:rsidP="0061178C">
      <w:pPr>
        <w:keepNext/>
        <w:keepLines/>
        <w:rPr>
          <w:b/>
          <w:bCs/>
        </w:rPr>
      </w:pPr>
      <w:r>
        <w:rPr>
          <w:b/>
          <w:bCs/>
        </w:rPr>
        <w:t>Plenary Discussion:</w:t>
      </w:r>
    </w:p>
    <w:p w14:paraId="56921422" w14:textId="276A48C7" w:rsidR="00431026" w:rsidRPr="00301857" w:rsidRDefault="00431026" w:rsidP="00431026">
      <w:pPr>
        <w:keepNext/>
        <w:keepLines/>
      </w:pPr>
    </w:p>
    <w:p w14:paraId="3D1B41BB" w14:textId="77777777" w:rsidR="00431026" w:rsidRPr="00EB0339" w:rsidRDefault="00431026" w:rsidP="00431026">
      <w:r w:rsidRPr="005B25A1">
        <w:rPr>
          <w:b/>
          <w:bCs/>
        </w:rPr>
        <w:t>Status:</w:t>
      </w:r>
      <w:r>
        <w:t xml:space="preserve"> </w:t>
      </w:r>
      <w:r>
        <w:rPr>
          <w:color w:val="0000FF"/>
        </w:rPr>
        <w:t>&lt;Parallel Agreed&gt;</w:t>
      </w:r>
      <w:r>
        <w:t>.</w:t>
      </w:r>
    </w:p>
    <w:p w14:paraId="1E92E7EC" w14:textId="77777777" w:rsidR="00E00DA6" w:rsidRDefault="007615D6" w:rsidP="000A3FBD">
      <w:pPr>
        <w:pStyle w:val="NormTop"/>
      </w:pPr>
      <w:r>
        <w:rPr>
          <w:color w:val="0000FF"/>
        </w:rPr>
        <w:t>S2-2506175</w:t>
      </w:r>
      <w:r w:rsidRPr="00D53282">
        <w:t xml:space="preserve"> </w:t>
      </w:r>
      <w:r>
        <w:t>(CR) 23.288 CR1481 (Rel-1</w:t>
      </w:r>
      <w:r>
        <w:lastRenderedPageBreak/>
        <w:t>8, 'F'): Corrections on Location Accuracy Analytics and WLAN Analytics (Source: ZTE)</w:t>
      </w:r>
      <w:r>
        <w:br/>
      </w:r>
      <w:r w:rsidRPr="00D53282">
        <w:rPr>
          <w:b/>
        </w:rPr>
        <w:t>Document for:</w:t>
      </w:r>
      <w:r w:rsidRPr="00D53282">
        <w:t xml:space="preserve"> </w:t>
      </w:r>
      <w:r>
        <w:t>Approval</w:t>
      </w:r>
      <w:r>
        <w:br/>
      </w:r>
      <w:r w:rsidRPr="00D53282">
        <w:rPr>
          <w:b/>
        </w:rPr>
        <w:t>Abstract:</w:t>
      </w:r>
      <w:r w:rsidRPr="00D53282">
        <w:t xml:space="preserve"> </w:t>
      </w:r>
    </w:p>
    <w:p w14:paraId="04D80462" w14:textId="77777777" w:rsidR="007615D6" w:rsidRPr="005B25A1" w:rsidRDefault="007615D6" w:rsidP="007615D6">
      <w:pPr>
        <w:keepNext/>
        <w:keepLines/>
        <w:rPr>
          <w:b/>
          <w:bCs/>
        </w:rPr>
      </w:pPr>
      <w:r w:rsidRPr="005B25A1">
        <w:rPr>
          <w:b/>
          <w:bCs/>
        </w:rPr>
        <w:t>Parallel discussion:</w:t>
      </w:r>
    </w:p>
    <w:p w14:paraId="6BE6A55F" w14:textId="77777777" w:rsidR="0061178C" w:rsidRPr="005B25A1" w:rsidRDefault="002F66EA" w:rsidP="0061178C">
      <w:pPr>
        <w:keepNext/>
        <w:keepLines/>
      </w:pPr>
      <w:r>
        <w:t xml:space="preserve">This was reviewed and </w:t>
      </w:r>
      <w:r w:rsidRPr="00B30893">
        <w:rPr>
          <w:color w:val="FF0000"/>
        </w:rPr>
        <w:t>agreed</w:t>
      </w:r>
      <w:r>
        <w:t xml:space="preserve"> in parallel session</w:t>
      </w:r>
      <w:r w:rsidR="0061178C">
        <w:t xml:space="preserve">. </w:t>
      </w:r>
    </w:p>
    <w:p w14:paraId="0A632C5E" w14:textId="77777777" w:rsidR="0061178C" w:rsidRDefault="0061178C" w:rsidP="0061178C">
      <w:pPr>
        <w:keepNext/>
        <w:keepLines/>
        <w:rPr>
          <w:b/>
          <w:bCs/>
        </w:rPr>
      </w:pPr>
      <w:r>
        <w:rPr>
          <w:b/>
          <w:bCs/>
        </w:rPr>
        <w:t>Plenary Discussion:</w:t>
      </w:r>
    </w:p>
    <w:p w14:paraId="7B6F7EE7" w14:textId="19A9D98F" w:rsidR="007615D6" w:rsidRPr="002F66EA" w:rsidRDefault="007615D6" w:rsidP="007615D6">
      <w:pPr>
        <w:keepNext/>
        <w:keepLines/>
      </w:pPr>
    </w:p>
    <w:p w14:paraId="7F6463BE" w14:textId="776D9E8E" w:rsidR="007615D6" w:rsidRPr="00EB0339" w:rsidRDefault="007615D6" w:rsidP="007615D6">
      <w:r w:rsidRPr="005B25A1">
        <w:rPr>
          <w:b/>
          <w:bCs/>
        </w:rPr>
        <w:t>Status:</w:t>
      </w:r>
      <w:r>
        <w:t xml:space="preserve"> </w:t>
      </w:r>
      <w:r w:rsidR="002F66EA">
        <w:rPr>
          <w:color w:val="0000FF"/>
        </w:rPr>
        <w:t>&lt;Parallel Agreed&gt;</w:t>
      </w:r>
      <w:r w:rsidR="002F66EA">
        <w:t>.</w:t>
      </w:r>
    </w:p>
    <w:p w14:paraId="49536BBB" w14:textId="77777777" w:rsidR="00E00DA6" w:rsidRDefault="007615D6" w:rsidP="000A3FBD">
      <w:pPr>
        <w:pStyle w:val="NormTop"/>
      </w:pPr>
      <w:r>
        <w:rPr>
          <w:color w:val="0000FF"/>
        </w:rPr>
        <w:t>S2-2506176</w:t>
      </w:r>
      <w:r w:rsidRPr="00D53282">
        <w:t xml:space="preserve"> </w:t>
      </w:r>
      <w:r>
        <w:t>(CR) 23.288 CR1482 (Rel-19, 'A'): Corrections on Location Accuracy Analytics and WLAN Analytics (Source: ZTE)</w:t>
      </w:r>
      <w:r>
        <w:br/>
      </w:r>
      <w:r w:rsidRPr="00D53282">
        <w:rPr>
          <w:b/>
        </w:rPr>
        <w:t>Document for:</w:t>
      </w:r>
      <w:r w:rsidRPr="00D53282">
        <w:t xml:space="preserve"> </w:t>
      </w:r>
      <w:r>
        <w:t>Approval</w:t>
      </w:r>
      <w:r>
        <w:br/>
      </w:r>
      <w:r w:rsidRPr="00D53282">
        <w:rPr>
          <w:b/>
        </w:rPr>
        <w:t>Abstract:</w:t>
      </w:r>
      <w:r w:rsidRPr="00D53282">
        <w:t xml:space="preserve"> </w:t>
      </w:r>
    </w:p>
    <w:p w14:paraId="2058BA94" w14:textId="77777777" w:rsidR="007615D6" w:rsidRPr="005B25A1" w:rsidRDefault="007615D6" w:rsidP="007615D6">
      <w:pPr>
        <w:keepNext/>
        <w:keepLines/>
        <w:rPr>
          <w:b/>
          <w:bCs/>
        </w:rPr>
      </w:pPr>
      <w:r w:rsidRPr="005B25A1">
        <w:rPr>
          <w:b/>
          <w:bCs/>
        </w:rPr>
        <w:t>Parallel discussion:</w:t>
      </w:r>
    </w:p>
    <w:p w14:paraId="7A91DE69" w14:textId="77777777" w:rsidR="0061178C" w:rsidRPr="005B25A1" w:rsidRDefault="002F66EA" w:rsidP="0061178C">
      <w:pPr>
        <w:keepNext/>
        <w:keepLines/>
      </w:pPr>
      <w:r>
        <w:t xml:space="preserve">This was reviewed and </w:t>
      </w:r>
      <w:r w:rsidRPr="00B30893">
        <w:rPr>
          <w:color w:val="FF0000"/>
        </w:rPr>
        <w:t>agreed</w:t>
      </w:r>
      <w:r>
        <w:t xml:space="preserve"> in parallel session</w:t>
      </w:r>
      <w:r w:rsidR="0061178C">
        <w:t xml:space="preserve">. </w:t>
      </w:r>
    </w:p>
    <w:p w14:paraId="490E6DA9" w14:textId="77777777" w:rsidR="0061178C" w:rsidRDefault="0061178C" w:rsidP="0061178C">
      <w:pPr>
        <w:keepNext/>
        <w:keepLines/>
        <w:rPr>
          <w:b/>
          <w:bCs/>
        </w:rPr>
      </w:pPr>
      <w:r>
        <w:rPr>
          <w:b/>
          <w:bCs/>
        </w:rPr>
        <w:t>Plenary Discussion:</w:t>
      </w:r>
    </w:p>
    <w:p w14:paraId="673A12A4" w14:textId="4991CEA0" w:rsidR="002F66EA" w:rsidRPr="002F66EA" w:rsidRDefault="002F66EA" w:rsidP="002F66EA">
      <w:pPr>
        <w:keepNext/>
        <w:keepLines/>
      </w:pPr>
    </w:p>
    <w:p w14:paraId="39EA17DD" w14:textId="77777777" w:rsidR="002F66EA" w:rsidRPr="00EB0339" w:rsidRDefault="002F66EA" w:rsidP="002F66EA">
      <w:r w:rsidRPr="005B25A1">
        <w:rPr>
          <w:b/>
          <w:bCs/>
        </w:rPr>
        <w:t>Status:</w:t>
      </w:r>
      <w:r>
        <w:t xml:space="preserve"> </w:t>
      </w:r>
      <w:r>
        <w:rPr>
          <w:color w:val="0000FF"/>
        </w:rPr>
        <w:t>&lt;Parallel Agreed&gt;</w:t>
      </w:r>
      <w:r>
        <w:t>.</w:t>
      </w:r>
    </w:p>
    <w:p w14:paraId="15D3578D" w14:textId="77777777" w:rsidR="00E00DA6" w:rsidRDefault="007615D6" w:rsidP="000A3FBD">
      <w:pPr>
        <w:pStyle w:val="NormTop"/>
      </w:pPr>
      <w:r>
        <w:rPr>
          <w:color w:val="0000FF"/>
        </w:rPr>
        <w:t>S2-2506260</w:t>
      </w:r>
      <w:r w:rsidRPr="00D53282">
        <w:t xml:space="preserve"> </w:t>
      </w:r>
      <w:r>
        <w:t>(CR) 23.288 CR1492 (Rel-18, 'F'): Corrections on ML model training service operation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Change the optional output parameters (i.e. cause code, Final aggregated ML Model information) of </w:t>
      </w:r>
      <w:proofErr w:type="spellStart"/>
      <w:r>
        <w:t>Nnwdaf_MLModelTraining_Unsubscribe</w:t>
      </w:r>
      <w:proofErr w:type="spellEnd"/>
      <w:r>
        <w:t xml:space="preserve"> service operation to optional input parameters.</w:t>
      </w:r>
    </w:p>
    <w:p w14:paraId="67D280EE" w14:textId="77777777" w:rsidR="007615D6" w:rsidRPr="005B25A1" w:rsidRDefault="007615D6" w:rsidP="007615D6">
      <w:pPr>
        <w:keepNext/>
        <w:keepLines/>
        <w:rPr>
          <w:b/>
          <w:bCs/>
        </w:rPr>
      </w:pPr>
      <w:r w:rsidRPr="005B25A1">
        <w:rPr>
          <w:b/>
          <w:bCs/>
        </w:rPr>
        <w:t>Parallel discussion:</w:t>
      </w:r>
    </w:p>
    <w:p w14:paraId="0A35D1BE" w14:textId="77777777" w:rsidR="0061178C" w:rsidRPr="005B25A1" w:rsidRDefault="002F66EA" w:rsidP="0061178C">
      <w:pPr>
        <w:keepNext/>
        <w:keepLines/>
      </w:pPr>
      <w:r>
        <w:t xml:space="preserve">This was reviewed and </w:t>
      </w:r>
      <w:r w:rsidRPr="00B30893">
        <w:rPr>
          <w:color w:val="FF0000"/>
        </w:rPr>
        <w:t>agreed</w:t>
      </w:r>
      <w:r>
        <w:t xml:space="preserve"> in parallel session</w:t>
      </w:r>
      <w:r w:rsidR="0061178C">
        <w:t xml:space="preserve">. </w:t>
      </w:r>
    </w:p>
    <w:p w14:paraId="4DBC118E" w14:textId="77777777" w:rsidR="0061178C" w:rsidRDefault="0061178C" w:rsidP="0061178C">
      <w:pPr>
        <w:keepNext/>
        <w:keepLines/>
        <w:rPr>
          <w:b/>
          <w:bCs/>
        </w:rPr>
      </w:pPr>
      <w:r>
        <w:rPr>
          <w:b/>
          <w:bCs/>
        </w:rPr>
        <w:t>Plenary Discussion:</w:t>
      </w:r>
    </w:p>
    <w:p w14:paraId="3CDD22CD" w14:textId="42FA62E1" w:rsidR="002F66EA" w:rsidRPr="002F66EA" w:rsidRDefault="002F66EA" w:rsidP="002F66EA">
      <w:pPr>
        <w:keepNext/>
        <w:keepLines/>
      </w:pPr>
    </w:p>
    <w:p w14:paraId="0A8CD457" w14:textId="77777777" w:rsidR="002F66EA" w:rsidRPr="00EB0339" w:rsidRDefault="002F66EA" w:rsidP="002F66EA">
      <w:r w:rsidRPr="005B25A1">
        <w:rPr>
          <w:b/>
          <w:bCs/>
        </w:rPr>
        <w:t>Status:</w:t>
      </w:r>
      <w:r>
        <w:t xml:space="preserve"> </w:t>
      </w:r>
      <w:r>
        <w:rPr>
          <w:color w:val="0000FF"/>
        </w:rPr>
        <w:t>&lt;Parallel Agreed&gt;</w:t>
      </w:r>
      <w:r>
        <w:t>.</w:t>
      </w:r>
    </w:p>
    <w:p w14:paraId="6FBEEE33" w14:textId="77777777" w:rsidR="00E00DA6" w:rsidRDefault="007615D6" w:rsidP="000A3FBD">
      <w:pPr>
        <w:pStyle w:val="NormTop"/>
      </w:pPr>
      <w:r>
        <w:rPr>
          <w:color w:val="0000FF"/>
        </w:rPr>
        <w:t>S2-2506261</w:t>
      </w:r>
      <w:r w:rsidRPr="00D53282">
        <w:t xml:space="preserve"> </w:t>
      </w:r>
      <w:r>
        <w:t>(CR) 23.288 CR1493 (Rel-19, 'A'): Corrections on ML model training service operation (Source: CATT)</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Change the optional output parameters (i.e. cause code, Final aggregated ML Model information) of </w:t>
      </w:r>
      <w:proofErr w:type="spellStart"/>
      <w:r>
        <w:t>Nnwdaf_MLModelTraining_Unsubscribe</w:t>
      </w:r>
      <w:proofErr w:type="spellEnd"/>
      <w:r>
        <w:t xml:space="preserve"> service operation to optional input parameters.</w:t>
      </w:r>
    </w:p>
    <w:p w14:paraId="0AC50441" w14:textId="77777777" w:rsidR="007615D6" w:rsidRPr="005B25A1" w:rsidRDefault="007615D6" w:rsidP="007615D6">
      <w:pPr>
        <w:keepNext/>
        <w:keepLines/>
        <w:rPr>
          <w:b/>
          <w:bCs/>
        </w:rPr>
      </w:pPr>
      <w:r w:rsidRPr="005B25A1">
        <w:rPr>
          <w:b/>
          <w:bCs/>
        </w:rPr>
        <w:t>Parallel discussion:</w:t>
      </w:r>
    </w:p>
    <w:p w14:paraId="75AC859B" w14:textId="77777777" w:rsidR="0061178C" w:rsidRPr="005B25A1" w:rsidRDefault="002F66EA" w:rsidP="0061178C">
      <w:pPr>
        <w:keepNext/>
        <w:keepLines/>
      </w:pPr>
      <w:r>
        <w:t xml:space="preserve">This was reviewed and </w:t>
      </w:r>
      <w:r w:rsidRPr="00B30893">
        <w:rPr>
          <w:color w:val="FF0000"/>
        </w:rPr>
        <w:t>agreed</w:t>
      </w:r>
      <w:r>
        <w:t xml:space="preserve"> in parallel session</w:t>
      </w:r>
      <w:r w:rsidR="0061178C">
        <w:t xml:space="preserve">. </w:t>
      </w:r>
    </w:p>
    <w:p w14:paraId="768E7315" w14:textId="77777777" w:rsidR="0061178C" w:rsidRDefault="0061178C" w:rsidP="0061178C">
      <w:pPr>
        <w:keepNext/>
        <w:keepLines/>
        <w:rPr>
          <w:b/>
          <w:bCs/>
        </w:rPr>
      </w:pPr>
      <w:r>
        <w:rPr>
          <w:b/>
          <w:bCs/>
        </w:rPr>
        <w:t>Plenary Discussion:</w:t>
      </w:r>
    </w:p>
    <w:p w14:paraId="7B7F4F97" w14:textId="51E1DC7F" w:rsidR="002F66EA" w:rsidRPr="002F66EA" w:rsidRDefault="002F66EA" w:rsidP="002F66EA">
      <w:pPr>
        <w:keepNext/>
        <w:keepLines/>
      </w:pPr>
    </w:p>
    <w:p w14:paraId="5E1D53E8" w14:textId="77777777" w:rsidR="002F66EA" w:rsidRPr="00EB0339" w:rsidRDefault="002F66EA" w:rsidP="002F66EA">
      <w:r w:rsidRPr="005B25A1">
        <w:rPr>
          <w:b/>
          <w:bCs/>
        </w:rPr>
        <w:t>Status:</w:t>
      </w:r>
      <w:r>
        <w:t xml:space="preserve"> </w:t>
      </w:r>
      <w:r>
        <w:rPr>
          <w:color w:val="0000FF"/>
        </w:rPr>
        <w:t>&lt;Parallel Agreed&gt;</w:t>
      </w:r>
      <w:r>
        <w:t>.</w:t>
      </w:r>
    </w:p>
    <w:p w14:paraId="6A5B778F" w14:textId="77777777" w:rsidR="00E00DA6" w:rsidRDefault="007615D6" w:rsidP="000A3FBD">
      <w:pPr>
        <w:pStyle w:val="NormTop"/>
      </w:pPr>
      <w:r>
        <w:rPr>
          <w:color w:val="0000FF"/>
        </w:rPr>
        <w:t>S2-2506379</w:t>
      </w:r>
      <w:r w:rsidRPr="00D53282">
        <w:t xml:space="preserve"> </w:t>
      </w:r>
      <w:r>
        <w:t>(CR) 23.288 CR1498 (Rel-18, '</w:t>
      </w:r>
      <w:r>
        <w:lastRenderedPageBreak/>
        <w:t>F'): Correction on confidence of prediction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timestamp in input data or confidence in output analytics.</w:t>
      </w:r>
    </w:p>
    <w:p w14:paraId="5206A913" w14:textId="77777777" w:rsidR="007615D6" w:rsidRPr="005B25A1" w:rsidRDefault="007615D6" w:rsidP="007615D6">
      <w:pPr>
        <w:keepNext/>
        <w:keepLines/>
        <w:rPr>
          <w:b/>
          <w:bCs/>
        </w:rPr>
      </w:pPr>
      <w:r w:rsidRPr="005B25A1">
        <w:rPr>
          <w:b/>
          <w:bCs/>
        </w:rPr>
        <w:t>Parallel discussion:</w:t>
      </w:r>
    </w:p>
    <w:p w14:paraId="64912EF8" w14:textId="7393E765" w:rsidR="007615D6" w:rsidRPr="00331366" w:rsidRDefault="002F66EA" w:rsidP="007615D6">
      <w:pPr>
        <w:keepNext/>
        <w:keepLines/>
      </w:pPr>
      <w:r>
        <w:t xml:space="preserve">It was suggested that the change could be made generically and not in each place. Huawei commented that this is not applicable everywhere. This was left for off-line discussion and revised to </w:t>
      </w:r>
      <w:r w:rsidRPr="002F66EA">
        <w:rPr>
          <w:color w:val="0000FF"/>
        </w:rPr>
        <w:t>S2-250</w:t>
      </w:r>
      <w:r>
        <w:rPr>
          <w:color w:val="0000FF"/>
        </w:rPr>
        <w:t>7953</w:t>
      </w:r>
      <w:r w:rsidRPr="00331366">
        <w:t xml:space="preserve">. </w:t>
      </w:r>
    </w:p>
    <w:p w14:paraId="48A95EB5" w14:textId="69D1A25B" w:rsidR="00331366" w:rsidRDefault="00331366" w:rsidP="007615D6">
      <w:pPr>
        <w:keepNext/>
        <w:keepLines/>
      </w:pPr>
      <w:r>
        <w:t>Nokia asked to check the need for the additional indenting for the confidence parameters. This was left for off-line discussion and revised</w:t>
      </w:r>
      <w:r w:rsidR="00431026">
        <w:t>, to clean up the document header,</w:t>
      </w:r>
      <w:r>
        <w:t xml:space="preserve"> to </w:t>
      </w:r>
      <w:r w:rsidRPr="00497EE3">
        <w:rPr>
          <w:color w:val="0000FF"/>
        </w:rPr>
        <w:t>S2-250</w:t>
      </w:r>
      <w:r>
        <w:rPr>
          <w:color w:val="0000FF"/>
        </w:rPr>
        <w:t>8005</w:t>
      </w:r>
      <w:r w:rsidRPr="006132D8">
        <w:t xml:space="preserve">. </w:t>
      </w:r>
    </w:p>
    <w:p w14:paraId="600874D1" w14:textId="77777777" w:rsidR="0061178C" w:rsidRPr="005B25A1" w:rsidRDefault="00431026" w:rsidP="0061178C">
      <w:pPr>
        <w:keepNext/>
        <w:keepLines/>
      </w:pPr>
      <w:r>
        <w:t xml:space="preserve">This was reviewed and </w:t>
      </w:r>
      <w:r w:rsidRPr="00B30893">
        <w:rPr>
          <w:color w:val="FF0000"/>
        </w:rPr>
        <w:t>agreed</w:t>
      </w:r>
      <w:r>
        <w:t xml:space="preserve"> in parallel session</w:t>
      </w:r>
      <w:r w:rsidR="0061178C">
        <w:t xml:space="preserve">. </w:t>
      </w:r>
    </w:p>
    <w:p w14:paraId="3F766173" w14:textId="77777777" w:rsidR="0061178C" w:rsidRDefault="0061178C" w:rsidP="0061178C">
      <w:pPr>
        <w:keepNext/>
        <w:keepLines/>
        <w:rPr>
          <w:b/>
          <w:bCs/>
        </w:rPr>
      </w:pPr>
      <w:r>
        <w:rPr>
          <w:b/>
          <w:bCs/>
        </w:rPr>
        <w:t>Plenary Discussion:</w:t>
      </w:r>
    </w:p>
    <w:p w14:paraId="5026861F" w14:textId="3B85455B" w:rsidR="00431026" w:rsidRPr="00301857" w:rsidRDefault="00431026" w:rsidP="00431026">
      <w:pPr>
        <w:keepNext/>
        <w:keepLines/>
      </w:pPr>
    </w:p>
    <w:p w14:paraId="70F42E99" w14:textId="77777777" w:rsidR="00431026" w:rsidRPr="00EB0339" w:rsidRDefault="00431026" w:rsidP="00431026">
      <w:r w:rsidRPr="005B25A1">
        <w:rPr>
          <w:b/>
          <w:bCs/>
        </w:rPr>
        <w:t>Status:</w:t>
      </w:r>
      <w:r>
        <w:t xml:space="preserve"> </w:t>
      </w:r>
      <w:r>
        <w:rPr>
          <w:color w:val="0000FF"/>
        </w:rPr>
        <w:t>&lt;Parallel Agreed&gt;</w:t>
      </w:r>
      <w:r>
        <w:t>.</w:t>
      </w:r>
    </w:p>
    <w:p w14:paraId="48DAEF34" w14:textId="77777777" w:rsidR="00E00DA6" w:rsidRDefault="007615D6" w:rsidP="000A3FBD">
      <w:pPr>
        <w:pStyle w:val="NormTop"/>
      </w:pPr>
      <w:r>
        <w:rPr>
          <w:color w:val="0000FF"/>
        </w:rPr>
        <w:t>S2-2506380</w:t>
      </w:r>
      <w:r w:rsidRPr="00D53282">
        <w:t xml:space="preserve"> </w:t>
      </w:r>
      <w:r>
        <w:t>(CR) 23.288 CR1499 (Rel-19, 'A'): Correction on confidence of prediction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missing timestamp in input data or confidence in output analytics.</w:t>
      </w:r>
    </w:p>
    <w:p w14:paraId="12177CE7" w14:textId="77777777" w:rsidR="007615D6" w:rsidRPr="005B25A1" w:rsidRDefault="007615D6" w:rsidP="007615D6">
      <w:pPr>
        <w:keepNext/>
        <w:keepLines/>
        <w:rPr>
          <w:b/>
          <w:bCs/>
        </w:rPr>
      </w:pPr>
      <w:r w:rsidRPr="005B25A1">
        <w:rPr>
          <w:b/>
          <w:bCs/>
        </w:rPr>
        <w:t>Parallel discussion:</w:t>
      </w:r>
    </w:p>
    <w:p w14:paraId="2A1F69AF" w14:textId="67478B35" w:rsidR="007615D6" w:rsidRDefault="002F66EA" w:rsidP="007615D6">
      <w:pPr>
        <w:keepNext/>
        <w:keepLines/>
      </w:pPr>
      <w:r>
        <w:t xml:space="preserve">This was left for off-line discussion and revised to </w:t>
      </w:r>
      <w:r w:rsidRPr="002F66EA">
        <w:rPr>
          <w:color w:val="0000FF"/>
        </w:rPr>
        <w:t>S2-250</w:t>
      </w:r>
      <w:r>
        <w:rPr>
          <w:color w:val="0000FF"/>
        </w:rPr>
        <w:t>7954</w:t>
      </w:r>
      <w:r>
        <w:t>.</w:t>
      </w:r>
    </w:p>
    <w:p w14:paraId="4871D5C1" w14:textId="54AA48C0" w:rsidR="00331366" w:rsidRDefault="00331366" w:rsidP="00331366">
      <w:pPr>
        <w:keepNext/>
        <w:keepLines/>
      </w:pPr>
      <w:r>
        <w:t>This was left for off-line discussion and revised</w:t>
      </w:r>
      <w:r w:rsidR="00431026">
        <w:t>, to clean up the document header, to</w:t>
      </w:r>
      <w:r>
        <w:t xml:space="preserve"> </w:t>
      </w:r>
      <w:r w:rsidRPr="00497EE3">
        <w:rPr>
          <w:color w:val="0000FF"/>
        </w:rPr>
        <w:t>S2-250</w:t>
      </w:r>
      <w:r>
        <w:rPr>
          <w:color w:val="0000FF"/>
        </w:rPr>
        <w:t>8006</w:t>
      </w:r>
      <w:r w:rsidRPr="006132D8">
        <w:t xml:space="preserve">. </w:t>
      </w:r>
    </w:p>
    <w:p w14:paraId="7AB3DA47" w14:textId="77777777" w:rsidR="0061178C" w:rsidRPr="005B25A1" w:rsidRDefault="00431026" w:rsidP="0061178C">
      <w:pPr>
        <w:keepNext/>
        <w:keepLines/>
      </w:pPr>
      <w:r>
        <w:t xml:space="preserve">This was reviewed and </w:t>
      </w:r>
      <w:r w:rsidRPr="00B30893">
        <w:rPr>
          <w:color w:val="FF0000"/>
        </w:rPr>
        <w:t>agreed</w:t>
      </w:r>
      <w:r>
        <w:t xml:space="preserve"> in parallel session</w:t>
      </w:r>
      <w:r w:rsidR="0061178C">
        <w:t xml:space="preserve">. </w:t>
      </w:r>
    </w:p>
    <w:p w14:paraId="60C9D4CC" w14:textId="77777777" w:rsidR="0061178C" w:rsidRDefault="0061178C" w:rsidP="0061178C">
      <w:pPr>
        <w:keepNext/>
        <w:keepLines/>
        <w:rPr>
          <w:b/>
          <w:bCs/>
        </w:rPr>
      </w:pPr>
      <w:r>
        <w:rPr>
          <w:b/>
          <w:bCs/>
        </w:rPr>
        <w:t>Plenary Discussion:</w:t>
      </w:r>
    </w:p>
    <w:p w14:paraId="62721BEA" w14:textId="39F58262" w:rsidR="00431026" w:rsidRPr="00301857" w:rsidRDefault="00431026" w:rsidP="00431026">
      <w:pPr>
        <w:keepNext/>
        <w:keepLines/>
      </w:pPr>
    </w:p>
    <w:p w14:paraId="4EA5C7A2" w14:textId="77777777" w:rsidR="00431026" w:rsidRPr="00EB0339" w:rsidRDefault="00431026" w:rsidP="00431026">
      <w:r w:rsidRPr="005B25A1">
        <w:rPr>
          <w:b/>
          <w:bCs/>
        </w:rPr>
        <w:t>Status:</w:t>
      </w:r>
      <w:r>
        <w:t xml:space="preserve"> </w:t>
      </w:r>
      <w:r>
        <w:rPr>
          <w:color w:val="0000FF"/>
        </w:rPr>
        <w:t>&lt;Parallel Agreed&gt;</w:t>
      </w:r>
      <w:r>
        <w:t>.</w:t>
      </w:r>
    </w:p>
    <w:p w14:paraId="3F9335B3" w14:textId="77777777" w:rsidR="002F66EA" w:rsidRDefault="002F66EA" w:rsidP="002F66EA">
      <w:pPr>
        <w:pStyle w:val="NormTop"/>
      </w:pPr>
      <w:r>
        <w:rPr>
          <w:color w:val="0000FF"/>
        </w:rPr>
        <w:t>S2-2506887</w:t>
      </w:r>
      <w:r w:rsidRPr="00D53282">
        <w:t xml:space="preserve"> </w:t>
      </w:r>
      <w:r>
        <w:t>(DISCUSSION) Discussion on QoS Flow Sustainability (Source: Verizon, Oracle)</w:t>
      </w:r>
      <w:r>
        <w:br/>
      </w:r>
      <w:r w:rsidRPr="00D53282">
        <w:rPr>
          <w:b/>
        </w:rPr>
        <w:t>Document for:</w:t>
      </w:r>
      <w:r w:rsidRPr="00D53282">
        <w:t xml:space="preserve"> </w:t>
      </w:r>
      <w:r>
        <w:t>Discussion</w:t>
      </w:r>
      <w:r>
        <w:br/>
      </w:r>
      <w:r w:rsidRPr="00D53282">
        <w:rPr>
          <w:b/>
        </w:rPr>
        <w:t>Abstract:</w:t>
      </w:r>
      <w:r w:rsidRPr="00D53282">
        <w:t xml:space="preserve"> </w:t>
      </w:r>
    </w:p>
    <w:p w14:paraId="0D7FE81A" w14:textId="77777777" w:rsidR="002F66EA" w:rsidRPr="00B81031" w:rsidRDefault="002F66EA" w:rsidP="002F66EA">
      <w:pPr>
        <w:keepNext/>
        <w:keepLines/>
        <w:rPr>
          <w:i/>
        </w:rPr>
      </w:pPr>
      <w:r w:rsidRPr="00B81031">
        <w:rPr>
          <w:b/>
          <w:bCs/>
          <w:i/>
        </w:rPr>
        <w:t>Comment:</w:t>
      </w:r>
      <w:r>
        <w:rPr>
          <w:i/>
        </w:rPr>
        <w:t xml:space="preserve"> Revision of (noted)</w:t>
      </w:r>
      <w:r>
        <w:rPr>
          <w:color w:val="0000FF"/>
        </w:rPr>
        <w:t xml:space="preserve"> S2-2505411</w:t>
      </w:r>
      <w:r>
        <w:t>.</w:t>
      </w:r>
    </w:p>
    <w:p w14:paraId="7EF7D946" w14:textId="77777777" w:rsidR="002F66EA" w:rsidRPr="005B25A1" w:rsidRDefault="002F66EA" w:rsidP="002F66EA">
      <w:pPr>
        <w:keepNext/>
        <w:keepLines/>
        <w:rPr>
          <w:b/>
          <w:bCs/>
        </w:rPr>
      </w:pPr>
      <w:r w:rsidRPr="005B25A1">
        <w:rPr>
          <w:b/>
          <w:bCs/>
        </w:rPr>
        <w:t>Parallel discussion:</w:t>
      </w:r>
    </w:p>
    <w:p w14:paraId="05575C9A" w14:textId="05EA0415" w:rsidR="002F66EA" w:rsidRPr="005B25A1" w:rsidRDefault="002F66EA" w:rsidP="002F66EA">
      <w:pPr>
        <w:keepNext/>
        <w:keepLines/>
      </w:pPr>
      <w:r>
        <w:t>This indicates that there are issues with QoS Flow Sustainability and reporting related to downgraded QoS flows which would be best resolved by consultation with SA WG5 and proposes to send an LS on this.</w:t>
      </w:r>
      <w:r w:rsidR="00513713">
        <w:t xml:space="preserve"> This was </w:t>
      </w:r>
      <w:r w:rsidR="00513713" w:rsidRPr="00C3284B">
        <w:rPr>
          <w:color w:val="0000FF"/>
        </w:rPr>
        <w:t>noted</w:t>
      </w:r>
      <w:r w:rsidR="00513713">
        <w:t xml:space="preserve"> in parallel session and the proposed LS was reviewed.</w:t>
      </w:r>
    </w:p>
    <w:p w14:paraId="139C13BC" w14:textId="591F2F89" w:rsidR="002F66EA" w:rsidRPr="00EB0339" w:rsidRDefault="002F66EA" w:rsidP="002F66EA">
      <w:r w:rsidRPr="005B25A1">
        <w:rPr>
          <w:b/>
          <w:bCs/>
        </w:rPr>
        <w:t>Status:</w:t>
      </w:r>
      <w:r>
        <w:t xml:space="preserve"> </w:t>
      </w:r>
      <w:r>
        <w:rPr>
          <w:color w:val="0000FF"/>
        </w:rPr>
        <w:t>Noted</w:t>
      </w:r>
      <w:r>
        <w:t>.</w:t>
      </w:r>
    </w:p>
    <w:p w14:paraId="38AD29AC" w14:textId="77777777" w:rsidR="00E00DA6" w:rsidRDefault="007615D6" w:rsidP="000A3FBD">
      <w:pPr>
        <w:pStyle w:val="NormTop"/>
      </w:pPr>
      <w:r>
        <w:rPr>
          <w:color w:val="0000FF"/>
        </w:rPr>
        <w:t>S2-2506886</w:t>
      </w:r>
      <w:r w:rsidRPr="00D53282">
        <w:t xml:space="preserve"> </w:t>
      </w:r>
      <w:r>
        <w:t>(LS OUT) [DRAFT] LS for a new K</w:t>
      </w:r>
      <w:r>
        <w:lastRenderedPageBreak/>
        <w:t>PI related to the maintainability of a QoS flow (Source: Verizon Switzerland AG)</w:t>
      </w:r>
      <w:r>
        <w:br/>
      </w:r>
      <w:r w:rsidRPr="00D53282">
        <w:rPr>
          <w:b/>
        </w:rPr>
        <w:t>Document for:</w:t>
      </w:r>
      <w:r w:rsidRPr="00D53282">
        <w:t xml:space="preserve"> </w:t>
      </w:r>
      <w:r>
        <w:t>Approval</w:t>
      </w:r>
      <w:r>
        <w:br/>
      </w:r>
      <w:r w:rsidRPr="00D53282">
        <w:rPr>
          <w:b/>
        </w:rPr>
        <w:t>Abstract:</w:t>
      </w:r>
      <w:r w:rsidRPr="00D53282">
        <w:t xml:space="preserve"> </w:t>
      </w:r>
    </w:p>
    <w:p w14:paraId="6624743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S2-2504998</w:t>
      </w:r>
      <w:r>
        <w:t>.</w:t>
      </w:r>
    </w:p>
    <w:p w14:paraId="1F8C3050" w14:textId="77777777" w:rsidR="007615D6" w:rsidRPr="005B25A1" w:rsidRDefault="007615D6" w:rsidP="007615D6">
      <w:pPr>
        <w:keepNext/>
        <w:keepLines/>
        <w:rPr>
          <w:b/>
          <w:bCs/>
        </w:rPr>
      </w:pPr>
      <w:r w:rsidRPr="005B25A1">
        <w:rPr>
          <w:b/>
          <w:bCs/>
        </w:rPr>
        <w:t>Parallel discussion:</w:t>
      </w:r>
    </w:p>
    <w:p w14:paraId="602632F8" w14:textId="2328E2B3" w:rsidR="007615D6" w:rsidRDefault="00513713" w:rsidP="007615D6">
      <w:pPr>
        <w:keepNext/>
        <w:keepLines/>
      </w:pPr>
      <w:r>
        <w:t xml:space="preserve">This was left for off-line discussion and revised to </w:t>
      </w:r>
      <w:r w:rsidRPr="00513713">
        <w:rPr>
          <w:color w:val="0000FF"/>
        </w:rPr>
        <w:t>S2-250</w:t>
      </w:r>
      <w:r>
        <w:rPr>
          <w:color w:val="0000FF"/>
        </w:rPr>
        <w:t>7955</w:t>
      </w:r>
      <w:r>
        <w:t>.</w:t>
      </w:r>
      <w:r w:rsidRPr="00331366">
        <w:t xml:space="preserve"> </w:t>
      </w:r>
    </w:p>
    <w:p w14:paraId="17176758" w14:textId="15F66E61" w:rsidR="00331366" w:rsidRDefault="008A473F" w:rsidP="007615D6">
      <w:pPr>
        <w:keepNext/>
        <w:keepLines/>
      </w:pPr>
      <w:r>
        <w:t xml:space="preserve">Some corrections were needed and the attachment should be removed. This was revised, also to clean up revision marks and remove ‘draft’, to </w:t>
      </w:r>
      <w:r w:rsidRPr="00CE3EC0">
        <w:rPr>
          <w:color w:val="0000FF"/>
        </w:rPr>
        <w:t>S2-2</w:t>
      </w:r>
      <w:r>
        <w:rPr>
          <w:color w:val="0000FF"/>
        </w:rPr>
        <w:t>508007</w:t>
      </w:r>
      <w:r>
        <w:t>.</w:t>
      </w:r>
      <w:r w:rsidRPr="008A473F">
        <w:t xml:space="preserve"> </w:t>
      </w:r>
    </w:p>
    <w:p w14:paraId="48269AC5" w14:textId="77777777" w:rsidR="0061178C" w:rsidRPr="005B25A1" w:rsidRDefault="008A473F" w:rsidP="0061178C">
      <w:pPr>
        <w:keepNext/>
        <w:keepLines/>
      </w:pPr>
      <w:r>
        <w:t xml:space="preserve">This was </w:t>
      </w:r>
      <w:r w:rsidRPr="00B30893">
        <w:rPr>
          <w:color w:val="FF0000"/>
        </w:rPr>
        <w:t>agreed</w:t>
      </w:r>
      <w:r>
        <w:t xml:space="preserve"> in parallel session</w:t>
      </w:r>
      <w:r w:rsidR="0061178C">
        <w:t xml:space="preserve">. </w:t>
      </w:r>
    </w:p>
    <w:p w14:paraId="0C0C553B" w14:textId="77777777" w:rsidR="0061178C" w:rsidRDefault="0061178C" w:rsidP="0061178C">
      <w:pPr>
        <w:keepNext/>
        <w:keepLines/>
        <w:rPr>
          <w:b/>
          <w:bCs/>
        </w:rPr>
      </w:pPr>
      <w:r>
        <w:rPr>
          <w:b/>
          <w:bCs/>
        </w:rPr>
        <w:t>Plenary Discussion:</w:t>
      </w:r>
    </w:p>
    <w:p w14:paraId="26F23AFF" w14:textId="502E6DDB" w:rsidR="008A473F" w:rsidRPr="00301857" w:rsidRDefault="008A473F" w:rsidP="008A473F">
      <w:pPr>
        <w:keepNext/>
        <w:keepLines/>
      </w:pPr>
    </w:p>
    <w:p w14:paraId="35CE1896" w14:textId="77777777" w:rsidR="008A473F" w:rsidRPr="00EB0339" w:rsidRDefault="008A473F" w:rsidP="008A473F">
      <w:r w:rsidRPr="005B25A1">
        <w:rPr>
          <w:b/>
          <w:bCs/>
        </w:rPr>
        <w:t>Status:</w:t>
      </w:r>
      <w:r>
        <w:t xml:space="preserve"> </w:t>
      </w:r>
      <w:r>
        <w:rPr>
          <w:color w:val="0000FF"/>
        </w:rPr>
        <w:t>&lt;Parallel Agreed&gt;</w:t>
      </w:r>
      <w:r>
        <w:t>.</w:t>
      </w:r>
    </w:p>
    <w:p w14:paraId="78AD5EAE" w14:textId="77777777" w:rsidR="008A22D1" w:rsidRDefault="008A22D1" w:rsidP="00BB3F37"/>
    <w:p w14:paraId="2E163D03" w14:textId="77777777" w:rsidR="007615D6" w:rsidRDefault="007615D6" w:rsidP="005A50C0">
      <w:pPr>
        <w:pStyle w:val="Heading3"/>
      </w:pPr>
      <w:r>
        <w:t>9.24.2</w:t>
      </w:r>
      <w:r>
        <w:tab/>
        <w:t>Enhanced support of Non-Public Networks phase 2 (eNPN_Ph2)</w:t>
      </w:r>
    </w:p>
    <w:p w14:paraId="262F630D" w14:textId="77777777" w:rsidR="008A22D1" w:rsidRDefault="00000000" w:rsidP="00BB3F37">
      <w:r>
        <w:t>There were no contributions to this agenda item.</w:t>
      </w:r>
    </w:p>
    <w:p w14:paraId="02F79DBA" w14:textId="77777777" w:rsidR="008A22D1" w:rsidRDefault="008A22D1" w:rsidP="00BB3F37"/>
    <w:p w14:paraId="706A9E4B" w14:textId="77777777" w:rsidR="007615D6" w:rsidRDefault="007615D6" w:rsidP="005A50C0">
      <w:pPr>
        <w:pStyle w:val="Heading3"/>
      </w:pPr>
      <w:r>
        <w:t>9.25.2</w:t>
      </w:r>
      <w:r>
        <w:tab/>
        <w:t>Enhancement of 5G UE Policy (eUEPO)</w:t>
      </w:r>
    </w:p>
    <w:p w14:paraId="45478627" w14:textId="77777777" w:rsidR="008A22D1" w:rsidRDefault="00000000" w:rsidP="00BB3F37">
      <w:r>
        <w:t>There were no contributions to this agenda item.</w:t>
      </w:r>
    </w:p>
    <w:p w14:paraId="63F26E17" w14:textId="77777777" w:rsidR="008A22D1" w:rsidRDefault="008A22D1" w:rsidP="00BB3F37"/>
    <w:p w14:paraId="66766615" w14:textId="77777777" w:rsidR="007615D6" w:rsidRDefault="007615D6" w:rsidP="005A50C0">
      <w:pPr>
        <w:pStyle w:val="Heading3"/>
      </w:pPr>
      <w:r>
        <w:t>9.26.2</w:t>
      </w:r>
      <w:r>
        <w:tab/>
        <w:t>System Enabler for Service Function Chaining (SFC)</w:t>
      </w:r>
    </w:p>
    <w:p w14:paraId="67372BE3" w14:textId="77777777" w:rsidR="008A22D1" w:rsidRDefault="00000000" w:rsidP="00BB3F37">
      <w:r>
        <w:t>There were no contributions to this agenda item.</w:t>
      </w:r>
    </w:p>
    <w:p w14:paraId="4A9B91C2" w14:textId="77777777" w:rsidR="008A22D1" w:rsidRDefault="008A22D1" w:rsidP="00BB3F37"/>
    <w:p w14:paraId="4D33A7B4" w14:textId="77777777" w:rsidR="007615D6" w:rsidRDefault="007615D6" w:rsidP="005A50C0">
      <w:pPr>
        <w:pStyle w:val="Heading3"/>
      </w:pPr>
      <w:r>
        <w:t>9.27.2</w:t>
      </w:r>
      <w:r>
        <w:tab/>
        <w:t>Extensions to the TSC Framework to support DetNet (DetNet)</w:t>
      </w:r>
    </w:p>
    <w:p w14:paraId="51B57144" w14:textId="77777777" w:rsidR="008A22D1" w:rsidRDefault="00000000" w:rsidP="00BB3F37">
      <w:r>
        <w:t>There were no contributions to this agenda item.</w:t>
      </w:r>
    </w:p>
    <w:p w14:paraId="38C7257B" w14:textId="77777777" w:rsidR="008A22D1" w:rsidRDefault="008A22D1" w:rsidP="00BB3F37"/>
    <w:p w14:paraId="4AF5A91D" w14:textId="77777777" w:rsidR="007615D6" w:rsidRDefault="007615D6" w:rsidP="005A50C0">
      <w:pPr>
        <w:pStyle w:val="Heading3"/>
      </w:pPr>
      <w:r>
        <w:t>9.28.2</w:t>
      </w:r>
      <w:r>
        <w:tab/>
        <w:t>Seamless UE context recovery (SUECR)</w:t>
      </w:r>
    </w:p>
    <w:p w14:paraId="4D6597AC" w14:textId="77777777" w:rsidR="008A22D1" w:rsidRDefault="00000000" w:rsidP="00BB3F37">
      <w:r>
        <w:t>There were no contributions to this agenda item.</w:t>
      </w:r>
    </w:p>
    <w:p w14:paraId="4D788F07" w14:textId="77777777" w:rsidR="008A22D1" w:rsidRDefault="008A22D1" w:rsidP="00BB3F37"/>
    <w:p w14:paraId="2513EED0" w14:textId="77777777" w:rsidR="007615D6" w:rsidRDefault="007615D6" w:rsidP="0010433C">
      <w:pPr>
        <w:pStyle w:val="Heading2"/>
      </w:pPr>
      <w:r>
        <w:t>9.29</w:t>
      </w:r>
      <w:r>
        <w:tab/>
        <w:t>Multiple location report for MT-LR Immediate Location Request for regulatory services (TEI18_MLR)</w:t>
      </w:r>
    </w:p>
    <w:p w14:paraId="08BD714A" w14:textId="77777777" w:rsidR="008A22D1" w:rsidRDefault="00000000" w:rsidP="00BB3F37">
      <w:r>
        <w:t>There were no contributions to this agenda item.</w:t>
      </w:r>
    </w:p>
    <w:p w14:paraId="66AFE18C" w14:textId="77777777" w:rsidR="008A22D1" w:rsidRDefault="008A22D1" w:rsidP="00BB3F37"/>
    <w:p w14:paraId="046CA482" w14:textId="77777777" w:rsidR="007615D6" w:rsidRDefault="007615D6" w:rsidP="0010433C">
      <w:pPr>
        <w:pStyle w:val="Heading2"/>
      </w:pPr>
      <w:r>
        <w:t>9.30</w:t>
      </w:r>
      <w:r>
        <w:tab/>
        <w:t>Secondary DN Authentication and authorization in EPC IWK cases (TEI18_SDNAEPC)</w:t>
      </w:r>
    </w:p>
    <w:p w14:paraId="56EFD13D" w14:textId="77777777" w:rsidR="008A22D1" w:rsidRDefault="00000000" w:rsidP="00BB3F37">
      <w:r>
        <w:t>There were no contributions to this agenda item.</w:t>
      </w:r>
    </w:p>
    <w:p w14:paraId="493AEBF9" w14:textId="77777777" w:rsidR="008A22D1" w:rsidRDefault="008A22D1" w:rsidP="00BB3F37"/>
    <w:p w14:paraId="747B8EFD" w14:textId="77777777" w:rsidR="007615D6" w:rsidRDefault="007615D6" w:rsidP="0010433C">
      <w:pPr>
        <w:pStyle w:val="Heading2"/>
      </w:pPr>
      <w:r>
        <w:t>9.31</w:t>
      </w:r>
      <w:r>
        <w:tab/>
        <w:t>MBS support for V2X services (TEI18_M</w:t>
      </w:r>
      <w:r>
        <w:lastRenderedPageBreak/>
        <w:t>BS4V2X)</w:t>
      </w:r>
    </w:p>
    <w:p w14:paraId="43297074" w14:textId="77777777" w:rsidR="008A22D1" w:rsidRDefault="00000000" w:rsidP="00BB3F37">
      <w:r>
        <w:t>There were no contributions to this agenda item.</w:t>
      </w:r>
    </w:p>
    <w:p w14:paraId="27CBE563" w14:textId="77777777" w:rsidR="008A22D1" w:rsidRDefault="008A22D1" w:rsidP="00BB3F37"/>
    <w:p w14:paraId="542BD93C" w14:textId="77777777" w:rsidR="007615D6" w:rsidRDefault="007615D6" w:rsidP="0010433C">
      <w:pPr>
        <w:pStyle w:val="Heading2"/>
      </w:pPr>
      <w:r>
        <w:t>9.32</w:t>
      </w:r>
      <w:r>
        <w:tab/>
        <w:t>Spending Limits for AM and UE Policies in the 5GC (TEI18_SLAMUP)</w:t>
      </w:r>
    </w:p>
    <w:p w14:paraId="3139BD92" w14:textId="77777777" w:rsidR="008A22D1" w:rsidRDefault="00000000" w:rsidP="00BB3F37">
      <w:r>
        <w:t>There were no contributions to this agenda item.</w:t>
      </w:r>
    </w:p>
    <w:p w14:paraId="0F2A5DAA" w14:textId="77777777" w:rsidR="008A22D1" w:rsidRDefault="008A22D1" w:rsidP="00BB3F37"/>
    <w:p w14:paraId="6757EB24" w14:textId="77777777" w:rsidR="007615D6" w:rsidRDefault="007615D6" w:rsidP="0010433C">
      <w:pPr>
        <w:pStyle w:val="Heading2"/>
      </w:pPr>
      <w:r>
        <w:t>9.33</w:t>
      </w:r>
      <w:r>
        <w:tab/>
        <w:t>Enhancement of application detection event exposure (TEI18_ADEE)</w:t>
      </w:r>
    </w:p>
    <w:p w14:paraId="32E4C09C" w14:textId="77777777" w:rsidR="008A22D1" w:rsidRDefault="00000000" w:rsidP="00BB3F37">
      <w:r>
        <w:t>There were no contributions to this agenda item.</w:t>
      </w:r>
    </w:p>
    <w:p w14:paraId="0CBDF62B" w14:textId="77777777" w:rsidR="008A22D1" w:rsidRDefault="008A22D1" w:rsidP="00BB3F37"/>
    <w:p w14:paraId="6E998CC3" w14:textId="77777777" w:rsidR="007615D6" w:rsidRDefault="007615D6" w:rsidP="0010433C">
      <w:pPr>
        <w:pStyle w:val="Heading2"/>
      </w:pPr>
      <w:r>
        <w:t>9.34</w:t>
      </w:r>
      <w:r>
        <w:tab/>
        <w:t>General Support of IPv6 Prefix Delegation (TEI18_IPv6PD)</w:t>
      </w:r>
    </w:p>
    <w:p w14:paraId="13B9F713" w14:textId="77777777" w:rsidR="008A22D1" w:rsidRDefault="00000000" w:rsidP="00BB3F37">
      <w:r>
        <w:t>There were no contributions to this agenda item.</w:t>
      </w:r>
    </w:p>
    <w:p w14:paraId="60484C79" w14:textId="77777777" w:rsidR="008A22D1" w:rsidRDefault="008A22D1" w:rsidP="00BB3F37"/>
    <w:p w14:paraId="50AA9D1E" w14:textId="77777777" w:rsidR="007615D6" w:rsidRDefault="007615D6" w:rsidP="0010433C">
      <w:pPr>
        <w:pStyle w:val="Heading2"/>
      </w:pPr>
      <w:r>
        <w:t>9.35</w:t>
      </w:r>
      <w:r>
        <w:tab/>
        <w:t>New WID on Dynamically Changing AM Policies in the 5GC Phase 2 (TEI18_DCAMP_Ph2)</w:t>
      </w:r>
    </w:p>
    <w:p w14:paraId="3C5A559A" w14:textId="77777777" w:rsidR="008A22D1" w:rsidRDefault="00000000" w:rsidP="00BB3F37">
      <w:r>
        <w:t>There were no contributions to this agenda item.</w:t>
      </w:r>
    </w:p>
    <w:p w14:paraId="7092B648" w14:textId="77777777" w:rsidR="008A22D1" w:rsidRDefault="008A22D1" w:rsidP="00BB3F37"/>
    <w:p w14:paraId="4767D0FB" w14:textId="77777777" w:rsidR="007615D6" w:rsidRDefault="007615D6" w:rsidP="0010433C">
      <w:pPr>
        <w:pStyle w:val="Heading2"/>
      </w:pPr>
      <w:r>
        <w:t>9.36</w:t>
      </w:r>
      <w:r>
        <w:tab/>
        <w:t>Enhancement of NSAC for maximum number of UEs with at least one PDU session/PDN connection (eNSAC)</w:t>
      </w:r>
    </w:p>
    <w:p w14:paraId="74C90B84" w14:textId="77777777" w:rsidR="008A22D1" w:rsidRDefault="00000000" w:rsidP="00BB3F37">
      <w:r>
        <w:t>There were no contributions to this agenda item.</w:t>
      </w:r>
    </w:p>
    <w:p w14:paraId="5FCBBB17" w14:textId="77777777" w:rsidR="008A22D1" w:rsidRDefault="008A22D1" w:rsidP="00BB3F37"/>
    <w:p w14:paraId="25D5502D" w14:textId="77777777" w:rsidR="007615D6" w:rsidRDefault="007615D6" w:rsidP="0010433C">
      <w:pPr>
        <w:pStyle w:val="Heading2"/>
      </w:pPr>
      <w:r>
        <w:t>9.37</w:t>
      </w:r>
      <w:r>
        <w:tab/>
        <w:t>Generic Rel-18 LSs</w:t>
      </w:r>
    </w:p>
    <w:p w14:paraId="03719AA1" w14:textId="77777777" w:rsidR="008A22D1" w:rsidRDefault="00000000" w:rsidP="00BB3F37">
      <w:r>
        <w:t>There were no contributions to this agenda item.</w:t>
      </w:r>
    </w:p>
    <w:p w14:paraId="3845C285" w14:textId="77777777" w:rsidR="008A22D1" w:rsidRDefault="008A22D1" w:rsidP="00BB3F37"/>
    <w:p w14:paraId="67442C59" w14:textId="77777777" w:rsidR="007615D6" w:rsidRDefault="007615D6" w:rsidP="0010433C">
      <w:pPr>
        <w:pStyle w:val="Heading2"/>
      </w:pPr>
      <w:r>
        <w:t>9.38</w:t>
      </w:r>
      <w:r>
        <w:tab/>
        <w:t>Rel-18 CAT B/C alignment CR(s) due to the work led by other 3GPP Working Groups</w:t>
      </w:r>
    </w:p>
    <w:p w14:paraId="3D664FD6" w14:textId="77777777" w:rsidR="008A22D1" w:rsidRDefault="00000000" w:rsidP="00BB3F37">
      <w:r>
        <w:t>There were no contributions to this agenda item.</w:t>
      </w:r>
    </w:p>
    <w:p w14:paraId="1911A81A" w14:textId="77777777" w:rsidR="008A22D1" w:rsidRDefault="008A22D1" w:rsidP="00BB3F37"/>
    <w:p w14:paraId="556A9B60" w14:textId="77777777" w:rsidR="007615D6" w:rsidRDefault="007615D6" w:rsidP="007615D6">
      <w:pPr>
        <w:pStyle w:val="Heading1"/>
      </w:pPr>
      <w:r>
        <w:t>19</w:t>
      </w:r>
      <w:r>
        <w:tab/>
        <w:t>Rel-19 SIDs and WIDs</w:t>
      </w:r>
    </w:p>
    <w:p w14:paraId="75D798F9" w14:textId="77777777" w:rsidR="008A22D1" w:rsidRDefault="00000000" w:rsidP="00BB3F37">
      <w:r>
        <w:t>There were no contributions to this agenda item.</w:t>
      </w:r>
    </w:p>
    <w:p w14:paraId="6B148642" w14:textId="77777777" w:rsidR="008A22D1" w:rsidRDefault="008A22D1" w:rsidP="00BB3F37"/>
    <w:p w14:paraId="0D6F9148" w14:textId="77777777" w:rsidR="007615D6" w:rsidRDefault="007615D6" w:rsidP="005A50C0">
      <w:pPr>
        <w:pStyle w:val="Heading3"/>
      </w:pPr>
      <w:r>
        <w:t>19.1.2</w:t>
      </w:r>
      <w:r>
        <w:tab/>
        <w:t>Integration of satellite components</w:t>
      </w:r>
      <w:r>
        <w:lastRenderedPageBreak/>
        <w:t xml:space="preserve"> in the 5G architecture Phase 3 (5GSAT_Ph3-ARC)</w:t>
      </w:r>
    </w:p>
    <w:p w14:paraId="0C25420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C62322D" w14:textId="77777777" w:rsidR="008A22D1" w:rsidRDefault="008A22D1" w:rsidP="00BB3F37"/>
    <w:p w14:paraId="2E2BADF5" w14:textId="77777777" w:rsidR="008A22D1" w:rsidRDefault="008A22D1" w:rsidP="00BB3F37"/>
    <w:p w14:paraId="5CBD60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Ins</w:t>
      </w:r>
    </w:p>
    <w:p w14:paraId="6819C615" w14:textId="77777777" w:rsidR="00E00DA6" w:rsidRDefault="007615D6" w:rsidP="000A3FBD">
      <w:pPr>
        <w:pStyle w:val="NormTop"/>
      </w:pPr>
      <w:r>
        <w:rPr>
          <w:color w:val="0000FF"/>
        </w:rPr>
        <w:t>S2-2506158</w:t>
      </w:r>
      <w:r w:rsidRPr="00D53282">
        <w:t xml:space="preserve"> </w:t>
      </w:r>
      <w:r>
        <w:t>(LS IN) LS from SA WG4: Reply on Inclusion of NTN intended service area in the Service Announcement (Source: SA WG4 (S4-251099))</w:t>
      </w:r>
      <w:r>
        <w:br/>
      </w:r>
      <w:r w:rsidRPr="00D53282">
        <w:rPr>
          <w:b/>
        </w:rPr>
        <w:t>Document for:</w:t>
      </w:r>
      <w:r w:rsidRPr="00D53282">
        <w:t xml:space="preserve"> </w:t>
      </w:r>
      <w:r>
        <w:t>Information</w:t>
      </w:r>
      <w:r>
        <w:br/>
      </w:r>
      <w:r w:rsidRPr="00D53282">
        <w:rPr>
          <w:b/>
        </w:rPr>
        <w:t>Abstract:</w:t>
      </w:r>
      <w:r w:rsidRPr="00D53282">
        <w:t xml:space="preserve"> </w:t>
      </w:r>
      <w:r>
        <w:br/>
        <w:t>SA WG4 thanks RAN WG2 for bringing up the topic of 'MBS via NTN'. SA WG4 is still studying the realization for including an Intended Service Area into Service announcement, leveraging the RAN WG2 Work Item code NR_NTN_Ph3-Core. SA WG4 has agreed to extend the Service Announcement and add a targeted service area in form of a list of polygon or circle shapes. However, SA WG4 is still discussing the technical realization and possibly a generalization, so that the target service area can be extended to represents the intended service area in case of NR NTN. SA WG4 confirms, that inclusion of the geographical information, i.e. in form of list of polygon or circle shapes in the Service Announcement can be supported within the Rel-19 timeframe.</w:t>
      </w:r>
    </w:p>
    <w:p w14:paraId="3FD0EFCB" w14:textId="77777777" w:rsidR="007615D6" w:rsidRPr="005B25A1" w:rsidRDefault="007615D6" w:rsidP="007615D6">
      <w:pPr>
        <w:keepNext/>
        <w:keepLines/>
        <w:rPr>
          <w:b/>
          <w:bCs/>
        </w:rPr>
      </w:pPr>
      <w:r w:rsidRPr="005B25A1">
        <w:rPr>
          <w:b/>
          <w:bCs/>
        </w:rPr>
        <w:t>Convenor comment:</w:t>
      </w:r>
    </w:p>
    <w:p w14:paraId="4D8C0242" w14:textId="77777777" w:rsidR="007615D6" w:rsidRPr="005B25A1" w:rsidRDefault="007615D6" w:rsidP="007615D6">
      <w:pPr>
        <w:keepNext/>
        <w:keepLines/>
      </w:pPr>
      <w:r w:rsidRPr="005B25A1">
        <w:t>NOTE?</w:t>
      </w:r>
    </w:p>
    <w:p w14:paraId="0F3F6AB5" w14:textId="77777777" w:rsidR="007615D6" w:rsidRPr="005B25A1" w:rsidRDefault="007615D6" w:rsidP="007615D6">
      <w:pPr>
        <w:keepNext/>
        <w:keepLines/>
        <w:rPr>
          <w:b/>
          <w:bCs/>
        </w:rPr>
      </w:pPr>
      <w:r w:rsidRPr="005B25A1">
        <w:rPr>
          <w:b/>
          <w:bCs/>
        </w:rPr>
        <w:t>Parallel discussion:</w:t>
      </w:r>
    </w:p>
    <w:p w14:paraId="0EED553C" w14:textId="77777777" w:rsidR="007615D6" w:rsidRPr="005B25A1" w:rsidRDefault="007615D6" w:rsidP="007615D6">
      <w:pPr>
        <w:keepNext/>
        <w:keepLines/>
      </w:pPr>
      <w:r w:rsidRPr="005B25A1">
        <w:t>-</w:t>
      </w:r>
    </w:p>
    <w:p w14:paraId="41EB8A1B" w14:textId="77777777" w:rsidR="007615D6" w:rsidRPr="005B25A1" w:rsidRDefault="007615D6" w:rsidP="007615D6">
      <w:pPr>
        <w:keepNext/>
        <w:keepLines/>
        <w:rPr>
          <w:b/>
          <w:bCs/>
        </w:rPr>
      </w:pPr>
      <w:r w:rsidRPr="005B25A1">
        <w:rPr>
          <w:b/>
          <w:bCs/>
        </w:rPr>
        <w:t>Plenary Discussion:</w:t>
      </w:r>
    </w:p>
    <w:p w14:paraId="041E0734" w14:textId="77777777" w:rsidR="007615D6" w:rsidRPr="005B25A1" w:rsidRDefault="007615D6" w:rsidP="007615D6">
      <w:pPr>
        <w:keepNext/>
        <w:keepLines/>
      </w:pPr>
      <w:r>
        <w:rPr>
          <w:color w:val="FF0000"/>
        </w:rPr>
        <w:t>NO DISCUSSION RECORDED</w:t>
      </w:r>
    </w:p>
    <w:p w14:paraId="0F06FDC1" w14:textId="77777777" w:rsidR="007615D6" w:rsidRPr="00EB0339" w:rsidRDefault="007615D6" w:rsidP="007615D6">
      <w:r w:rsidRPr="005B25A1">
        <w:rPr>
          <w:b/>
          <w:bCs/>
        </w:rPr>
        <w:t>Status:</w:t>
      </w:r>
      <w:r>
        <w:t xml:space="preserve"> </w:t>
      </w:r>
      <w:r>
        <w:rPr>
          <w:color w:val="0000FF"/>
        </w:rPr>
        <w:t>Not concluded</w:t>
      </w:r>
      <w:r>
        <w:t>.</w:t>
      </w:r>
    </w:p>
    <w:p w14:paraId="1A41A0DE" w14:textId="77777777" w:rsidR="00E00DA6" w:rsidRDefault="007615D6" w:rsidP="000A3FBD">
      <w:pPr>
        <w:pStyle w:val="NormTop"/>
      </w:pPr>
      <w:r>
        <w:rPr>
          <w:color w:val="0000FF"/>
        </w:rPr>
        <w:t>S2-2506122</w:t>
      </w:r>
      <w:r w:rsidRPr="00D53282">
        <w:t xml:space="preserve"> </w:t>
      </w:r>
      <w:r>
        <w:t>(LS IN) LS from CT WG1: Reply LS on S&amp;F mode indications to NAS (Source: CT WG1 (C1-254119))</w:t>
      </w:r>
      <w:r>
        <w:br/>
      </w:r>
      <w:r w:rsidRPr="00D53282">
        <w:rPr>
          <w:b/>
        </w:rPr>
        <w:t>Document for:</w:t>
      </w:r>
      <w:r w:rsidRPr="00D53282">
        <w:t xml:space="preserve"> </w:t>
      </w:r>
      <w:r>
        <w:t>Information</w:t>
      </w:r>
      <w:r>
        <w:br/>
      </w:r>
      <w:r w:rsidRPr="00D53282">
        <w:rPr>
          <w:b/>
        </w:rPr>
        <w:t>Abstract:</w:t>
      </w:r>
      <w:r w:rsidRPr="00D53282">
        <w:t xml:space="preserve"> </w:t>
      </w:r>
      <w:r>
        <w:br/>
        <w:t>CT WG1 would like to thank RAN WG2 for their LS C1-253033 / R2-2503070 on providing S&amp;F mode indications in system information for the transition between 'normal mode' and 'S&amp;F operation mode' to NAS. CT WG1 discussed the topic and concludes that there is no impact to the NAS layer for the moment according to the current requirements for S&amp;F mode provided by SA WG2.</w:t>
      </w:r>
    </w:p>
    <w:p w14:paraId="62C530A0" w14:textId="77777777" w:rsidR="007615D6" w:rsidRPr="005B25A1" w:rsidRDefault="007615D6" w:rsidP="007615D6">
      <w:pPr>
        <w:keepNext/>
        <w:keepLines/>
        <w:rPr>
          <w:b/>
          <w:bCs/>
        </w:rPr>
      </w:pPr>
      <w:r w:rsidRPr="005B25A1">
        <w:rPr>
          <w:b/>
          <w:bCs/>
        </w:rPr>
        <w:t>Convenor comment:</w:t>
      </w:r>
    </w:p>
    <w:p w14:paraId="41E74B02" w14:textId="77777777" w:rsidR="007615D6" w:rsidRPr="005B25A1" w:rsidRDefault="007615D6" w:rsidP="007615D6">
      <w:pPr>
        <w:keepNext/>
        <w:keepLines/>
      </w:pPr>
      <w:r w:rsidRPr="005B25A1">
        <w:t>NOTE?</w:t>
      </w:r>
    </w:p>
    <w:p w14:paraId="6135603E" w14:textId="77777777" w:rsidR="007615D6" w:rsidRPr="005B25A1" w:rsidRDefault="007615D6" w:rsidP="007615D6">
      <w:pPr>
        <w:keepNext/>
        <w:keepLines/>
        <w:rPr>
          <w:b/>
          <w:bCs/>
        </w:rPr>
      </w:pPr>
      <w:r w:rsidRPr="005B25A1">
        <w:rPr>
          <w:b/>
          <w:bCs/>
        </w:rPr>
        <w:t>Parallel discussion:</w:t>
      </w:r>
    </w:p>
    <w:p w14:paraId="57BA2687" w14:textId="77777777" w:rsidR="007615D6" w:rsidRPr="005B25A1" w:rsidRDefault="007615D6" w:rsidP="007615D6">
      <w:pPr>
        <w:keepNext/>
        <w:keepLines/>
      </w:pPr>
      <w:r w:rsidRPr="005B25A1">
        <w:t>-</w:t>
      </w:r>
    </w:p>
    <w:p w14:paraId="1B64FA7D" w14:textId="77777777" w:rsidR="007615D6" w:rsidRPr="005B25A1" w:rsidRDefault="007615D6" w:rsidP="007615D6">
      <w:pPr>
        <w:keepNext/>
        <w:keepLines/>
        <w:rPr>
          <w:b/>
          <w:bCs/>
        </w:rPr>
      </w:pPr>
      <w:r w:rsidRPr="005B25A1">
        <w:rPr>
          <w:b/>
          <w:bCs/>
        </w:rPr>
        <w:t>Plenary Discussion:</w:t>
      </w:r>
    </w:p>
    <w:p w14:paraId="0BEA410A" w14:textId="77777777" w:rsidR="007615D6" w:rsidRPr="005B25A1" w:rsidRDefault="007615D6" w:rsidP="007615D6">
      <w:pPr>
        <w:keepNext/>
        <w:keepLines/>
      </w:pPr>
      <w:r>
        <w:rPr>
          <w:color w:val="FF0000"/>
        </w:rPr>
        <w:t>NO DISCUSSION RECORDED</w:t>
      </w:r>
    </w:p>
    <w:p w14:paraId="34CDD5E1" w14:textId="77777777" w:rsidR="007615D6" w:rsidRPr="00EB0339" w:rsidRDefault="007615D6" w:rsidP="007615D6">
      <w:r w:rsidRPr="005B25A1">
        <w:rPr>
          <w:b/>
          <w:bCs/>
        </w:rPr>
        <w:t>Status:</w:t>
      </w:r>
      <w:r>
        <w:t xml:space="preserve"> </w:t>
      </w:r>
      <w:r>
        <w:rPr>
          <w:color w:val="0000FF"/>
        </w:rPr>
        <w:t>Not concluded</w:t>
      </w:r>
      <w:r>
        <w:t>.</w:t>
      </w:r>
    </w:p>
    <w:p w14:paraId="5792E9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UE-SAT-UE comm - UP path change</w:t>
      </w:r>
    </w:p>
    <w:p w14:paraId="3A237871" w14:textId="77777777" w:rsidR="00E00DA6" w:rsidRDefault="007615D6" w:rsidP="000A3FBD">
      <w:pPr>
        <w:pStyle w:val="NormTop"/>
      </w:pPr>
      <w:r>
        <w:rPr>
          <w:color w:val="0000FF"/>
        </w:rPr>
        <w:t>S2-25</w:t>
      </w:r>
      <w:r>
        <w:rPr>
          <w:color w:val="0000FF"/>
        </w:rPr>
        <w:lastRenderedPageBreak/>
        <w:t>06472</w:t>
      </w:r>
      <w:r w:rsidRPr="00D53282">
        <w:t xml:space="preserve"> </w:t>
      </w:r>
      <w:r>
        <w:t xml:space="preserve">(CR) 23.501 CR6357 (Rel-19, 'F'): Parameter Alignment for UP Path Change Subscription in TS 23. 501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input of </w:t>
      </w:r>
      <w:proofErr w:type="spellStart"/>
      <w:r>
        <w:t>Npcf_PolicyAuthorization_Notify</w:t>
      </w:r>
      <w:proofErr w:type="spellEnd"/>
      <w:r>
        <w:t xml:space="preserve"> and </w:t>
      </w:r>
      <w:proofErr w:type="spellStart"/>
      <w:r>
        <w:t>Nsmf_EventExposure_Notify</w:t>
      </w:r>
      <w:proofErr w:type="spellEnd"/>
      <w:r>
        <w:t xml:space="preserve"> includes the DNAI, not the satellite identifier.</w:t>
      </w:r>
    </w:p>
    <w:p w14:paraId="7DD04BC2" w14:textId="77777777" w:rsidR="007615D6" w:rsidRPr="005B25A1" w:rsidRDefault="007615D6" w:rsidP="007615D6">
      <w:pPr>
        <w:keepNext/>
        <w:keepLines/>
        <w:rPr>
          <w:b/>
          <w:bCs/>
        </w:rPr>
      </w:pPr>
      <w:r w:rsidRPr="005B25A1">
        <w:rPr>
          <w:b/>
          <w:bCs/>
        </w:rPr>
        <w:t>Parallel discussion:</w:t>
      </w:r>
    </w:p>
    <w:p w14:paraId="3AF740F8" w14:textId="77777777" w:rsidR="007615D6" w:rsidRPr="005B25A1" w:rsidRDefault="007615D6" w:rsidP="007615D6">
      <w:pPr>
        <w:keepNext/>
        <w:keepLines/>
      </w:pPr>
      <w:r w:rsidRPr="005B25A1">
        <w:t>-</w:t>
      </w:r>
    </w:p>
    <w:p w14:paraId="3A844EB9" w14:textId="77777777" w:rsidR="007615D6" w:rsidRPr="005B25A1" w:rsidRDefault="007615D6" w:rsidP="007615D6">
      <w:pPr>
        <w:keepNext/>
        <w:keepLines/>
        <w:rPr>
          <w:b/>
          <w:bCs/>
        </w:rPr>
      </w:pPr>
      <w:r w:rsidRPr="005B25A1">
        <w:rPr>
          <w:b/>
          <w:bCs/>
        </w:rPr>
        <w:t>Plenary Discussion:</w:t>
      </w:r>
    </w:p>
    <w:p w14:paraId="00CCE6E1" w14:textId="77777777" w:rsidR="007615D6" w:rsidRPr="005B25A1" w:rsidRDefault="007615D6" w:rsidP="007615D6">
      <w:pPr>
        <w:keepNext/>
        <w:keepLines/>
      </w:pPr>
      <w:r>
        <w:rPr>
          <w:color w:val="FF0000"/>
        </w:rPr>
        <w:t>NO DISCUSSION RECORDED</w:t>
      </w:r>
    </w:p>
    <w:p w14:paraId="4FC1E6C8" w14:textId="77777777" w:rsidR="007615D6" w:rsidRPr="00EB0339" w:rsidRDefault="007615D6" w:rsidP="007615D6">
      <w:r w:rsidRPr="005B25A1">
        <w:rPr>
          <w:b/>
          <w:bCs/>
        </w:rPr>
        <w:t>Status:</w:t>
      </w:r>
      <w:r>
        <w:t xml:space="preserve"> </w:t>
      </w:r>
      <w:r>
        <w:rPr>
          <w:color w:val="0000FF"/>
        </w:rPr>
        <w:t>Not concluded</w:t>
      </w:r>
      <w:r>
        <w:t>.</w:t>
      </w:r>
    </w:p>
    <w:p w14:paraId="5CBF6477" w14:textId="77777777" w:rsidR="00E00DA6" w:rsidRDefault="007615D6" w:rsidP="000A3FBD">
      <w:pPr>
        <w:pStyle w:val="NormTop"/>
      </w:pPr>
      <w:r>
        <w:rPr>
          <w:color w:val="0000FF"/>
        </w:rPr>
        <w:t>S2-2506473</w:t>
      </w:r>
      <w:r w:rsidRPr="00D53282">
        <w:t xml:space="preserve"> </w:t>
      </w:r>
      <w:r>
        <w:t xml:space="preserve">(CR) 23.502 CR5525 (Rel-19, 'F'): Parameter Alignment for UP Path Change Subscription in TS 23. 502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early and late notification received by the P-CSCF includes the DNAI, not the satellite identifier.</w:t>
      </w:r>
    </w:p>
    <w:p w14:paraId="357E1E6B" w14:textId="77777777" w:rsidR="007615D6" w:rsidRPr="005B25A1" w:rsidRDefault="007615D6" w:rsidP="007615D6">
      <w:pPr>
        <w:keepNext/>
        <w:keepLines/>
        <w:rPr>
          <w:b/>
          <w:bCs/>
        </w:rPr>
      </w:pPr>
      <w:r w:rsidRPr="005B25A1">
        <w:rPr>
          <w:b/>
          <w:bCs/>
        </w:rPr>
        <w:t>Convenor comment:</w:t>
      </w:r>
    </w:p>
    <w:p w14:paraId="4261CC02" w14:textId="77777777" w:rsidR="007615D6" w:rsidRPr="005B25A1" w:rsidRDefault="007615D6" w:rsidP="007615D6">
      <w:pPr>
        <w:keepNext/>
        <w:keepLines/>
      </w:pPr>
      <w:r w:rsidRPr="005B25A1">
        <w:t>Handle.</w:t>
      </w:r>
    </w:p>
    <w:p w14:paraId="3CDC3A19" w14:textId="77777777" w:rsidR="007615D6" w:rsidRPr="005B25A1" w:rsidRDefault="007615D6" w:rsidP="007615D6">
      <w:pPr>
        <w:keepNext/>
        <w:keepLines/>
        <w:rPr>
          <w:b/>
          <w:bCs/>
        </w:rPr>
      </w:pPr>
      <w:r w:rsidRPr="005B25A1">
        <w:rPr>
          <w:b/>
          <w:bCs/>
        </w:rPr>
        <w:t>Parallel discussion:</w:t>
      </w:r>
    </w:p>
    <w:p w14:paraId="67ADB4F6" w14:textId="77777777" w:rsidR="007615D6" w:rsidRPr="005B25A1" w:rsidRDefault="007615D6" w:rsidP="007615D6">
      <w:pPr>
        <w:keepNext/>
        <w:keepLines/>
      </w:pPr>
      <w:r w:rsidRPr="005B25A1">
        <w:t>-</w:t>
      </w:r>
    </w:p>
    <w:p w14:paraId="0E042014" w14:textId="77777777" w:rsidR="007615D6" w:rsidRPr="005B25A1" w:rsidRDefault="007615D6" w:rsidP="007615D6">
      <w:pPr>
        <w:keepNext/>
        <w:keepLines/>
        <w:rPr>
          <w:b/>
          <w:bCs/>
        </w:rPr>
      </w:pPr>
      <w:r w:rsidRPr="005B25A1">
        <w:rPr>
          <w:b/>
          <w:bCs/>
        </w:rPr>
        <w:t>Plenary Discussion:</w:t>
      </w:r>
    </w:p>
    <w:p w14:paraId="4F4F6985" w14:textId="77777777" w:rsidR="007615D6" w:rsidRPr="005B25A1" w:rsidRDefault="007615D6" w:rsidP="007615D6">
      <w:pPr>
        <w:keepNext/>
        <w:keepLines/>
      </w:pPr>
      <w:r>
        <w:rPr>
          <w:color w:val="FF0000"/>
        </w:rPr>
        <w:t>NO DISCUSSION RECORDED</w:t>
      </w:r>
    </w:p>
    <w:p w14:paraId="348FED62" w14:textId="77777777" w:rsidR="007615D6" w:rsidRPr="00EB0339" w:rsidRDefault="007615D6" w:rsidP="007615D6">
      <w:r w:rsidRPr="005B25A1">
        <w:rPr>
          <w:b/>
          <w:bCs/>
        </w:rPr>
        <w:t>Status:</w:t>
      </w:r>
      <w:r>
        <w:t xml:space="preserve"> </w:t>
      </w:r>
      <w:r>
        <w:rPr>
          <w:color w:val="0000FF"/>
        </w:rPr>
        <w:t>Not concluded</w:t>
      </w:r>
      <w:r>
        <w:t>.</w:t>
      </w:r>
    </w:p>
    <w:p w14:paraId="109288D1" w14:textId="77777777" w:rsidR="00E00DA6" w:rsidRDefault="007615D6" w:rsidP="000A3FBD">
      <w:pPr>
        <w:pStyle w:val="NormTop"/>
      </w:pPr>
      <w:r>
        <w:rPr>
          <w:color w:val="0000FF"/>
        </w:rPr>
        <w:t>S2-2506474</w:t>
      </w:r>
      <w:r w:rsidRPr="00D53282">
        <w:t xml:space="preserve"> </w:t>
      </w:r>
      <w:r>
        <w:t xml:space="preserve">(CR) 23.228 CR1656 (Rel-19, 'F'): Input Parameter Alignment for UP Path Change Subscription in TS 23. 228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early notification received by the P-CSCF includes the DNAI, not the satellite identifier.</w:t>
      </w:r>
    </w:p>
    <w:p w14:paraId="609786F3" w14:textId="77777777" w:rsidR="007615D6" w:rsidRPr="005B25A1" w:rsidRDefault="007615D6" w:rsidP="007615D6">
      <w:pPr>
        <w:keepNext/>
        <w:keepLines/>
        <w:rPr>
          <w:b/>
          <w:bCs/>
        </w:rPr>
      </w:pPr>
      <w:r w:rsidRPr="005B25A1">
        <w:rPr>
          <w:b/>
          <w:bCs/>
        </w:rPr>
        <w:t>Convenor comment:</w:t>
      </w:r>
    </w:p>
    <w:p w14:paraId="30210DFE" w14:textId="77777777" w:rsidR="007615D6" w:rsidRPr="005B25A1" w:rsidRDefault="007615D6" w:rsidP="007615D6">
      <w:pPr>
        <w:keepNext/>
        <w:keepLines/>
      </w:pPr>
      <w:r w:rsidRPr="005B25A1">
        <w:t>Handle.</w:t>
      </w:r>
    </w:p>
    <w:p w14:paraId="7F228A75" w14:textId="77777777" w:rsidR="007615D6" w:rsidRPr="005B25A1" w:rsidRDefault="007615D6" w:rsidP="007615D6">
      <w:pPr>
        <w:keepNext/>
        <w:keepLines/>
        <w:rPr>
          <w:b/>
          <w:bCs/>
        </w:rPr>
      </w:pPr>
      <w:r w:rsidRPr="005B25A1">
        <w:rPr>
          <w:b/>
          <w:bCs/>
        </w:rPr>
        <w:t>Parallel discussion:</w:t>
      </w:r>
    </w:p>
    <w:p w14:paraId="6B26ABC1" w14:textId="77777777" w:rsidR="007615D6" w:rsidRPr="005B25A1" w:rsidRDefault="007615D6" w:rsidP="007615D6">
      <w:pPr>
        <w:keepNext/>
        <w:keepLines/>
      </w:pPr>
      <w:r w:rsidRPr="005B25A1">
        <w:t>-</w:t>
      </w:r>
    </w:p>
    <w:p w14:paraId="4597F1B1" w14:textId="77777777" w:rsidR="007615D6" w:rsidRPr="005B25A1" w:rsidRDefault="007615D6" w:rsidP="007615D6">
      <w:pPr>
        <w:keepNext/>
        <w:keepLines/>
        <w:rPr>
          <w:b/>
          <w:bCs/>
        </w:rPr>
      </w:pPr>
      <w:r w:rsidRPr="005B25A1">
        <w:rPr>
          <w:b/>
          <w:bCs/>
        </w:rPr>
        <w:t>Plenary Discussion:</w:t>
      </w:r>
    </w:p>
    <w:p w14:paraId="711FE066" w14:textId="77777777" w:rsidR="007615D6" w:rsidRPr="005B25A1" w:rsidRDefault="007615D6" w:rsidP="007615D6">
      <w:pPr>
        <w:keepNext/>
        <w:keepLines/>
      </w:pPr>
      <w:r>
        <w:rPr>
          <w:color w:val="FF0000"/>
        </w:rPr>
        <w:t>NO DISCUSSION RECORDED</w:t>
      </w:r>
    </w:p>
    <w:p w14:paraId="6EF0A5BC" w14:textId="77777777" w:rsidR="007615D6" w:rsidRPr="00EB0339" w:rsidRDefault="007615D6" w:rsidP="007615D6">
      <w:r w:rsidRPr="005B25A1">
        <w:rPr>
          <w:b/>
          <w:bCs/>
        </w:rPr>
        <w:t>Status:</w:t>
      </w:r>
      <w:r>
        <w:t xml:space="preserve"> </w:t>
      </w:r>
      <w:r>
        <w:rPr>
          <w:color w:val="0000FF"/>
        </w:rPr>
        <w:t>Not concluded</w:t>
      </w:r>
      <w:r>
        <w:t>.</w:t>
      </w:r>
    </w:p>
    <w:p w14:paraId="211300BB" w14:textId="77777777" w:rsidR="00E00DA6" w:rsidRDefault="007615D6" w:rsidP="000A3FBD">
      <w:pPr>
        <w:pStyle w:val="NormTop"/>
      </w:pPr>
      <w:r>
        <w:rPr>
          <w:color w:val="0000FF"/>
        </w:rPr>
        <w:t>S2-2507284</w:t>
      </w:r>
      <w:r w:rsidRPr="00D53282">
        <w:t xml:space="preserve"> </w:t>
      </w:r>
      <w:r>
        <w:t>(CR) 23.501 CR6246R2 (Rel-19, 'F</w:t>
      </w:r>
      <w:r>
        <w:lastRenderedPageBreak/>
        <w:t xml:space="preserve">'): Clarification of UP path event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'AF acknowledgment to be expected' is required for subscription to corresponding SMF events (DNAI change) in the </w:t>
      </w:r>
      <w:proofErr w:type="spellStart"/>
      <w:r>
        <w:t>clasue</w:t>
      </w:r>
      <w:proofErr w:type="spellEnd"/>
      <w:r>
        <w:t xml:space="preserve"> related to support for UE-satellite-UE communication when serving satellite changes.</w:t>
      </w:r>
    </w:p>
    <w:p w14:paraId="710FBA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S2-2505150</w:t>
      </w:r>
      <w:r>
        <w:t>.</w:t>
      </w:r>
    </w:p>
    <w:p w14:paraId="0382403C" w14:textId="77777777" w:rsidR="007615D6" w:rsidRPr="005B25A1" w:rsidRDefault="007615D6" w:rsidP="007615D6">
      <w:pPr>
        <w:keepNext/>
        <w:keepLines/>
        <w:rPr>
          <w:b/>
          <w:bCs/>
        </w:rPr>
      </w:pPr>
      <w:r w:rsidRPr="005B25A1">
        <w:rPr>
          <w:b/>
          <w:bCs/>
        </w:rPr>
        <w:t>Convenor comment:</w:t>
      </w:r>
    </w:p>
    <w:p w14:paraId="36E6EB47" w14:textId="77777777" w:rsidR="007615D6" w:rsidRPr="005B25A1" w:rsidRDefault="007615D6" w:rsidP="007615D6">
      <w:pPr>
        <w:keepNext/>
        <w:keepLines/>
      </w:pPr>
      <w:r w:rsidRPr="005B25A1">
        <w:t>Handle.</w:t>
      </w:r>
    </w:p>
    <w:p w14:paraId="53DCE672" w14:textId="77777777" w:rsidR="007615D6" w:rsidRPr="005B25A1" w:rsidRDefault="007615D6" w:rsidP="007615D6">
      <w:pPr>
        <w:keepNext/>
        <w:keepLines/>
        <w:rPr>
          <w:b/>
          <w:bCs/>
        </w:rPr>
      </w:pPr>
      <w:r w:rsidRPr="005B25A1">
        <w:rPr>
          <w:b/>
          <w:bCs/>
        </w:rPr>
        <w:t>Parallel discussion:</w:t>
      </w:r>
    </w:p>
    <w:p w14:paraId="5C819395" w14:textId="77777777" w:rsidR="007615D6" w:rsidRPr="005B25A1" w:rsidRDefault="007615D6" w:rsidP="007615D6">
      <w:pPr>
        <w:keepNext/>
        <w:keepLines/>
      </w:pPr>
      <w:r w:rsidRPr="005B25A1">
        <w:t>-</w:t>
      </w:r>
    </w:p>
    <w:p w14:paraId="720791BE" w14:textId="77777777" w:rsidR="007615D6" w:rsidRPr="005B25A1" w:rsidRDefault="007615D6" w:rsidP="007615D6">
      <w:pPr>
        <w:keepNext/>
        <w:keepLines/>
        <w:rPr>
          <w:b/>
          <w:bCs/>
        </w:rPr>
      </w:pPr>
      <w:r w:rsidRPr="005B25A1">
        <w:rPr>
          <w:b/>
          <w:bCs/>
        </w:rPr>
        <w:t>Plenary Discussion:</w:t>
      </w:r>
    </w:p>
    <w:p w14:paraId="276F2554" w14:textId="77777777" w:rsidR="007615D6" w:rsidRPr="005B25A1" w:rsidRDefault="007615D6" w:rsidP="007615D6">
      <w:pPr>
        <w:keepNext/>
        <w:keepLines/>
      </w:pPr>
      <w:r>
        <w:rPr>
          <w:color w:val="FF0000"/>
        </w:rPr>
        <w:t>NO DISCUSSION RECORDED</w:t>
      </w:r>
    </w:p>
    <w:p w14:paraId="6DF7D25E" w14:textId="77777777" w:rsidR="007615D6" w:rsidRPr="00EB0339" w:rsidRDefault="007615D6" w:rsidP="007615D6">
      <w:r w:rsidRPr="005B25A1">
        <w:rPr>
          <w:b/>
          <w:bCs/>
        </w:rPr>
        <w:t>Status:</w:t>
      </w:r>
      <w:r>
        <w:t xml:space="preserve"> </w:t>
      </w:r>
      <w:r>
        <w:rPr>
          <w:color w:val="0000FF"/>
        </w:rPr>
        <w:t>Not concluded</w:t>
      </w:r>
      <w:r>
        <w:t>.</w:t>
      </w:r>
    </w:p>
    <w:p w14:paraId="574E4B98" w14:textId="77777777" w:rsidR="00E00DA6" w:rsidRDefault="007615D6" w:rsidP="000A3FBD">
      <w:pPr>
        <w:pStyle w:val="NormTop"/>
      </w:pPr>
      <w:r>
        <w:rPr>
          <w:color w:val="0000FF"/>
        </w:rPr>
        <w:t>S2-2507283</w:t>
      </w:r>
      <w:r w:rsidRPr="00D53282">
        <w:t xml:space="preserve"> </w:t>
      </w:r>
      <w:r>
        <w:t xml:space="preserve">(CR) 23.228 CR1630R2 (Rel-19, 'F'): Clarification on UP path event subscription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 acknowledgment to be expected' is required for subscription to corresponding SMF events (DNAI change) during call setup procedure.</w:t>
      </w:r>
    </w:p>
    <w:p w14:paraId="71B6F25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S2-2505149</w:t>
      </w:r>
      <w:r>
        <w:t>.</w:t>
      </w:r>
    </w:p>
    <w:p w14:paraId="127BD192" w14:textId="77777777" w:rsidR="007615D6" w:rsidRPr="005B25A1" w:rsidRDefault="007615D6" w:rsidP="007615D6">
      <w:pPr>
        <w:keepNext/>
        <w:keepLines/>
        <w:rPr>
          <w:b/>
          <w:bCs/>
        </w:rPr>
      </w:pPr>
      <w:r w:rsidRPr="005B25A1">
        <w:rPr>
          <w:b/>
          <w:bCs/>
        </w:rPr>
        <w:t>Convenor comment:</w:t>
      </w:r>
    </w:p>
    <w:p w14:paraId="33237920" w14:textId="77777777" w:rsidR="007615D6" w:rsidRPr="005B25A1" w:rsidRDefault="007615D6" w:rsidP="007615D6">
      <w:pPr>
        <w:keepNext/>
        <w:keepLines/>
      </w:pPr>
      <w:r w:rsidRPr="005B25A1">
        <w:t>Handle.</w:t>
      </w:r>
    </w:p>
    <w:p w14:paraId="72EA851B" w14:textId="77777777" w:rsidR="007615D6" w:rsidRPr="005B25A1" w:rsidRDefault="007615D6" w:rsidP="007615D6">
      <w:pPr>
        <w:keepNext/>
        <w:keepLines/>
        <w:rPr>
          <w:b/>
          <w:bCs/>
        </w:rPr>
      </w:pPr>
      <w:r w:rsidRPr="005B25A1">
        <w:rPr>
          <w:b/>
          <w:bCs/>
        </w:rPr>
        <w:t>Parallel discussion:</w:t>
      </w:r>
    </w:p>
    <w:p w14:paraId="2A015DC3" w14:textId="77777777" w:rsidR="007615D6" w:rsidRPr="005B25A1" w:rsidRDefault="007615D6" w:rsidP="007615D6">
      <w:pPr>
        <w:keepNext/>
        <w:keepLines/>
      </w:pPr>
      <w:r w:rsidRPr="005B25A1">
        <w:t>-</w:t>
      </w:r>
    </w:p>
    <w:p w14:paraId="1176CC8C" w14:textId="77777777" w:rsidR="007615D6" w:rsidRPr="005B25A1" w:rsidRDefault="007615D6" w:rsidP="007615D6">
      <w:pPr>
        <w:keepNext/>
        <w:keepLines/>
        <w:rPr>
          <w:b/>
          <w:bCs/>
        </w:rPr>
      </w:pPr>
      <w:r w:rsidRPr="005B25A1">
        <w:rPr>
          <w:b/>
          <w:bCs/>
        </w:rPr>
        <w:t>Plenary Discussion:</w:t>
      </w:r>
    </w:p>
    <w:p w14:paraId="1591CE02" w14:textId="77777777" w:rsidR="007615D6" w:rsidRPr="005B25A1" w:rsidRDefault="007615D6" w:rsidP="007615D6">
      <w:pPr>
        <w:keepNext/>
        <w:keepLines/>
      </w:pPr>
      <w:r>
        <w:rPr>
          <w:color w:val="FF0000"/>
        </w:rPr>
        <w:t>NO DISCUSSION RECORDED</w:t>
      </w:r>
    </w:p>
    <w:p w14:paraId="1598F094" w14:textId="77777777" w:rsidR="007615D6" w:rsidRPr="00EB0339" w:rsidRDefault="007615D6" w:rsidP="007615D6">
      <w:r w:rsidRPr="005B25A1">
        <w:rPr>
          <w:b/>
          <w:bCs/>
        </w:rPr>
        <w:t>Status:</w:t>
      </w:r>
      <w:r>
        <w:t xml:space="preserve"> </w:t>
      </w:r>
      <w:r>
        <w:rPr>
          <w:color w:val="0000FF"/>
        </w:rPr>
        <w:t>Not concluded</w:t>
      </w:r>
      <w:r>
        <w:t>.</w:t>
      </w:r>
    </w:p>
    <w:p w14:paraId="27522D0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UE-SAT-UE comm - others</w:t>
      </w:r>
    </w:p>
    <w:p w14:paraId="1696B938" w14:textId="77777777" w:rsidR="00E00DA6" w:rsidRDefault="007615D6" w:rsidP="000A3FBD">
      <w:pPr>
        <w:pStyle w:val="NormTop"/>
      </w:pPr>
      <w:r>
        <w:rPr>
          <w:color w:val="0000FF"/>
        </w:rPr>
        <w:t>S2-2507072</w:t>
      </w:r>
      <w:r w:rsidRPr="00D53282">
        <w:t xml:space="preserve"> </w:t>
      </w:r>
      <w:r>
        <w:t>(C</w:t>
      </w:r>
      <w:r>
        <w:lastRenderedPageBreak/>
        <w:t>R) 23.501 CR6251R2 (Rel-19, 'F'): Clarification on UE-SAT-UE communication when serving satellite changes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Clarified NOTE 1 to explicitly state that the assumption of co-located </w:t>
      </w:r>
      <w:proofErr w:type="spellStart"/>
      <w:r>
        <w:t>gNB</w:t>
      </w:r>
      <w:proofErr w:type="spellEnd"/>
      <w:r>
        <w:t>, UL CL/L-PSA, IMS-AGW applies to both source and target satellites.</w:t>
      </w:r>
    </w:p>
    <w:p w14:paraId="2F4C51F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S2-2505239</w:t>
      </w:r>
      <w:r>
        <w:t>.</w:t>
      </w:r>
    </w:p>
    <w:p w14:paraId="1DF23D0A" w14:textId="77777777" w:rsidR="007615D6" w:rsidRPr="005B25A1" w:rsidRDefault="007615D6" w:rsidP="007615D6">
      <w:pPr>
        <w:keepNext/>
        <w:keepLines/>
        <w:rPr>
          <w:b/>
          <w:bCs/>
        </w:rPr>
      </w:pPr>
      <w:r w:rsidRPr="005B25A1">
        <w:rPr>
          <w:b/>
          <w:bCs/>
        </w:rPr>
        <w:t>Convenor comment:</w:t>
      </w:r>
    </w:p>
    <w:p w14:paraId="711C7236" w14:textId="77777777" w:rsidR="007615D6" w:rsidRPr="005B25A1" w:rsidRDefault="007615D6" w:rsidP="007615D6">
      <w:pPr>
        <w:keepNext/>
        <w:keepLines/>
      </w:pPr>
      <w:r w:rsidRPr="005B25A1">
        <w:t>Handle.</w:t>
      </w:r>
    </w:p>
    <w:p w14:paraId="6B5669B1" w14:textId="77777777" w:rsidR="007615D6" w:rsidRPr="005B25A1" w:rsidRDefault="007615D6" w:rsidP="007615D6">
      <w:pPr>
        <w:keepNext/>
        <w:keepLines/>
        <w:rPr>
          <w:b/>
          <w:bCs/>
        </w:rPr>
      </w:pPr>
      <w:r w:rsidRPr="005B25A1">
        <w:rPr>
          <w:b/>
          <w:bCs/>
        </w:rPr>
        <w:t>Parallel discussion:</w:t>
      </w:r>
    </w:p>
    <w:p w14:paraId="6D2190AD" w14:textId="77777777" w:rsidR="007615D6" w:rsidRPr="005B25A1" w:rsidRDefault="007615D6" w:rsidP="007615D6">
      <w:pPr>
        <w:keepNext/>
        <w:keepLines/>
      </w:pPr>
      <w:r w:rsidRPr="005B25A1">
        <w:t>-</w:t>
      </w:r>
    </w:p>
    <w:p w14:paraId="3BB833E9" w14:textId="77777777" w:rsidR="007615D6" w:rsidRPr="005B25A1" w:rsidRDefault="007615D6" w:rsidP="007615D6">
      <w:pPr>
        <w:keepNext/>
        <w:keepLines/>
        <w:rPr>
          <w:b/>
          <w:bCs/>
        </w:rPr>
      </w:pPr>
      <w:r w:rsidRPr="005B25A1">
        <w:rPr>
          <w:b/>
          <w:bCs/>
        </w:rPr>
        <w:t>Plenary Discussion:</w:t>
      </w:r>
    </w:p>
    <w:p w14:paraId="24AC3D40" w14:textId="77777777" w:rsidR="007615D6" w:rsidRPr="005B25A1" w:rsidRDefault="007615D6" w:rsidP="007615D6">
      <w:pPr>
        <w:keepNext/>
        <w:keepLines/>
      </w:pPr>
      <w:r>
        <w:rPr>
          <w:color w:val="FF0000"/>
        </w:rPr>
        <w:t>NO DISCUSSION RECORDED</w:t>
      </w:r>
    </w:p>
    <w:p w14:paraId="7EB67E4A" w14:textId="77777777" w:rsidR="007615D6" w:rsidRPr="00EB0339" w:rsidRDefault="007615D6" w:rsidP="007615D6">
      <w:r w:rsidRPr="005B25A1">
        <w:rPr>
          <w:b/>
          <w:bCs/>
        </w:rPr>
        <w:t>Status:</w:t>
      </w:r>
      <w:r>
        <w:t xml:space="preserve"> </w:t>
      </w:r>
      <w:r>
        <w:rPr>
          <w:color w:val="0000FF"/>
        </w:rPr>
        <w:t>Not concluded</w:t>
      </w:r>
      <w:r>
        <w:t>.</w:t>
      </w:r>
    </w:p>
    <w:p w14:paraId="3A17C602" w14:textId="77777777" w:rsidR="00E00DA6" w:rsidRDefault="007615D6" w:rsidP="000A3FBD">
      <w:pPr>
        <w:pStyle w:val="NormTop"/>
      </w:pPr>
      <w:r>
        <w:rPr>
          <w:color w:val="0000FF"/>
        </w:rPr>
        <w:t>S2-2507088</w:t>
      </w:r>
      <w:r w:rsidRPr="00D53282">
        <w:t xml:space="preserve"> </w:t>
      </w:r>
      <w:r>
        <w:t>(CR) 23.502 CR5452R2 (Rel-19, 'F'): Update on change of BP/ULCL and UP notification procedures for UE-Satellite-UE communication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To ensure alignment with TS 23.501, the following additions are introduced to support UE-satellite-UE communication: Inclusion of the case where the serving satellite changes into the procedures for removal and simultaneous change of Br.</w:t>
      </w:r>
    </w:p>
    <w:p w14:paraId="3D140E9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S2-2505093</w:t>
      </w:r>
      <w:r>
        <w:t>.</w:t>
      </w:r>
    </w:p>
    <w:p w14:paraId="457FDAB2" w14:textId="77777777" w:rsidR="007615D6" w:rsidRPr="005B25A1" w:rsidRDefault="007615D6" w:rsidP="007615D6">
      <w:pPr>
        <w:keepNext/>
        <w:keepLines/>
        <w:rPr>
          <w:b/>
          <w:bCs/>
        </w:rPr>
      </w:pPr>
      <w:r w:rsidRPr="005B25A1">
        <w:rPr>
          <w:b/>
          <w:bCs/>
        </w:rPr>
        <w:t>Convenor comment:</w:t>
      </w:r>
    </w:p>
    <w:p w14:paraId="54F5A878" w14:textId="77777777" w:rsidR="007615D6" w:rsidRPr="005B25A1" w:rsidRDefault="007615D6" w:rsidP="007615D6">
      <w:pPr>
        <w:keepNext/>
        <w:keepLines/>
      </w:pPr>
      <w:r w:rsidRPr="005B25A1">
        <w:t>Handle.</w:t>
      </w:r>
    </w:p>
    <w:p w14:paraId="6F4CDA35" w14:textId="77777777" w:rsidR="007615D6" w:rsidRPr="005B25A1" w:rsidRDefault="007615D6" w:rsidP="007615D6">
      <w:pPr>
        <w:keepNext/>
        <w:keepLines/>
        <w:rPr>
          <w:b/>
          <w:bCs/>
        </w:rPr>
      </w:pPr>
      <w:r w:rsidRPr="005B25A1">
        <w:rPr>
          <w:b/>
          <w:bCs/>
        </w:rPr>
        <w:t>Parallel discussion:</w:t>
      </w:r>
    </w:p>
    <w:p w14:paraId="725C228E" w14:textId="77777777" w:rsidR="007615D6" w:rsidRPr="005B25A1" w:rsidRDefault="007615D6" w:rsidP="007615D6">
      <w:pPr>
        <w:keepNext/>
        <w:keepLines/>
      </w:pPr>
      <w:r w:rsidRPr="005B25A1">
        <w:t>-</w:t>
      </w:r>
    </w:p>
    <w:p w14:paraId="53A692CD" w14:textId="77777777" w:rsidR="007615D6" w:rsidRPr="005B25A1" w:rsidRDefault="007615D6" w:rsidP="007615D6">
      <w:pPr>
        <w:keepNext/>
        <w:keepLines/>
        <w:rPr>
          <w:b/>
          <w:bCs/>
        </w:rPr>
      </w:pPr>
      <w:r w:rsidRPr="005B25A1">
        <w:rPr>
          <w:b/>
          <w:bCs/>
        </w:rPr>
        <w:t>Plenary Discussion:</w:t>
      </w:r>
    </w:p>
    <w:p w14:paraId="385AADFF" w14:textId="77777777" w:rsidR="007615D6" w:rsidRPr="005B25A1" w:rsidRDefault="007615D6" w:rsidP="007615D6">
      <w:pPr>
        <w:keepNext/>
        <w:keepLines/>
      </w:pPr>
      <w:r>
        <w:rPr>
          <w:color w:val="FF0000"/>
        </w:rPr>
        <w:t>NO DISCUSSION RECORDED</w:t>
      </w:r>
    </w:p>
    <w:p w14:paraId="09D1DC38" w14:textId="77777777" w:rsidR="007615D6" w:rsidRPr="00EB0339" w:rsidRDefault="007615D6" w:rsidP="007615D6">
      <w:r w:rsidRPr="005B25A1">
        <w:rPr>
          <w:b/>
          <w:bCs/>
        </w:rPr>
        <w:t>Status:</w:t>
      </w:r>
      <w:r>
        <w:t xml:space="preserve"> </w:t>
      </w:r>
      <w:r>
        <w:rPr>
          <w:color w:val="0000FF"/>
        </w:rPr>
        <w:t>Not concluded</w:t>
      </w:r>
      <w:r>
        <w:t>.</w:t>
      </w:r>
    </w:p>
    <w:p w14:paraId="52F9F5E2" w14:textId="77777777" w:rsidR="00E00DA6" w:rsidRDefault="007615D6" w:rsidP="000A3FBD">
      <w:pPr>
        <w:pStyle w:val="NormTop"/>
      </w:pPr>
      <w:r>
        <w:rPr>
          <w:color w:val="0000FF"/>
        </w:rPr>
        <w:t>S2-2506268</w:t>
      </w:r>
      <w:r w:rsidRPr="00D53282">
        <w:t xml:space="preserve"> </w:t>
      </w:r>
      <w:r>
        <w:t>(CR) 23.228 CR1636R2 (Rel-19, 'F</w:t>
      </w:r>
      <w:r>
        <w:lastRenderedPageBreak/>
        <w:t>'): Clarification on UE-Satellite-UE communication procedures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Change 'UL CL' to 'UL CL/BP' in UE-Satellite-UE communication procedures. Modify the description of N5 interface. Editorial modifications.</w:t>
      </w:r>
    </w:p>
    <w:p w14:paraId="5A5AB90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S2-2505240</w:t>
      </w:r>
      <w:r>
        <w:t>.</w:t>
      </w:r>
    </w:p>
    <w:p w14:paraId="6578A717" w14:textId="77777777" w:rsidR="007615D6" w:rsidRPr="005B25A1" w:rsidRDefault="007615D6" w:rsidP="007615D6">
      <w:pPr>
        <w:keepNext/>
        <w:keepLines/>
        <w:rPr>
          <w:b/>
          <w:bCs/>
        </w:rPr>
      </w:pPr>
      <w:r w:rsidRPr="005B25A1">
        <w:rPr>
          <w:b/>
          <w:bCs/>
        </w:rPr>
        <w:t>Convenor comment:</w:t>
      </w:r>
    </w:p>
    <w:p w14:paraId="60AF18FC" w14:textId="77777777" w:rsidR="007615D6" w:rsidRPr="005B25A1" w:rsidRDefault="007615D6" w:rsidP="007615D6">
      <w:pPr>
        <w:keepNext/>
        <w:keepLines/>
      </w:pPr>
      <w:r w:rsidRPr="005B25A1">
        <w:t>Handle.</w:t>
      </w:r>
    </w:p>
    <w:p w14:paraId="385E7083" w14:textId="77777777" w:rsidR="007615D6" w:rsidRPr="005B25A1" w:rsidRDefault="007615D6" w:rsidP="007615D6">
      <w:pPr>
        <w:keepNext/>
        <w:keepLines/>
        <w:rPr>
          <w:b/>
          <w:bCs/>
        </w:rPr>
      </w:pPr>
      <w:r w:rsidRPr="005B25A1">
        <w:rPr>
          <w:b/>
          <w:bCs/>
        </w:rPr>
        <w:t>Parallel discussion:</w:t>
      </w:r>
    </w:p>
    <w:p w14:paraId="1A0F19D3" w14:textId="77777777" w:rsidR="007615D6" w:rsidRPr="005B25A1" w:rsidRDefault="007615D6" w:rsidP="007615D6">
      <w:pPr>
        <w:keepNext/>
        <w:keepLines/>
      </w:pPr>
      <w:r w:rsidRPr="005B25A1">
        <w:t>-</w:t>
      </w:r>
    </w:p>
    <w:p w14:paraId="505E6B06" w14:textId="77777777" w:rsidR="007615D6" w:rsidRPr="005B25A1" w:rsidRDefault="007615D6" w:rsidP="007615D6">
      <w:pPr>
        <w:keepNext/>
        <w:keepLines/>
        <w:rPr>
          <w:b/>
          <w:bCs/>
        </w:rPr>
      </w:pPr>
      <w:r w:rsidRPr="005B25A1">
        <w:rPr>
          <w:b/>
          <w:bCs/>
        </w:rPr>
        <w:t>Plenary Discussion:</w:t>
      </w:r>
    </w:p>
    <w:p w14:paraId="513CA7EF" w14:textId="77777777" w:rsidR="007615D6" w:rsidRPr="005B25A1" w:rsidRDefault="007615D6" w:rsidP="007615D6">
      <w:pPr>
        <w:keepNext/>
        <w:keepLines/>
      </w:pPr>
      <w:r>
        <w:rPr>
          <w:color w:val="FF0000"/>
        </w:rPr>
        <w:t>NO DISCUSSION RECORDED</w:t>
      </w:r>
    </w:p>
    <w:p w14:paraId="1F03651A" w14:textId="77777777" w:rsidR="007615D6" w:rsidRPr="00EB0339" w:rsidRDefault="007615D6" w:rsidP="007615D6">
      <w:r w:rsidRPr="005B25A1">
        <w:rPr>
          <w:b/>
          <w:bCs/>
        </w:rPr>
        <w:t>Status:</w:t>
      </w:r>
      <w:r>
        <w:t xml:space="preserve"> </w:t>
      </w:r>
      <w:r>
        <w:rPr>
          <w:color w:val="0000FF"/>
        </w:rPr>
        <w:t>Not concluded</w:t>
      </w:r>
      <w:r>
        <w:t>.</w:t>
      </w:r>
    </w:p>
    <w:p w14:paraId="604A51C9" w14:textId="77777777" w:rsidR="00E00DA6" w:rsidRDefault="007615D6" w:rsidP="000A3FBD">
      <w:pPr>
        <w:pStyle w:val="NormTop"/>
      </w:pPr>
      <w:r>
        <w:rPr>
          <w:color w:val="0000FF"/>
        </w:rPr>
        <w:t>S2-2506342</w:t>
      </w:r>
      <w:r w:rsidRPr="00D53282">
        <w:t xml:space="preserve"> </w:t>
      </w:r>
      <w:r>
        <w:t>(CR) 23.228 CR1609R2 (Rel-19, 'F'): Update to Mobility procedures for UE-Satellite-UE communication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Replace the term positive response with the acknowledgement of notifications about UP path management events; being the actual terminology used in the 23.502.</w:t>
      </w:r>
    </w:p>
    <w:p w14:paraId="1E3086D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S2-2504778</w:t>
      </w:r>
      <w:r>
        <w:t>.</w:t>
      </w:r>
    </w:p>
    <w:p w14:paraId="46B141B1" w14:textId="77777777" w:rsidR="007615D6" w:rsidRPr="005B25A1" w:rsidRDefault="007615D6" w:rsidP="007615D6">
      <w:pPr>
        <w:keepNext/>
        <w:keepLines/>
        <w:rPr>
          <w:b/>
          <w:bCs/>
        </w:rPr>
      </w:pPr>
      <w:r w:rsidRPr="005B25A1">
        <w:rPr>
          <w:b/>
          <w:bCs/>
        </w:rPr>
        <w:t>Convenor comment:</w:t>
      </w:r>
    </w:p>
    <w:p w14:paraId="1931F281" w14:textId="77777777" w:rsidR="007615D6" w:rsidRPr="005B25A1" w:rsidRDefault="007615D6" w:rsidP="007615D6">
      <w:pPr>
        <w:keepNext/>
        <w:keepLines/>
      </w:pPr>
      <w:r w:rsidRPr="005B25A1">
        <w:t>Handle.</w:t>
      </w:r>
    </w:p>
    <w:p w14:paraId="2C30F21E" w14:textId="77777777" w:rsidR="007615D6" w:rsidRPr="005B25A1" w:rsidRDefault="007615D6" w:rsidP="007615D6">
      <w:pPr>
        <w:keepNext/>
        <w:keepLines/>
        <w:rPr>
          <w:b/>
          <w:bCs/>
        </w:rPr>
      </w:pPr>
      <w:r w:rsidRPr="005B25A1">
        <w:rPr>
          <w:b/>
          <w:bCs/>
        </w:rPr>
        <w:t>Parallel discussion:</w:t>
      </w:r>
    </w:p>
    <w:p w14:paraId="6CC525AA" w14:textId="77777777" w:rsidR="007615D6" w:rsidRPr="005B25A1" w:rsidRDefault="007615D6" w:rsidP="007615D6">
      <w:pPr>
        <w:keepNext/>
        <w:keepLines/>
      </w:pPr>
      <w:r w:rsidRPr="005B25A1">
        <w:t>-</w:t>
      </w:r>
    </w:p>
    <w:p w14:paraId="6242D082" w14:textId="77777777" w:rsidR="007615D6" w:rsidRPr="005B25A1" w:rsidRDefault="007615D6" w:rsidP="007615D6">
      <w:pPr>
        <w:keepNext/>
        <w:keepLines/>
        <w:rPr>
          <w:b/>
          <w:bCs/>
        </w:rPr>
      </w:pPr>
      <w:r w:rsidRPr="005B25A1">
        <w:rPr>
          <w:b/>
          <w:bCs/>
        </w:rPr>
        <w:t>Plenary Discussion:</w:t>
      </w:r>
    </w:p>
    <w:p w14:paraId="3845FED7" w14:textId="77777777" w:rsidR="007615D6" w:rsidRPr="005B25A1" w:rsidRDefault="007615D6" w:rsidP="007615D6">
      <w:pPr>
        <w:keepNext/>
        <w:keepLines/>
      </w:pPr>
      <w:r>
        <w:rPr>
          <w:color w:val="FF0000"/>
        </w:rPr>
        <w:t>NO DISCUSSION RECORDED</w:t>
      </w:r>
    </w:p>
    <w:p w14:paraId="704E625B" w14:textId="77777777" w:rsidR="007615D6" w:rsidRPr="00EB0339" w:rsidRDefault="007615D6" w:rsidP="007615D6">
      <w:r w:rsidRPr="005B25A1">
        <w:rPr>
          <w:b/>
          <w:bCs/>
        </w:rPr>
        <w:t>Status:</w:t>
      </w:r>
      <w:r>
        <w:t xml:space="preserve"> </w:t>
      </w:r>
      <w:r>
        <w:rPr>
          <w:color w:val="0000FF"/>
        </w:rPr>
        <w:t>Not concluded</w:t>
      </w:r>
      <w:r>
        <w:t>.</w:t>
      </w:r>
    </w:p>
    <w:p w14:paraId="0A203E9D" w14:textId="77777777" w:rsidR="00E00DA6" w:rsidRDefault="007615D6" w:rsidP="000A3FBD">
      <w:pPr>
        <w:pStyle w:val="NormTop"/>
      </w:pPr>
      <w:r>
        <w:rPr>
          <w:color w:val="0000FF"/>
        </w:rPr>
        <w:t>S2-2506475</w:t>
      </w:r>
      <w:r w:rsidRPr="00D53282">
        <w:t xml:space="preserve"> </w:t>
      </w:r>
      <w:r>
        <w:t>(CR) 23.502 CR5526 (Rel-19, 'F'): Clarification of DNAI Handling for UE-SAT-UE Communication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Avoided redundant derivation of DNAI by clarifying that the DNAI included in </w:t>
      </w:r>
      <w:proofErr w:type="spellStart"/>
      <w:r>
        <w:t>Npcf_PolicyAuthorization_Notify</w:t>
      </w:r>
      <w:proofErr w:type="spellEnd"/>
      <w:r>
        <w:t xml:space="preserve"> for UE-SAT-UE communication is already derived by the SMF and does not need to be re-derived by the PCF.</w:t>
      </w:r>
    </w:p>
    <w:p w14:paraId="120EC2C3" w14:textId="77777777" w:rsidR="007615D6" w:rsidRPr="005B25A1" w:rsidRDefault="007615D6" w:rsidP="007615D6">
      <w:pPr>
        <w:keepNext/>
        <w:keepLines/>
        <w:rPr>
          <w:b/>
          <w:bCs/>
        </w:rPr>
      </w:pPr>
      <w:r w:rsidRPr="005B25A1">
        <w:rPr>
          <w:b/>
          <w:bCs/>
        </w:rPr>
        <w:t>Convenor comment:</w:t>
      </w:r>
    </w:p>
    <w:p w14:paraId="5B526F61" w14:textId="77777777" w:rsidR="007615D6" w:rsidRPr="005B25A1" w:rsidRDefault="007615D6" w:rsidP="007615D6">
      <w:pPr>
        <w:keepNext/>
        <w:keepLines/>
      </w:pPr>
      <w:r w:rsidRPr="005B25A1">
        <w:t>Handle.</w:t>
      </w:r>
    </w:p>
    <w:p w14:paraId="0487D374" w14:textId="77777777" w:rsidR="007615D6" w:rsidRPr="005B25A1" w:rsidRDefault="007615D6" w:rsidP="007615D6">
      <w:pPr>
        <w:keepNext/>
        <w:keepLines/>
        <w:rPr>
          <w:b/>
          <w:bCs/>
        </w:rPr>
      </w:pPr>
      <w:r w:rsidRPr="005B25A1">
        <w:rPr>
          <w:b/>
          <w:bCs/>
        </w:rPr>
        <w:t>Parallel discussion:</w:t>
      </w:r>
    </w:p>
    <w:p w14:paraId="69C7BC3D" w14:textId="77777777" w:rsidR="007615D6" w:rsidRPr="005B25A1" w:rsidRDefault="007615D6" w:rsidP="007615D6">
      <w:pPr>
        <w:keepNext/>
        <w:keepLines/>
      </w:pPr>
      <w:r w:rsidRPr="005B25A1">
        <w:t>-</w:t>
      </w:r>
    </w:p>
    <w:p w14:paraId="2E8D6BB8" w14:textId="77777777" w:rsidR="007615D6" w:rsidRPr="005B25A1" w:rsidRDefault="007615D6" w:rsidP="007615D6">
      <w:pPr>
        <w:keepNext/>
        <w:keepLines/>
        <w:rPr>
          <w:b/>
          <w:bCs/>
        </w:rPr>
      </w:pPr>
      <w:r w:rsidRPr="005B25A1">
        <w:rPr>
          <w:b/>
          <w:bCs/>
        </w:rPr>
        <w:t>Plenary Discussion:</w:t>
      </w:r>
    </w:p>
    <w:p w14:paraId="026A397B" w14:textId="77777777" w:rsidR="007615D6" w:rsidRPr="005B25A1" w:rsidRDefault="007615D6" w:rsidP="007615D6">
      <w:pPr>
        <w:keepNext/>
        <w:keepLines/>
      </w:pPr>
      <w:r>
        <w:rPr>
          <w:color w:val="FF0000"/>
        </w:rPr>
        <w:t>NO DISCUSSION RECORDED</w:t>
      </w:r>
    </w:p>
    <w:p w14:paraId="402BC9AC" w14:textId="77777777" w:rsidR="007615D6" w:rsidRPr="00EB0339" w:rsidRDefault="007615D6" w:rsidP="007615D6">
      <w:r w:rsidRPr="005B25A1">
        <w:rPr>
          <w:b/>
          <w:bCs/>
        </w:rPr>
        <w:t>Status:</w:t>
      </w:r>
      <w:r>
        <w:t xml:space="preserve"> </w:t>
      </w:r>
      <w:r>
        <w:rPr>
          <w:color w:val="0000FF"/>
        </w:rPr>
        <w:t>Not concluded</w:t>
      </w:r>
      <w:r>
        <w:t>.</w:t>
      </w:r>
    </w:p>
    <w:p w14:paraId="6AE4A8D8" w14:textId="77777777" w:rsidR="00E00DA6" w:rsidRDefault="007615D6" w:rsidP="000A3FBD">
      <w:pPr>
        <w:pStyle w:val="NormTop"/>
      </w:pPr>
      <w:r>
        <w:rPr>
          <w:color w:val="0000FF"/>
        </w:rPr>
        <w:t>S2-2507282</w:t>
      </w:r>
      <w:r w:rsidRPr="00D53282">
        <w:t xml:space="preserve"> </w:t>
      </w:r>
      <w:r>
        <w:t>(CR) 23.501 CR6410 (Rel-19, 'F')</w:t>
      </w:r>
      <w:r>
        <w:lastRenderedPageBreak/>
        <w:t xml:space="preserve">: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after the P-CSCF subscribes to the access network information report for the IMS PDU session from the SMF via PCF, if the IMS PDU Session is deactivated, the request triggers the SMF to activate the IMS PDU Session to </w:t>
      </w:r>
      <w:proofErr w:type="spellStart"/>
      <w:r>
        <w:t>obtai</w:t>
      </w:r>
      <w:proofErr w:type="spellEnd"/>
      <w:r>
        <w:t>.</w:t>
      </w:r>
    </w:p>
    <w:p w14:paraId="612E63BF" w14:textId="77777777" w:rsidR="007615D6" w:rsidRPr="005B25A1" w:rsidRDefault="007615D6" w:rsidP="007615D6">
      <w:pPr>
        <w:keepNext/>
        <w:keepLines/>
        <w:rPr>
          <w:b/>
          <w:bCs/>
        </w:rPr>
      </w:pPr>
      <w:r w:rsidRPr="005B25A1">
        <w:rPr>
          <w:b/>
          <w:bCs/>
        </w:rPr>
        <w:t>Convenor comment:</w:t>
      </w:r>
    </w:p>
    <w:p w14:paraId="4BB58B33" w14:textId="77777777" w:rsidR="007615D6" w:rsidRPr="005B25A1" w:rsidRDefault="007615D6" w:rsidP="007615D6">
      <w:pPr>
        <w:keepNext/>
        <w:keepLines/>
      </w:pPr>
      <w:r w:rsidRPr="005B25A1">
        <w:t>Handle.</w:t>
      </w:r>
    </w:p>
    <w:p w14:paraId="0EAA0430" w14:textId="77777777" w:rsidR="007615D6" w:rsidRPr="005B25A1" w:rsidRDefault="007615D6" w:rsidP="007615D6">
      <w:pPr>
        <w:keepNext/>
        <w:keepLines/>
        <w:rPr>
          <w:b/>
          <w:bCs/>
        </w:rPr>
      </w:pPr>
      <w:r w:rsidRPr="005B25A1">
        <w:rPr>
          <w:b/>
          <w:bCs/>
        </w:rPr>
        <w:t>Parallel discussion:</w:t>
      </w:r>
    </w:p>
    <w:p w14:paraId="2B6F650E" w14:textId="77777777" w:rsidR="007615D6" w:rsidRPr="005B25A1" w:rsidRDefault="007615D6" w:rsidP="007615D6">
      <w:pPr>
        <w:keepNext/>
        <w:keepLines/>
      </w:pPr>
      <w:r w:rsidRPr="005B25A1">
        <w:t>-</w:t>
      </w:r>
    </w:p>
    <w:p w14:paraId="6B8485BA" w14:textId="77777777" w:rsidR="007615D6" w:rsidRPr="005B25A1" w:rsidRDefault="007615D6" w:rsidP="007615D6">
      <w:pPr>
        <w:keepNext/>
        <w:keepLines/>
        <w:rPr>
          <w:b/>
          <w:bCs/>
        </w:rPr>
      </w:pPr>
      <w:r w:rsidRPr="005B25A1">
        <w:rPr>
          <w:b/>
          <w:bCs/>
        </w:rPr>
        <w:t>Plenary Discussion:</w:t>
      </w:r>
    </w:p>
    <w:p w14:paraId="560B20E3" w14:textId="77777777" w:rsidR="007615D6" w:rsidRPr="005B25A1" w:rsidRDefault="007615D6" w:rsidP="007615D6">
      <w:pPr>
        <w:keepNext/>
        <w:keepLines/>
      </w:pPr>
      <w:r>
        <w:rPr>
          <w:color w:val="FF0000"/>
        </w:rPr>
        <w:t>NO DISCUSSION RECORDED</w:t>
      </w:r>
    </w:p>
    <w:p w14:paraId="03F98919" w14:textId="77777777" w:rsidR="007615D6" w:rsidRPr="00EB0339" w:rsidRDefault="007615D6" w:rsidP="007615D6">
      <w:r w:rsidRPr="005B25A1">
        <w:rPr>
          <w:b/>
          <w:bCs/>
        </w:rPr>
        <w:t>Status:</w:t>
      </w:r>
      <w:r>
        <w:t xml:space="preserve"> </w:t>
      </w:r>
      <w:r>
        <w:rPr>
          <w:color w:val="0000FF"/>
        </w:rPr>
        <w:t>Not concluded</w:t>
      </w:r>
      <w:r>
        <w:t>.</w:t>
      </w:r>
    </w:p>
    <w:p w14:paraId="170D3563" w14:textId="77777777" w:rsidR="00E00DA6" w:rsidRDefault="007615D6" w:rsidP="000A3FBD">
      <w:pPr>
        <w:pStyle w:val="NormTop"/>
      </w:pPr>
      <w:r>
        <w:rPr>
          <w:color w:val="0000FF"/>
        </w:rPr>
        <w:t>S2-2506341</w:t>
      </w:r>
      <w:r w:rsidRPr="00D53282">
        <w:t xml:space="preserve"> </w:t>
      </w:r>
      <w:r>
        <w:t>(CR) 23.228 CR1608R2 (Rel-19, 'F'): Update to Initial Call setup and functional support for UE-Satellite-UE communication in IMS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Identify event used by P-CSCF as being Access Network Information Notification, and the PCRT trigger set to Access Network Information report.</w:t>
      </w:r>
    </w:p>
    <w:p w14:paraId="70C5DE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S2-2504777</w:t>
      </w:r>
      <w:r>
        <w:t>.</w:t>
      </w:r>
    </w:p>
    <w:p w14:paraId="71F0C052" w14:textId="77777777" w:rsidR="007615D6" w:rsidRPr="005B25A1" w:rsidRDefault="007615D6" w:rsidP="007615D6">
      <w:pPr>
        <w:keepNext/>
        <w:keepLines/>
        <w:rPr>
          <w:b/>
          <w:bCs/>
        </w:rPr>
      </w:pPr>
      <w:r w:rsidRPr="005B25A1">
        <w:rPr>
          <w:b/>
          <w:bCs/>
        </w:rPr>
        <w:t>Convenor comment:</w:t>
      </w:r>
    </w:p>
    <w:p w14:paraId="3C0EF383" w14:textId="77777777" w:rsidR="007615D6" w:rsidRPr="005B25A1" w:rsidRDefault="007615D6" w:rsidP="007615D6">
      <w:pPr>
        <w:keepNext/>
        <w:keepLines/>
      </w:pPr>
      <w:r w:rsidRPr="005B25A1">
        <w:t>Handle.</w:t>
      </w:r>
    </w:p>
    <w:p w14:paraId="24A0CDD2" w14:textId="77777777" w:rsidR="007615D6" w:rsidRPr="005B25A1" w:rsidRDefault="007615D6" w:rsidP="007615D6">
      <w:pPr>
        <w:keepNext/>
        <w:keepLines/>
        <w:rPr>
          <w:b/>
          <w:bCs/>
        </w:rPr>
      </w:pPr>
      <w:r w:rsidRPr="005B25A1">
        <w:rPr>
          <w:b/>
          <w:bCs/>
        </w:rPr>
        <w:t>Parallel discussion:</w:t>
      </w:r>
    </w:p>
    <w:p w14:paraId="4804B3FA" w14:textId="77777777" w:rsidR="007615D6" w:rsidRPr="005B25A1" w:rsidRDefault="007615D6" w:rsidP="007615D6">
      <w:pPr>
        <w:keepNext/>
        <w:keepLines/>
      </w:pPr>
      <w:r w:rsidRPr="005B25A1">
        <w:t>-</w:t>
      </w:r>
    </w:p>
    <w:p w14:paraId="77794A9E" w14:textId="77777777" w:rsidR="007615D6" w:rsidRPr="005B25A1" w:rsidRDefault="007615D6" w:rsidP="007615D6">
      <w:pPr>
        <w:keepNext/>
        <w:keepLines/>
        <w:rPr>
          <w:b/>
          <w:bCs/>
        </w:rPr>
      </w:pPr>
      <w:r w:rsidRPr="005B25A1">
        <w:rPr>
          <w:b/>
          <w:bCs/>
        </w:rPr>
        <w:t>Plenary Discussion:</w:t>
      </w:r>
    </w:p>
    <w:p w14:paraId="03309693" w14:textId="77777777" w:rsidR="007615D6" w:rsidRPr="005B25A1" w:rsidRDefault="007615D6" w:rsidP="007615D6">
      <w:pPr>
        <w:keepNext/>
        <w:keepLines/>
      </w:pPr>
      <w:r>
        <w:rPr>
          <w:color w:val="FF0000"/>
        </w:rPr>
        <w:t>NO DISCUSSION RECORDED</w:t>
      </w:r>
    </w:p>
    <w:p w14:paraId="7A0D2C96" w14:textId="77777777" w:rsidR="007615D6" w:rsidRPr="00EB0339" w:rsidRDefault="007615D6" w:rsidP="007615D6">
      <w:r w:rsidRPr="005B25A1">
        <w:rPr>
          <w:b/>
          <w:bCs/>
        </w:rPr>
        <w:t>Status:</w:t>
      </w:r>
      <w:r>
        <w:t xml:space="preserve"> </w:t>
      </w:r>
      <w:r>
        <w:rPr>
          <w:color w:val="0000FF"/>
        </w:rPr>
        <w:t>Not concluded</w:t>
      </w:r>
      <w:r>
        <w:t>.</w:t>
      </w:r>
    </w:p>
    <w:p w14:paraId="6674769F" w14:textId="77777777" w:rsidR="00E00DA6" w:rsidRDefault="007615D6" w:rsidP="000A3FBD">
      <w:pPr>
        <w:pStyle w:val="NormTop"/>
      </w:pPr>
      <w:r>
        <w:rPr>
          <w:color w:val="0000FF"/>
        </w:rPr>
        <w:t>S2-2507038</w:t>
      </w:r>
      <w:r w:rsidRPr="00D53282">
        <w:t xml:space="preserve"> </w:t>
      </w:r>
      <w:r>
        <w:t>(CR) 23.228 CR1629R2 (Rel-19, 'F'): Update on early media handling in UE-Satellite-UE scenario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AE.5.3.</w:t>
      </w:r>
    </w:p>
    <w:p w14:paraId="1CF793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S2-2504683</w:t>
      </w:r>
      <w:r>
        <w:t>.</w:t>
      </w:r>
    </w:p>
    <w:p w14:paraId="60E416E8" w14:textId="77777777" w:rsidR="007615D6" w:rsidRPr="005B25A1" w:rsidRDefault="007615D6" w:rsidP="007615D6">
      <w:pPr>
        <w:keepNext/>
        <w:keepLines/>
        <w:rPr>
          <w:b/>
          <w:bCs/>
        </w:rPr>
      </w:pPr>
      <w:r w:rsidRPr="005B25A1">
        <w:rPr>
          <w:b/>
          <w:bCs/>
        </w:rPr>
        <w:t>Convenor comment:</w:t>
      </w:r>
    </w:p>
    <w:p w14:paraId="294FB333" w14:textId="77777777" w:rsidR="007615D6" w:rsidRPr="005B25A1" w:rsidRDefault="007615D6" w:rsidP="007615D6">
      <w:pPr>
        <w:keepNext/>
        <w:keepLines/>
      </w:pPr>
      <w:r w:rsidRPr="005B25A1">
        <w:t>Handle.</w:t>
      </w:r>
    </w:p>
    <w:p w14:paraId="719A7B19" w14:textId="77777777" w:rsidR="007615D6" w:rsidRPr="005B25A1" w:rsidRDefault="007615D6" w:rsidP="007615D6">
      <w:pPr>
        <w:keepNext/>
        <w:keepLines/>
        <w:rPr>
          <w:b/>
          <w:bCs/>
        </w:rPr>
      </w:pPr>
      <w:r w:rsidRPr="005B25A1">
        <w:rPr>
          <w:b/>
          <w:bCs/>
        </w:rPr>
        <w:t>Parallel discussion:</w:t>
      </w:r>
    </w:p>
    <w:p w14:paraId="4E716A8A" w14:textId="77777777" w:rsidR="007615D6" w:rsidRPr="005B25A1" w:rsidRDefault="007615D6" w:rsidP="007615D6">
      <w:pPr>
        <w:keepNext/>
        <w:keepLines/>
      </w:pPr>
      <w:r w:rsidRPr="005B25A1">
        <w:t>-</w:t>
      </w:r>
    </w:p>
    <w:p w14:paraId="7010FEBB" w14:textId="77777777" w:rsidR="007615D6" w:rsidRPr="005B25A1" w:rsidRDefault="007615D6" w:rsidP="007615D6">
      <w:pPr>
        <w:keepNext/>
        <w:keepLines/>
        <w:rPr>
          <w:b/>
          <w:bCs/>
        </w:rPr>
      </w:pPr>
      <w:r w:rsidRPr="005B25A1">
        <w:rPr>
          <w:b/>
          <w:bCs/>
        </w:rPr>
        <w:t>Plenary Discussion:</w:t>
      </w:r>
    </w:p>
    <w:p w14:paraId="57093A87" w14:textId="77777777" w:rsidR="007615D6" w:rsidRPr="005B25A1" w:rsidRDefault="007615D6" w:rsidP="007615D6">
      <w:pPr>
        <w:keepNext/>
        <w:keepLines/>
      </w:pPr>
      <w:r>
        <w:rPr>
          <w:color w:val="FF0000"/>
        </w:rPr>
        <w:t>NO DISCUSSION RECORDED</w:t>
      </w:r>
    </w:p>
    <w:p w14:paraId="18172AC8" w14:textId="77777777" w:rsidR="007615D6" w:rsidRPr="00EB0339" w:rsidRDefault="007615D6" w:rsidP="007615D6">
      <w:r w:rsidRPr="005B25A1">
        <w:rPr>
          <w:b/>
          <w:bCs/>
        </w:rPr>
        <w:t>Status:</w:t>
      </w:r>
      <w:r>
        <w:t xml:space="preserve"> </w:t>
      </w:r>
      <w:r>
        <w:rPr>
          <w:color w:val="0000FF"/>
        </w:rPr>
        <w:t>Not concluded</w:t>
      </w:r>
      <w:r>
        <w:t>.</w:t>
      </w:r>
    </w:p>
    <w:p w14:paraId="4BD0F7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S&amp;F - S&amp;F timer</w:t>
      </w:r>
    </w:p>
    <w:p w14:paraId="2AA270A3" w14:textId="77777777" w:rsidR="00E00DA6" w:rsidRDefault="007615D6" w:rsidP="000A3FBD">
      <w:pPr>
        <w:pStyle w:val="NormTop"/>
      </w:pPr>
      <w:r>
        <w:rPr>
          <w:color w:val="0000FF"/>
        </w:rPr>
        <w:t>S2-2506398</w:t>
      </w:r>
      <w:r w:rsidRPr="00D53282">
        <w:t xml:space="preserve"> </w:t>
      </w:r>
      <w:r>
        <w:t>(CR) 23.40</w:t>
      </w:r>
      <w:r>
        <w:lastRenderedPageBreak/>
        <w:t>1 CR3927R1 (Rel-19, 'F'): UE procedures for handling S&amp;F Wait Timer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to add a general description for the handling of S&amp;F Wait Timer and reference TS 24.301 for more details regarding the handling of S&amp;F Wait Timer in the UE.</w:t>
      </w:r>
    </w:p>
    <w:p w14:paraId="34C7D88F"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S2-2504994</w:t>
      </w:r>
      <w:r>
        <w:t>.</w:t>
      </w:r>
    </w:p>
    <w:p w14:paraId="71CBBA64" w14:textId="77777777" w:rsidR="007615D6" w:rsidRPr="005B25A1" w:rsidRDefault="007615D6" w:rsidP="007615D6">
      <w:pPr>
        <w:keepNext/>
        <w:keepLines/>
        <w:rPr>
          <w:b/>
          <w:bCs/>
        </w:rPr>
      </w:pPr>
      <w:r w:rsidRPr="005B25A1">
        <w:rPr>
          <w:b/>
          <w:bCs/>
        </w:rPr>
        <w:t>Convenor comment:</w:t>
      </w:r>
    </w:p>
    <w:p w14:paraId="2FBA835E" w14:textId="77777777" w:rsidR="007615D6" w:rsidRPr="005B25A1" w:rsidRDefault="007615D6" w:rsidP="007615D6">
      <w:pPr>
        <w:keepNext/>
        <w:keepLines/>
      </w:pPr>
      <w:r w:rsidRPr="005B25A1">
        <w:t>Handle. Baseline?</w:t>
      </w:r>
    </w:p>
    <w:p w14:paraId="214E7C80" w14:textId="77777777" w:rsidR="007615D6" w:rsidRPr="005B25A1" w:rsidRDefault="007615D6" w:rsidP="007615D6">
      <w:pPr>
        <w:keepNext/>
        <w:keepLines/>
        <w:rPr>
          <w:b/>
          <w:bCs/>
        </w:rPr>
      </w:pPr>
      <w:r w:rsidRPr="005B25A1">
        <w:rPr>
          <w:b/>
          <w:bCs/>
        </w:rPr>
        <w:t>Parallel discussion:</w:t>
      </w:r>
    </w:p>
    <w:p w14:paraId="5B0AFBB0" w14:textId="77777777" w:rsidR="007615D6" w:rsidRPr="005B25A1" w:rsidRDefault="007615D6" w:rsidP="007615D6">
      <w:pPr>
        <w:keepNext/>
        <w:keepLines/>
      </w:pPr>
      <w:r w:rsidRPr="005B25A1">
        <w:t>-</w:t>
      </w:r>
    </w:p>
    <w:p w14:paraId="4F6669D3" w14:textId="77777777" w:rsidR="007615D6" w:rsidRPr="005B25A1" w:rsidRDefault="007615D6" w:rsidP="007615D6">
      <w:pPr>
        <w:keepNext/>
        <w:keepLines/>
        <w:rPr>
          <w:b/>
          <w:bCs/>
        </w:rPr>
      </w:pPr>
      <w:r w:rsidRPr="005B25A1">
        <w:rPr>
          <w:b/>
          <w:bCs/>
        </w:rPr>
        <w:t>Plenary Discussion:</w:t>
      </w:r>
    </w:p>
    <w:p w14:paraId="26F6AA28" w14:textId="77777777" w:rsidR="007615D6" w:rsidRPr="005B25A1" w:rsidRDefault="007615D6" w:rsidP="007615D6">
      <w:pPr>
        <w:keepNext/>
        <w:keepLines/>
      </w:pPr>
      <w:r>
        <w:rPr>
          <w:color w:val="FF0000"/>
        </w:rPr>
        <w:t>NO DISCUSSION RECORDED</w:t>
      </w:r>
    </w:p>
    <w:p w14:paraId="5FEA8696" w14:textId="77777777" w:rsidR="007615D6" w:rsidRPr="00EB0339" w:rsidRDefault="007615D6" w:rsidP="007615D6">
      <w:r w:rsidRPr="005B25A1">
        <w:rPr>
          <w:b/>
          <w:bCs/>
        </w:rPr>
        <w:t>Status:</w:t>
      </w:r>
      <w:r>
        <w:t xml:space="preserve"> </w:t>
      </w:r>
      <w:r>
        <w:rPr>
          <w:color w:val="0000FF"/>
        </w:rPr>
        <w:t>Not concluded</w:t>
      </w:r>
      <w:r>
        <w:t>.</w:t>
      </w:r>
    </w:p>
    <w:p w14:paraId="433A2253" w14:textId="77777777" w:rsidR="00E00DA6" w:rsidRDefault="007615D6" w:rsidP="000A3FBD">
      <w:pPr>
        <w:pStyle w:val="NormTop"/>
      </w:pPr>
      <w:r>
        <w:rPr>
          <w:color w:val="0000FF"/>
        </w:rPr>
        <w:t>S2-2506592</w:t>
      </w:r>
      <w:r w:rsidRPr="00D53282">
        <w:t xml:space="preserve"> </w:t>
      </w:r>
      <w:r>
        <w:t>(CR) 23.401 CR3934 (Rel-19, 'F'): Clarification on handling S&amp;F Wait Timer for UE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for S&amp;F Wait Timer is not aligned with CT WG1.</w:t>
      </w:r>
    </w:p>
    <w:p w14:paraId="2843B155" w14:textId="77777777" w:rsidR="007615D6" w:rsidRPr="005B25A1" w:rsidRDefault="007615D6" w:rsidP="007615D6">
      <w:pPr>
        <w:keepNext/>
        <w:keepLines/>
        <w:rPr>
          <w:b/>
          <w:bCs/>
        </w:rPr>
      </w:pPr>
      <w:r w:rsidRPr="005B25A1">
        <w:rPr>
          <w:b/>
          <w:bCs/>
        </w:rPr>
        <w:t>Convenor comment:</w:t>
      </w:r>
    </w:p>
    <w:p w14:paraId="47F6C1ED" w14:textId="77777777" w:rsidR="007615D6" w:rsidRPr="005B25A1" w:rsidRDefault="007615D6" w:rsidP="007615D6">
      <w:pPr>
        <w:keepNext/>
        <w:keepLines/>
      </w:pPr>
      <w:r w:rsidRPr="005B25A1">
        <w:t>Merged into S2-2506398?</w:t>
      </w:r>
    </w:p>
    <w:p w14:paraId="607A75D7" w14:textId="77777777" w:rsidR="007615D6" w:rsidRPr="005B25A1" w:rsidRDefault="007615D6" w:rsidP="007615D6">
      <w:pPr>
        <w:keepNext/>
        <w:keepLines/>
        <w:rPr>
          <w:b/>
          <w:bCs/>
        </w:rPr>
      </w:pPr>
      <w:r w:rsidRPr="005B25A1">
        <w:rPr>
          <w:b/>
          <w:bCs/>
        </w:rPr>
        <w:t>Parallel discussion:</w:t>
      </w:r>
    </w:p>
    <w:p w14:paraId="5507A3A7" w14:textId="77777777" w:rsidR="007615D6" w:rsidRPr="005B25A1" w:rsidRDefault="007615D6" w:rsidP="007615D6">
      <w:pPr>
        <w:keepNext/>
        <w:keepLines/>
      </w:pPr>
      <w:r w:rsidRPr="005B25A1">
        <w:t>-</w:t>
      </w:r>
    </w:p>
    <w:p w14:paraId="211E22C0" w14:textId="77777777" w:rsidR="007615D6" w:rsidRPr="005B25A1" w:rsidRDefault="007615D6" w:rsidP="007615D6">
      <w:pPr>
        <w:keepNext/>
        <w:keepLines/>
        <w:rPr>
          <w:b/>
          <w:bCs/>
        </w:rPr>
      </w:pPr>
      <w:r w:rsidRPr="005B25A1">
        <w:rPr>
          <w:b/>
          <w:bCs/>
        </w:rPr>
        <w:t>Plenary Discussion:</w:t>
      </w:r>
    </w:p>
    <w:p w14:paraId="1C27D481" w14:textId="77777777" w:rsidR="007615D6" w:rsidRPr="005B25A1" w:rsidRDefault="007615D6" w:rsidP="007615D6">
      <w:pPr>
        <w:keepNext/>
        <w:keepLines/>
      </w:pPr>
      <w:r>
        <w:rPr>
          <w:color w:val="FF0000"/>
        </w:rPr>
        <w:t>NO DISCUSSION RECORDED</w:t>
      </w:r>
    </w:p>
    <w:p w14:paraId="3F10078B" w14:textId="77777777" w:rsidR="007615D6" w:rsidRPr="00EB0339" w:rsidRDefault="007615D6" w:rsidP="007615D6">
      <w:r w:rsidRPr="005B25A1">
        <w:rPr>
          <w:b/>
          <w:bCs/>
        </w:rPr>
        <w:t>Status:</w:t>
      </w:r>
      <w:r>
        <w:t xml:space="preserve"> </w:t>
      </w:r>
      <w:r>
        <w:rPr>
          <w:color w:val="0000FF"/>
        </w:rPr>
        <w:t>Not concluded</w:t>
      </w:r>
      <w:r>
        <w:t>.</w:t>
      </w:r>
    </w:p>
    <w:p w14:paraId="64FE3F8D" w14:textId="77777777" w:rsidR="00E00DA6" w:rsidRDefault="007615D6" w:rsidP="000A3FBD">
      <w:pPr>
        <w:pStyle w:val="NormTop"/>
      </w:pPr>
      <w:r>
        <w:rPr>
          <w:color w:val="0000FF"/>
        </w:rPr>
        <w:t>S2-2507443</w:t>
      </w:r>
      <w:r w:rsidRPr="00D53282">
        <w:t xml:space="preserve"> </w:t>
      </w:r>
      <w:r>
        <w:t>(CR) 23.401 CR3922R1 (Rel-19, 'F'): Handling S&amp;F wait timer (Source: Samsung)</w:t>
      </w:r>
      <w:r>
        <w:br/>
      </w:r>
      <w:r w:rsidRPr="00D53282">
        <w:rPr>
          <w:b/>
        </w:rPr>
        <w:t>Document for:</w:t>
      </w:r>
      <w:r w:rsidRPr="00D53282">
        <w:t xml:space="preserve"> </w:t>
      </w:r>
      <w:r>
        <w:t>Approval</w:t>
      </w:r>
      <w:r>
        <w:br/>
      </w:r>
      <w:r w:rsidRPr="00D53282">
        <w:rPr>
          <w:b/>
        </w:rPr>
        <w:t>Abstract:</w:t>
      </w:r>
      <w:r w:rsidRPr="00D53282">
        <w:t xml:space="preserve"> </w:t>
      </w:r>
    </w:p>
    <w:p w14:paraId="08D8FF2F"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and noted)</w:t>
      </w:r>
      <w:r>
        <w:rPr>
          <w:color w:val="0000FF"/>
        </w:rPr>
        <w:t xml:space="preserve"> S2-2503880</w:t>
      </w:r>
      <w:r>
        <w:t>.</w:t>
      </w:r>
    </w:p>
    <w:p w14:paraId="07C26453" w14:textId="77777777" w:rsidR="007615D6" w:rsidRPr="005B25A1" w:rsidRDefault="007615D6" w:rsidP="007615D6">
      <w:pPr>
        <w:keepNext/>
        <w:keepLines/>
        <w:rPr>
          <w:b/>
          <w:bCs/>
        </w:rPr>
      </w:pPr>
      <w:r w:rsidRPr="005B25A1">
        <w:rPr>
          <w:b/>
          <w:bCs/>
        </w:rPr>
        <w:t>Convenor comment:</w:t>
      </w:r>
    </w:p>
    <w:p w14:paraId="478F8B1C" w14:textId="77777777" w:rsidR="007615D6" w:rsidRPr="005B25A1" w:rsidRDefault="007615D6" w:rsidP="007615D6">
      <w:pPr>
        <w:keepNext/>
        <w:keepLines/>
      </w:pPr>
      <w:r w:rsidRPr="005B25A1">
        <w:t>Merged into S2-2506398?</w:t>
      </w:r>
    </w:p>
    <w:p w14:paraId="68D88B89" w14:textId="77777777" w:rsidR="007615D6" w:rsidRPr="005B25A1" w:rsidRDefault="007615D6" w:rsidP="007615D6">
      <w:pPr>
        <w:keepNext/>
        <w:keepLines/>
        <w:rPr>
          <w:b/>
          <w:bCs/>
        </w:rPr>
      </w:pPr>
      <w:r w:rsidRPr="005B25A1">
        <w:rPr>
          <w:b/>
          <w:bCs/>
        </w:rPr>
        <w:t>Parallel discussion:</w:t>
      </w:r>
    </w:p>
    <w:p w14:paraId="566DE2DB" w14:textId="77777777" w:rsidR="007615D6" w:rsidRPr="005B25A1" w:rsidRDefault="007615D6" w:rsidP="007615D6">
      <w:pPr>
        <w:keepNext/>
        <w:keepLines/>
      </w:pPr>
      <w:r w:rsidRPr="005B25A1">
        <w:t>-</w:t>
      </w:r>
    </w:p>
    <w:p w14:paraId="50A4CE77" w14:textId="77777777" w:rsidR="007615D6" w:rsidRPr="005B25A1" w:rsidRDefault="007615D6" w:rsidP="007615D6">
      <w:pPr>
        <w:keepNext/>
        <w:keepLines/>
        <w:rPr>
          <w:b/>
          <w:bCs/>
        </w:rPr>
      </w:pPr>
      <w:r w:rsidRPr="005B25A1">
        <w:rPr>
          <w:b/>
          <w:bCs/>
        </w:rPr>
        <w:t>Plenary Discussion:</w:t>
      </w:r>
    </w:p>
    <w:p w14:paraId="5D917C14" w14:textId="77777777" w:rsidR="007615D6" w:rsidRPr="005B25A1" w:rsidRDefault="007615D6" w:rsidP="007615D6">
      <w:pPr>
        <w:keepNext/>
        <w:keepLines/>
      </w:pPr>
      <w:r>
        <w:rPr>
          <w:color w:val="FF0000"/>
        </w:rPr>
        <w:t>NO DISCUSSION RECORDED</w:t>
      </w:r>
    </w:p>
    <w:p w14:paraId="3151E4BB" w14:textId="77777777" w:rsidR="007615D6" w:rsidRPr="00EB0339" w:rsidRDefault="007615D6" w:rsidP="007615D6">
      <w:r w:rsidRPr="005B25A1">
        <w:rPr>
          <w:b/>
          <w:bCs/>
        </w:rPr>
        <w:t>Status:</w:t>
      </w:r>
      <w:r>
        <w:t xml:space="preserve"> </w:t>
      </w:r>
      <w:r>
        <w:rPr>
          <w:color w:val="0000FF"/>
        </w:rPr>
        <w:t>Not concluded</w:t>
      </w:r>
      <w:r>
        <w:t>.</w:t>
      </w:r>
    </w:p>
    <w:p w14:paraId="2DC0AF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S&amp;F - mode transition</w:t>
      </w:r>
    </w:p>
    <w:p w14:paraId="540B4C9E" w14:textId="77777777" w:rsidR="00E00DA6" w:rsidRDefault="007615D6" w:rsidP="000A3FBD">
      <w:pPr>
        <w:pStyle w:val="NormTop"/>
      </w:pPr>
      <w:r>
        <w:rPr>
          <w:color w:val="0000FF"/>
        </w:rPr>
        <w:t>S2-2506468</w:t>
      </w:r>
      <w:r w:rsidRPr="00D53282">
        <w:t xml:space="preserve"> </w:t>
      </w:r>
      <w:r>
        <w:t>(DIS</w:t>
      </w:r>
      <w:r>
        <w:lastRenderedPageBreak/>
        <w:t>CUSSION) Transition to S&amp;F for legacy UEs (Source: Qualcomm Incorporated)</w:t>
      </w:r>
      <w:r>
        <w:br/>
      </w:r>
      <w:r w:rsidRPr="00D53282">
        <w:rPr>
          <w:b/>
        </w:rPr>
        <w:t>Document for:</w:t>
      </w:r>
      <w:r w:rsidRPr="00D53282">
        <w:t xml:space="preserve"> </w:t>
      </w:r>
      <w:r>
        <w:t>Agreement</w:t>
      </w:r>
      <w:r>
        <w:br/>
      </w:r>
      <w:r w:rsidRPr="00D53282">
        <w:rPr>
          <w:b/>
        </w:rPr>
        <w:t>Abstract:</w:t>
      </w:r>
      <w:r w:rsidRPr="00D53282">
        <w:t xml:space="preserve"> </w:t>
      </w:r>
      <w:r>
        <w:br/>
        <w:t xml:space="preserve">Discusses the options for when the network transitions to S&amp;F mode </w:t>
      </w:r>
      <w:proofErr w:type="spellStart"/>
      <w:r>
        <w:t>wrt</w:t>
      </w:r>
      <w:proofErr w:type="spellEnd"/>
      <w:r>
        <w:t xml:space="preserve"> to how to handle legacy UEs that do not support S&amp;F.</w:t>
      </w:r>
    </w:p>
    <w:p w14:paraId="50873C1D" w14:textId="77777777" w:rsidR="007615D6" w:rsidRPr="005B25A1" w:rsidRDefault="007615D6" w:rsidP="007615D6">
      <w:pPr>
        <w:keepNext/>
        <w:keepLines/>
        <w:rPr>
          <w:b/>
          <w:bCs/>
        </w:rPr>
      </w:pPr>
      <w:r w:rsidRPr="005B25A1">
        <w:rPr>
          <w:b/>
          <w:bCs/>
        </w:rPr>
        <w:t>Convenor comment:</w:t>
      </w:r>
    </w:p>
    <w:p w14:paraId="6F1A01E5" w14:textId="77777777" w:rsidR="007615D6" w:rsidRPr="005B25A1" w:rsidRDefault="007615D6" w:rsidP="007615D6">
      <w:pPr>
        <w:keepNext/>
        <w:keepLines/>
      </w:pPr>
      <w:r w:rsidRPr="005B25A1">
        <w:t>Handle.</w:t>
      </w:r>
    </w:p>
    <w:p w14:paraId="53C79478" w14:textId="77777777" w:rsidR="007615D6" w:rsidRPr="005B25A1" w:rsidRDefault="007615D6" w:rsidP="007615D6">
      <w:pPr>
        <w:keepNext/>
        <w:keepLines/>
        <w:rPr>
          <w:b/>
          <w:bCs/>
        </w:rPr>
      </w:pPr>
      <w:r w:rsidRPr="005B25A1">
        <w:rPr>
          <w:b/>
          <w:bCs/>
        </w:rPr>
        <w:t>Parallel discussion:</w:t>
      </w:r>
    </w:p>
    <w:p w14:paraId="2A979730" w14:textId="77777777" w:rsidR="007615D6" w:rsidRPr="005B25A1" w:rsidRDefault="007615D6" w:rsidP="007615D6">
      <w:pPr>
        <w:keepNext/>
        <w:keepLines/>
      </w:pPr>
      <w:r w:rsidRPr="005B25A1">
        <w:t>-</w:t>
      </w:r>
    </w:p>
    <w:p w14:paraId="148FCCE1" w14:textId="77777777" w:rsidR="007615D6" w:rsidRPr="005B25A1" w:rsidRDefault="007615D6" w:rsidP="007615D6">
      <w:pPr>
        <w:keepNext/>
        <w:keepLines/>
        <w:rPr>
          <w:b/>
          <w:bCs/>
        </w:rPr>
      </w:pPr>
      <w:r w:rsidRPr="005B25A1">
        <w:rPr>
          <w:b/>
          <w:bCs/>
        </w:rPr>
        <w:t>Plenary Discussion:</w:t>
      </w:r>
    </w:p>
    <w:p w14:paraId="6BB38F4E" w14:textId="77777777" w:rsidR="007615D6" w:rsidRPr="005B25A1" w:rsidRDefault="007615D6" w:rsidP="007615D6">
      <w:pPr>
        <w:keepNext/>
        <w:keepLines/>
      </w:pPr>
      <w:r>
        <w:rPr>
          <w:color w:val="FF0000"/>
        </w:rPr>
        <w:t>NO DISCUSSION RECORDED</w:t>
      </w:r>
    </w:p>
    <w:p w14:paraId="628D8CAF" w14:textId="77777777" w:rsidR="007615D6" w:rsidRPr="00EB0339" w:rsidRDefault="007615D6" w:rsidP="007615D6">
      <w:r w:rsidRPr="005B25A1">
        <w:rPr>
          <w:b/>
          <w:bCs/>
        </w:rPr>
        <w:t>Status:</w:t>
      </w:r>
      <w:r>
        <w:t xml:space="preserve"> </w:t>
      </w:r>
      <w:r>
        <w:rPr>
          <w:color w:val="0000FF"/>
        </w:rPr>
        <w:t>Not concluded</w:t>
      </w:r>
      <w:r>
        <w:t>.</w:t>
      </w:r>
    </w:p>
    <w:p w14:paraId="6B5AFE66" w14:textId="77777777" w:rsidR="00E00DA6" w:rsidRDefault="007615D6" w:rsidP="000A3FBD">
      <w:pPr>
        <w:pStyle w:val="NormTop"/>
      </w:pPr>
      <w:r>
        <w:rPr>
          <w:color w:val="0000FF"/>
        </w:rPr>
        <w:t>S2-2506399</w:t>
      </w:r>
      <w:r w:rsidRPr="00D53282">
        <w:t xml:space="preserve"> </w:t>
      </w:r>
      <w:r>
        <w:t>(CR) 23.401 CR3926R3 (Rel-19, 'F'): Transition to S&amp;F satellite for legacy UE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new text to avoid a UE not supporting S&amp;F erroneously staying in S&amp;F cell .</w:t>
      </w:r>
    </w:p>
    <w:p w14:paraId="1CDE6D51"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S2-2505709</w:t>
      </w:r>
      <w:r>
        <w:t>.</w:t>
      </w:r>
    </w:p>
    <w:p w14:paraId="1C148363" w14:textId="77777777" w:rsidR="007615D6" w:rsidRPr="005B25A1" w:rsidRDefault="007615D6" w:rsidP="007615D6">
      <w:pPr>
        <w:keepNext/>
        <w:keepLines/>
        <w:rPr>
          <w:b/>
          <w:bCs/>
        </w:rPr>
      </w:pPr>
      <w:r w:rsidRPr="005B25A1">
        <w:rPr>
          <w:b/>
          <w:bCs/>
        </w:rPr>
        <w:t>Convenor comment:</w:t>
      </w:r>
    </w:p>
    <w:p w14:paraId="5A0120F7" w14:textId="77777777" w:rsidR="007615D6" w:rsidRPr="005B25A1" w:rsidRDefault="007615D6" w:rsidP="007615D6">
      <w:pPr>
        <w:keepNext/>
        <w:keepLines/>
      </w:pPr>
      <w:r w:rsidRPr="005B25A1">
        <w:t>Handle.</w:t>
      </w:r>
    </w:p>
    <w:p w14:paraId="785A7FD0" w14:textId="77777777" w:rsidR="007615D6" w:rsidRPr="005B25A1" w:rsidRDefault="007615D6" w:rsidP="007615D6">
      <w:pPr>
        <w:keepNext/>
        <w:keepLines/>
        <w:rPr>
          <w:b/>
          <w:bCs/>
        </w:rPr>
      </w:pPr>
      <w:r w:rsidRPr="005B25A1">
        <w:rPr>
          <w:b/>
          <w:bCs/>
        </w:rPr>
        <w:t>Parallel discussion:</w:t>
      </w:r>
    </w:p>
    <w:p w14:paraId="42E657D5" w14:textId="77777777" w:rsidR="007615D6" w:rsidRPr="005B25A1" w:rsidRDefault="007615D6" w:rsidP="007615D6">
      <w:pPr>
        <w:keepNext/>
        <w:keepLines/>
      </w:pPr>
      <w:r w:rsidRPr="005B25A1">
        <w:t>-</w:t>
      </w:r>
    </w:p>
    <w:p w14:paraId="19C4573B" w14:textId="77777777" w:rsidR="007615D6" w:rsidRPr="005B25A1" w:rsidRDefault="007615D6" w:rsidP="007615D6">
      <w:pPr>
        <w:keepNext/>
        <w:keepLines/>
        <w:rPr>
          <w:b/>
          <w:bCs/>
        </w:rPr>
      </w:pPr>
      <w:r w:rsidRPr="005B25A1">
        <w:rPr>
          <w:b/>
          <w:bCs/>
        </w:rPr>
        <w:t>Plenary Discussion:</w:t>
      </w:r>
    </w:p>
    <w:p w14:paraId="1C53258A" w14:textId="77777777" w:rsidR="007615D6" w:rsidRPr="005B25A1" w:rsidRDefault="007615D6" w:rsidP="007615D6">
      <w:pPr>
        <w:keepNext/>
        <w:keepLines/>
      </w:pPr>
      <w:r>
        <w:rPr>
          <w:color w:val="FF0000"/>
        </w:rPr>
        <w:t>NO DISCUSSION RECORDED</w:t>
      </w:r>
    </w:p>
    <w:p w14:paraId="3CD3CDF7" w14:textId="77777777" w:rsidR="007615D6" w:rsidRPr="00EB0339" w:rsidRDefault="007615D6" w:rsidP="007615D6">
      <w:r w:rsidRPr="005B25A1">
        <w:rPr>
          <w:b/>
          <w:bCs/>
        </w:rPr>
        <w:t>Status:</w:t>
      </w:r>
      <w:r>
        <w:t xml:space="preserve"> </w:t>
      </w:r>
      <w:r>
        <w:rPr>
          <w:color w:val="0000FF"/>
        </w:rPr>
        <w:t>Not concluded</w:t>
      </w:r>
      <w:r>
        <w:t>.</w:t>
      </w:r>
    </w:p>
    <w:p w14:paraId="2491445D" w14:textId="77777777" w:rsidR="00E00DA6" w:rsidRDefault="007615D6" w:rsidP="000A3FBD">
      <w:pPr>
        <w:pStyle w:val="NormTop"/>
      </w:pPr>
      <w:r>
        <w:rPr>
          <w:color w:val="0000FF"/>
        </w:rPr>
        <w:t>S2-2507286</w:t>
      </w:r>
      <w:r w:rsidRPr="00D53282">
        <w:t xml:space="preserve"> </w:t>
      </w:r>
      <w:r>
        <w:t xml:space="preserve">(CR) 23.401 CR3935 (Rel-19, 'F'): Avoid transfer of user plane PDN connection to S&amp;F Mode network with split MME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When the target MME in the S&amp;F network fetches the context from the source MME, the target MME indicates whether or not is supports S1-U data transfer. Based on this, the source MME does not include any PDN connection with S1-U data.</w:t>
      </w:r>
    </w:p>
    <w:p w14:paraId="73F87022" w14:textId="77777777" w:rsidR="007615D6" w:rsidRPr="005B25A1" w:rsidRDefault="007615D6" w:rsidP="007615D6">
      <w:pPr>
        <w:keepNext/>
        <w:keepLines/>
        <w:rPr>
          <w:b/>
          <w:bCs/>
        </w:rPr>
      </w:pPr>
      <w:r w:rsidRPr="005B25A1">
        <w:rPr>
          <w:b/>
          <w:bCs/>
        </w:rPr>
        <w:t>Convenor comment:</w:t>
      </w:r>
    </w:p>
    <w:p w14:paraId="1CF2CC14" w14:textId="77777777" w:rsidR="007615D6" w:rsidRPr="005B25A1" w:rsidRDefault="007615D6" w:rsidP="007615D6">
      <w:pPr>
        <w:keepNext/>
        <w:keepLines/>
      </w:pPr>
      <w:r w:rsidRPr="005B25A1">
        <w:t>Handle.</w:t>
      </w:r>
    </w:p>
    <w:p w14:paraId="298BDB55" w14:textId="77777777" w:rsidR="007615D6" w:rsidRPr="005B25A1" w:rsidRDefault="007615D6" w:rsidP="007615D6">
      <w:pPr>
        <w:keepNext/>
        <w:keepLines/>
        <w:rPr>
          <w:b/>
          <w:bCs/>
        </w:rPr>
      </w:pPr>
      <w:r w:rsidRPr="005B25A1">
        <w:rPr>
          <w:b/>
          <w:bCs/>
        </w:rPr>
        <w:t>Parallel discussion:</w:t>
      </w:r>
    </w:p>
    <w:p w14:paraId="756A0AF7" w14:textId="77777777" w:rsidR="007615D6" w:rsidRPr="005B25A1" w:rsidRDefault="007615D6" w:rsidP="007615D6">
      <w:pPr>
        <w:keepNext/>
        <w:keepLines/>
      </w:pPr>
      <w:r w:rsidRPr="005B25A1">
        <w:t>-</w:t>
      </w:r>
    </w:p>
    <w:p w14:paraId="0033A3B0" w14:textId="77777777" w:rsidR="007615D6" w:rsidRPr="005B25A1" w:rsidRDefault="007615D6" w:rsidP="007615D6">
      <w:pPr>
        <w:keepNext/>
        <w:keepLines/>
        <w:rPr>
          <w:b/>
          <w:bCs/>
        </w:rPr>
      </w:pPr>
      <w:r w:rsidRPr="005B25A1">
        <w:rPr>
          <w:b/>
          <w:bCs/>
        </w:rPr>
        <w:t>Plenary Discussion:</w:t>
      </w:r>
    </w:p>
    <w:p w14:paraId="581B5773" w14:textId="77777777" w:rsidR="007615D6" w:rsidRPr="005B25A1" w:rsidRDefault="007615D6" w:rsidP="007615D6">
      <w:pPr>
        <w:keepNext/>
        <w:keepLines/>
      </w:pPr>
      <w:r>
        <w:rPr>
          <w:color w:val="FF0000"/>
        </w:rPr>
        <w:t>NO DISCUSSION RECORDED</w:t>
      </w:r>
    </w:p>
    <w:p w14:paraId="2BF6BFAE" w14:textId="77777777" w:rsidR="007615D6" w:rsidRPr="00EB0339" w:rsidRDefault="007615D6" w:rsidP="007615D6">
      <w:r w:rsidRPr="005B25A1">
        <w:rPr>
          <w:b/>
          <w:bCs/>
        </w:rPr>
        <w:t>Status:</w:t>
      </w:r>
      <w:r>
        <w:t xml:space="preserve"> </w:t>
      </w:r>
      <w:r>
        <w:rPr>
          <w:color w:val="0000FF"/>
        </w:rPr>
        <w:t>Not concluded</w:t>
      </w:r>
      <w:r>
        <w:t>.</w:t>
      </w:r>
    </w:p>
    <w:p w14:paraId="342443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S&amp;F - others</w:t>
      </w:r>
    </w:p>
    <w:p w14:paraId="6E3CEA1E" w14:textId="77777777" w:rsidR="00E00DA6" w:rsidRDefault="007615D6" w:rsidP="000A3FBD">
      <w:pPr>
        <w:pStyle w:val="NormTop"/>
      </w:pPr>
      <w:r>
        <w:rPr>
          <w:color w:val="0000FF"/>
        </w:rPr>
        <w:t>S2-2506458</w:t>
      </w:r>
      <w:r w:rsidRPr="00D53282">
        <w:t xml:space="preserve"> </w:t>
      </w:r>
      <w:r>
        <w:t>(CR) 23.401 C</w:t>
      </w:r>
      <w:r>
        <w:lastRenderedPageBreak/>
        <w:t xml:space="preserve">R3932 (Rel-19, 'F'): Clarification of the use of the S&amp;F Monitoring List in the split-MME architecture (Source: </w:t>
      </w:r>
      <w:proofErr w:type="spellStart"/>
      <w:r>
        <w:t>Sateliot</w:t>
      </w:r>
      <w:proofErr w:type="spellEnd"/>
      <w:r>
        <w:t xml:space="preserve">, Thales, </w:t>
      </w:r>
      <w:proofErr w:type="spellStart"/>
      <w:r>
        <w:t>Novamint</w:t>
      </w:r>
      <w:proofErr w:type="spellEnd"/>
      <w:r>
        <w:t>, MediaTek, Samsung)</w:t>
      </w:r>
      <w:r>
        <w:br/>
      </w:r>
      <w:r w:rsidRPr="00D53282">
        <w:rPr>
          <w:b/>
        </w:rPr>
        <w:t>Document for:</w:t>
      </w:r>
      <w:r w:rsidRPr="00D53282">
        <w:t xml:space="preserve"> </w:t>
      </w:r>
      <w:r>
        <w:t>Approval</w:t>
      </w:r>
      <w:r>
        <w:br/>
      </w:r>
      <w:r w:rsidRPr="00D53282">
        <w:rPr>
          <w:b/>
        </w:rPr>
        <w:t>Abstract:</w:t>
      </w:r>
      <w:r w:rsidRPr="00D53282">
        <w:t xml:space="preserve"> </w:t>
      </w:r>
    </w:p>
    <w:p w14:paraId="31EE8273" w14:textId="77777777" w:rsidR="007615D6" w:rsidRPr="005B25A1" w:rsidRDefault="007615D6" w:rsidP="007615D6">
      <w:pPr>
        <w:keepNext/>
        <w:keepLines/>
        <w:rPr>
          <w:b/>
          <w:bCs/>
        </w:rPr>
      </w:pPr>
      <w:r w:rsidRPr="005B25A1">
        <w:rPr>
          <w:b/>
          <w:bCs/>
        </w:rPr>
        <w:t>Convenor comment:</w:t>
      </w:r>
    </w:p>
    <w:p w14:paraId="260F51DE" w14:textId="77777777" w:rsidR="007615D6" w:rsidRPr="005B25A1" w:rsidRDefault="007615D6" w:rsidP="007615D6">
      <w:pPr>
        <w:keepNext/>
        <w:keepLines/>
      </w:pPr>
      <w:r w:rsidRPr="005B25A1">
        <w:t>Handle.</w:t>
      </w:r>
    </w:p>
    <w:p w14:paraId="34C46E31" w14:textId="77777777" w:rsidR="007615D6" w:rsidRPr="005B25A1" w:rsidRDefault="007615D6" w:rsidP="007615D6">
      <w:pPr>
        <w:keepNext/>
        <w:keepLines/>
        <w:rPr>
          <w:b/>
          <w:bCs/>
        </w:rPr>
      </w:pPr>
      <w:r w:rsidRPr="005B25A1">
        <w:rPr>
          <w:b/>
          <w:bCs/>
        </w:rPr>
        <w:t>Parallel discussion:</w:t>
      </w:r>
    </w:p>
    <w:p w14:paraId="6EC41EA5" w14:textId="77777777" w:rsidR="007615D6" w:rsidRPr="005B25A1" w:rsidRDefault="007615D6" w:rsidP="007615D6">
      <w:pPr>
        <w:keepNext/>
        <w:keepLines/>
      </w:pPr>
      <w:r w:rsidRPr="005B25A1">
        <w:t>-</w:t>
      </w:r>
    </w:p>
    <w:p w14:paraId="74D89FC4" w14:textId="77777777" w:rsidR="007615D6" w:rsidRPr="005B25A1" w:rsidRDefault="007615D6" w:rsidP="007615D6">
      <w:pPr>
        <w:keepNext/>
        <w:keepLines/>
        <w:rPr>
          <w:b/>
          <w:bCs/>
        </w:rPr>
      </w:pPr>
      <w:r w:rsidRPr="005B25A1">
        <w:rPr>
          <w:b/>
          <w:bCs/>
        </w:rPr>
        <w:t>Plenary Discussion:</w:t>
      </w:r>
    </w:p>
    <w:p w14:paraId="35761DE9" w14:textId="77777777" w:rsidR="007615D6" w:rsidRPr="005B25A1" w:rsidRDefault="007615D6" w:rsidP="007615D6">
      <w:pPr>
        <w:keepNext/>
        <w:keepLines/>
      </w:pPr>
      <w:r>
        <w:rPr>
          <w:color w:val="FF0000"/>
        </w:rPr>
        <w:t>NO DISCUSSION RECORDED</w:t>
      </w:r>
    </w:p>
    <w:p w14:paraId="0F66494A" w14:textId="77777777" w:rsidR="007615D6" w:rsidRPr="00EB0339" w:rsidRDefault="007615D6" w:rsidP="007615D6">
      <w:r w:rsidRPr="005B25A1">
        <w:rPr>
          <w:b/>
          <w:bCs/>
        </w:rPr>
        <w:t>Status:</w:t>
      </w:r>
      <w:r>
        <w:t xml:space="preserve"> </w:t>
      </w:r>
      <w:r>
        <w:rPr>
          <w:color w:val="0000FF"/>
        </w:rPr>
        <w:t>Not concluded</w:t>
      </w:r>
      <w:r>
        <w:t>.</w:t>
      </w:r>
    </w:p>
    <w:p w14:paraId="621666F6" w14:textId="77777777" w:rsidR="00E00DA6" w:rsidRDefault="007615D6" w:rsidP="000A3FBD">
      <w:pPr>
        <w:pStyle w:val="NormTop"/>
      </w:pPr>
      <w:r>
        <w:rPr>
          <w:color w:val="0000FF"/>
        </w:rPr>
        <w:t>S2-2506563</w:t>
      </w:r>
      <w:r w:rsidRPr="00D53282">
        <w:t xml:space="preserve"> </w:t>
      </w:r>
      <w:r>
        <w:t>(CR) 23.401 CR3907R2 (Rel-19, 'F'): Clarify S1-U not supported by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'user plane' in the example is S1-U user plane. Remove the NOTE in the procedure clauses.</w:t>
      </w:r>
    </w:p>
    <w:p w14:paraId="1078C55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S2-2503266</w:t>
      </w:r>
      <w:r>
        <w:t>.</w:t>
      </w:r>
    </w:p>
    <w:p w14:paraId="043813AC" w14:textId="77777777" w:rsidR="007615D6" w:rsidRPr="005B25A1" w:rsidRDefault="007615D6" w:rsidP="007615D6">
      <w:pPr>
        <w:keepNext/>
        <w:keepLines/>
        <w:rPr>
          <w:b/>
          <w:bCs/>
        </w:rPr>
      </w:pPr>
      <w:r w:rsidRPr="005B25A1">
        <w:rPr>
          <w:b/>
          <w:bCs/>
        </w:rPr>
        <w:t>Convenor comment:</w:t>
      </w:r>
    </w:p>
    <w:p w14:paraId="76575844" w14:textId="77777777" w:rsidR="007615D6" w:rsidRPr="005B25A1" w:rsidRDefault="007615D6" w:rsidP="007615D6">
      <w:pPr>
        <w:keepNext/>
        <w:keepLines/>
      </w:pPr>
      <w:r w:rsidRPr="005B25A1">
        <w:t>Handle.</w:t>
      </w:r>
    </w:p>
    <w:p w14:paraId="0FE21E0B" w14:textId="77777777" w:rsidR="007615D6" w:rsidRPr="005B25A1" w:rsidRDefault="007615D6" w:rsidP="007615D6">
      <w:pPr>
        <w:keepNext/>
        <w:keepLines/>
        <w:rPr>
          <w:b/>
          <w:bCs/>
        </w:rPr>
      </w:pPr>
      <w:r w:rsidRPr="005B25A1">
        <w:rPr>
          <w:b/>
          <w:bCs/>
        </w:rPr>
        <w:t>Parallel discussion:</w:t>
      </w:r>
    </w:p>
    <w:p w14:paraId="70A750DA" w14:textId="77777777" w:rsidR="007615D6" w:rsidRPr="005B25A1" w:rsidRDefault="007615D6" w:rsidP="007615D6">
      <w:pPr>
        <w:keepNext/>
        <w:keepLines/>
      </w:pPr>
      <w:r w:rsidRPr="005B25A1">
        <w:t>-</w:t>
      </w:r>
    </w:p>
    <w:p w14:paraId="5DD5B8A0" w14:textId="77777777" w:rsidR="007615D6" w:rsidRPr="005B25A1" w:rsidRDefault="007615D6" w:rsidP="007615D6">
      <w:pPr>
        <w:keepNext/>
        <w:keepLines/>
        <w:rPr>
          <w:b/>
          <w:bCs/>
        </w:rPr>
      </w:pPr>
      <w:r w:rsidRPr="005B25A1">
        <w:rPr>
          <w:b/>
          <w:bCs/>
        </w:rPr>
        <w:t>Plenary Discussion:</w:t>
      </w:r>
    </w:p>
    <w:p w14:paraId="6B18AEA9" w14:textId="77777777" w:rsidR="007615D6" w:rsidRPr="005B25A1" w:rsidRDefault="007615D6" w:rsidP="007615D6">
      <w:pPr>
        <w:keepNext/>
        <w:keepLines/>
      </w:pPr>
      <w:r>
        <w:rPr>
          <w:color w:val="FF0000"/>
        </w:rPr>
        <w:t>NO DISCUSSION RECORDED</w:t>
      </w:r>
    </w:p>
    <w:p w14:paraId="2CF16FC0" w14:textId="77777777" w:rsidR="007615D6" w:rsidRPr="00EB0339" w:rsidRDefault="007615D6" w:rsidP="007615D6">
      <w:r w:rsidRPr="005B25A1">
        <w:rPr>
          <w:b/>
          <w:bCs/>
        </w:rPr>
        <w:t>Status:</w:t>
      </w:r>
      <w:r>
        <w:t xml:space="preserve"> </w:t>
      </w:r>
      <w:r>
        <w:rPr>
          <w:color w:val="0000FF"/>
        </w:rPr>
        <w:t>Not concluded</w:t>
      </w:r>
      <w:r>
        <w:t>.</w:t>
      </w:r>
    </w:p>
    <w:p w14:paraId="4558D105" w14:textId="77777777" w:rsidR="00E00DA6" w:rsidRDefault="007615D6" w:rsidP="000A3FBD">
      <w:pPr>
        <w:pStyle w:val="NormTop"/>
      </w:pPr>
      <w:r>
        <w:rPr>
          <w:color w:val="0000FF"/>
        </w:rPr>
        <w:t>S2-2506564</w:t>
      </w:r>
      <w:r w:rsidRPr="00D53282">
        <w:t xml:space="preserve"> </w:t>
      </w:r>
      <w:r>
        <w:t>(CR) 23.401 CR3908R2 (Rel-19, 'F'): Clarify PDN connection handling for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Clarify that it is the PDN connection handling that is up to implementation. Clarify that the 'initial attach reject + MME onboard interacts with MME ground' can happen 'before and after </w:t>
      </w:r>
      <w:proofErr w:type="spellStart"/>
      <w:r>
        <w:t>xxxx</w:t>
      </w:r>
      <w:proofErr w:type="spellEnd"/>
      <w:r>
        <w:t>'. 2. Change 'supporting' to 'operating'.</w:t>
      </w:r>
    </w:p>
    <w:p w14:paraId="7B57967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S2-2503267</w:t>
      </w:r>
      <w:r>
        <w:t>.</w:t>
      </w:r>
    </w:p>
    <w:p w14:paraId="6A34316A" w14:textId="77777777" w:rsidR="007615D6" w:rsidRPr="005B25A1" w:rsidRDefault="007615D6" w:rsidP="007615D6">
      <w:pPr>
        <w:keepNext/>
        <w:keepLines/>
        <w:rPr>
          <w:b/>
          <w:bCs/>
        </w:rPr>
      </w:pPr>
      <w:r w:rsidRPr="005B25A1">
        <w:rPr>
          <w:b/>
          <w:bCs/>
        </w:rPr>
        <w:t>Convenor comment:</w:t>
      </w:r>
    </w:p>
    <w:p w14:paraId="6F5895C8" w14:textId="77777777" w:rsidR="007615D6" w:rsidRPr="005B25A1" w:rsidRDefault="007615D6" w:rsidP="007615D6">
      <w:pPr>
        <w:keepNext/>
        <w:keepLines/>
      </w:pPr>
      <w:r w:rsidRPr="005B25A1">
        <w:t>Handle.</w:t>
      </w:r>
    </w:p>
    <w:p w14:paraId="34771789" w14:textId="77777777" w:rsidR="007615D6" w:rsidRPr="005B25A1" w:rsidRDefault="007615D6" w:rsidP="007615D6">
      <w:pPr>
        <w:keepNext/>
        <w:keepLines/>
        <w:rPr>
          <w:b/>
          <w:bCs/>
        </w:rPr>
      </w:pPr>
      <w:r w:rsidRPr="005B25A1">
        <w:rPr>
          <w:b/>
          <w:bCs/>
        </w:rPr>
        <w:t>Parallel discussion:</w:t>
      </w:r>
    </w:p>
    <w:p w14:paraId="57CEC29A" w14:textId="77777777" w:rsidR="007615D6" w:rsidRPr="005B25A1" w:rsidRDefault="007615D6" w:rsidP="007615D6">
      <w:pPr>
        <w:keepNext/>
        <w:keepLines/>
      </w:pPr>
      <w:r w:rsidRPr="005B25A1">
        <w:t>-</w:t>
      </w:r>
    </w:p>
    <w:p w14:paraId="320C7400" w14:textId="77777777" w:rsidR="007615D6" w:rsidRPr="005B25A1" w:rsidRDefault="007615D6" w:rsidP="007615D6">
      <w:pPr>
        <w:keepNext/>
        <w:keepLines/>
        <w:rPr>
          <w:b/>
          <w:bCs/>
        </w:rPr>
      </w:pPr>
      <w:r w:rsidRPr="005B25A1">
        <w:rPr>
          <w:b/>
          <w:bCs/>
        </w:rPr>
        <w:t>Plenary Discussion:</w:t>
      </w:r>
    </w:p>
    <w:p w14:paraId="22CAE69D" w14:textId="77777777" w:rsidR="007615D6" w:rsidRPr="005B25A1" w:rsidRDefault="007615D6" w:rsidP="007615D6">
      <w:pPr>
        <w:keepNext/>
        <w:keepLines/>
      </w:pPr>
      <w:r>
        <w:rPr>
          <w:color w:val="FF0000"/>
        </w:rPr>
        <w:t>NO DISCUSSION RECORDED</w:t>
      </w:r>
    </w:p>
    <w:p w14:paraId="5CFDDADE" w14:textId="77777777" w:rsidR="007615D6" w:rsidRPr="00EB0339" w:rsidRDefault="007615D6" w:rsidP="007615D6">
      <w:r w:rsidRPr="005B25A1">
        <w:rPr>
          <w:b/>
          <w:bCs/>
        </w:rPr>
        <w:t>Status:</w:t>
      </w:r>
      <w:r>
        <w:t xml:space="preserve"> </w:t>
      </w:r>
      <w:r>
        <w:rPr>
          <w:color w:val="0000FF"/>
        </w:rPr>
        <w:t>Not concluded</w:t>
      </w:r>
      <w:r>
        <w:t>.</w:t>
      </w:r>
    </w:p>
    <w:p w14:paraId="11C25B94" w14:textId="77777777" w:rsidR="00E00DA6" w:rsidRDefault="007615D6" w:rsidP="000A3FBD">
      <w:pPr>
        <w:pStyle w:val="NormTop"/>
      </w:pPr>
      <w:r>
        <w:rPr>
          <w:color w:val="0000FF"/>
        </w:rPr>
        <w:t>S2-2507444</w:t>
      </w:r>
      <w:r w:rsidRPr="00D53282">
        <w:t xml:space="preserve"> </w:t>
      </w:r>
      <w:r>
        <w:t>(CR) 23.401 CR3937 (Rel-19, 'F')</w:t>
      </w:r>
      <w:r>
        <w:lastRenderedPageBreak/>
        <w:t>: Security related aspect of Full EPC architecture (Source: Samsung)</w:t>
      </w:r>
      <w:r>
        <w:br/>
      </w:r>
      <w:r w:rsidRPr="00D53282">
        <w:rPr>
          <w:b/>
        </w:rPr>
        <w:t>Document for:</w:t>
      </w:r>
      <w:r w:rsidRPr="00D53282">
        <w:t xml:space="preserve"> </w:t>
      </w:r>
      <w:r>
        <w:t>Approval</w:t>
      </w:r>
      <w:r>
        <w:br/>
      </w:r>
      <w:r w:rsidRPr="00D53282">
        <w:rPr>
          <w:b/>
        </w:rPr>
        <w:t>Abstract:</w:t>
      </w:r>
      <w:r w:rsidRPr="00D53282">
        <w:t xml:space="preserve"> </w:t>
      </w:r>
    </w:p>
    <w:p w14:paraId="684009F1" w14:textId="77777777" w:rsidR="007615D6" w:rsidRPr="005B25A1" w:rsidRDefault="007615D6" w:rsidP="007615D6">
      <w:pPr>
        <w:keepNext/>
        <w:keepLines/>
        <w:rPr>
          <w:b/>
          <w:bCs/>
        </w:rPr>
      </w:pPr>
      <w:r w:rsidRPr="005B25A1">
        <w:rPr>
          <w:b/>
          <w:bCs/>
        </w:rPr>
        <w:t>Convenor comment:</w:t>
      </w:r>
    </w:p>
    <w:p w14:paraId="7BCA3FD5" w14:textId="77777777" w:rsidR="007615D6" w:rsidRPr="005B25A1" w:rsidRDefault="007615D6" w:rsidP="007615D6">
      <w:pPr>
        <w:keepNext/>
        <w:keepLines/>
      </w:pPr>
      <w:r w:rsidRPr="005B25A1">
        <w:t>Handle.</w:t>
      </w:r>
    </w:p>
    <w:p w14:paraId="18FFD40E" w14:textId="77777777" w:rsidR="007615D6" w:rsidRPr="005B25A1" w:rsidRDefault="007615D6" w:rsidP="007615D6">
      <w:pPr>
        <w:keepNext/>
        <w:keepLines/>
        <w:rPr>
          <w:b/>
          <w:bCs/>
        </w:rPr>
      </w:pPr>
      <w:r w:rsidRPr="005B25A1">
        <w:rPr>
          <w:b/>
          <w:bCs/>
        </w:rPr>
        <w:t>Parallel discussion:</w:t>
      </w:r>
    </w:p>
    <w:p w14:paraId="2976D25D" w14:textId="77777777" w:rsidR="007615D6" w:rsidRPr="005B25A1" w:rsidRDefault="007615D6" w:rsidP="007615D6">
      <w:pPr>
        <w:keepNext/>
        <w:keepLines/>
      </w:pPr>
      <w:r w:rsidRPr="005B25A1">
        <w:t>-</w:t>
      </w:r>
    </w:p>
    <w:p w14:paraId="4E70F2E1" w14:textId="77777777" w:rsidR="007615D6" w:rsidRPr="005B25A1" w:rsidRDefault="007615D6" w:rsidP="007615D6">
      <w:pPr>
        <w:keepNext/>
        <w:keepLines/>
        <w:rPr>
          <w:b/>
          <w:bCs/>
        </w:rPr>
      </w:pPr>
      <w:r w:rsidRPr="005B25A1">
        <w:rPr>
          <w:b/>
          <w:bCs/>
        </w:rPr>
        <w:t>Plenary Discussion:</w:t>
      </w:r>
    </w:p>
    <w:p w14:paraId="5E228B50" w14:textId="77777777" w:rsidR="007615D6" w:rsidRPr="005B25A1" w:rsidRDefault="007615D6" w:rsidP="007615D6">
      <w:pPr>
        <w:keepNext/>
        <w:keepLines/>
      </w:pPr>
      <w:r>
        <w:rPr>
          <w:color w:val="FF0000"/>
        </w:rPr>
        <w:t>NO DISCUSSION RECORDED</w:t>
      </w:r>
    </w:p>
    <w:p w14:paraId="6E475347" w14:textId="77777777" w:rsidR="007615D6" w:rsidRPr="00EB0339" w:rsidRDefault="007615D6" w:rsidP="007615D6">
      <w:r w:rsidRPr="005B25A1">
        <w:rPr>
          <w:b/>
          <w:bCs/>
        </w:rPr>
        <w:t>Status:</w:t>
      </w:r>
      <w:r>
        <w:t xml:space="preserve"> </w:t>
      </w:r>
      <w:r>
        <w:rPr>
          <w:color w:val="0000FF"/>
        </w:rPr>
        <w:t>Not concluded</w:t>
      </w:r>
      <w:r>
        <w:t>.</w:t>
      </w:r>
    </w:p>
    <w:p w14:paraId="4152B51E" w14:textId="77777777" w:rsidR="00E00DA6" w:rsidRDefault="007615D6" w:rsidP="000A3FBD">
      <w:pPr>
        <w:pStyle w:val="NormTop"/>
      </w:pPr>
      <w:r>
        <w:rPr>
          <w:color w:val="0000FF"/>
        </w:rPr>
        <w:t>S2-2506471</w:t>
      </w:r>
      <w:r w:rsidRPr="00D53282">
        <w:t xml:space="preserve"> </w:t>
      </w:r>
      <w:r>
        <w:t>(CR) 23.401 CR3933 (Rel-19, 'F'): Update Location Procedure Enhancement for S&amp;F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MME shall include the UE's S&amp;F capability when triggering Update Location procedure, so the HSS can make a correct decision based on subscription.</w:t>
      </w:r>
    </w:p>
    <w:p w14:paraId="1CFB1026" w14:textId="77777777" w:rsidR="007615D6" w:rsidRPr="005B25A1" w:rsidRDefault="007615D6" w:rsidP="007615D6">
      <w:pPr>
        <w:keepNext/>
        <w:keepLines/>
        <w:rPr>
          <w:b/>
          <w:bCs/>
        </w:rPr>
      </w:pPr>
      <w:r w:rsidRPr="005B25A1">
        <w:rPr>
          <w:b/>
          <w:bCs/>
        </w:rPr>
        <w:t>Convenor comment:</w:t>
      </w:r>
    </w:p>
    <w:p w14:paraId="66A749E2" w14:textId="77777777" w:rsidR="007615D6" w:rsidRPr="005B25A1" w:rsidRDefault="007615D6" w:rsidP="007615D6">
      <w:pPr>
        <w:keepNext/>
        <w:keepLines/>
      </w:pPr>
      <w:r w:rsidRPr="005B25A1">
        <w:t>Handle.</w:t>
      </w:r>
    </w:p>
    <w:p w14:paraId="3ACA5944" w14:textId="77777777" w:rsidR="007615D6" w:rsidRPr="005B25A1" w:rsidRDefault="007615D6" w:rsidP="007615D6">
      <w:pPr>
        <w:keepNext/>
        <w:keepLines/>
        <w:rPr>
          <w:b/>
          <w:bCs/>
        </w:rPr>
      </w:pPr>
      <w:r w:rsidRPr="005B25A1">
        <w:rPr>
          <w:b/>
          <w:bCs/>
        </w:rPr>
        <w:t>Parallel discussion:</w:t>
      </w:r>
    </w:p>
    <w:p w14:paraId="7FCF4A55" w14:textId="77777777" w:rsidR="007615D6" w:rsidRPr="005B25A1" w:rsidRDefault="007615D6" w:rsidP="007615D6">
      <w:pPr>
        <w:keepNext/>
        <w:keepLines/>
      </w:pPr>
      <w:r w:rsidRPr="005B25A1">
        <w:t>-</w:t>
      </w:r>
    </w:p>
    <w:p w14:paraId="4E63ADC4" w14:textId="77777777" w:rsidR="007615D6" w:rsidRPr="005B25A1" w:rsidRDefault="007615D6" w:rsidP="007615D6">
      <w:pPr>
        <w:keepNext/>
        <w:keepLines/>
        <w:rPr>
          <w:b/>
          <w:bCs/>
        </w:rPr>
      </w:pPr>
      <w:r w:rsidRPr="005B25A1">
        <w:rPr>
          <w:b/>
          <w:bCs/>
        </w:rPr>
        <w:t>Plenary Discussion:</w:t>
      </w:r>
    </w:p>
    <w:p w14:paraId="610E2107" w14:textId="77777777" w:rsidR="007615D6" w:rsidRPr="005B25A1" w:rsidRDefault="007615D6" w:rsidP="007615D6">
      <w:pPr>
        <w:keepNext/>
        <w:keepLines/>
      </w:pPr>
      <w:r>
        <w:rPr>
          <w:color w:val="FF0000"/>
        </w:rPr>
        <w:t>NO DISCUSSION RECORDED</w:t>
      </w:r>
    </w:p>
    <w:p w14:paraId="7615E7CD" w14:textId="77777777" w:rsidR="007615D6" w:rsidRPr="00EB0339" w:rsidRDefault="007615D6" w:rsidP="007615D6">
      <w:r w:rsidRPr="005B25A1">
        <w:rPr>
          <w:b/>
          <w:bCs/>
        </w:rPr>
        <w:t>Status:</w:t>
      </w:r>
      <w:r>
        <w:t xml:space="preserve"> </w:t>
      </w:r>
      <w:r>
        <w:rPr>
          <w:color w:val="0000FF"/>
        </w:rPr>
        <w:t>Not concluded</w:t>
      </w:r>
      <w:r>
        <w:t>.</w:t>
      </w:r>
    </w:p>
    <w:p w14:paraId="416A90A5" w14:textId="77777777" w:rsidR="00E00DA6" w:rsidRDefault="007615D6" w:rsidP="000A3FBD">
      <w:pPr>
        <w:pStyle w:val="NormTop"/>
      </w:pPr>
      <w:r>
        <w:rPr>
          <w:color w:val="0000FF"/>
        </w:rPr>
        <w:t>S2-2506565</w:t>
      </w:r>
      <w:r w:rsidRPr="00D53282">
        <w:t xml:space="preserve"> </w:t>
      </w:r>
      <w:r>
        <w:t>(CR) 23.682 CR0498R2 (Rel-19, 'F'): Clarify the S&amp;F event is sent from SCEF to SCS/AS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Replace MME with SCEF.</w:t>
      </w:r>
    </w:p>
    <w:p w14:paraId="303BD67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S2-2503753</w:t>
      </w:r>
      <w:r>
        <w:t>.</w:t>
      </w:r>
    </w:p>
    <w:p w14:paraId="029E985A" w14:textId="77777777" w:rsidR="007615D6" w:rsidRPr="005B25A1" w:rsidRDefault="007615D6" w:rsidP="007615D6">
      <w:pPr>
        <w:keepNext/>
        <w:keepLines/>
        <w:rPr>
          <w:b/>
          <w:bCs/>
        </w:rPr>
      </w:pPr>
      <w:r w:rsidRPr="005B25A1">
        <w:rPr>
          <w:b/>
          <w:bCs/>
        </w:rPr>
        <w:t>Convenor comment:</w:t>
      </w:r>
    </w:p>
    <w:p w14:paraId="19476C5F" w14:textId="77777777" w:rsidR="007615D6" w:rsidRPr="005B25A1" w:rsidRDefault="007615D6" w:rsidP="007615D6">
      <w:pPr>
        <w:keepNext/>
        <w:keepLines/>
      </w:pPr>
      <w:r w:rsidRPr="005B25A1">
        <w:t>Handle.</w:t>
      </w:r>
    </w:p>
    <w:p w14:paraId="64152A6A" w14:textId="77777777" w:rsidR="007615D6" w:rsidRPr="005B25A1" w:rsidRDefault="007615D6" w:rsidP="007615D6">
      <w:pPr>
        <w:keepNext/>
        <w:keepLines/>
        <w:rPr>
          <w:b/>
          <w:bCs/>
        </w:rPr>
      </w:pPr>
      <w:r w:rsidRPr="005B25A1">
        <w:rPr>
          <w:b/>
          <w:bCs/>
        </w:rPr>
        <w:t>Parallel discussion:</w:t>
      </w:r>
    </w:p>
    <w:p w14:paraId="1B09144E" w14:textId="77777777" w:rsidR="007615D6" w:rsidRPr="005B25A1" w:rsidRDefault="007615D6" w:rsidP="007615D6">
      <w:pPr>
        <w:keepNext/>
        <w:keepLines/>
      </w:pPr>
      <w:r w:rsidRPr="005B25A1">
        <w:t>-</w:t>
      </w:r>
    </w:p>
    <w:p w14:paraId="465CA81D" w14:textId="77777777" w:rsidR="007615D6" w:rsidRPr="005B25A1" w:rsidRDefault="007615D6" w:rsidP="007615D6">
      <w:pPr>
        <w:keepNext/>
        <w:keepLines/>
        <w:rPr>
          <w:b/>
          <w:bCs/>
        </w:rPr>
      </w:pPr>
      <w:r w:rsidRPr="005B25A1">
        <w:rPr>
          <w:b/>
          <w:bCs/>
        </w:rPr>
        <w:t>Plenary Discussion:</w:t>
      </w:r>
    </w:p>
    <w:p w14:paraId="6BAA27B7" w14:textId="77777777" w:rsidR="007615D6" w:rsidRPr="005B25A1" w:rsidRDefault="007615D6" w:rsidP="007615D6">
      <w:pPr>
        <w:keepNext/>
        <w:keepLines/>
      </w:pPr>
      <w:r>
        <w:rPr>
          <w:color w:val="FF0000"/>
        </w:rPr>
        <w:t>NO DISCUSSION RECORDED</w:t>
      </w:r>
    </w:p>
    <w:p w14:paraId="79C286BF" w14:textId="77777777" w:rsidR="007615D6" w:rsidRPr="00EB0339" w:rsidRDefault="007615D6" w:rsidP="007615D6">
      <w:r w:rsidRPr="005B25A1">
        <w:rPr>
          <w:b/>
          <w:bCs/>
        </w:rPr>
        <w:t>Status:</w:t>
      </w:r>
      <w:r>
        <w:t xml:space="preserve"> </w:t>
      </w:r>
      <w:r>
        <w:rPr>
          <w:color w:val="0000FF"/>
        </w:rPr>
        <w:t>Not concluded</w:t>
      </w:r>
      <w:r>
        <w:t>.</w:t>
      </w:r>
    </w:p>
    <w:p w14:paraId="36B8438D" w14:textId="77777777" w:rsidR="00E00DA6" w:rsidRDefault="007615D6" w:rsidP="000A3FBD">
      <w:pPr>
        <w:pStyle w:val="NormTop"/>
      </w:pPr>
      <w:r>
        <w:rPr>
          <w:color w:val="0000FF"/>
        </w:rPr>
        <w:t>S2-2507285</w:t>
      </w:r>
      <w:r w:rsidRPr="00D53282">
        <w:t xml:space="preserve"> </w:t>
      </w:r>
      <w:r>
        <w:t>(CR) 23.682 CR0500R1 (Rel-19, 'F</w:t>
      </w:r>
      <w:r>
        <w:lastRenderedPageBreak/>
        <w:t xml:space="preserve">'): Removing UE S&amp;F Term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Remove text about S&amp;F Mode for the UE. Replace with 'UE attached in network operating in S&amp;F Mode'. Change 'S&amp;F mode' to 'S&amp;F Mode'.</w:t>
      </w:r>
    </w:p>
    <w:p w14:paraId="56043CE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S2-2505152</w:t>
      </w:r>
      <w:r>
        <w:t>.</w:t>
      </w:r>
    </w:p>
    <w:p w14:paraId="7BA265F3" w14:textId="77777777" w:rsidR="007615D6" w:rsidRPr="005B25A1" w:rsidRDefault="007615D6" w:rsidP="007615D6">
      <w:pPr>
        <w:keepNext/>
        <w:keepLines/>
        <w:rPr>
          <w:b/>
          <w:bCs/>
        </w:rPr>
      </w:pPr>
      <w:r w:rsidRPr="005B25A1">
        <w:rPr>
          <w:b/>
          <w:bCs/>
        </w:rPr>
        <w:t>Convenor comment:</w:t>
      </w:r>
    </w:p>
    <w:p w14:paraId="202E2646" w14:textId="77777777" w:rsidR="007615D6" w:rsidRPr="005B25A1" w:rsidRDefault="007615D6" w:rsidP="007615D6">
      <w:pPr>
        <w:keepNext/>
        <w:keepLines/>
      </w:pPr>
      <w:r w:rsidRPr="005B25A1">
        <w:t>Handle.</w:t>
      </w:r>
    </w:p>
    <w:p w14:paraId="257EFCCF" w14:textId="77777777" w:rsidR="007615D6" w:rsidRPr="005B25A1" w:rsidRDefault="007615D6" w:rsidP="007615D6">
      <w:pPr>
        <w:keepNext/>
        <w:keepLines/>
        <w:rPr>
          <w:b/>
          <w:bCs/>
        </w:rPr>
      </w:pPr>
      <w:r w:rsidRPr="005B25A1">
        <w:rPr>
          <w:b/>
          <w:bCs/>
        </w:rPr>
        <w:t>Parallel discussion:</w:t>
      </w:r>
    </w:p>
    <w:p w14:paraId="13B55F94" w14:textId="77777777" w:rsidR="007615D6" w:rsidRPr="005B25A1" w:rsidRDefault="007615D6" w:rsidP="007615D6">
      <w:pPr>
        <w:keepNext/>
        <w:keepLines/>
      </w:pPr>
      <w:r w:rsidRPr="005B25A1">
        <w:t>-</w:t>
      </w:r>
    </w:p>
    <w:p w14:paraId="30206418" w14:textId="77777777" w:rsidR="007615D6" w:rsidRPr="005B25A1" w:rsidRDefault="007615D6" w:rsidP="007615D6">
      <w:pPr>
        <w:keepNext/>
        <w:keepLines/>
        <w:rPr>
          <w:b/>
          <w:bCs/>
        </w:rPr>
      </w:pPr>
      <w:r w:rsidRPr="005B25A1">
        <w:rPr>
          <w:b/>
          <w:bCs/>
        </w:rPr>
        <w:t>Plenary Discussion:</w:t>
      </w:r>
    </w:p>
    <w:p w14:paraId="65ACB074" w14:textId="77777777" w:rsidR="007615D6" w:rsidRPr="005B25A1" w:rsidRDefault="007615D6" w:rsidP="007615D6">
      <w:pPr>
        <w:keepNext/>
        <w:keepLines/>
      </w:pPr>
      <w:r>
        <w:rPr>
          <w:color w:val="FF0000"/>
        </w:rPr>
        <w:t>NO DISCUSSION RECORDED</w:t>
      </w:r>
    </w:p>
    <w:p w14:paraId="2CFA33C6" w14:textId="77777777" w:rsidR="007615D6" w:rsidRPr="00EB0339" w:rsidRDefault="007615D6" w:rsidP="007615D6">
      <w:r w:rsidRPr="005B25A1">
        <w:rPr>
          <w:b/>
          <w:bCs/>
        </w:rPr>
        <w:t>Status:</w:t>
      </w:r>
      <w:r>
        <w:t xml:space="preserve"> </w:t>
      </w:r>
      <w:r>
        <w:rPr>
          <w:color w:val="0000FF"/>
        </w:rPr>
        <w:t>Not concluded</w:t>
      </w:r>
      <w:r>
        <w:t>.</w:t>
      </w:r>
    </w:p>
    <w:p w14:paraId="15A10069" w14:textId="77777777" w:rsidR="00E00DA6" w:rsidRDefault="007615D6" w:rsidP="000A3FBD">
      <w:pPr>
        <w:pStyle w:val="NormTop"/>
      </w:pPr>
      <w:r>
        <w:rPr>
          <w:color w:val="0000FF"/>
        </w:rPr>
        <w:t>S2-2507438</w:t>
      </w:r>
      <w:r w:rsidRPr="00D53282">
        <w:t xml:space="preserve"> </w:t>
      </w:r>
      <w:r>
        <w:t>(CR) 23.682 CR0499R2 (Rel-19, 'F'): Align the terms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Align terms in clause 5.6.3.10 to the 23.401.</w:t>
      </w:r>
    </w:p>
    <w:p w14:paraId="5C9968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S2-2505389</w:t>
      </w:r>
      <w:r>
        <w:t>.</w:t>
      </w:r>
    </w:p>
    <w:p w14:paraId="044DC498" w14:textId="77777777" w:rsidR="007615D6" w:rsidRPr="005B25A1" w:rsidRDefault="007615D6" w:rsidP="007615D6">
      <w:pPr>
        <w:keepNext/>
        <w:keepLines/>
        <w:rPr>
          <w:b/>
          <w:bCs/>
        </w:rPr>
      </w:pPr>
      <w:r w:rsidRPr="005B25A1">
        <w:rPr>
          <w:b/>
          <w:bCs/>
        </w:rPr>
        <w:t>Convenor comment:</w:t>
      </w:r>
    </w:p>
    <w:p w14:paraId="367BB1FE" w14:textId="77777777" w:rsidR="007615D6" w:rsidRPr="005B25A1" w:rsidRDefault="007615D6" w:rsidP="007615D6">
      <w:pPr>
        <w:keepNext/>
        <w:keepLines/>
      </w:pPr>
      <w:r w:rsidRPr="005B25A1">
        <w:t>Handle.</w:t>
      </w:r>
    </w:p>
    <w:p w14:paraId="42682EA5" w14:textId="77777777" w:rsidR="007615D6" w:rsidRPr="005B25A1" w:rsidRDefault="007615D6" w:rsidP="007615D6">
      <w:pPr>
        <w:keepNext/>
        <w:keepLines/>
        <w:rPr>
          <w:b/>
          <w:bCs/>
        </w:rPr>
      </w:pPr>
      <w:r w:rsidRPr="005B25A1">
        <w:rPr>
          <w:b/>
          <w:bCs/>
        </w:rPr>
        <w:t>Parallel discussion:</w:t>
      </w:r>
    </w:p>
    <w:p w14:paraId="31D253D2" w14:textId="77777777" w:rsidR="007615D6" w:rsidRPr="005B25A1" w:rsidRDefault="007615D6" w:rsidP="007615D6">
      <w:pPr>
        <w:keepNext/>
        <w:keepLines/>
      </w:pPr>
      <w:r w:rsidRPr="005B25A1">
        <w:t>-</w:t>
      </w:r>
    </w:p>
    <w:p w14:paraId="6CE67DFF" w14:textId="77777777" w:rsidR="007615D6" w:rsidRPr="005B25A1" w:rsidRDefault="007615D6" w:rsidP="007615D6">
      <w:pPr>
        <w:keepNext/>
        <w:keepLines/>
        <w:rPr>
          <w:b/>
          <w:bCs/>
        </w:rPr>
      </w:pPr>
      <w:r w:rsidRPr="005B25A1">
        <w:rPr>
          <w:b/>
          <w:bCs/>
        </w:rPr>
        <w:t>Plenary Discussion:</w:t>
      </w:r>
    </w:p>
    <w:p w14:paraId="617C9041" w14:textId="77777777" w:rsidR="007615D6" w:rsidRPr="005B25A1" w:rsidRDefault="007615D6" w:rsidP="007615D6">
      <w:pPr>
        <w:keepNext/>
        <w:keepLines/>
      </w:pPr>
      <w:r>
        <w:rPr>
          <w:color w:val="FF0000"/>
        </w:rPr>
        <w:t>NO DISCUSSION RECORDED</w:t>
      </w:r>
    </w:p>
    <w:p w14:paraId="02B6E7C2" w14:textId="77777777" w:rsidR="007615D6" w:rsidRPr="00EB0339" w:rsidRDefault="007615D6" w:rsidP="007615D6">
      <w:r w:rsidRPr="005B25A1">
        <w:rPr>
          <w:b/>
          <w:bCs/>
        </w:rPr>
        <w:t>Status:</w:t>
      </w:r>
      <w:r>
        <w:t xml:space="preserve"> </w:t>
      </w:r>
      <w:r>
        <w:rPr>
          <w:color w:val="0000FF"/>
        </w:rPr>
        <w:t>Not concluded</w:t>
      </w:r>
      <w:r>
        <w:t>.</w:t>
      </w:r>
    </w:p>
    <w:p w14:paraId="3DE59E4C" w14:textId="77777777" w:rsidR="007615D6" w:rsidRDefault="007615D6" w:rsidP="005A50C0">
      <w:pPr>
        <w:pStyle w:val="Heading3"/>
      </w:pPr>
      <w:r>
        <w:t>19.2.2</w:t>
      </w:r>
      <w:r>
        <w:tab/>
        <w:t>System architecture for next generation real time communication services phase 2 (NG_RTC_Ph2)</w:t>
      </w:r>
    </w:p>
    <w:p w14:paraId="2CF6928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A5FB8AF" w14:textId="77777777" w:rsidR="008A22D1" w:rsidRDefault="008A22D1" w:rsidP="00BB3F37"/>
    <w:p w14:paraId="153CC62D" w14:textId="77777777" w:rsidR="008A22D1" w:rsidRDefault="008A22D1" w:rsidP="00BB3F37"/>
    <w:p w14:paraId="578B73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w:t>
      </w:r>
    </w:p>
    <w:p w14:paraId="1BD91171" w14:textId="77777777" w:rsidR="00E00DA6" w:rsidRDefault="007615D6" w:rsidP="000A3FBD">
      <w:pPr>
        <w:pStyle w:val="NormTop"/>
      </w:pPr>
      <w:r>
        <w:rPr>
          <w:color w:val="0000FF"/>
        </w:rPr>
        <w:t>S2-2506154</w:t>
      </w:r>
      <w:r w:rsidRPr="00D53282">
        <w:t xml:space="preserve"> </w:t>
      </w:r>
      <w:r>
        <w:t>(LS IN) LS from SA WG3: LS on</w:t>
      </w:r>
      <w:r>
        <w:lastRenderedPageBreak/>
        <w:t xml:space="preserve"> Avatar Security Aspects (Source: SA WG3 (S3-252296))</w:t>
      </w:r>
      <w:r>
        <w:br/>
      </w:r>
      <w:r w:rsidRPr="00D53282">
        <w:rPr>
          <w:b/>
        </w:rPr>
        <w:t>Document for:</w:t>
      </w:r>
      <w:r w:rsidRPr="00D53282">
        <w:t xml:space="preserve"> </w:t>
      </w:r>
      <w:r>
        <w:t>Action</w:t>
      </w:r>
      <w:r>
        <w:br/>
      </w:r>
      <w:r w:rsidRPr="00D53282">
        <w:rPr>
          <w:b/>
        </w:rPr>
        <w:t>Abstract:</w:t>
      </w:r>
      <w:r w:rsidRPr="00D53282">
        <w:t xml:space="preserve"> </w:t>
      </w:r>
      <w:r>
        <w:br/>
        <w:t>SA WG3 would like to thank SA WG4 for the LS on Avatar Security Aspects and would like to comment on the LS request. The SA WG4 LS states the following. {. .} The study and the normative work in SA WG3 is expected to be completed for Rel-19 in June 2025 with TR 33.790 expected to be sent for approval in the SA WG3#108 in June along with the CRs for the related normative work. It is therefore not possible to consider the additional SA WG4 requirements for the development of security solutions at this point in time. SA WG3 does not have any plans for Rel-20 work yet, but SA WG3 will notify SA WG4 if any related study is started in SA WG3. Finally, SA WG3 would like to observe that some of the SA WG4 requirements are applicable to SA WG2 and would like to request a response from SA WG2 if appropriate. Action: SA WG3 kindly requests SA WG2 to take the above information into account and respond if appropriate.</w:t>
      </w:r>
    </w:p>
    <w:p w14:paraId="717EEFE5" w14:textId="77777777" w:rsidR="007615D6" w:rsidRPr="005B25A1" w:rsidRDefault="007615D6" w:rsidP="007615D6">
      <w:pPr>
        <w:keepNext/>
        <w:keepLines/>
        <w:rPr>
          <w:b/>
          <w:bCs/>
        </w:rPr>
      </w:pPr>
      <w:r w:rsidRPr="005B25A1">
        <w:rPr>
          <w:b/>
          <w:bCs/>
        </w:rPr>
        <w:t>Parallel discussion:</w:t>
      </w:r>
    </w:p>
    <w:p w14:paraId="2DC607D9" w14:textId="77777777" w:rsidR="007615D6" w:rsidRPr="005B25A1" w:rsidRDefault="007615D6" w:rsidP="007615D6">
      <w:pPr>
        <w:keepNext/>
        <w:keepLines/>
      </w:pPr>
      <w:r w:rsidRPr="005B25A1">
        <w:t>-</w:t>
      </w:r>
    </w:p>
    <w:p w14:paraId="2127D9CA" w14:textId="77777777" w:rsidR="007615D6" w:rsidRPr="005B25A1" w:rsidRDefault="007615D6" w:rsidP="007615D6">
      <w:pPr>
        <w:keepNext/>
        <w:keepLines/>
        <w:rPr>
          <w:b/>
          <w:bCs/>
        </w:rPr>
      </w:pPr>
      <w:r w:rsidRPr="005B25A1">
        <w:rPr>
          <w:b/>
          <w:bCs/>
        </w:rPr>
        <w:t>Plenary Discussion:</w:t>
      </w:r>
    </w:p>
    <w:p w14:paraId="10DAD894" w14:textId="77777777" w:rsidR="007615D6" w:rsidRPr="005B25A1" w:rsidRDefault="007615D6" w:rsidP="007615D6">
      <w:pPr>
        <w:keepNext/>
        <w:keepLines/>
      </w:pPr>
      <w:r>
        <w:rPr>
          <w:color w:val="FF0000"/>
        </w:rPr>
        <w:t>NO DISCUSSION RECORDED</w:t>
      </w:r>
    </w:p>
    <w:p w14:paraId="36B3501A" w14:textId="77777777" w:rsidR="007615D6" w:rsidRPr="00EB0339" w:rsidRDefault="007615D6" w:rsidP="007615D6">
      <w:r w:rsidRPr="005B25A1">
        <w:rPr>
          <w:b/>
          <w:bCs/>
        </w:rPr>
        <w:t>Status:</w:t>
      </w:r>
      <w:r>
        <w:t xml:space="preserve"> </w:t>
      </w:r>
      <w:r>
        <w:rPr>
          <w:color w:val="0000FF"/>
        </w:rPr>
        <w:t>Not concluded</w:t>
      </w:r>
      <w:r>
        <w:t>.</w:t>
      </w:r>
    </w:p>
    <w:p w14:paraId="1814C0FA" w14:textId="77777777" w:rsidR="00E00DA6" w:rsidRDefault="007615D6" w:rsidP="000A3FBD">
      <w:pPr>
        <w:pStyle w:val="NormTop"/>
      </w:pPr>
      <w:r>
        <w:rPr>
          <w:color w:val="0000FF"/>
        </w:rPr>
        <w:t>S2-2506112</w:t>
      </w:r>
      <w:r w:rsidRPr="00D53282">
        <w:t xml:space="preserve"> </w:t>
      </w:r>
      <w:r>
        <w:t>(LS IN) LS from SA WG4: LS on Avatar Security Aspects (Source: SA WG4 (S4-250715))</w:t>
      </w:r>
      <w:r>
        <w:br/>
      </w:r>
      <w:r w:rsidRPr="00D53282">
        <w:rPr>
          <w:b/>
        </w:rPr>
        <w:t>Document for:</w:t>
      </w:r>
      <w:r w:rsidRPr="00D53282">
        <w:t xml:space="preserve"> </w:t>
      </w:r>
      <w:r>
        <w:t>Information</w:t>
      </w:r>
      <w:r>
        <w:br/>
      </w:r>
      <w:r w:rsidRPr="00D53282">
        <w:rPr>
          <w:b/>
        </w:rPr>
        <w:t>Abstract:</w:t>
      </w:r>
      <w:r w:rsidRPr="00D53282">
        <w:t xml:space="preserve"> </w:t>
      </w:r>
      <w:r>
        <w:br/>
        <w:t xml:space="preserve">SA WG4 is currently developing avatar communication enhancements within Augmented Reality (AR) calls under the Release 19 </w:t>
      </w:r>
      <w:proofErr w:type="spellStart"/>
      <w:r>
        <w:t>AvCall</w:t>
      </w:r>
      <w:proofErr w:type="spellEnd"/>
      <w:r>
        <w:t>-MED work item. This work item will enable users participating in a call to offer their 2D and 3D avatars to and receive the av.</w:t>
      </w:r>
    </w:p>
    <w:p w14:paraId="6F3BEDE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S2-2504534</w:t>
      </w:r>
      <w:r>
        <w:t>. from SA WG2#169.</w:t>
      </w:r>
    </w:p>
    <w:p w14:paraId="69223112" w14:textId="77777777" w:rsidR="007615D6" w:rsidRPr="005B25A1" w:rsidRDefault="007615D6" w:rsidP="007615D6">
      <w:pPr>
        <w:keepNext/>
        <w:keepLines/>
        <w:rPr>
          <w:b/>
          <w:bCs/>
        </w:rPr>
      </w:pPr>
      <w:r w:rsidRPr="005B25A1">
        <w:rPr>
          <w:b/>
          <w:bCs/>
        </w:rPr>
        <w:t>Convenor comment:</w:t>
      </w:r>
    </w:p>
    <w:p w14:paraId="5FC17972" w14:textId="77777777" w:rsidR="007615D6" w:rsidRPr="005B25A1" w:rsidRDefault="007615D6" w:rsidP="007615D6">
      <w:pPr>
        <w:keepNext/>
        <w:keepLines/>
      </w:pPr>
    </w:p>
    <w:p w14:paraId="1C5CF890" w14:textId="77777777" w:rsidR="007615D6" w:rsidRPr="005B25A1" w:rsidRDefault="007615D6" w:rsidP="007615D6">
      <w:pPr>
        <w:keepNext/>
        <w:keepLines/>
        <w:rPr>
          <w:b/>
          <w:bCs/>
        </w:rPr>
      </w:pPr>
      <w:r w:rsidRPr="005B25A1">
        <w:rPr>
          <w:b/>
          <w:bCs/>
        </w:rPr>
        <w:t>Parallel discussion:</w:t>
      </w:r>
    </w:p>
    <w:p w14:paraId="35B8603D" w14:textId="77777777" w:rsidR="007615D6" w:rsidRPr="005B25A1" w:rsidRDefault="007615D6" w:rsidP="007615D6">
      <w:pPr>
        <w:keepNext/>
        <w:keepLines/>
      </w:pPr>
      <w:r w:rsidRPr="005B25A1">
        <w:t>-</w:t>
      </w:r>
    </w:p>
    <w:p w14:paraId="7D50D946" w14:textId="77777777" w:rsidR="007615D6" w:rsidRPr="005B25A1" w:rsidRDefault="007615D6" w:rsidP="007615D6">
      <w:pPr>
        <w:keepNext/>
        <w:keepLines/>
        <w:rPr>
          <w:b/>
          <w:bCs/>
        </w:rPr>
      </w:pPr>
      <w:r w:rsidRPr="005B25A1">
        <w:rPr>
          <w:b/>
          <w:bCs/>
        </w:rPr>
        <w:t>Plenary Discussion:</w:t>
      </w:r>
    </w:p>
    <w:p w14:paraId="21AC5FD2" w14:textId="77777777" w:rsidR="007615D6" w:rsidRPr="005B25A1" w:rsidRDefault="007615D6" w:rsidP="007615D6">
      <w:pPr>
        <w:keepNext/>
        <w:keepLines/>
      </w:pPr>
      <w:r>
        <w:rPr>
          <w:color w:val="FF0000"/>
        </w:rPr>
        <w:t>NO DISCUSSION RECORDED</w:t>
      </w:r>
    </w:p>
    <w:p w14:paraId="6CE4CBD6" w14:textId="77777777" w:rsidR="007615D6" w:rsidRPr="00EB0339" w:rsidRDefault="007615D6" w:rsidP="007615D6">
      <w:r w:rsidRPr="005B25A1">
        <w:rPr>
          <w:b/>
          <w:bCs/>
        </w:rPr>
        <w:t>Status:</w:t>
      </w:r>
      <w:r>
        <w:t xml:space="preserve"> </w:t>
      </w:r>
      <w:r>
        <w:rPr>
          <w:color w:val="0000FF"/>
        </w:rPr>
        <w:t>Not concluded</w:t>
      </w:r>
      <w:r>
        <w:t>.</w:t>
      </w:r>
    </w:p>
    <w:p w14:paraId="206CB4B3" w14:textId="77777777" w:rsidR="00E00DA6" w:rsidRDefault="007615D6" w:rsidP="000A3FBD">
      <w:pPr>
        <w:pStyle w:val="NormTop"/>
      </w:pPr>
      <w:r>
        <w:rPr>
          <w:color w:val="0000FF"/>
        </w:rPr>
        <w:t>S2-2506116</w:t>
      </w:r>
      <w:r w:rsidRPr="00D53282">
        <w:t xml:space="preserve"> </w:t>
      </w:r>
      <w:r>
        <w:t>(LS IN) LS from SA WG3-LI: LS on</w:t>
      </w:r>
      <w:r>
        <w:lastRenderedPageBreak/>
        <w:t xml:space="preserve"> LI requirements on IMS Data Channel (Source: SA WG3-LI (S3i250185))</w:t>
      </w:r>
      <w:r>
        <w:br/>
      </w:r>
      <w:r w:rsidRPr="00D53282">
        <w:rPr>
          <w:b/>
        </w:rPr>
        <w:t>Document for:</w:t>
      </w:r>
      <w:r w:rsidRPr="00D53282">
        <w:t xml:space="preserve"> </w:t>
      </w:r>
      <w:r>
        <w:t>Action</w:t>
      </w:r>
      <w:r>
        <w:br/>
      </w:r>
      <w:r w:rsidRPr="00D53282">
        <w:rPr>
          <w:b/>
        </w:rPr>
        <w:t>Abstract:</w:t>
      </w:r>
      <w:r w:rsidRPr="00D53282">
        <w:t xml:space="preserve"> </w:t>
      </w:r>
      <w:r>
        <w:br/>
        <w:t>The encryption choice on IMS Data Channel needs to be done in such way that LI requirements in 3GPP TS 33.126 (including R6.4-160, R6.4-170, R6.4-180, R6.4-190) can be met, including mid-session interception. {. .} This gives major complications for CSPs.</w:t>
      </w:r>
    </w:p>
    <w:p w14:paraId="055CF67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S2-2504635</w:t>
      </w:r>
      <w:r>
        <w:t>. from SA WG2#169. Response drafted in</w:t>
      </w:r>
      <w:r>
        <w:rPr>
          <w:color w:val="0000FF"/>
        </w:rPr>
        <w:t xml:space="preserve"> S2-2506912</w:t>
      </w:r>
      <w:r>
        <w:t>.</w:t>
      </w:r>
    </w:p>
    <w:p w14:paraId="5A6913D7" w14:textId="77777777" w:rsidR="007615D6" w:rsidRPr="005B25A1" w:rsidRDefault="007615D6" w:rsidP="007615D6">
      <w:pPr>
        <w:keepNext/>
        <w:keepLines/>
        <w:rPr>
          <w:b/>
          <w:bCs/>
        </w:rPr>
      </w:pPr>
      <w:r w:rsidRPr="005B25A1">
        <w:rPr>
          <w:b/>
          <w:bCs/>
        </w:rPr>
        <w:t>Convenor comment:</w:t>
      </w:r>
    </w:p>
    <w:p w14:paraId="0C2B17AB" w14:textId="77777777" w:rsidR="007615D6" w:rsidRPr="005B25A1" w:rsidRDefault="007615D6" w:rsidP="007615D6">
      <w:pPr>
        <w:keepNext/>
        <w:keepLines/>
      </w:pPr>
      <w:r w:rsidRPr="005B25A1">
        <w:t>Handle.</w:t>
      </w:r>
    </w:p>
    <w:p w14:paraId="6C37B88F" w14:textId="77777777" w:rsidR="007615D6" w:rsidRPr="005B25A1" w:rsidRDefault="007615D6" w:rsidP="007615D6">
      <w:pPr>
        <w:keepNext/>
        <w:keepLines/>
        <w:rPr>
          <w:b/>
          <w:bCs/>
        </w:rPr>
      </w:pPr>
      <w:r w:rsidRPr="005B25A1">
        <w:rPr>
          <w:b/>
          <w:bCs/>
        </w:rPr>
        <w:t>Parallel discussion:</w:t>
      </w:r>
    </w:p>
    <w:p w14:paraId="30B0440E" w14:textId="77777777" w:rsidR="007615D6" w:rsidRPr="005B25A1" w:rsidRDefault="007615D6" w:rsidP="007615D6">
      <w:pPr>
        <w:keepNext/>
        <w:keepLines/>
      </w:pPr>
      <w:r w:rsidRPr="005B25A1">
        <w:t>-</w:t>
      </w:r>
    </w:p>
    <w:p w14:paraId="752F9B88" w14:textId="77777777" w:rsidR="007615D6" w:rsidRPr="005B25A1" w:rsidRDefault="007615D6" w:rsidP="007615D6">
      <w:pPr>
        <w:keepNext/>
        <w:keepLines/>
        <w:rPr>
          <w:b/>
          <w:bCs/>
        </w:rPr>
      </w:pPr>
      <w:r w:rsidRPr="005B25A1">
        <w:rPr>
          <w:b/>
          <w:bCs/>
        </w:rPr>
        <w:t>Plenary Discussion:</w:t>
      </w:r>
    </w:p>
    <w:p w14:paraId="3E6EB76D" w14:textId="77777777" w:rsidR="007615D6" w:rsidRPr="005B25A1" w:rsidRDefault="007615D6" w:rsidP="007615D6">
      <w:pPr>
        <w:keepNext/>
        <w:keepLines/>
      </w:pPr>
      <w:r>
        <w:rPr>
          <w:color w:val="FF0000"/>
        </w:rPr>
        <w:t>NO DISCUSSION RECORDED</w:t>
      </w:r>
    </w:p>
    <w:p w14:paraId="387FB6BA" w14:textId="77777777" w:rsidR="007615D6" w:rsidRPr="00EB0339" w:rsidRDefault="007615D6" w:rsidP="007615D6">
      <w:r w:rsidRPr="005B25A1">
        <w:rPr>
          <w:b/>
          <w:bCs/>
        </w:rPr>
        <w:t>Status:</w:t>
      </w:r>
      <w:r>
        <w:t xml:space="preserve"> </w:t>
      </w:r>
      <w:r>
        <w:rPr>
          <w:color w:val="0000FF"/>
        </w:rPr>
        <w:t>Not concluded</w:t>
      </w:r>
      <w:r>
        <w:t>.</w:t>
      </w:r>
    </w:p>
    <w:p w14:paraId="1691C727" w14:textId="77777777" w:rsidR="00E00DA6" w:rsidRDefault="007615D6" w:rsidP="000A3FBD">
      <w:pPr>
        <w:pStyle w:val="NormTop"/>
      </w:pPr>
      <w:r>
        <w:rPr>
          <w:color w:val="0000FF"/>
        </w:rPr>
        <w:t>S2-2506912</w:t>
      </w:r>
      <w:r w:rsidRPr="00D53282">
        <w:t xml:space="preserve"> </w:t>
      </w:r>
      <w:r>
        <w:t>(LS OUT) [DRAFT] Reply LS on LI requirements on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WG3-LI is kindly requested to take the above information into account.</w:t>
      </w:r>
    </w:p>
    <w:p w14:paraId="7191E4E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S2-2506116</w:t>
      </w:r>
      <w:r>
        <w:t>.</w:t>
      </w:r>
    </w:p>
    <w:p w14:paraId="0506710C" w14:textId="77777777" w:rsidR="007615D6" w:rsidRPr="005B25A1" w:rsidRDefault="007615D6" w:rsidP="007615D6">
      <w:pPr>
        <w:keepNext/>
        <w:keepLines/>
        <w:rPr>
          <w:b/>
          <w:bCs/>
        </w:rPr>
      </w:pPr>
      <w:r w:rsidRPr="005B25A1">
        <w:rPr>
          <w:b/>
          <w:bCs/>
        </w:rPr>
        <w:t>Convenor comment:</w:t>
      </w:r>
    </w:p>
    <w:p w14:paraId="632B7CA6" w14:textId="77777777" w:rsidR="007615D6" w:rsidRPr="005B25A1" w:rsidRDefault="007615D6" w:rsidP="007615D6">
      <w:pPr>
        <w:keepNext/>
        <w:keepLines/>
      </w:pPr>
      <w:r w:rsidRPr="005B25A1">
        <w:t>Handle.</w:t>
      </w:r>
    </w:p>
    <w:p w14:paraId="1659DB5A" w14:textId="77777777" w:rsidR="007615D6" w:rsidRPr="005B25A1" w:rsidRDefault="007615D6" w:rsidP="007615D6">
      <w:pPr>
        <w:keepNext/>
        <w:keepLines/>
        <w:rPr>
          <w:b/>
          <w:bCs/>
        </w:rPr>
      </w:pPr>
      <w:r w:rsidRPr="005B25A1">
        <w:rPr>
          <w:b/>
          <w:bCs/>
        </w:rPr>
        <w:t>Parallel discussion:</w:t>
      </w:r>
    </w:p>
    <w:p w14:paraId="1040C684" w14:textId="77777777" w:rsidR="007615D6" w:rsidRPr="005B25A1" w:rsidRDefault="007615D6" w:rsidP="007615D6">
      <w:pPr>
        <w:keepNext/>
        <w:keepLines/>
      </w:pPr>
      <w:r w:rsidRPr="005B25A1">
        <w:t>-</w:t>
      </w:r>
    </w:p>
    <w:p w14:paraId="200C7FFC" w14:textId="77777777" w:rsidR="007615D6" w:rsidRPr="005B25A1" w:rsidRDefault="007615D6" w:rsidP="007615D6">
      <w:pPr>
        <w:keepNext/>
        <w:keepLines/>
        <w:rPr>
          <w:b/>
          <w:bCs/>
        </w:rPr>
      </w:pPr>
      <w:r w:rsidRPr="005B25A1">
        <w:rPr>
          <w:b/>
          <w:bCs/>
        </w:rPr>
        <w:t>Plenary Discussion:</w:t>
      </w:r>
    </w:p>
    <w:p w14:paraId="1A96ABB5" w14:textId="77777777" w:rsidR="007615D6" w:rsidRPr="005B25A1" w:rsidRDefault="007615D6" w:rsidP="007615D6">
      <w:pPr>
        <w:keepNext/>
        <w:keepLines/>
      </w:pPr>
      <w:r>
        <w:rPr>
          <w:color w:val="FF0000"/>
        </w:rPr>
        <w:t>NO DISCUSSION RECORDED</w:t>
      </w:r>
    </w:p>
    <w:p w14:paraId="21460B55" w14:textId="77777777" w:rsidR="007615D6" w:rsidRPr="00EB0339" w:rsidRDefault="007615D6" w:rsidP="007615D6">
      <w:r w:rsidRPr="005B25A1">
        <w:rPr>
          <w:b/>
          <w:bCs/>
        </w:rPr>
        <w:t>Status:</w:t>
      </w:r>
      <w:r>
        <w:t xml:space="preserve"> </w:t>
      </w:r>
      <w:r>
        <w:rPr>
          <w:color w:val="0000FF"/>
        </w:rPr>
        <w:t>Not concluded</w:t>
      </w:r>
      <w:r>
        <w:t>.</w:t>
      </w:r>
    </w:p>
    <w:p w14:paraId="172D87C9" w14:textId="77777777" w:rsidR="00E00DA6" w:rsidRDefault="007615D6" w:rsidP="000A3FBD">
      <w:pPr>
        <w:pStyle w:val="NormTop"/>
      </w:pPr>
      <w:r>
        <w:rPr>
          <w:color w:val="0000FF"/>
        </w:rPr>
        <w:t>S2-2506118</w:t>
      </w:r>
      <w:r w:rsidRPr="00D53282">
        <w:t xml:space="preserve"> </w:t>
      </w:r>
      <w:r>
        <w:t xml:space="preserve">(LS IN) LS from GSMA NG UPG: LS </w:t>
      </w:r>
      <w:r>
        <w:lastRenderedPageBreak/>
        <w:t>to 3GPP about the external data channel content access requirements (Source: GSMA NG UPG (UPG14_109r3))</w:t>
      </w:r>
      <w:r>
        <w:br/>
      </w:r>
      <w:r w:rsidRPr="00D53282">
        <w:rPr>
          <w:b/>
        </w:rPr>
        <w:t>Document for:</w:t>
      </w:r>
      <w:r w:rsidRPr="00D53282">
        <w:t xml:space="preserve"> </w:t>
      </w:r>
      <w:r>
        <w:t>Action</w:t>
      </w:r>
      <w:r>
        <w:br/>
      </w:r>
      <w:r w:rsidRPr="00D53282">
        <w:rPr>
          <w:b/>
        </w:rPr>
        <w:t>Abstract:</w:t>
      </w:r>
      <w:r w:rsidRPr="00D53282">
        <w:t xml:space="preserve"> </w:t>
      </w:r>
      <w:r>
        <w:br/>
        <w:t>GSMA NG UPG#13 responded to SA WG6 question in SP-241404 concerning the external server API gaps and GSMA members have been asked to review and comment on the content of Annex C and Annex D of GSMA PRD NG.134 describing the external access scenario. The external content access was judged important when GSMA PRD NG.134 was developed as it allows the data channel applications to have an access to all the www content available when interacting with the user. That can be used in gaming, translation, or fintech applications, e.g. stock price quote. Even the access to so popular LLM models would require such external access. The following is the technical input to 3GPP on the technical implementation aspects and potential gaps related to the external content access. {. . .}.</w:t>
      </w:r>
    </w:p>
    <w:p w14:paraId="48BEDD92"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S2-2506913</w:t>
      </w:r>
      <w:r>
        <w:t>.</w:t>
      </w:r>
    </w:p>
    <w:p w14:paraId="5D4702AE" w14:textId="77777777" w:rsidR="007615D6" w:rsidRPr="005B25A1" w:rsidRDefault="007615D6" w:rsidP="007615D6">
      <w:pPr>
        <w:keepNext/>
        <w:keepLines/>
        <w:rPr>
          <w:b/>
          <w:bCs/>
        </w:rPr>
      </w:pPr>
      <w:r w:rsidRPr="005B25A1">
        <w:rPr>
          <w:b/>
          <w:bCs/>
        </w:rPr>
        <w:t>Convenor comment:</w:t>
      </w:r>
    </w:p>
    <w:p w14:paraId="083EA27C" w14:textId="77777777" w:rsidR="007615D6" w:rsidRPr="005B25A1" w:rsidRDefault="007615D6" w:rsidP="007615D6">
      <w:pPr>
        <w:keepNext/>
        <w:keepLines/>
      </w:pPr>
      <w:r w:rsidRPr="005B25A1">
        <w:t>Handle.</w:t>
      </w:r>
    </w:p>
    <w:p w14:paraId="65EC1748" w14:textId="77777777" w:rsidR="007615D6" w:rsidRPr="005B25A1" w:rsidRDefault="007615D6" w:rsidP="007615D6">
      <w:pPr>
        <w:keepNext/>
        <w:keepLines/>
        <w:rPr>
          <w:b/>
          <w:bCs/>
        </w:rPr>
      </w:pPr>
      <w:r w:rsidRPr="005B25A1">
        <w:rPr>
          <w:b/>
          <w:bCs/>
        </w:rPr>
        <w:t>Parallel discussion:</w:t>
      </w:r>
    </w:p>
    <w:p w14:paraId="2D4613C0" w14:textId="77777777" w:rsidR="007615D6" w:rsidRPr="005B25A1" w:rsidRDefault="007615D6" w:rsidP="007615D6">
      <w:pPr>
        <w:keepNext/>
        <w:keepLines/>
      </w:pPr>
      <w:r w:rsidRPr="005B25A1">
        <w:t>-</w:t>
      </w:r>
    </w:p>
    <w:p w14:paraId="74708A7B" w14:textId="77777777" w:rsidR="007615D6" w:rsidRPr="005B25A1" w:rsidRDefault="007615D6" w:rsidP="007615D6">
      <w:pPr>
        <w:keepNext/>
        <w:keepLines/>
        <w:rPr>
          <w:b/>
          <w:bCs/>
        </w:rPr>
      </w:pPr>
      <w:r w:rsidRPr="005B25A1">
        <w:rPr>
          <w:b/>
          <w:bCs/>
        </w:rPr>
        <w:t>Plenary Discussion:</w:t>
      </w:r>
    </w:p>
    <w:p w14:paraId="1C7D99CE" w14:textId="77777777" w:rsidR="007615D6" w:rsidRPr="005B25A1" w:rsidRDefault="007615D6" w:rsidP="007615D6">
      <w:pPr>
        <w:keepNext/>
        <w:keepLines/>
      </w:pPr>
      <w:r>
        <w:rPr>
          <w:color w:val="FF0000"/>
        </w:rPr>
        <w:t>NO DISCUSSION RECORDED</w:t>
      </w:r>
    </w:p>
    <w:p w14:paraId="198236E6" w14:textId="77777777" w:rsidR="007615D6" w:rsidRPr="00EB0339" w:rsidRDefault="007615D6" w:rsidP="007615D6">
      <w:r w:rsidRPr="005B25A1">
        <w:rPr>
          <w:b/>
          <w:bCs/>
        </w:rPr>
        <w:t>Status:</w:t>
      </w:r>
      <w:r>
        <w:t xml:space="preserve"> </w:t>
      </w:r>
      <w:r>
        <w:rPr>
          <w:color w:val="0000FF"/>
        </w:rPr>
        <w:t>Not concluded</w:t>
      </w:r>
      <w:r>
        <w:t>.</w:t>
      </w:r>
    </w:p>
    <w:p w14:paraId="3380DED6" w14:textId="77777777" w:rsidR="00E00DA6" w:rsidRDefault="007615D6" w:rsidP="000A3FBD">
      <w:pPr>
        <w:pStyle w:val="NormTop"/>
      </w:pPr>
      <w:r>
        <w:rPr>
          <w:color w:val="0000FF"/>
        </w:rPr>
        <w:t>S2-2506913</w:t>
      </w:r>
      <w:r w:rsidRPr="00D53282">
        <w:t xml:space="preserve"> </w:t>
      </w:r>
      <w:r>
        <w:t>(LS OUT) [DRAFT] Reply LS on accessing external data channel content (Source: Qualcomm Incorporated)</w:t>
      </w:r>
      <w:r>
        <w:br/>
      </w:r>
      <w:r w:rsidRPr="00D53282">
        <w:rPr>
          <w:b/>
        </w:rPr>
        <w:t>Document for:</w:t>
      </w:r>
      <w:r w:rsidRPr="00D53282">
        <w:t xml:space="preserve"> </w:t>
      </w:r>
      <w:r>
        <w:t>Approval</w:t>
      </w:r>
      <w:r>
        <w:br/>
      </w:r>
      <w:r w:rsidRPr="00D53282">
        <w:rPr>
          <w:b/>
        </w:rPr>
        <w:t>Abstract:</w:t>
      </w:r>
      <w:r w:rsidRPr="00D53282">
        <w:t xml:space="preserve"> </w:t>
      </w:r>
      <w:r>
        <w:br/>
        <w:t>GSMA NG UPG is kindly requested to take the above information into account.</w:t>
      </w:r>
    </w:p>
    <w:p w14:paraId="71F183F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S2-2506118</w:t>
      </w:r>
      <w:r>
        <w:t>.</w:t>
      </w:r>
    </w:p>
    <w:p w14:paraId="595FAA56" w14:textId="77777777" w:rsidR="007615D6" w:rsidRPr="005B25A1" w:rsidRDefault="007615D6" w:rsidP="007615D6">
      <w:pPr>
        <w:keepNext/>
        <w:keepLines/>
        <w:rPr>
          <w:b/>
          <w:bCs/>
        </w:rPr>
      </w:pPr>
      <w:r w:rsidRPr="005B25A1">
        <w:rPr>
          <w:b/>
          <w:bCs/>
        </w:rPr>
        <w:t>Convenor comment:</w:t>
      </w:r>
    </w:p>
    <w:p w14:paraId="461693C3" w14:textId="77777777" w:rsidR="007615D6" w:rsidRPr="005B25A1" w:rsidRDefault="007615D6" w:rsidP="007615D6">
      <w:pPr>
        <w:keepNext/>
        <w:keepLines/>
      </w:pPr>
      <w:r w:rsidRPr="005B25A1">
        <w:t>Handle.</w:t>
      </w:r>
    </w:p>
    <w:p w14:paraId="6B2F769B" w14:textId="77777777" w:rsidR="007615D6" w:rsidRPr="005B25A1" w:rsidRDefault="007615D6" w:rsidP="007615D6">
      <w:pPr>
        <w:keepNext/>
        <w:keepLines/>
        <w:rPr>
          <w:b/>
          <w:bCs/>
        </w:rPr>
      </w:pPr>
      <w:r w:rsidRPr="005B25A1">
        <w:rPr>
          <w:b/>
          <w:bCs/>
        </w:rPr>
        <w:t>Parallel discussion:</w:t>
      </w:r>
    </w:p>
    <w:p w14:paraId="16E5FF30" w14:textId="77777777" w:rsidR="007615D6" w:rsidRPr="005B25A1" w:rsidRDefault="007615D6" w:rsidP="007615D6">
      <w:pPr>
        <w:keepNext/>
        <w:keepLines/>
      </w:pPr>
      <w:r w:rsidRPr="005B25A1">
        <w:t>-</w:t>
      </w:r>
    </w:p>
    <w:p w14:paraId="107B970D" w14:textId="77777777" w:rsidR="007615D6" w:rsidRPr="005B25A1" w:rsidRDefault="007615D6" w:rsidP="007615D6">
      <w:pPr>
        <w:keepNext/>
        <w:keepLines/>
        <w:rPr>
          <w:b/>
          <w:bCs/>
        </w:rPr>
      </w:pPr>
      <w:r w:rsidRPr="005B25A1">
        <w:rPr>
          <w:b/>
          <w:bCs/>
        </w:rPr>
        <w:t>Plenary Discussion:</w:t>
      </w:r>
    </w:p>
    <w:p w14:paraId="705E938E" w14:textId="77777777" w:rsidR="007615D6" w:rsidRPr="005B25A1" w:rsidRDefault="007615D6" w:rsidP="007615D6">
      <w:pPr>
        <w:keepNext/>
        <w:keepLines/>
      </w:pPr>
      <w:r>
        <w:rPr>
          <w:color w:val="FF0000"/>
        </w:rPr>
        <w:t>NO DISCUSSION RECORDED</w:t>
      </w:r>
    </w:p>
    <w:p w14:paraId="774F9383" w14:textId="77777777" w:rsidR="007615D6" w:rsidRPr="00EB0339" w:rsidRDefault="007615D6" w:rsidP="007615D6">
      <w:r w:rsidRPr="005B25A1">
        <w:rPr>
          <w:b/>
          <w:bCs/>
        </w:rPr>
        <w:t>Status:</w:t>
      </w:r>
      <w:r>
        <w:t xml:space="preserve"> </w:t>
      </w:r>
      <w:r>
        <w:rPr>
          <w:color w:val="0000FF"/>
        </w:rPr>
        <w:t>Not concluded</w:t>
      </w:r>
      <w:r>
        <w:t>.</w:t>
      </w:r>
    </w:p>
    <w:p w14:paraId="42DAFC34" w14:textId="77777777" w:rsidR="00E00DA6" w:rsidRDefault="007615D6" w:rsidP="000A3FBD">
      <w:pPr>
        <w:pStyle w:val="NormTop"/>
      </w:pPr>
      <w:r>
        <w:rPr>
          <w:color w:val="0000FF"/>
        </w:rPr>
        <w:t>S2-2506155</w:t>
      </w:r>
      <w:r w:rsidRPr="00D53282">
        <w:t xml:space="preserve"> </w:t>
      </w:r>
      <w:r>
        <w:t>(LS IN) LS from SA WG3: Reply LS</w:t>
      </w:r>
      <w:r>
        <w:lastRenderedPageBreak/>
        <w:t xml:space="preserve"> on authorization and authentication in Avatar communication (Source: SA WG3 (S3-252297))</w:t>
      </w:r>
      <w:r>
        <w:br/>
      </w:r>
      <w:r w:rsidRPr="00D53282">
        <w:rPr>
          <w:b/>
        </w:rPr>
        <w:t>Document for:</w:t>
      </w:r>
      <w:r w:rsidRPr="00D53282">
        <w:t xml:space="preserve"> </w:t>
      </w:r>
      <w:r>
        <w:t>Action</w:t>
      </w:r>
      <w:r>
        <w:br/>
      </w:r>
      <w:r w:rsidRPr="00D53282">
        <w:rPr>
          <w:b/>
        </w:rPr>
        <w:t>Abstract:</w:t>
      </w:r>
      <w:r w:rsidRPr="00D53282">
        <w:t xml:space="preserve"> </w:t>
      </w:r>
      <w:r>
        <w:br/>
        <w:t>SA WG3 thanks SA WG2 for the answers regarding IMS capability exposure and Avatar communication, and also for the questions regarding the authorization and authentication in Avatar communication. {. .} Action: SA WG2 is kindly requested to take the above information into account, and provide clarification on the above questions.</w:t>
      </w:r>
    </w:p>
    <w:p w14:paraId="660A3B38"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S2-2506908</w:t>
      </w:r>
      <w:r>
        <w:t>.</w:t>
      </w:r>
    </w:p>
    <w:p w14:paraId="318EB580" w14:textId="77777777" w:rsidR="007615D6" w:rsidRPr="005B25A1" w:rsidRDefault="007615D6" w:rsidP="007615D6">
      <w:pPr>
        <w:keepNext/>
        <w:keepLines/>
        <w:rPr>
          <w:b/>
          <w:bCs/>
        </w:rPr>
      </w:pPr>
      <w:r w:rsidRPr="005B25A1">
        <w:rPr>
          <w:b/>
          <w:bCs/>
        </w:rPr>
        <w:t>Convenor comment:</w:t>
      </w:r>
    </w:p>
    <w:p w14:paraId="4AD5C764" w14:textId="77777777" w:rsidR="007615D6" w:rsidRPr="005B25A1" w:rsidRDefault="007615D6" w:rsidP="007615D6">
      <w:pPr>
        <w:keepNext/>
        <w:keepLines/>
      </w:pPr>
      <w:r w:rsidRPr="005B25A1">
        <w:t>Handle.</w:t>
      </w:r>
    </w:p>
    <w:p w14:paraId="064F23A5" w14:textId="77777777" w:rsidR="007615D6" w:rsidRPr="005B25A1" w:rsidRDefault="007615D6" w:rsidP="007615D6">
      <w:pPr>
        <w:keepNext/>
        <w:keepLines/>
        <w:rPr>
          <w:b/>
          <w:bCs/>
        </w:rPr>
      </w:pPr>
      <w:r w:rsidRPr="005B25A1">
        <w:rPr>
          <w:b/>
          <w:bCs/>
        </w:rPr>
        <w:t>Parallel discussion:</w:t>
      </w:r>
    </w:p>
    <w:p w14:paraId="25171C07" w14:textId="77777777" w:rsidR="007615D6" w:rsidRPr="005B25A1" w:rsidRDefault="007615D6" w:rsidP="007615D6">
      <w:pPr>
        <w:keepNext/>
        <w:keepLines/>
      </w:pPr>
      <w:r w:rsidRPr="005B25A1">
        <w:t>-</w:t>
      </w:r>
    </w:p>
    <w:p w14:paraId="029AFD08" w14:textId="77777777" w:rsidR="007615D6" w:rsidRPr="005B25A1" w:rsidRDefault="007615D6" w:rsidP="007615D6">
      <w:pPr>
        <w:keepNext/>
        <w:keepLines/>
        <w:rPr>
          <w:b/>
          <w:bCs/>
        </w:rPr>
      </w:pPr>
      <w:r w:rsidRPr="005B25A1">
        <w:rPr>
          <w:b/>
          <w:bCs/>
        </w:rPr>
        <w:t>Plenary Discussion:</w:t>
      </w:r>
    </w:p>
    <w:p w14:paraId="0EE9D022" w14:textId="77777777" w:rsidR="007615D6" w:rsidRPr="005B25A1" w:rsidRDefault="007615D6" w:rsidP="007615D6">
      <w:pPr>
        <w:keepNext/>
        <w:keepLines/>
      </w:pPr>
      <w:r>
        <w:rPr>
          <w:color w:val="FF0000"/>
        </w:rPr>
        <w:t>NO DISCUSSION RECORDED</w:t>
      </w:r>
    </w:p>
    <w:p w14:paraId="3AE272FC" w14:textId="77777777" w:rsidR="007615D6" w:rsidRPr="00EB0339" w:rsidRDefault="007615D6" w:rsidP="007615D6">
      <w:r w:rsidRPr="005B25A1">
        <w:rPr>
          <w:b/>
          <w:bCs/>
        </w:rPr>
        <w:t>Status:</w:t>
      </w:r>
      <w:r>
        <w:t xml:space="preserve"> </w:t>
      </w:r>
      <w:r>
        <w:rPr>
          <w:color w:val="0000FF"/>
        </w:rPr>
        <w:t>Not concluded</w:t>
      </w:r>
      <w:r>
        <w:t>.</w:t>
      </w:r>
    </w:p>
    <w:p w14:paraId="1C61F4BB" w14:textId="77777777" w:rsidR="00E00DA6" w:rsidRDefault="007615D6" w:rsidP="000A3FBD">
      <w:pPr>
        <w:pStyle w:val="NormTop"/>
      </w:pPr>
      <w:r>
        <w:rPr>
          <w:color w:val="0000FF"/>
        </w:rPr>
        <w:t>S2-2506908</w:t>
      </w:r>
      <w:r w:rsidRPr="00D53282">
        <w:t xml:space="preserve"> </w:t>
      </w:r>
      <w:r>
        <w:t>(LS OUT) [DRAFT] Reply LS on procedures in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WG3 is kindly requested to take the reply information into account.</w:t>
      </w:r>
    </w:p>
    <w:p w14:paraId="74F672D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S2-2506155</w:t>
      </w:r>
      <w:r>
        <w:t>.</w:t>
      </w:r>
    </w:p>
    <w:p w14:paraId="2DA071D5" w14:textId="77777777" w:rsidR="007615D6" w:rsidRPr="005B25A1" w:rsidRDefault="007615D6" w:rsidP="007615D6">
      <w:pPr>
        <w:keepNext/>
        <w:keepLines/>
        <w:rPr>
          <w:b/>
          <w:bCs/>
        </w:rPr>
      </w:pPr>
      <w:r w:rsidRPr="005B25A1">
        <w:rPr>
          <w:b/>
          <w:bCs/>
        </w:rPr>
        <w:t>Convenor comment:</w:t>
      </w:r>
    </w:p>
    <w:p w14:paraId="7F3BB60B" w14:textId="77777777" w:rsidR="007615D6" w:rsidRPr="005B25A1" w:rsidRDefault="007615D6" w:rsidP="007615D6">
      <w:pPr>
        <w:keepNext/>
        <w:keepLines/>
      </w:pPr>
      <w:r w:rsidRPr="005B25A1">
        <w:t>Handle.</w:t>
      </w:r>
    </w:p>
    <w:p w14:paraId="30C3B0A5" w14:textId="77777777" w:rsidR="007615D6" w:rsidRPr="005B25A1" w:rsidRDefault="007615D6" w:rsidP="007615D6">
      <w:pPr>
        <w:keepNext/>
        <w:keepLines/>
        <w:rPr>
          <w:b/>
          <w:bCs/>
        </w:rPr>
      </w:pPr>
      <w:r w:rsidRPr="005B25A1">
        <w:rPr>
          <w:b/>
          <w:bCs/>
        </w:rPr>
        <w:t>Parallel discussion:</w:t>
      </w:r>
    </w:p>
    <w:p w14:paraId="5E5C6C1A" w14:textId="77777777" w:rsidR="007615D6" w:rsidRPr="005B25A1" w:rsidRDefault="007615D6" w:rsidP="007615D6">
      <w:pPr>
        <w:keepNext/>
        <w:keepLines/>
      </w:pPr>
      <w:r w:rsidRPr="005B25A1">
        <w:t>-</w:t>
      </w:r>
    </w:p>
    <w:p w14:paraId="1AAC0A33" w14:textId="77777777" w:rsidR="007615D6" w:rsidRPr="005B25A1" w:rsidRDefault="007615D6" w:rsidP="007615D6">
      <w:pPr>
        <w:keepNext/>
        <w:keepLines/>
        <w:rPr>
          <w:b/>
          <w:bCs/>
        </w:rPr>
      </w:pPr>
      <w:r w:rsidRPr="005B25A1">
        <w:rPr>
          <w:b/>
          <w:bCs/>
        </w:rPr>
        <w:t>Plenary Discussion:</w:t>
      </w:r>
    </w:p>
    <w:p w14:paraId="550FF774" w14:textId="77777777" w:rsidR="007615D6" w:rsidRPr="005B25A1" w:rsidRDefault="007615D6" w:rsidP="007615D6">
      <w:pPr>
        <w:keepNext/>
        <w:keepLines/>
      </w:pPr>
      <w:r>
        <w:rPr>
          <w:color w:val="FF0000"/>
        </w:rPr>
        <w:t>NO DISCUSSION RECORDED</w:t>
      </w:r>
    </w:p>
    <w:p w14:paraId="60950E6E" w14:textId="77777777" w:rsidR="007615D6" w:rsidRPr="00EB0339" w:rsidRDefault="007615D6" w:rsidP="007615D6">
      <w:r w:rsidRPr="005B25A1">
        <w:rPr>
          <w:b/>
          <w:bCs/>
        </w:rPr>
        <w:t>Status:</w:t>
      </w:r>
      <w:r>
        <w:t xml:space="preserve"> </w:t>
      </w:r>
      <w:r>
        <w:rPr>
          <w:color w:val="0000FF"/>
        </w:rPr>
        <w:t>Not concluded</w:t>
      </w:r>
      <w:r>
        <w:t>.</w:t>
      </w:r>
    </w:p>
    <w:p w14:paraId="51578460" w14:textId="77777777" w:rsidR="00E00DA6" w:rsidRDefault="007615D6" w:rsidP="000A3FBD">
      <w:pPr>
        <w:pStyle w:val="NormTop"/>
      </w:pPr>
      <w:r>
        <w:rPr>
          <w:color w:val="0000FF"/>
        </w:rPr>
        <w:t>S2-2506157</w:t>
      </w:r>
      <w:r w:rsidRPr="00D53282">
        <w:t xml:space="preserve"> </w:t>
      </w:r>
      <w:r>
        <w:t>(LS IN) LS from SA WG4: Reply LS on IMS DC Multiplexing (Source: SA WG4 (S4-251085))</w:t>
      </w:r>
      <w:r>
        <w:br/>
      </w:r>
      <w:r w:rsidRPr="00D53282">
        <w:rPr>
          <w:b/>
        </w:rPr>
        <w:t>Document for:</w:t>
      </w:r>
      <w:r w:rsidRPr="00D53282">
        <w:t xml:space="preserve"> </w:t>
      </w:r>
      <w:r>
        <w:t>Action</w:t>
      </w:r>
      <w:r>
        <w:br/>
      </w:r>
      <w:r w:rsidRPr="00D53282">
        <w:rPr>
          <w:b/>
        </w:rPr>
        <w:t>Abstract:</w:t>
      </w:r>
      <w:r w:rsidRPr="00D53282">
        <w:t xml:space="preserve"> </w:t>
      </w:r>
      <w:r>
        <w:br/>
        <w:t>SA WG4 thanks SA WG2 for their liaison on IMS DC Multiplexing. {. . .} Action: SA WG4 kindly asks SA WG2 to take the above provided answer into consideration.</w:t>
      </w:r>
    </w:p>
    <w:p w14:paraId="257E3EBA" w14:textId="77777777" w:rsidR="007615D6" w:rsidRPr="005B25A1" w:rsidRDefault="007615D6" w:rsidP="007615D6">
      <w:pPr>
        <w:keepNext/>
        <w:keepLines/>
        <w:rPr>
          <w:b/>
          <w:bCs/>
        </w:rPr>
      </w:pPr>
      <w:r w:rsidRPr="005B25A1">
        <w:rPr>
          <w:b/>
          <w:bCs/>
        </w:rPr>
        <w:t>Parallel discussion:</w:t>
      </w:r>
    </w:p>
    <w:p w14:paraId="773935F7" w14:textId="77777777" w:rsidR="007615D6" w:rsidRPr="005B25A1" w:rsidRDefault="007615D6" w:rsidP="007615D6">
      <w:pPr>
        <w:keepNext/>
        <w:keepLines/>
      </w:pPr>
      <w:r w:rsidRPr="005B25A1">
        <w:t>-</w:t>
      </w:r>
    </w:p>
    <w:p w14:paraId="68D8411C" w14:textId="77777777" w:rsidR="007615D6" w:rsidRPr="005B25A1" w:rsidRDefault="007615D6" w:rsidP="007615D6">
      <w:pPr>
        <w:keepNext/>
        <w:keepLines/>
        <w:rPr>
          <w:b/>
          <w:bCs/>
        </w:rPr>
      </w:pPr>
      <w:r w:rsidRPr="005B25A1">
        <w:rPr>
          <w:b/>
          <w:bCs/>
        </w:rPr>
        <w:t>Plenary Discussion:</w:t>
      </w:r>
    </w:p>
    <w:p w14:paraId="4B46BD17" w14:textId="77777777" w:rsidR="007615D6" w:rsidRPr="005B25A1" w:rsidRDefault="007615D6" w:rsidP="007615D6">
      <w:pPr>
        <w:keepNext/>
        <w:keepLines/>
      </w:pPr>
      <w:r>
        <w:rPr>
          <w:color w:val="FF0000"/>
        </w:rPr>
        <w:t>NO DISCUSSION RECORDED</w:t>
      </w:r>
    </w:p>
    <w:p w14:paraId="73D10719" w14:textId="77777777" w:rsidR="007615D6" w:rsidRPr="00EB0339" w:rsidRDefault="007615D6" w:rsidP="007615D6">
      <w:r w:rsidRPr="005B25A1">
        <w:rPr>
          <w:b/>
          <w:bCs/>
        </w:rPr>
        <w:t>Status:</w:t>
      </w:r>
      <w:r>
        <w:t xml:space="preserve"> </w:t>
      </w:r>
      <w:r>
        <w:rPr>
          <w:color w:val="0000FF"/>
        </w:rPr>
        <w:t>Not concluded</w:t>
      </w:r>
      <w:r>
        <w:t>.</w:t>
      </w:r>
    </w:p>
    <w:p w14:paraId="350A51EE" w14:textId="77777777" w:rsidR="00E00DA6" w:rsidRDefault="007615D6" w:rsidP="000A3FBD">
      <w:pPr>
        <w:pStyle w:val="NormTop"/>
      </w:pPr>
      <w:r>
        <w:rPr>
          <w:color w:val="0000FF"/>
        </w:rPr>
        <w:t>S2-2506168</w:t>
      </w:r>
      <w:r w:rsidRPr="00D53282">
        <w:t xml:space="preserve"> </w:t>
      </w:r>
      <w:r>
        <w:t>(LS IN) LS from SA WG4: LS reply</w:t>
      </w:r>
      <w:r>
        <w:lastRenderedPageBreak/>
        <w:t xml:space="preserve"> on authorization and authentication in Avatar communication (Source: SA WG4 (S4-251564))</w:t>
      </w:r>
      <w:r>
        <w:br/>
      </w:r>
      <w:r w:rsidRPr="00D53282">
        <w:rPr>
          <w:b/>
        </w:rPr>
        <w:t>Document for:</w:t>
      </w:r>
      <w:r w:rsidRPr="00D53282">
        <w:t xml:space="preserve"> </w:t>
      </w:r>
      <w:r>
        <w:t>Information</w:t>
      </w:r>
      <w:r>
        <w:br/>
      </w:r>
      <w:r w:rsidRPr="00D53282">
        <w:rPr>
          <w:b/>
        </w:rPr>
        <w:t>Abstract:</w:t>
      </w:r>
      <w:r w:rsidRPr="00D53282">
        <w:t xml:space="preserve"> </w:t>
      </w:r>
      <w:r>
        <w:br/>
        <w:t>SA WG4 thanks SA WG3 for their LS and would like to respond to the questions specifically addressed to SA WG4. Q2: What are the Network Functions involved in the specific procedure of the communication in the step 4 of receiving UE centric procedure (i.e., clause AC.11.3.2.2) in TS 23.228? The referenced step 4 relates to the negotiation of the avatar animation procedure. In this step UE1 offers its avatar by providing information about its base avatar model (with the selected assets) that will be used during the lifetime of the call by UE2. It also negotiates the animation framework that will be used to animate that base avatar. This negotiation only involves UE1, UE2, and the AR AS. Q3: How is the Avatar ID used during the procedures performed in step 2 (e.g., to fetch the associated URL) and step 4 in the above two questions? Step 2 includes the procedure for interacting with the BAR to configure the selection of assets from the base avatar container that will be made available to other call participants during the AR call. Here the Avatar ID is used to identify the base avatar container for UE1. The details of this procedure are covered in the BAR API, which SA WG4 is defining in TS 26.264. The BAR API is expected to be offered over the MDC2 interface by the BAR.</w:t>
      </w:r>
    </w:p>
    <w:p w14:paraId="67F5D713" w14:textId="77777777" w:rsidR="007615D6" w:rsidRPr="005B25A1" w:rsidRDefault="007615D6" w:rsidP="007615D6">
      <w:pPr>
        <w:keepNext/>
        <w:keepLines/>
        <w:rPr>
          <w:b/>
          <w:bCs/>
        </w:rPr>
      </w:pPr>
      <w:r w:rsidRPr="005B25A1">
        <w:rPr>
          <w:b/>
          <w:bCs/>
        </w:rPr>
        <w:t>Parallel discussion:</w:t>
      </w:r>
    </w:p>
    <w:p w14:paraId="5D48D5E8" w14:textId="77777777" w:rsidR="007615D6" w:rsidRPr="005B25A1" w:rsidRDefault="007615D6" w:rsidP="007615D6">
      <w:pPr>
        <w:keepNext/>
        <w:keepLines/>
      </w:pPr>
      <w:r w:rsidRPr="005B25A1">
        <w:t>-</w:t>
      </w:r>
    </w:p>
    <w:p w14:paraId="4E431599" w14:textId="77777777" w:rsidR="007615D6" w:rsidRPr="005B25A1" w:rsidRDefault="007615D6" w:rsidP="007615D6">
      <w:pPr>
        <w:keepNext/>
        <w:keepLines/>
        <w:rPr>
          <w:b/>
          <w:bCs/>
        </w:rPr>
      </w:pPr>
      <w:r w:rsidRPr="005B25A1">
        <w:rPr>
          <w:b/>
          <w:bCs/>
        </w:rPr>
        <w:t>Plenary Discussion:</w:t>
      </w:r>
    </w:p>
    <w:p w14:paraId="7EA07322" w14:textId="77777777" w:rsidR="007615D6" w:rsidRPr="005B25A1" w:rsidRDefault="007615D6" w:rsidP="007615D6">
      <w:pPr>
        <w:keepNext/>
        <w:keepLines/>
      </w:pPr>
      <w:r>
        <w:rPr>
          <w:color w:val="FF0000"/>
        </w:rPr>
        <w:t>NO DISCUSSION RECORDED</w:t>
      </w:r>
    </w:p>
    <w:p w14:paraId="6C6DD669" w14:textId="77777777" w:rsidR="007615D6" w:rsidRPr="00EB0339" w:rsidRDefault="007615D6" w:rsidP="007615D6">
      <w:r w:rsidRPr="005B25A1">
        <w:rPr>
          <w:b/>
          <w:bCs/>
        </w:rPr>
        <w:t>Status:</w:t>
      </w:r>
      <w:r>
        <w:t xml:space="preserve"> </w:t>
      </w:r>
      <w:r>
        <w:rPr>
          <w:color w:val="0000FF"/>
        </w:rPr>
        <w:t>Not concluded</w:t>
      </w:r>
      <w:r>
        <w:t>.</w:t>
      </w:r>
    </w:p>
    <w:p w14:paraId="4CC76C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Authorization/authentication of 3rd party IDs</w:t>
      </w:r>
    </w:p>
    <w:p w14:paraId="198B52A7" w14:textId="77777777" w:rsidR="00E00DA6" w:rsidRDefault="007615D6" w:rsidP="000A3FBD">
      <w:pPr>
        <w:pStyle w:val="NormTop"/>
      </w:pPr>
      <w:r>
        <w:rPr>
          <w:color w:val="0000FF"/>
        </w:rPr>
        <w:t>S2-2506278</w:t>
      </w:r>
      <w:r w:rsidRPr="00D53282">
        <w:t xml:space="preserve"> </w:t>
      </w:r>
      <w:r>
        <w:t>(CR) 23.228 CR1618R2 (Rel-19, 'F'): Clarification of the NG_RTC_Ph2 KI#4 procedure description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in procedure that information provided by PBX can be replaced or deleted based on operator policies and SLA.</w:t>
      </w:r>
    </w:p>
    <w:p w14:paraId="10EE9A6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S2-2504638</w:t>
      </w:r>
      <w:r>
        <w:t>.</w:t>
      </w:r>
    </w:p>
    <w:p w14:paraId="2CA60AB4" w14:textId="77777777" w:rsidR="007615D6" w:rsidRPr="005B25A1" w:rsidRDefault="007615D6" w:rsidP="007615D6">
      <w:pPr>
        <w:keepNext/>
        <w:keepLines/>
        <w:rPr>
          <w:b/>
          <w:bCs/>
        </w:rPr>
      </w:pPr>
      <w:r w:rsidRPr="005B25A1">
        <w:rPr>
          <w:b/>
          <w:bCs/>
        </w:rPr>
        <w:t>Convenor comment:</w:t>
      </w:r>
    </w:p>
    <w:p w14:paraId="78F57873" w14:textId="77777777" w:rsidR="007615D6" w:rsidRPr="005B25A1" w:rsidRDefault="007615D6" w:rsidP="007615D6">
      <w:pPr>
        <w:keepNext/>
        <w:keepLines/>
      </w:pPr>
      <w:r w:rsidRPr="005B25A1">
        <w:t>Handle.</w:t>
      </w:r>
    </w:p>
    <w:p w14:paraId="7C1AC48B" w14:textId="77777777" w:rsidR="007615D6" w:rsidRPr="005B25A1" w:rsidRDefault="007615D6" w:rsidP="007615D6">
      <w:pPr>
        <w:keepNext/>
        <w:keepLines/>
        <w:rPr>
          <w:b/>
          <w:bCs/>
        </w:rPr>
      </w:pPr>
      <w:r w:rsidRPr="005B25A1">
        <w:rPr>
          <w:b/>
          <w:bCs/>
        </w:rPr>
        <w:t>Parallel discussion:</w:t>
      </w:r>
    </w:p>
    <w:p w14:paraId="29F2F093" w14:textId="77777777" w:rsidR="007615D6" w:rsidRPr="005B25A1" w:rsidRDefault="007615D6" w:rsidP="007615D6">
      <w:pPr>
        <w:keepNext/>
        <w:keepLines/>
      </w:pPr>
      <w:r w:rsidRPr="005B25A1">
        <w:t>-</w:t>
      </w:r>
    </w:p>
    <w:p w14:paraId="6803F66A" w14:textId="77777777" w:rsidR="007615D6" w:rsidRPr="005B25A1" w:rsidRDefault="007615D6" w:rsidP="007615D6">
      <w:pPr>
        <w:keepNext/>
        <w:keepLines/>
        <w:rPr>
          <w:b/>
          <w:bCs/>
        </w:rPr>
      </w:pPr>
      <w:r w:rsidRPr="005B25A1">
        <w:rPr>
          <w:b/>
          <w:bCs/>
        </w:rPr>
        <w:t>Plenary Discussion:</w:t>
      </w:r>
    </w:p>
    <w:p w14:paraId="7B11377E" w14:textId="77777777" w:rsidR="007615D6" w:rsidRPr="005B25A1" w:rsidRDefault="007615D6" w:rsidP="007615D6">
      <w:pPr>
        <w:keepNext/>
        <w:keepLines/>
      </w:pPr>
      <w:r>
        <w:rPr>
          <w:color w:val="FF0000"/>
        </w:rPr>
        <w:t>NO DISCUSSION RECORDED</w:t>
      </w:r>
    </w:p>
    <w:p w14:paraId="5E8AC7B2" w14:textId="77777777" w:rsidR="007615D6" w:rsidRPr="00EB0339" w:rsidRDefault="007615D6" w:rsidP="007615D6">
      <w:r w:rsidRPr="005B25A1">
        <w:rPr>
          <w:b/>
          <w:bCs/>
        </w:rPr>
        <w:t>Status:</w:t>
      </w:r>
      <w:r>
        <w:t xml:space="preserve"> </w:t>
      </w:r>
      <w:r>
        <w:rPr>
          <w:color w:val="0000FF"/>
        </w:rPr>
        <w:t>Not concluded</w:t>
      </w:r>
      <w:r>
        <w:t>.</w:t>
      </w:r>
    </w:p>
    <w:p w14:paraId="0D1BD94D" w14:textId="77777777" w:rsidR="00E00DA6" w:rsidRDefault="007615D6" w:rsidP="000A3FBD">
      <w:pPr>
        <w:pStyle w:val="NormTop"/>
      </w:pPr>
      <w:r>
        <w:rPr>
          <w:color w:val="0000FF"/>
        </w:rPr>
        <w:t>S2-2506279</w:t>
      </w:r>
      <w:r w:rsidRPr="00D53282">
        <w:t xml:space="preserve"> </w:t>
      </w:r>
      <w:r>
        <w:t>(CR) 23.228 CR1652 (Rel-19, 'F')</w:t>
      </w:r>
      <w:r>
        <w:lastRenderedPageBreak/>
        <w:t>: Update the IETF reference to the process of signing and verifying third party user identity information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Update the references as now the draft-</w:t>
      </w:r>
      <w:proofErr w:type="spellStart"/>
      <w:r>
        <w:t>ietfxxx</w:t>
      </w:r>
      <w:proofErr w:type="spellEnd"/>
      <w:r>
        <w:t xml:space="preserve"> have become RFCs.</w:t>
      </w:r>
    </w:p>
    <w:p w14:paraId="006C0617" w14:textId="77777777" w:rsidR="007615D6" w:rsidRPr="005B25A1" w:rsidRDefault="007615D6" w:rsidP="007615D6">
      <w:pPr>
        <w:keepNext/>
        <w:keepLines/>
        <w:rPr>
          <w:b/>
          <w:bCs/>
        </w:rPr>
      </w:pPr>
      <w:r w:rsidRPr="005B25A1">
        <w:rPr>
          <w:b/>
          <w:bCs/>
        </w:rPr>
        <w:t>Convenor comment:</w:t>
      </w:r>
    </w:p>
    <w:p w14:paraId="4B324CCA" w14:textId="77777777" w:rsidR="007615D6" w:rsidRPr="005B25A1" w:rsidRDefault="007615D6" w:rsidP="007615D6">
      <w:pPr>
        <w:keepNext/>
        <w:keepLines/>
      </w:pPr>
      <w:r w:rsidRPr="005B25A1">
        <w:t>Handle.</w:t>
      </w:r>
    </w:p>
    <w:p w14:paraId="63B8B035" w14:textId="77777777" w:rsidR="007615D6" w:rsidRPr="005B25A1" w:rsidRDefault="007615D6" w:rsidP="007615D6">
      <w:pPr>
        <w:keepNext/>
        <w:keepLines/>
        <w:rPr>
          <w:b/>
          <w:bCs/>
        </w:rPr>
      </w:pPr>
      <w:r w:rsidRPr="005B25A1">
        <w:rPr>
          <w:b/>
          <w:bCs/>
        </w:rPr>
        <w:t>Parallel discussion:</w:t>
      </w:r>
    </w:p>
    <w:p w14:paraId="3F4CC9DB" w14:textId="77777777" w:rsidR="007615D6" w:rsidRPr="005B25A1" w:rsidRDefault="007615D6" w:rsidP="007615D6">
      <w:pPr>
        <w:keepNext/>
        <w:keepLines/>
      </w:pPr>
      <w:r w:rsidRPr="005B25A1">
        <w:t>-</w:t>
      </w:r>
    </w:p>
    <w:p w14:paraId="7FE89FE9" w14:textId="77777777" w:rsidR="007615D6" w:rsidRPr="005B25A1" w:rsidRDefault="007615D6" w:rsidP="007615D6">
      <w:pPr>
        <w:keepNext/>
        <w:keepLines/>
        <w:rPr>
          <w:b/>
          <w:bCs/>
        </w:rPr>
      </w:pPr>
      <w:r w:rsidRPr="005B25A1">
        <w:rPr>
          <w:b/>
          <w:bCs/>
        </w:rPr>
        <w:t>Plenary Discussion:</w:t>
      </w:r>
    </w:p>
    <w:p w14:paraId="1A4BA72E" w14:textId="77777777" w:rsidR="007615D6" w:rsidRPr="005B25A1" w:rsidRDefault="007615D6" w:rsidP="007615D6">
      <w:pPr>
        <w:keepNext/>
        <w:keepLines/>
      </w:pPr>
      <w:r>
        <w:rPr>
          <w:color w:val="FF0000"/>
        </w:rPr>
        <w:t>NO DISCUSSION RECORDED</w:t>
      </w:r>
    </w:p>
    <w:p w14:paraId="63595B29" w14:textId="77777777" w:rsidR="007615D6" w:rsidRPr="00EB0339" w:rsidRDefault="007615D6" w:rsidP="007615D6">
      <w:r w:rsidRPr="005B25A1">
        <w:rPr>
          <w:b/>
          <w:bCs/>
        </w:rPr>
        <w:t>Status:</w:t>
      </w:r>
      <w:r>
        <w:t xml:space="preserve"> </w:t>
      </w:r>
      <w:r>
        <w:rPr>
          <w:color w:val="0000FF"/>
        </w:rPr>
        <w:t>Not concluded</w:t>
      </w:r>
      <w:r>
        <w:t>.</w:t>
      </w:r>
    </w:p>
    <w:p w14:paraId="760B30B9" w14:textId="77777777" w:rsidR="00E00DA6" w:rsidRDefault="007615D6" w:rsidP="000A3FBD">
      <w:pPr>
        <w:pStyle w:val="NormTop"/>
      </w:pPr>
      <w:r>
        <w:rPr>
          <w:color w:val="0000FF"/>
        </w:rPr>
        <w:t>S2-2506828</w:t>
      </w:r>
      <w:r w:rsidRPr="00D53282">
        <w:t xml:space="preserve"> </w:t>
      </w:r>
      <w:r>
        <w:t>(CR) 23.228 CR1657 (Rel-19, 'F'): Corrections to Support for authorization, signing and verification of third party user identity information in IMS (Source: Samsung)</w:t>
      </w:r>
      <w:r>
        <w:br/>
      </w:r>
      <w:r w:rsidRPr="00D53282">
        <w:rPr>
          <w:b/>
        </w:rPr>
        <w:t>Document for:</w:t>
      </w:r>
      <w:r w:rsidRPr="00D53282">
        <w:t xml:space="preserve"> </w:t>
      </w:r>
      <w:r>
        <w:t>Approval</w:t>
      </w:r>
      <w:r>
        <w:br/>
      </w:r>
      <w:r w:rsidRPr="00D53282">
        <w:rPr>
          <w:b/>
        </w:rPr>
        <w:t>Abstract:</w:t>
      </w:r>
      <w:r w:rsidRPr="00D53282">
        <w:t xml:space="preserve"> </w:t>
      </w:r>
    </w:p>
    <w:p w14:paraId="26591A93" w14:textId="77777777" w:rsidR="007615D6" w:rsidRPr="005B25A1" w:rsidRDefault="007615D6" w:rsidP="007615D6">
      <w:pPr>
        <w:keepNext/>
        <w:keepLines/>
        <w:rPr>
          <w:b/>
          <w:bCs/>
        </w:rPr>
      </w:pPr>
      <w:r w:rsidRPr="005B25A1">
        <w:rPr>
          <w:b/>
          <w:bCs/>
        </w:rPr>
        <w:t>Convenor comment:</w:t>
      </w:r>
    </w:p>
    <w:p w14:paraId="435D4C7F" w14:textId="77777777" w:rsidR="007615D6" w:rsidRPr="005B25A1" w:rsidRDefault="007615D6" w:rsidP="007615D6">
      <w:pPr>
        <w:keepNext/>
        <w:keepLines/>
      </w:pPr>
      <w:r w:rsidRPr="005B25A1">
        <w:t>Handle.</w:t>
      </w:r>
    </w:p>
    <w:p w14:paraId="6D4C8ED5" w14:textId="77777777" w:rsidR="007615D6" w:rsidRPr="005B25A1" w:rsidRDefault="007615D6" w:rsidP="007615D6">
      <w:pPr>
        <w:keepNext/>
        <w:keepLines/>
        <w:rPr>
          <w:b/>
          <w:bCs/>
        </w:rPr>
      </w:pPr>
      <w:r w:rsidRPr="005B25A1">
        <w:rPr>
          <w:b/>
          <w:bCs/>
        </w:rPr>
        <w:t>Parallel discussion:</w:t>
      </w:r>
    </w:p>
    <w:p w14:paraId="2D107465" w14:textId="77777777" w:rsidR="007615D6" w:rsidRPr="005B25A1" w:rsidRDefault="007615D6" w:rsidP="007615D6">
      <w:pPr>
        <w:keepNext/>
        <w:keepLines/>
      </w:pPr>
      <w:r w:rsidRPr="005B25A1">
        <w:t>-</w:t>
      </w:r>
    </w:p>
    <w:p w14:paraId="6B4E19A2" w14:textId="77777777" w:rsidR="007615D6" w:rsidRPr="005B25A1" w:rsidRDefault="007615D6" w:rsidP="007615D6">
      <w:pPr>
        <w:keepNext/>
        <w:keepLines/>
        <w:rPr>
          <w:b/>
          <w:bCs/>
        </w:rPr>
      </w:pPr>
      <w:r w:rsidRPr="005B25A1">
        <w:rPr>
          <w:b/>
          <w:bCs/>
        </w:rPr>
        <w:t>Plenary Discussion:</w:t>
      </w:r>
    </w:p>
    <w:p w14:paraId="2E3A5EFA" w14:textId="77777777" w:rsidR="007615D6" w:rsidRPr="005B25A1" w:rsidRDefault="007615D6" w:rsidP="007615D6">
      <w:pPr>
        <w:keepNext/>
        <w:keepLines/>
      </w:pPr>
      <w:r>
        <w:rPr>
          <w:color w:val="FF0000"/>
        </w:rPr>
        <w:t>NO DISCUSSION RECORDED</w:t>
      </w:r>
    </w:p>
    <w:p w14:paraId="105A71DE" w14:textId="77777777" w:rsidR="007615D6" w:rsidRPr="00EB0339" w:rsidRDefault="007615D6" w:rsidP="007615D6">
      <w:r w:rsidRPr="005B25A1">
        <w:rPr>
          <w:b/>
          <w:bCs/>
        </w:rPr>
        <w:t>Status:</w:t>
      </w:r>
      <w:r>
        <w:t xml:space="preserve"> </w:t>
      </w:r>
      <w:r>
        <w:rPr>
          <w:color w:val="0000FF"/>
        </w:rPr>
        <w:t>Not concluded</w:t>
      </w:r>
      <w:r>
        <w:t>.</w:t>
      </w:r>
    </w:p>
    <w:p w14:paraId="78CF0B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IMS Avatar communication</w:t>
      </w:r>
    </w:p>
    <w:p w14:paraId="39F30390" w14:textId="77777777" w:rsidR="00E00DA6" w:rsidRDefault="007615D6" w:rsidP="000A3FBD">
      <w:pPr>
        <w:pStyle w:val="NormTop"/>
      </w:pPr>
      <w:r>
        <w:rPr>
          <w:color w:val="0000FF"/>
        </w:rPr>
        <w:t>S2-2506280</w:t>
      </w:r>
      <w:r w:rsidRPr="00D53282">
        <w:t xml:space="preserve"> </w:t>
      </w:r>
      <w:r>
        <w:t>(CR) 23.228 CR1653 (Rel-19, 'F'): Correcting the avatar ID list downloading procedure and the network centric avatar rendering procedure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description of the procedures.</w:t>
      </w:r>
    </w:p>
    <w:p w14:paraId="3ADC8800" w14:textId="77777777" w:rsidR="007615D6" w:rsidRPr="005B25A1" w:rsidRDefault="007615D6" w:rsidP="007615D6">
      <w:pPr>
        <w:keepNext/>
        <w:keepLines/>
        <w:rPr>
          <w:b/>
          <w:bCs/>
        </w:rPr>
      </w:pPr>
      <w:r w:rsidRPr="005B25A1">
        <w:rPr>
          <w:b/>
          <w:bCs/>
        </w:rPr>
        <w:t>Convenor comment:</w:t>
      </w:r>
    </w:p>
    <w:p w14:paraId="395A35ED" w14:textId="77777777" w:rsidR="007615D6" w:rsidRPr="005B25A1" w:rsidRDefault="007615D6" w:rsidP="007615D6">
      <w:pPr>
        <w:keepNext/>
        <w:keepLines/>
      </w:pPr>
      <w:r w:rsidRPr="005B25A1">
        <w:t>Handle.</w:t>
      </w:r>
    </w:p>
    <w:p w14:paraId="54D39B57" w14:textId="77777777" w:rsidR="007615D6" w:rsidRPr="005B25A1" w:rsidRDefault="007615D6" w:rsidP="007615D6">
      <w:pPr>
        <w:keepNext/>
        <w:keepLines/>
        <w:rPr>
          <w:b/>
          <w:bCs/>
        </w:rPr>
      </w:pPr>
      <w:r w:rsidRPr="005B25A1">
        <w:rPr>
          <w:b/>
          <w:bCs/>
        </w:rPr>
        <w:t>Parallel discussion:</w:t>
      </w:r>
    </w:p>
    <w:p w14:paraId="54FB3511" w14:textId="77777777" w:rsidR="007615D6" w:rsidRPr="005B25A1" w:rsidRDefault="007615D6" w:rsidP="007615D6">
      <w:pPr>
        <w:keepNext/>
        <w:keepLines/>
      </w:pPr>
      <w:r w:rsidRPr="005B25A1">
        <w:t>-</w:t>
      </w:r>
    </w:p>
    <w:p w14:paraId="442FAC8F" w14:textId="77777777" w:rsidR="007615D6" w:rsidRPr="005B25A1" w:rsidRDefault="007615D6" w:rsidP="007615D6">
      <w:pPr>
        <w:keepNext/>
        <w:keepLines/>
        <w:rPr>
          <w:b/>
          <w:bCs/>
        </w:rPr>
      </w:pPr>
      <w:r w:rsidRPr="005B25A1">
        <w:rPr>
          <w:b/>
          <w:bCs/>
        </w:rPr>
        <w:t>Plenary Discussion:</w:t>
      </w:r>
    </w:p>
    <w:p w14:paraId="73FBCC8D" w14:textId="77777777" w:rsidR="007615D6" w:rsidRPr="005B25A1" w:rsidRDefault="007615D6" w:rsidP="007615D6">
      <w:pPr>
        <w:keepNext/>
        <w:keepLines/>
      </w:pPr>
      <w:r>
        <w:rPr>
          <w:color w:val="FF0000"/>
        </w:rPr>
        <w:t>NO DISCUSSION RECORDED</w:t>
      </w:r>
    </w:p>
    <w:p w14:paraId="1DE33EED" w14:textId="77777777" w:rsidR="007615D6" w:rsidRPr="00EB0339" w:rsidRDefault="007615D6" w:rsidP="007615D6">
      <w:r w:rsidRPr="005B25A1">
        <w:rPr>
          <w:b/>
          <w:bCs/>
        </w:rPr>
        <w:t>Status:</w:t>
      </w:r>
      <w:r>
        <w:t xml:space="preserve"> </w:t>
      </w:r>
      <w:r>
        <w:rPr>
          <w:color w:val="0000FF"/>
        </w:rPr>
        <w:t>Not concluded</w:t>
      </w:r>
      <w:r>
        <w:t>.</w:t>
      </w:r>
    </w:p>
    <w:p w14:paraId="31F1CDC2" w14:textId="77777777" w:rsidR="00E00DA6" w:rsidRDefault="007615D6" w:rsidP="000A3FBD">
      <w:pPr>
        <w:pStyle w:val="NormTop"/>
      </w:pPr>
      <w:r>
        <w:rPr>
          <w:color w:val="0000FF"/>
        </w:rPr>
        <w:t>S2-2506331</w:t>
      </w:r>
      <w:r w:rsidRPr="00D53282">
        <w:t xml:space="preserve"> </w:t>
      </w:r>
      <w:r>
        <w:t>(CR) 23.228 CR1602R2 (Rel-19, 'F</w:t>
      </w:r>
      <w:r>
        <w:lastRenderedPageBreak/>
        <w:t>'): KI#8: Updates to services and operations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replacement HTTP URL is only used during BDC establishment. Clarify that resource URL is included and used only in network centric rendering mode. Clarify that Media Processing specification is only used in network centric.</w:t>
      </w:r>
    </w:p>
    <w:p w14:paraId="246F662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S2-2504770</w:t>
      </w:r>
      <w:r>
        <w:t>.</w:t>
      </w:r>
    </w:p>
    <w:p w14:paraId="60AE44AC" w14:textId="77777777" w:rsidR="007615D6" w:rsidRPr="005B25A1" w:rsidRDefault="007615D6" w:rsidP="007615D6">
      <w:pPr>
        <w:keepNext/>
        <w:keepLines/>
        <w:rPr>
          <w:b/>
          <w:bCs/>
        </w:rPr>
      </w:pPr>
      <w:r w:rsidRPr="005B25A1">
        <w:rPr>
          <w:b/>
          <w:bCs/>
        </w:rPr>
        <w:t>Convenor comment:</w:t>
      </w:r>
    </w:p>
    <w:p w14:paraId="188D7346" w14:textId="77777777" w:rsidR="007615D6" w:rsidRPr="005B25A1" w:rsidRDefault="007615D6" w:rsidP="007615D6">
      <w:pPr>
        <w:keepNext/>
        <w:keepLines/>
      </w:pPr>
      <w:r w:rsidRPr="005B25A1">
        <w:t>Handle.</w:t>
      </w:r>
    </w:p>
    <w:p w14:paraId="058BF06B" w14:textId="77777777" w:rsidR="007615D6" w:rsidRPr="005B25A1" w:rsidRDefault="007615D6" w:rsidP="007615D6">
      <w:pPr>
        <w:keepNext/>
        <w:keepLines/>
        <w:rPr>
          <w:b/>
          <w:bCs/>
        </w:rPr>
      </w:pPr>
      <w:r w:rsidRPr="005B25A1">
        <w:rPr>
          <w:b/>
          <w:bCs/>
        </w:rPr>
        <w:t>Parallel discussion:</w:t>
      </w:r>
    </w:p>
    <w:p w14:paraId="6492DDE2" w14:textId="77777777" w:rsidR="007615D6" w:rsidRPr="005B25A1" w:rsidRDefault="007615D6" w:rsidP="007615D6">
      <w:pPr>
        <w:keepNext/>
        <w:keepLines/>
      </w:pPr>
      <w:r w:rsidRPr="005B25A1">
        <w:t>-</w:t>
      </w:r>
    </w:p>
    <w:p w14:paraId="71571CF6" w14:textId="77777777" w:rsidR="007615D6" w:rsidRPr="005B25A1" w:rsidRDefault="007615D6" w:rsidP="007615D6">
      <w:pPr>
        <w:keepNext/>
        <w:keepLines/>
        <w:rPr>
          <w:b/>
          <w:bCs/>
        </w:rPr>
      </w:pPr>
      <w:r w:rsidRPr="005B25A1">
        <w:rPr>
          <w:b/>
          <w:bCs/>
        </w:rPr>
        <w:t>Plenary Discussion:</w:t>
      </w:r>
    </w:p>
    <w:p w14:paraId="35FEFEDB" w14:textId="77777777" w:rsidR="007615D6" w:rsidRPr="005B25A1" w:rsidRDefault="007615D6" w:rsidP="007615D6">
      <w:pPr>
        <w:keepNext/>
        <w:keepLines/>
      </w:pPr>
      <w:r>
        <w:rPr>
          <w:color w:val="FF0000"/>
        </w:rPr>
        <w:t>NO DISCUSSION RECORDED</w:t>
      </w:r>
    </w:p>
    <w:p w14:paraId="1283EA35" w14:textId="77777777" w:rsidR="007615D6" w:rsidRPr="00EB0339" w:rsidRDefault="007615D6" w:rsidP="007615D6">
      <w:r w:rsidRPr="005B25A1">
        <w:rPr>
          <w:b/>
          <w:bCs/>
        </w:rPr>
        <w:t>Status:</w:t>
      </w:r>
      <w:r>
        <w:t xml:space="preserve"> </w:t>
      </w:r>
      <w:r>
        <w:rPr>
          <w:color w:val="0000FF"/>
        </w:rPr>
        <w:t>Not concluded</w:t>
      </w:r>
      <w:r>
        <w:t>.</w:t>
      </w:r>
    </w:p>
    <w:p w14:paraId="69BCB424" w14:textId="77777777" w:rsidR="00E00DA6" w:rsidRDefault="007615D6" w:rsidP="000A3FBD">
      <w:pPr>
        <w:pStyle w:val="NormTop"/>
      </w:pPr>
      <w:r>
        <w:rPr>
          <w:color w:val="0000FF"/>
        </w:rPr>
        <w:t>S2-2506332</w:t>
      </w:r>
      <w:r w:rsidRPr="00D53282">
        <w:t xml:space="preserve"> </w:t>
      </w:r>
      <w:r>
        <w:t>(CR) 23.228 CR1603R2 (Rel-19, 'F'): KI#8: Corrections to Avatar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associated URL is used to download Avatar representation of an Avatar ID. Correct the applicability of option 1 and 2 for network centric procedure.</w:t>
      </w:r>
    </w:p>
    <w:p w14:paraId="0757AE7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S2-2504771</w:t>
      </w:r>
      <w:r>
        <w:t>.</w:t>
      </w:r>
    </w:p>
    <w:p w14:paraId="49CC8F20" w14:textId="77777777" w:rsidR="007615D6" w:rsidRPr="005B25A1" w:rsidRDefault="007615D6" w:rsidP="007615D6">
      <w:pPr>
        <w:keepNext/>
        <w:keepLines/>
        <w:rPr>
          <w:b/>
          <w:bCs/>
        </w:rPr>
      </w:pPr>
      <w:r w:rsidRPr="005B25A1">
        <w:rPr>
          <w:b/>
          <w:bCs/>
        </w:rPr>
        <w:t>Convenor comment:</w:t>
      </w:r>
    </w:p>
    <w:p w14:paraId="479BA98C" w14:textId="77777777" w:rsidR="007615D6" w:rsidRPr="005B25A1" w:rsidRDefault="007615D6" w:rsidP="007615D6">
      <w:pPr>
        <w:keepNext/>
        <w:keepLines/>
      </w:pPr>
      <w:r w:rsidRPr="005B25A1">
        <w:t>Handle.</w:t>
      </w:r>
    </w:p>
    <w:p w14:paraId="39C4416B" w14:textId="77777777" w:rsidR="007615D6" w:rsidRPr="005B25A1" w:rsidRDefault="007615D6" w:rsidP="007615D6">
      <w:pPr>
        <w:keepNext/>
        <w:keepLines/>
        <w:rPr>
          <w:b/>
          <w:bCs/>
        </w:rPr>
      </w:pPr>
      <w:r w:rsidRPr="005B25A1">
        <w:rPr>
          <w:b/>
          <w:bCs/>
        </w:rPr>
        <w:t>Parallel discussion:</w:t>
      </w:r>
    </w:p>
    <w:p w14:paraId="390E6C61" w14:textId="77777777" w:rsidR="007615D6" w:rsidRPr="005B25A1" w:rsidRDefault="007615D6" w:rsidP="007615D6">
      <w:pPr>
        <w:keepNext/>
        <w:keepLines/>
      </w:pPr>
      <w:r w:rsidRPr="005B25A1">
        <w:t>-</w:t>
      </w:r>
    </w:p>
    <w:p w14:paraId="79609C27" w14:textId="77777777" w:rsidR="007615D6" w:rsidRPr="005B25A1" w:rsidRDefault="007615D6" w:rsidP="007615D6">
      <w:pPr>
        <w:keepNext/>
        <w:keepLines/>
        <w:rPr>
          <w:b/>
          <w:bCs/>
        </w:rPr>
      </w:pPr>
      <w:r w:rsidRPr="005B25A1">
        <w:rPr>
          <w:b/>
          <w:bCs/>
        </w:rPr>
        <w:t>Plenary Discussion:</w:t>
      </w:r>
    </w:p>
    <w:p w14:paraId="0A5378FC" w14:textId="77777777" w:rsidR="007615D6" w:rsidRPr="005B25A1" w:rsidRDefault="007615D6" w:rsidP="007615D6">
      <w:pPr>
        <w:keepNext/>
        <w:keepLines/>
      </w:pPr>
      <w:r>
        <w:rPr>
          <w:color w:val="FF0000"/>
        </w:rPr>
        <w:t>NO DISCUSSION RECORDED</w:t>
      </w:r>
    </w:p>
    <w:p w14:paraId="3F5515EB" w14:textId="77777777" w:rsidR="007615D6" w:rsidRPr="00EB0339" w:rsidRDefault="007615D6" w:rsidP="007615D6">
      <w:r w:rsidRPr="005B25A1">
        <w:rPr>
          <w:b/>
          <w:bCs/>
        </w:rPr>
        <w:t>Status:</w:t>
      </w:r>
      <w:r>
        <w:t xml:space="preserve"> </w:t>
      </w:r>
      <w:r>
        <w:rPr>
          <w:color w:val="0000FF"/>
        </w:rPr>
        <w:t>Not concluded</w:t>
      </w:r>
      <w:r>
        <w:t>.</w:t>
      </w:r>
    </w:p>
    <w:p w14:paraId="3E369EF4" w14:textId="77777777" w:rsidR="00E00DA6" w:rsidRDefault="007615D6" w:rsidP="000A3FBD">
      <w:pPr>
        <w:pStyle w:val="NormTop"/>
      </w:pPr>
      <w:r>
        <w:rPr>
          <w:color w:val="0000FF"/>
        </w:rPr>
        <w:t>S2-2506830</w:t>
      </w:r>
      <w:r w:rsidRPr="00D53282">
        <w:t xml:space="preserve"> </w:t>
      </w:r>
      <w:r>
        <w:t>(CR) 23.228 CR1658 (Rel-19, 'F'): Corrections to Support of Avatar Communication (Source: Samsung)</w:t>
      </w:r>
      <w:r>
        <w:br/>
      </w:r>
      <w:r w:rsidRPr="00D53282">
        <w:rPr>
          <w:b/>
        </w:rPr>
        <w:t>Document for:</w:t>
      </w:r>
      <w:r w:rsidRPr="00D53282">
        <w:t xml:space="preserve"> </w:t>
      </w:r>
      <w:r>
        <w:t>Approval</w:t>
      </w:r>
      <w:r>
        <w:br/>
      </w:r>
      <w:r w:rsidRPr="00D53282">
        <w:rPr>
          <w:b/>
        </w:rPr>
        <w:t>Abstract:</w:t>
      </w:r>
      <w:r w:rsidRPr="00D53282">
        <w:t xml:space="preserve"> </w:t>
      </w:r>
    </w:p>
    <w:p w14:paraId="507CD486" w14:textId="77777777" w:rsidR="007615D6" w:rsidRPr="005B25A1" w:rsidRDefault="007615D6" w:rsidP="007615D6">
      <w:pPr>
        <w:keepNext/>
        <w:keepLines/>
        <w:rPr>
          <w:b/>
          <w:bCs/>
        </w:rPr>
      </w:pPr>
      <w:r w:rsidRPr="005B25A1">
        <w:rPr>
          <w:b/>
          <w:bCs/>
        </w:rPr>
        <w:t>Convenor comment:</w:t>
      </w:r>
    </w:p>
    <w:p w14:paraId="5FF2095F" w14:textId="77777777" w:rsidR="007615D6" w:rsidRPr="005B25A1" w:rsidRDefault="007615D6" w:rsidP="007615D6">
      <w:pPr>
        <w:keepNext/>
        <w:keepLines/>
      </w:pPr>
      <w:r w:rsidRPr="005B25A1">
        <w:t>Handle.</w:t>
      </w:r>
    </w:p>
    <w:p w14:paraId="635E628B" w14:textId="77777777" w:rsidR="007615D6" w:rsidRPr="005B25A1" w:rsidRDefault="007615D6" w:rsidP="007615D6">
      <w:pPr>
        <w:keepNext/>
        <w:keepLines/>
        <w:rPr>
          <w:b/>
          <w:bCs/>
        </w:rPr>
      </w:pPr>
      <w:r w:rsidRPr="005B25A1">
        <w:rPr>
          <w:b/>
          <w:bCs/>
        </w:rPr>
        <w:t>Parallel discussion:</w:t>
      </w:r>
    </w:p>
    <w:p w14:paraId="36F750F4" w14:textId="77777777" w:rsidR="007615D6" w:rsidRPr="005B25A1" w:rsidRDefault="007615D6" w:rsidP="007615D6">
      <w:pPr>
        <w:keepNext/>
        <w:keepLines/>
      </w:pPr>
      <w:r w:rsidRPr="005B25A1">
        <w:t>-</w:t>
      </w:r>
    </w:p>
    <w:p w14:paraId="48E96E0B" w14:textId="77777777" w:rsidR="007615D6" w:rsidRPr="005B25A1" w:rsidRDefault="007615D6" w:rsidP="007615D6">
      <w:pPr>
        <w:keepNext/>
        <w:keepLines/>
        <w:rPr>
          <w:b/>
          <w:bCs/>
        </w:rPr>
      </w:pPr>
      <w:r w:rsidRPr="005B25A1">
        <w:rPr>
          <w:b/>
          <w:bCs/>
        </w:rPr>
        <w:t>Plenary Discussion:</w:t>
      </w:r>
    </w:p>
    <w:p w14:paraId="3E2F67D3" w14:textId="77777777" w:rsidR="007615D6" w:rsidRPr="005B25A1" w:rsidRDefault="007615D6" w:rsidP="007615D6">
      <w:pPr>
        <w:keepNext/>
        <w:keepLines/>
      </w:pPr>
      <w:r>
        <w:rPr>
          <w:color w:val="FF0000"/>
        </w:rPr>
        <w:t>NO DISCUSSION RECORDED</w:t>
      </w:r>
    </w:p>
    <w:p w14:paraId="3BAEDC99" w14:textId="77777777" w:rsidR="007615D6" w:rsidRPr="00EB0339" w:rsidRDefault="007615D6" w:rsidP="007615D6">
      <w:r w:rsidRPr="005B25A1">
        <w:rPr>
          <w:b/>
          <w:bCs/>
        </w:rPr>
        <w:t>Status:</w:t>
      </w:r>
      <w:r>
        <w:t xml:space="preserve"> </w:t>
      </w:r>
      <w:r>
        <w:rPr>
          <w:color w:val="0000FF"/>
        </w:rPr>
        <w:t>Not concluded</w:t>
      </w:r>
      <w:r>
        <w:t>.</w:t>
      </w:r>
    </w:p>
    <w:p w14:paraId="3E51B658" w14:textId="77777777" w:rsidR="00E00DA6" w:rsidRDefault="007615D6" w:rsidP="000A3FBD">
      <w:pPr>
        <w:pStyle w:val="NormTop"/>
      </w:pPr>
      <w:r>
        <w:rPr>
          <w:color w:val="0000FF"/>
        </w:rPr>
        <w:t>S2-2506907</w:t>
      </w:r>
      <w:r w:rsidRPr="00D53282">
        <w:t xml:space="preserve"> </w:t>
      </w:r>
      <w:r>
        <w:t>(CR) 23.228 CR1621R2 (Rel-19, 'F</w:t>
      </w:r>
      <w:r>
        <w:lastRenderedPageBreak/>
        <w:t xml:space="preserve">'): MDC2 endpoint indication for Avatar </w:t>
      </w:r>
      <w:proofErr w:type="spellStart"/>
      <w:r>
        <w:t>Represenation</w:t>
      </w:r>
      <w:proofErr w:type="spellEnd"/>
      <w:r>
        <w:t xml:space="preserve"> downloading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 new indication of 'MDC2 media endpoint address for Avatar Representation downloading' is added to </w:t>
      </w:r>
      <w:proofErr w:type="spellStart"/>
      <w:r>
        <w:t>Nimsas_MediaControl_MediaInstruction</w:t>
      </w:r>
      <w:proofErr w:type="spellEnd"/>
      <w:r>
        <w:t xml:space="preserve"> service operation and </w:t>
      </w:r>
      <w:proofErr w:type="spellStart"/>
      <w:r>
        <w:t>Nmf_MRM_Create</w:t>
      </w:r>
      <w:proofErr w:type="spellEnd"/>
      <w:r>
        <w:t xml:space="preserve"> service operation.</w:t>
      </w:r>
    </w:p>
    <w:p w14:paraId="5FCD22D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S2-2505044</w:t>
      </w:r>
      <w:r>
        <w:t>.</w:t>
      </w:r>
    </w:p>
    <w:p w14:paraId="5BBF4A68" w14:textId="77777777" w:rsidR="007615D6" w:rsidRPr="005B25A1" w:rsidRDefault="007615D6" w:rsidP="007615D6">
      <w:pPr>
        <w:keepNext/>
        <w:keepLines/>
        <w:rPr>
          <w:b/>
          <w:bCs/>
        </w:rPr>
      </w:pPr>
      <w:r w:rsidRPr="005B25A1">
        <w:rPr>
          <w:b/>
          <w:bCs/>
        </w:rPr>
        <w:t>Convenor comment:</w:t>
      </w:r>
    </w:p>
    <w:p w14:paraId="5496549E" w14:textId="77777777" w:rsidR="007615D6" w:rsidRPr="005B25A1" w:rsidRDefault="007615D6" w:rsidP="007615D6">
      <w:pPr>
        <w:keepNext/>
        <w:keepLines/>
      </w:pPr>
      <w:r w:rsidRPr="005B25A1">
        <w:t>Handle.</w:t>
      </w:r>
    </w:p>
    <w:p w14:paraId="26390D43" w14:textId="77777777" w:rsidR="007615D6" w:rsidRPr="005B25A1" w:rsidRDefault="007615D6" w:rsidP="007615D6">
      <w:pPr>
        <w:keepNext/>
        <w:keepLines/>
        <w:rPr>
          <w:b/>
          <w:bCs/>
        </w:rPr>
      </w:pPr>
      <w:r w:rsidRPr="005B25A1">
        <w:rPr>
          <w:b/>
          <w:bCs/>
        </w:rPr>
        <w:t>Parallel discussion:</w:t>
      </w:r>
    </w:p>
    <w:p w14:paraId="75BE9156" w14:textId="77777777" w:rsidR="007615D6" w:rsidRPr="005B25A1" w:rsidRDefault="007615D6" w:rsidP="007615D6">
      <w:pPr>
        <w:keepNext/>
        <w:keepLines/>
      </w:pPr>
      <w:r w:rsidRPr="005B25A1">
        <w:t>-</w:t>
      </w:r>
    </w:p>
    <w:p w14:paraId="2ADA93D1" w14:textId="77777777" w:rsidR="007615D6" w:rsidRPr="005B25A1" w:rsidRDefault="007615D6" w:rsidP="007615D6">
      <w:pPr>
        <w:keepNext/>
        <w:keepLines/>
        <w:rPr>
          <w:b/>
          <w:bCs/>
        </w:rPr>
      </w:pPr>
      <w:r w:rsidRPr="005B25A1">
        <w:rPr>
          <w:b/>
          <w:bCs/>
        </w:rPr>
        <w:t>Plenary Discussion:</w:t>
      </w:r>
    </w:p>
    <w:p w14:paraId="1E659145" w14:textId="77777777" w:rsidR="007615D6" w:rsidRPr="005B25A1" w:rsidRDefault="007615D6" w:rsidP="007615D6">
      <w:pPr>
        <w:keepNext/>
        <w:keepLines/>
      </w:pPr>
      <w:r>
        <w:rPr>
          <w:color w:val="FF0000"/>
        </w:rPr>
        <w:t>NO DISCUSSION RECORDED</w:t>
      </w:r>
    </w:p>
    <w:p w14:paraId="3982BD76" w14:textId="77777777" w:rsidR="007615D6" w:rsidRPr="00EB0339" w:rsidRDefault="007615D6" w:rsidP="007615D6">
      <w:r w:rsidRPr="005B25A1">
        <w:rPr>
          <w:b/>
          <w:bCs/>
        </w:rPr>
        <w:t>Status:</w:t>
      </w:r>
      <w:r>
        <w:t xml:space="preserve"> </w:t>
      </w:r>
      <w:r>
        <w:rPr>
          <w:color w:val="0000FF"/>
        </w:rPr>
        <w:t>Not concluded</w:t>
      </w:r>
      <w:r>
        <w:t>.</w:t>
      </w:r>
    </w:p>
    <w:p w14:paraId="67AB36F3" w14:textId="77777777" w:rsidR="00E00DA6" w:rsidRDefault="007615D6" w:rsidP="000A3FBD">
      <w:pPr>
        <w:pStyle w:val="NormTop"/>
      </w:pPr>
      <w:r>
        <w:rPr>
          <w:color w:val="0000FF"/>
        </w:rPr>
        <w:t>S2-2506910</w:t>
      </w:r>
      <w:r w:rsidRPr="00D53282">
        <w:t xml:space="preserve"> </w:t>
      </w:r>
      <w:r>
        <w:t>(CR) 23.228 CR1663 (Rel-19, 'F'): Correction to authentication and authorization of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two ENs </w:t>
      </w:r>
      <w:proofErr w:type="spellStart"/>
      <w:r>
        <w:t>metioned</w:t>
      </w:r>
      <w:proofErr w:type="spellEnd"/>
      <w:r>
        <w:t xml:space="preserve"> above are removed with correction to the related specification. Corrections on the procedures specified in clause AC.11.3.2.1 and AC.11.3.2.2. Corrections on Avatar media description by adding resource UE ID and req.</w:t>
      </w:r>
    </w:p>
    <w:p w14:paraId="2E67F560" w14:textId="77777777" w:rsidR="007615D6" w:rsidRPr="005B25A1" w:rsidRDefault="007615D6" w:rsidP="007615D6">
      <w:pPr>
        <w:keepNext/>
        <w:keepLines/>
        <w:rPr>
          <w:b/>
          <w:bCs/>
        </w:rPr>
      </w:pPr>
      <w:r w:rsidRPr="005B25A1">
        <w:rPr>
          <w:b/>
          <w:bCs/>
        </w:rPr>
        <w:t>Convenor comment:</w:t>
      </w:r>
    </w:p>
    <w:p w14:paraId="653D2955" w14:textId="77777777" w:rsidR="007615D6" w:rsidRPr="005B25A1" w:rsidRDefault="007615D6" w:rsidP="007615D6">
      <w:pPr>
        <w:keepNext/>
        <w:keepLines/>
      </w:pPr>
      <w:r w:rsidRPr="005B25A1">
        <w:t>Handle.</w:t>
      </w:r>
    </w:p>
    <w:p w14:paraId="76678A53" w14:textId="77777777" w:rsidR="007615D6" w:rsidRPr="005B25A1" w:rsidRDefault="007615D6" w:rsidP="007615D6">
      <w:pPr>
        <w:keepNext/>
        <w:keepLines/>
        <w:rPr>
          <w:b/>
          <w:bCs/>
        </w:rPr>
      </w:pPr>
      <w:r w:rsidRPr="005B25A1">
        <w:rPr>
          <w:b/>
          <w:bCs/>
        </w:rPr>
        <w:t>Parallel discussion:</w:t>
      </w:r>
    </w:p>
    <w:p w14:paraId="7D329A4B" w14:textId="77777777" w:rsidR="007615D6" w:rsidRPr="005B25A1" w:rsidRDefault="007615D6" w:rsidP="007615D6">
      <w:pPr>
        <w:keepNext/>
        <w:keepLines/>
      </w:pPr>
      <w:r w:rsidRPr="005B25A1">
        <w:t>-</w:t>
      </w:r>
    </w:p>
    <w:p w14:paraId="19563119" w14:textId="77777777" w:rsidR="007615D6" w:rsidRPr="005B25A1" w:rsidRDefault="007615D6" w:rsidP="007615D6">
      <w:pPr>
        <w:keepNext/>
        <w:keepLines/>
        <w:rPr>
          <w:b/>
          <w:bCs/>
        </w:rPr>
      </w:pPr>
      <w:r w:rsidRPr="005B25A1">
        <w:rPr>
          <w:b/>
          <w:bCs/>
        </w:rPr>
        <w:t>Plenary Discussion:</w:t>
      </w:r>
    </w:p>
    <w:p w14:paraId="1AA65DAE" w14:textId="77777777" w:rsidR="007615D6" w:rsidRPr="005B25A1" w:rsidRDefault="007615D6" w:rsidP="007615D6">
      <w:pPr>
        <w:keepNext/>
        <w:keepLines/>
      </w:pPr>
      <w:r>
        <w:rPr>
          <w:color w:val="FF0000"/>
        </w:rPr>
        <w:t>NO DISCUSSION RECORDED</w:t>
      </w:r>
    </w:p>
    <w:p w14:paraId="7B64AEA1" w14:textId="77777777" w:rsidR="007615D6" w:rsidRPr="00EB0339" w:rsidRDefault="007615D6" w:rsidP="007615D6">
      <w:r w:rsidRPr="005B25A1">
        <w:rPr>
          <w:b/>
          <w:bCs/>
        </w:rPr>
        <w:t>Status:</w:t>
      </w:r>
      <w:r>
        <w:t xml:space="preserve"> </w:t>
      </w:r>
      <w:r>
        <w:rPr>
          <w:color w:val="0000FF"/>
        </w:rPr>
        <w:t>Not concluded</w:t>
      </w:r>
      <w:r>
        <w:t>.</w:t>
      </w:r>
    </w:p>
    <w:p w14:paraId="608C4F32" w14:textId="77777777" w:rsidR="00E00DA6" w:rsidRDefault="007615D6" w:rsidP="000A3FBD">
      <w:pPr>
        <w:pStyle w:val="NormTop"/>
      </w:pPr>
      <w:r>
        <w:rPr>
          <w:color w:val="0000FF"/>
        </w:rPr>
        <w:t>S2-2506996</w:t>
      </w:r>
      <w:r w:rsidRPr="00D53282">
        <w:t xml:space="preserve"> </w:t>
      </w:r>
      <w:r>
        <w:t xml:space="preserve">(CR) 23.228 CR1638R2 (Rel-19, 'F'): Clarification on usage of Avatar ID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selected Avatar ID is notified from UE to DC AS during Avatar communication negotiation; Clarify the selected Avatar ID is used for downloading Avatar representation; Includes Avatar ID in Avatar Media Specification in </w:t>
      </w:r>
      <w:proofErr w:type="spellStart"/>
      <w:r>
        <w:t>Nimsa</w:t>
      </w:r>
      <w:proofErr w:type="spellEnd"/>
      <w:r>
        <w:t>.</w:t>
      </w:r>
    </w:p>
    <w:p w14:paraId="01C722F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S2-2505205</w:t>
      </w:r>
      <w:r>
        <w:t>.</w:t>
      </w:r>
    </w:p>
    <w:p w14:paraId="4F95CDA6" w14:textId="77777777" w:rsidR="007615D6" w:rsidRPr="005B25A1" w:rsidRDefault="007615D6" w:rsidP="007615D6">
      <w:pPr>
        <w:keepNext/>
        <w:keepLines/>
        <w:rPr>
          <w:b/>
          <w:bCs/>
        </w:rPr>
      </w:pPr>
      <w:r w:rsidRPr="005B25A1">
        <w:rPr>
          <w:b/>
          <w:bCs/>
        </w:rPr>
        <w:t>Convenor comment:</w:t>
      </w:r>
    </w:p>
    <w:p w14:paraId="40FF4AAC" w14:textId="77777777" w:rsidR="007615D6" w:rsidRPr="005B25A1" w:rsidRDefault="007615D6" w:rsidP="007615D6">
      <w:pPr>
        <w:keepNext/>
        <w:keepLines/>
      </w:pPr>
      <w:r w:rsidRPr="005B25A1">
        <w:t>Handle.</w:t>
      </w:r>
    </w:p>
    <w:p w14:paraId="1CE09283" w14:textId="77777777" w:rsidR="007615D6" w:rsidRPr="005B25A1" w:rsidRDefault="007615D6" w:rsidP="007615D6">
      <w:pPr>
        <w:keepNext/>
        <w:keepLines/>
        <w:rPr>
          <w:b/>
          <w:bCs/>
        </w:rPr>
      </w:pPr>
      <w:r w:rsidRPr="005B25A1">
        <w:rPr>
          <w:b/>
          <w:bCs/>
        </w:rPr>
        <w:t>Parallel discussion:</w:t>
      </w:r>
    </w:p>
    <w:p w14:paraId="6E615FE3" w14:textId="77777777" w:rsidR="007615D6" w:rsidRPr="005B25A1" w:rsidRDefault="007615D6" w:rsidP="007615D6">
      <w:pPr>
        <w:keepNext/>
        <w:keepLines/>
      </w:pPr>
      <w:r w:rsidRPr="005B25A1">
        <w:t>-</w:t>
      </w:r>
    </w:p>
    <w:p w14:paraId="28A87F6D" w14:textId="77777777" w:rsidR="007615D6" w:rsidRPr="005B25A1" w:rsidRDefault="007615D6" w:rsidP="007615D6">
      <w:pPr>
        <w:keepNext/>
        <w:keepLines/>
        <w:rPr>
          <w:b/>
          <w:bCs/>
        </w:rPr>
      </w:pPr>
      <w:r w:rsidRPr="005B25A1">
        <w:rPr>
          <w:b/>
          <w:bCs/>
        </w:rPr>
        <w:t>Plenary Discussion:</w:t>
      </w:r>
    </w:p>
    <w:p w14:paraId="632D4B18" w14:textId="77777777" w:rsidR="007615D6" w:rsidRPr="005B25A1" w:rsidRDefault="007615D6" w:rsidP="007615D6">
      <w:pPr>
        <w:keepNext/>
        <w:keepLines/>
      </w:pPr>
      <w:r>
        <w:rPr>
          <w:color w:val="FF0000"/>
        </w:rPr>
        <w:t>NO DISCUSSION RECORDED</w:t>
      </w:r>
    </w:p>
    <w:p w14:paraId="5BA6B108" w14:textId="77777777" w:rsidR="007615D6" w:rsidRPr="00EB0339" w:rsidRDefault="007615D6" w:rsidP="007615D6">
      <w:r w:rsidRPr="005B25A1">
        <w:rPr>
          <w:b/>
          <w:bCs/>
        </w:rPr>
        <w:t>Status:</w:t>
      </w:r>
      <w:r>
        <w:t xml:space="preserve"> </w:t>
      </w:r>
      <w:r>
        <w:rPr>
          <w:color w:val="0000FF"/>
        </w:rPr>
        <w:t>Not concluded</w:t>
      </w:r>
      <w:r>
        <w:t>.</w:t>
      </w:r>
    </w:p>
    <w:p w14:paraId="24E26D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Capability exposure in IMS DC session</w:t>
      </w:r>
    </w:p>
    <w:p w14:paraId="1D90A3EB" w14:textId="77777777" w:rsidR="00E00DA6" w:rsidRDefault="007615D6" w:rsidP="000A3FBD">
      <w:pPr>
        <w:pStyle w:val="NormTop"/>
      </w:pPr>
      <w:r>
        <w:rPr>
          <w:color w:val="0000FF"/>
        </w:rPr>
        <w:t>S2-2506333</w:t>
      </w:r>
      <w:r w:rsidRPr="00D53282">
        <w:t xml:space="preserve"> </w:t>
      </w:r>
      <w:r>
        <w:t>(CR) 23.228 CR1646R1 (Rel-19, 'F'): KI#2: Correcting Information Retrieval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Move the operation to the correct service.</w:t>
      </w:r>
    </w:p>
    <w:p w14:paraId="50ED39F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S2-2504773</w:t>
      </w:r>
      <w:r>
        <w:t>.</w:t>
      </w:r>
    </w:p>
    <w:p w14:paraId="37D5E9DD" w14:textId="77777777" w:rsidR="007615D6" w:rsidRPr="005B25A1" w:rsidRDefault="007615D6" w:rsidP="007615D6">
      <w:pPr>
        <w:keepNext/>
        <w:keepLines/>
        <w:rPr>
          <w:b/>
          <w:bCs/>
        </w:rPr>
      </w:pPr>
      <w:r w:rsidRPr="005B25A1">
        <w:rPr>
          <w:b/>
          <w:bCs/>
        </w:rPr>
        <w:t>Convenor comment:</w:t>
      </w:r>
    </w:p>
    <w:p w14:paraId="2479860C" w14:textId="77777777" w:rsidR="007615D6" w:rsidRPr="005B25A1" w:rsidRDefault="007615D6" w:rsidP="007615D6">
      <w:pPr>
        <w:keepNext/>
        <w:keepLines/>
      </w:pPr>
      <w:r w:rsidRPr="005B25A1">
        <w:t>Handle.</w:t>
      </w:r>
    </w:p>
    <w:p w14:paraId="65184E21" w14:textId="77777777" w:rsidR="007615D6" w:rsidRPr="005B25A1" w:rsidRDefault="007615D6" w:rsidP="007615D6">
      <w:pPr>
        <w:keepNext/>
        <w:keepLines/>
        <w:rPr>
          <w:b/>
          <w:bCs/>
        </w:rPr>
      </w:pPr>
      <w:r w:rsidRPr="005B25A1">
        <w:rPr>
          <w:b/>
          <w:bCs/>
        </w:rPr>
        <w:t>Parallel discussion:</w:t>
      </w:r>
    </w:p>
    <w:p w14:paraId="707A24AC" w14:textId="77777777" w:rsidR="007615D6" w:rsidRPr="005B25A1" w:rsidRDefault="007615D6" w:rsidP="007615D6">
      <w:pPr>
        <w:keepNext/>
        <w:keepLines/>
      </w:pPr>
      <w:r w:rsidRPr="005B25A1">
        <w:t>-</w:t>
      </w:r>
    </w:p>
    <w:p w14:paraId="18DDCEC7" w14:textId="77777777" w:rsidR="007615D6" w:rsidRPr="005B25A1" w:rsidRDefault="007615D6" w:rsidP="007615D6">
      <w:pPr>
        <w:keepNext/>
        <w:keepLines/>
        <w:rPr>
          <w:b/>
          <w:bCs/>
        </w:rPr>
      </w:pPr>
      <w:r w:rsidRPr="005B25A1">
        <w:rPr>
          <w:b/>
          <w:bCs/>
        </w:rPr>
        <w:t>Plenary Discussion:</w:t>
      </w:r>
    </w:p>
    <w:p w14:paraId="1052582D" w14:textId="77777777" w:rsidR="007615D6" w:rsidRPr="005B25A1" w:rsidRDefault="007615D6" w:rsidP="007615D6">
      <w:pPr>
        <w:keepNext/>
        <w:keepLines/>
      </w:pPr>
      <w:r>
        <w:rPr>
          <w:color w:val="FF0000"/>
        </w:rPr>
        <w:t>NO DISCUSSION RECORDED</w:t>
      </w:r>
    </w:p>
    <w:p w14:paraId="420D6C72" w14:textId="77777777" w:rsidR="007615D6" w:rsidRPr="00EB0339" w:rsidRDefault="007615D6" w:rsidP="007615D6">
      <w:r w:rsidRPr="005B25A1">
        <w:rPr>
          <w:b/>
          <w:bCs/>
        </w:rPr>
        <w:t>Status:</w:t>
      </w:r>
      <w:r>
        <w:t xml:space="preserve"> </w:t>
      </w:r>
      <w:r>
        <w:rPr>
          <w:color w:val="0000FF"/>
        </w:rPr>
        <w:t>Not concluded</w:t>
      </w:r>
      <w:r>
        <w:t>.</w:t>
      </w:r>
    </w:p>
    <w:p w14:paraId="180630CD" w14:textId="77777777" w:rsidR="00E00DA6" w:rsidRDefault="007615D6" w:rsidP="000A3FBD">
      <w:pPr>
        <w:pStyle w:val="NormTop"/>
      </w:pPr>
      <w:r>
        <w:rPr>
          <w:color w:val="0000FF"/>
        </w:rPr>
        <w:t>S2-2506334</w:t>
      </w:r>
      <w:r w:rsidRPr="00D53282">
        <w:t xml:space="preserve"> </w:t>
      </w:r>
      <w:r>
        <w:t>(CR) 23.228 CR1605R2 (Rel-19, 'F'): KI#2: Corrections to DC AS initiated Session Update to add BDC to an existing IMS session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parameters. Handle the addition of AF Identifier.</w:t>
      </w:r>
    </w:p>
    <w:p w14:paraId="408AE4B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S2-2504774</w:t>
      </w:r>
      <w:r>
        <w:t>.</w:t>
      </w:r>
    </w:p>
    <w:p w14:paraId="2B751BD2" w14:textId="77777777" w:rsidR="007615D6" w:rsidRPr="005B25A1" w:rsidRDefault="007615D6" w:rsidP="007615D6">
      <w:pPr>
        <w:keepNext/>
        <w:keepLines/>
        <w:rPr>
          <w:b/>
          <w:bCs/>
        </w:rPr>
      </w:pPr>
      <w:r w:rsidRPr="005B25A1">
        <w:rPr>
          <w:b/>
          <w:bCs/>
        </w:rPr>
        <w:t>Convenor comment:</w:t>
      </w:r>
    </w:p>
    <w:p w14:paraId="46B90AE0" w14:textId="77777777" w:rsidR="007615D6" w:rsidRPr="005B25A1" w:rsidRDefault="007615D6" w:rsidP="007615D6">
      <w:pPr>
        <w:keepNext/>
        <w:keepLines/>
      </w:pPr>
      <w:r w:rsidRPr="005B25A1">
        <w:t>Handle.</w:t>
      </w:r>
    </w:p>
    <w:p w14:paraId="43E30712" w14:textId="77777777" w:rsidR="007615D6" w:rsidRPr="005B25A1" w:rsidRDefault="007615D6" w:rsidP="007615D6">
      <w:pPr>
        <w:keepNext/>
        <w:keepLines/>
        <w:rPr>
          <w:b/>
          <w:bCs/>
        </w:rPr>
      </w:pPr>
      <w:r w:rsidRPr="005B25A1">
        <w:rPr>
          <w:b/>
          <w:bCs/>
        </w:rPr>
        <w:t>Parallel discussion:</w:t>
      </w:r>
    </w:p>
    <w:p w14:paraId="77931341" w14:textId="77777777" w:rsidR="007615D6" w:rsidRPr="005B25A1" w:rsidRDefault="007615D6" w:rsidP="007615D6">
      <w:pPr>
        <w:keepNext/>
        <w:keepLines/>
      </w:pPr>
      <w:r w:rsidRPr="005B25A1">
        <w:t>-</w:t>
      </w:r>
    </w:p>
    <w:p w14:paraId="60569D05" w14:textId="77777777" w:rsidR="007615D6" w:rsidRPr="005B25A1" w:rsidRDefault="007615D6" w:rsidP="007615D6">
      <w:pPr>
        <w:keepNext/>
        <w:keepLines/>
        <w:rPr>
          <w:b/>
          <w:bCs/>
        </w:rPr>
      </w:pPr>
      <w:r w:rsidRPr="005B25A1">
        <w:rPr>
          <w:b/>
          <w:bCs/>
        </w:rPr>
        <w:t>Plenary Discussion:</w:t>
      </w:r>
    </w:p>
    <w:p w14:paraId="75D2C51F" w14:textId="77777777" w:rsidR="007615D6" w:rsidRPr="005B25A1" w:rsidRDefault="007615D6" w:rsidP="007615D6">
      <w:pPr>
        <w:keepNext/>
        <w:keepLines/>
      </w:pPr>
      <w:r>
        <w:rPr>
          <w:color w:val="FF0000"/>
        </w:rPr>
        <w:t>NO DISCUSSION RECORDED</w:t>
      </w:r>
    </w:p>
    <w:p w14:paraId="31E11D37" w14:textId="77777777" w:rsidR="007615D6" w:rsidRPr="00EB0339" w:rsidRDefault="007615D6" w:rsidP="007615D6">
      <w:r w:rsidRPr="005B25A1">
        <w:rPr>
          <w:b/>
          <w:bCs/>
        </w:rPr>
        <w:t>Status:</w:t>
      </w:r>
      <w:r>
        <w:t xml:space="preserve"> </w:t>
      </w:r>
      <w:r>
        <w:rPr>
          <w:color w:val="0000FF"/>
        </w:rPr>
        <w:t>Not concluded</w:t>
      </w:r>
      <w:r>
        <w:t>.</w:t>
      </w:r>
    </w:p>
    <w:p w14:paraId="242A90A3" w14:textId="77777777" w:rsidR="00E00DA6" w:rsidRDefault="007615D6" w:rsidP="000A3FBD">
      <w:pPr>
        <w:pStyle w:val="NormTop"/>
      </w:pPr>
      <w:r>
        <w:rPr>
          <w:color w:val="0000FF"/>
        </w:rPr>
        <w:t>S2-2506335</w:t>
      </w:r>
      <w:r w:rsidRPr="00D53282">
        <w:t xml:space="preserve"> </w:t>
      </w:r>
      <w:r>
        <w:t>(CR) 23.228 CR1606R2 (Rel-19, 'F'): KI#2: Corrections to DC AS initiated Standalone ADC Session Creation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optionality of some flows. Correct interface. Include AF Identifier.</w:t>
      </w:r>
    </w:p>
    <w:p w14:paraId="0FFB85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S2-2504775</w:t>
      </w:r>
      <w:r>
        <w:t>.</w:t>
      </w:r>
    </w:p>
    <w:p w14:paraId="3F4C8360" w14:textId="77777777" w:rsidR="007615D6" w:rsidRPr="005B25A1" w:rsidRDefault="007615D6" w:rsidP="007615D6">
      <w:pPr>
        <w:keepNext/>
        <w:keepLines/>
        <w:rPr>
          <w:b/>
          <w:bCs/>
        </w:rPr>
      </w:pPr>
      <w:r w:rsidRPr="005B25A1">
        <w:rPr>
          <w:b/>
          <w:bCs/>
        </w:rPr>
        <w:t>Convenor comment:</w:t>
      </w:r>
    </w:p>
    <w:p w14:paraId="7558C3E7" w14:textId="77777777" w:rsidR="007615D6" w:rsidRPr="005B25A1" w:rsidRDefault="007615D6" w:rsidP="007615D6">
      <w:pPr>
        <w:keepNext/>
        <w:keepLines/>
      </w:pPr>
      <w:r w:rsidRPr="005B25A1">
        <w:t>Handle.</w:t>
      </w:r>
    </w:p>
    <w:p w14:paraId="69606070" w14:textId="77777777" w:rsidR="007615D6" w:rsidRPr="005B25A1" w:rsidRDefault="007615D6" w:rsidP="007615D6">
      <w:pPr>
        <w:keepNext/>
        <w:keepLines/>
        <w:rPr>
          <w:b/>
          <w:bCs/>
        </w:rPr>
      </w:pPr>
      <w:r w:rsidRPr="005B25A1">
        <w:rPr>
          <w:b/>
          <w:bCs/>
        </w:rPr>
        <w:t>Parallel discussion:</w:t>
      </w:r>
    </w:p>
    <w:p w14:paraId="31609BB4" w14:textId="77777777" w:rsidR="007615D6" w:rsidRPr="005B25A1" w:rsidRDefault="007615D6" w:rsidP="007615D6">
      <w:pPr>
        <w:keepNext/>
        <w:keepLines/>
      </w:pPr>
      <w:r w:rsidRPr="005B25A1">
        <w:t>-</w:t>
      </w:r>
    </w:p>
    <w:p w14:paraId="62421B42" w14:textId="77777777" w:rsidR="007615D6" w:rsidRPr="005B25A1" w:rsidRDefault="007615D6" w:rsidP="007615D6">
      <w:pPr>
        <w:keepNext/>
        <w:keepLines/>
        <w:rPr>
          <w:b/>
          <w:bCs/>
        </w:rPr>
      </w:pPr>
      <w:r w:rsidRPr="005B25A1">
        <w:rPr>
          <w:b/>
          <w:bCs/>
        </w:rPr>
        <w:t>Plenary Discussion:</w:t>
      </w:r>
    </w:p>
    <w:p w14:paraId="1D1CAF23" w14:textId="77777777" w:rsidR="007615D6" w:rsidRPr="005B25A1" w:rsidRDefault="007615D6" w:rsidP="007615D6">
      <w:pPr>
        <w:keepNext/>
        <w:keepLines/>
      </w:pPr>
      <w:r>
        <w:rPr>
          <w:color w:val="FF0000"/>
        </w:rPr>
        <w:t>NO DISCUSSION RECORDED</w:t>
      </w:r>
    </w:p>
    <w:p w14:paraId="7077845D" w14:textId="77777777" w:rsidR="007615D6" w:rsidRPr="00EB0339" w:rsidRDefault="007615D6" w:rsidP="007615D6">
      <w:r w:rsidRPr="005B25A1">
        <w:rPr>
          <w:b/>
          <w:bCs/>
        </w:rPr>
        <w:t>Status:</w:t>
      </w:r>
      <w:r>
        <w:t xml:space="preserve"> </w:t>
      </w:r>
      <w:r>
        <w:rPr>
          <w:color w:val="0000FF"/>
        </w:rPr>
        <w:t>Not concluded</w:t>
      </w:r>
      <w:r>
        <w:t>.</w:t>
      </w:r>
    </w:p>
    <w:p w14:paraId="341DDBE5" w14:textId="77777777" w:rsidR="00E00DA6" w:rsidRDefault="007615D6" w:rsidP="000A3FBD">
      <w:pPr>
        <w:pStyle w:val="NormTop"/>
      </w:pPr>
      <w:r>
        <w:rPr>
          <w:color w:val="0000FF"/>
        </w:rPr>
        <w:t>S2-2506336</w:t>
      </w:r>
      <w:r w:rsidRPr="00D53282">
        <w:t xml:space="preserve"> </w:t>
      </w:r>
      <w:r>
        <w:t>(CR) 23.228 CR1607R2 (Rel-19, 'F</w:t>
      </w:r>
      <w:r>
        <w:lastRenderedPageBreak/>
        <w:t>'): KI#2: Corrections to DC AS initiated IMS Session Update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Ensure NEF authorizes an incoming request prior to executing the procedure. Correct optionality of some flows. Some response are mandatory but shown as optional.</w:t>
      </w:r>
    </w:p>
    <w:p w14:paraId="7889C09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S2-2504776</w:t>
      </w:r>
      <w:r>
        <w:t>.</w:t>
      </w:r>
    </w:p>
    <w:p w14:paraId="57AF8B32" w14:textId="77777777" w:rsidR="007615D6" w:rsidRPr="005B25A1" w:rsidRDefault="007615D6" w:rsidP="007615D6">
      <w:pPr>
        <w:keepNext/>
        <w:keepLines/>
        <w:rPr>
          <w:b/>
          <w:bCs/>
        </w:rPr>
      </w:pPr>
      <w:r w:rsidRPr="005B25A1">
        <w:rPr>
          <w:b/>
          <w:bCs/>
        </w:rPr>
        <w:t>Convenor comment:</w:t>
      </w:r>
    </w:p>
    <w:p w14:paraId="047BEBB0" w14:textId="77777777" w:rsidR="007615D6" w:rsidRPr="005B25A1" w:rsidRDefault="007615D6" w:rsidP="007615D6">
      <w:pPr>
        <w:keepNext/>
        <w:keepLines/>
      </w:pPr>
      <w:r w:rsidRPr="005B25A1">
        <w:t>Handle.</w:t>
      </w:r>
    </w:p>
    <w:p w14:paraId="210D6F58" w14:textId="77777777" w:rsidR="007615D6" w:rsidRPr="005B25A1" w:rsidRDefault="007615D6" w:rsidP="007615D6">
      <w:pPr>
        <w:keepNext/>
        <w:keepLines/>
        <w:rPr>
          <w:b/>
          <w:bCs/>
        </w:rPr>
      </w:pPr>
      <w:r w:rsidRPr="005B25A1">
        <w:rPr>
          <w:b/>
          <w:bCs/>
        </w:rPr>
        <w:t>Parallel discussion:</w:t>
      </w:r>
    </w:p>
    <w:p w14:paraId="1B75437C" w14:textId="77777777" w:rsidR="007615D6" w:rsidRPr="005B25A1" w:rsidRDefault="007615D6" w:rsidP="007615D6">
      <w:pPr>
        <w:keepNext/>
        <w:keepLines/>
      </w:pPr>
      <w:r w:rsidRPr="005B25A1">
        <w:t>-</w:t>
      </w:r>
    </w:p>
    <w:p w14:paraId="7CAAAE94" w14:textId="77777777" w:rsidR="007615D6" w:rsidRPr="005B25A1" w:rsidRDefault="007615D6" w:rsidP="007615D6">
      <w:pPr>
        <w:keepNext/>
        <w:keepLines/>
        <w:rPr>
          <w:b/>
          <w:bCs/>
        </w:rPr>
      </w:pPr>
      <w:r w:rsidRPr="005B25A1">
        <w:rPr>
          <w:b/>
          <w:bCs/>
        </w:rPr>
        <w:t>Plenary Discussion:</w:t>
      </w:r>
    </w:p>
    <w:p w14:paraId="3AF86F5C" w14:textId="77777777" w:rsidR="007615D6" w:rsidRPr="005B25A1" w:rsidRDefault="007615D6" w:rsidP="007615D6">
      <w:pPr>
        <w:keepNext/>
        <w:keepLines/>
      </w:pPr>
      <w:r>
        <w:rPr>
          <w:color w:val="FF0000"/>
        </w:rPr>
        <w:t>NO DISCUSSION RECORDED</w:t>
      </w:r>
    </w:p>
    <w:p w14:paraId="67D4DF2E" w14:textId="77777777" w:rsidR="007615D6" w:rsidRPr="00EB0339" w:rsidRDefault="007615D6" w:rsidP="007615D6">
      <w:r w:rsidRPr="005B25A1">
        <w:rPr>
          <w:b/>
          <w:bCs/>
        </w:rPr>
        <w:t>Status:</w:t>
      </w:r>
      <w:r>
        <w:t xml:space="preserve"> </w:t>
      </w:r>
      <w:r>
        <w:rPr>
          <w:color w:val="0000FF"/>
        </w:rPr>
        <w:t>Not concluded</w:t>
      </w:r>
      <w:r>
        <w:t>.</w:t>
      </w:r>
    </w:p>
    <w:p w14:paraId="6C82E1D7" w14:textId="77777777" w:rsidR="00E00DA6" w:rsidRDefault="007615D6" w:rsidP="000A3FBD">
      <w:pPr>
        <w:pStyle w:val="NormTop"/>
      </w:pPr>
      <w:r>
        <w:rPr>
          <w:color w:val="0000FF"/>
        </w:rPr>
        <w:t>S2-2506951</w:t>
      </w:r>
      <w:r w:rsidRPr="00D53282">
        <w:t xml:space="preserve"> </w:t>
      </w:r>
      <w:r>
        <w:t>(CR) 23.228 CR1665 (Rel-19, 'F'): Resolve EN in Annex AG for IMS Capability Exposure Framework in IMS (Source: ZTE)</w:t>
      </w:r>
      <w:r>
        <w:br/>
      </w:r>
      <w:r w:rsidRPr="00D53282">
        <w:rPr>
          <w:b/>
        </w:rPr>
        <w:t>Document for:</w:t>
      </w:r>
      <w:r w:rsidRPr="00D53282">
        <w:t xml:space="preserve"> </w:t>
      </w:r>
      <w:r>
        <w:t>Approval</w:t>
      </w:r>
      <w:r>
        <w:br/>
      </w:r>
      <w:r w:rsidRPr="00D53282">
        <w:rPr>
          <w:b/>
        </w:rPr>
        <w:t>Abstract:</w:t>
      </w:r>
      <w:r w:rsidRPr="00D53282">
        <w:t xml:space="preserve"> </w:t>
      </w:r>
      <w:r>
        <w:br/>
        <w:t>Summary of change: Resolve the EN in Annex AG for IMS Capability Exposure Framework in IMS; add the reference to TS 33.228.</w:t>
      </w:r>
    </w:p>
    <w:p w14:paraId="741EF827" w14:textId="77777777" w:rsidR="007615D6" w:rsidRPr="005B25A1" w:rsidRDefault="007615D6" w:rsidP="007615D6">
      <w:pPr>
        <w:keepNext/>
        <w:keepLines/>
        <w:rPr>
          <w:b/>
          <w:bCs/>
        </w:rPr>
      </w:pPr>
      <w:r w:rsidRPr="005B25A1">
        <w:rPr>
          <w:b/>
          <w:bCs/>
        </w:rPr>
        <w:t>Convenor comment:</w:t>
      </w:r>
    </w:p>
    <w:p w14:paraId="6322E488" w14:textId="77777777" w:rsidR="007615D6" w:rsidRPr="005B25A1" w:rsidRDefault="007615D6" w:rsidP="007615D6">
      <w:pPr>
        <w:keepNext/>
        <w:keepLines/>
      </w:pPr>
      <w:r w:rsidRPr="005B25A1">
        <w:t>Handle.</w:t>
      </w:r>
    </w:p>
    <w:p w14:paraId="4CA612B1" w14:textId="77777777" w:rsidR="007615D6" w:rsidRPr="005B25A1" w:rsidRDefault="007615D6" w:rsidP="007615D6">
      <w:pPr>
        <w:keepNext/>
        <w:keepLines/>
        <w:rPr>
          <w:b/>
          <w:bCs/>
        </w:rPr>
      </w:pPr>
      <w:r w:rsidRPr="005B25A1">
        <w:rPr>
          <w:b/>
          <w:bCs/>
        </w:rPr>
        <w:t>Parallel discussion:</w:t>
      </w:r>
    </w:p>
    <w:p w14:paraId="1A27EF9D" w14:textId="77777777" w:rsidR="007615D6" w:rsidRPr="005B25A1" w:rsidRDefault="007615D6" w:rsidP="007615D6">
      <w:pPr>
        <w:keepNext/>
        <w:keepLines/>
      </w:pPr>
      <w:r w:rsidRPr="005B25A1">
        <w:t>-</w:t>
      </w:r>
    </w:p>
    <w:p w14:paraId="09200F50" w14:textId="77777777" w:rsidR="007615D6" w:rsidRPr="005B25A1" w:rsidRDefault="007615D6" w:rsidP="007615D6">
      <w:pPr>
        <w:keepNext/>
        <w:keepLines/>
        <w:rPr>
          <w:b/>
          <w:bCs/>
        </w:rPr>
      </w:pPr>
      <w:r w:rsidRPr="005B25A1">
        <w:rPr>
          <w:b/>
          <w:bCs/>
        </w:rPr>
        <w:t>Plenary Discussion:</w:t>
      </w:r>
    </w:p>
    <w:p w14:paraId="2DF82929" w14:textId="77777777" w:rsidR="007615D6" w:rsidRPr="005B25A1" w:rsidRDefault="007615D6" w:rsidP="007615D6">
      <w:pPr>
        <w:keepNext/>
        <w:keepLines/>
      </w:pPr>
      <w:r>
        <w:rPr>
          <w:color w:val="FF0000"/>
        </w:rPr>
        <w:t>NO DISCUSSION RECORDED</w:t>
      </w:r>
    </w:p>
    <w:p w14:paraId="244FCD1B" w14:textId="77777777" w:rsidR="007615D6" w:rsidRPr="00EB0339" w:rsidRDefault="007615D6" w:rsidP="007615D6">
      <w:r w:rsidRPr="005B25A1">
        <w:rPr>
          <w:b/>
          <w:bCs/>
        </w:rPr>
        <w:t>Status:</w:t>
      </w:r>
      <w:r>
        <w:t xml:space="preserve"> </w:t>
      </w:r>
      <w:r>
        <w:rPr>
          <w:color w:val="0000FF"/>
        </w:rPr>
        <w:t>Not concluded</w:t>
      </w:r>
      <w:r>
        <w:t>.</w:t>
      </w:r>
    </w:p>
    <w:p w14:paraId="247C5C07" w14:textId="77777777" w:rsidR="00E00DA6" w:rsidRDefault="007615D6" w:rsidP="000A3FBD">
      <w:pPr>
        <w:pStyle w:val="NormTop"/>
      </w:pPr>
      <w:r>
        <w:rPr>
          <w:color w:val="0000FF"/>
        </w:rPr>
        <w:t>S2-2506952</w:t>
      </w:r>
      <w:r w:rsidRPr="00D53282">
        <w:t xml:space="preserve"> </w:t>
      </w:r>
      <w:r>
        <w:t>(CR) 23.228 CR1647R1 (Rel-19, 'F'): Adding BDC Procedure Update (Source: ZTE)</w:t>
      </w:r>
      <w:r>
        <w:br/>
      </w:r>
      <w:r w:rsidRPr="00D53282">
        <w:rPr>
          <w:b/>
        </w:rPr>
        <w:t>Document for:</w:t>
      </w:r>
      <w:r w:rsidRPr="00D53282">
        <w:t xml:space="preserve"> </w:t>
      </w:r>
      <w:r>
        <w:t>Approval</w:t>
      </w:r>
      <w:r>
        <w:br/>
      </w:r>
      <w:r w:rsidRPr="00D53282">
        <w:rPr>
          <w:b/>
        </w:rPr>
        <w:t>Abstract:</w:t>
      </w:r>
      <w:r w:rsidRPr="00D53282">
        <w:t xml:space="preserve"> </w:t>
      </w:r>
      <w:r>
        <w:br/>
        <w:t>Summary of change: Description in AG.2.1.0 is modified; several steps in procedure for adding BDC are clarified and the step description in figure AG.2.1.4 is corrected.</w:t>
      </w:r>
    </w:p>
    <w:p w14:paraId="51E33C8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S2-2505177</w:t>
      </w:r>
      <w:r>
        <w:t>.</w:t>
      </w:r>
    </w:p>
    <w:p w14:paraId="1594F10A" w14:textId="77777777" w:rsidR="007615D6" w:rsidRPr="005B25A1" w:rsidRDefault="007615D6" w:rsidP="007615D6">
      <w:pPr>
        <w:keepNext/>
        <w:keepLines/>
        <w:rPr>
          <w:b/>
          <w:bCs/>
        </w:rPr>
      </w:pPr>
      <w:r w:rsidRPr="005B25A1">
        <w:rPr>
          <w:b/>
          <w:bCs/>
        </w:rPr>
        <w:t>Convenor comment:</w:t>
      </w:r>
    </w:p>
    <w:p w14:paraId="0DEFCDC0" w14:textId="77777777" w:rsidR="007615D6" w:rsidRPr="005B25A1" w:rsidRDefault="007615D6" w:rsidP="007615D6">
      <w:pPr>
        <w:keepNext/>
        <w:keepLines/>
      </w:pPr>
      <w:r w:rsidRPr="005B25A1">
        <w:t>Handle.</w:t>
      </w:r>
    </w:p>
    <w:p w14:paraId="43B4EC4E" w14:textId="77777777" w:rsidR="007615D6" w:rsidRPr="005B25A1" w:rsidRDefault="007615D6" w:rsidP="007615D6">
      <w:pPr>
        <w:keepNext/>
        <w:keepLines/>
        <w:rPr>
          <w:b/>
          <w:bCs/>
        </w:rPr>
      </w:pPr>
      <w:r w:rsidRPr="005B25A1">
        <w:rPr>
          <w:b/>
          <w:bCs/>
        </w:rPr>
        <w:t>Parallel discussion:</w:t>
      </w:r>
    </w:p>
    <w:p w14:paraId="0EDA56F6" w14:textId="77777777" w:rsidR="007615D6" w:rsidRPr="005B25A1" w:rsidRDefault="007615D6" w:rsidP="007615D6">
      <w:pPr>
        <w:keepNext/>
        <w:keepLines/>
      </w:pPr>
      <w:r w:rsidRPr="005B25A1">
        <w:t>-</w:t>
      </w:r>
    </w:p>
    <w:p w14:paraId="6946E10C" w14:textId="77777777" w:rsidR="007615D6" w:rsidRPr="005B25A1" w:rsidRDefault="007615D6" w:rsidP="007615D6">
      <w:pPr>
        <w:keepNext/>
        <w:keepLines/>
        <w:rPr>
          <w:b/>
          <w:bCs/>
        </w:rPr>
      </w:pPr>
      <w:r w:rsidRPr="005B25A1">
        <w:rPr>
          <w:b/>
          <w:bCs/>
        </w:rPr>
        <w:t>Plenary Discussion:</w:t>
      </w:r>
    </w:p>
    <w:p w14:paraId="5F3486B6" w14:textId="77777777" w:rsidR="007615D6" w:rsidRPr="005B25A1" w:rsidRDefault="007615D6" w:rsidP="007615D6">
      <w:pPr>
        <w:keepNext/>
        <w:keepLines/>
      </w:pPr>
      <w:r>
        <w:rPr>
          <w:color w:val="FF0000"/>
        </w:rPr>
        <w:t>NO DISCUSSION RECORDED</w:t>
      </w:r>
    </w:p>
    <w:p w14:paraId="7D20EFE5" w14:textId="77777777" w:rsidR="007615D6" w:rsidRPr="00EB0339" w:rsidRDefault="007615D6" w:rsidP="007615D6">
      <w:r w:rsidRPr="005B25A1">
        <w:rPr>
          <w:b/>
          <w:bCs/>
        </w:rPr>
        <w:t>Status:</w:t>
      </w:r>
      <w:r>
        <w:t xml:space="preserve"> </w:t>
      </w:r>
      <w:r>
        <w:rPr>
          <w:color w:val="0000FF"/>
        </w:rPr>
        <w:t>Not concluded</w:t>
      </w:r>
      <w:r>
        <w:t>.</w:t>
      </w:r>
    </w:p>
    <w:p w14:paraId="73A02717" w14:textId="77777777" w:rsidR="00E00DA6" w:rsidRDefault="007615D6" w:rsidP="000A3FBD">
      <w:pPr>
        <w:pStyle w:val="NormTop"/>
      </w:pPr>
      <w:r>
        <w:rPr>
          <w:color w:val="0000FF"/>
        </w:rPr>
        <w:t>S2-2506999</w:t>
      </w:r>
      <w:r w:rsidRPr="00D53282">
        <w:t xml:space="preserve"> </w:t>
      </w:r>
      <w:r>
        <w:t>(CR) 23.228 CR1667 (Rel-19, 'F')</w:t>
      </w:r>
      <w:r>
        <w:lastRenderedPageBreak/>
        <w:t>: Clarification on Media Correlation ID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Media Correlation ID is per stream instead of per media component.</w:t>
      </w:r>
    </w:p>
    <w:p w14:paraId="620883C8" w14:textId="77777777" w:rsidR="007615D6" w:rsidRPr="005B25A1" w:rsidRDefault="007615D6" w:rsidP="007615D6">
      <w:pPr>
        <w:keepNext/>
        <w:keepLines/>
        <w:rPr>
          <w:b/>
          <w:bCs/>
        </w:rPr>
      </w:pPr>
      <w:r w:rsidRPr="005B25A1">
        <w:rPr>
          <w:b/>
          <w:bCs/>
        </w:rPr>
        <w:t>Convenor comment:</w:t>
      </w:r>
    </w:p>
    <w:p w14:paraId="7BB4752E" w14:textId="77777777" w:rsidR="007615D6" w:rsidRPr="005B25A1" w:rsidRDefault="007615D6" w:rsidP="007615D6">
      <w:pPr>
        <w:keepNext/>
        <w:keepLines/>
      </w:pPr>
      <w:r w:rsidRPr="005B25A1">
        <w:t>Handle.</w:t>
      </w:r>
    </w:p>
    <w:p w14:paraId="55006AA2" w14:textId="77777777" w:rsidR="007615D6" w:rsidRPr="005B25A1" w:rsidRDefault="007615D6" w:rsidP="007615D6">
      <w:pPr>
        <w:keepNext/>
        <w:keepLines/>
        <w:rPr>
          <w:b/>
          <w:bCs/>
        </w:rPr>
      </w:pPr>
      <w:r w:rsidRPr="005B25A1">
        <w:rPr>
          <w:b/>
          <w:bCs/>
        </w:rPr>
        <w:t>Parallel discussion:</w:t>
      </w:r>
    </w:p>
    <w:p w14:paraId="0C07ABAF" w14:textId="77777777" w:rsidR="007615D6" w:rsidRPr="005B25A1" w:rsidRDefault="007615D6" w:rsidP="007615D6">
      <w:pPr>
        <w:keepNext/>
        <w:keepLines/>
      </w:pPr>
      <w:r w:rsidRPr="005B25A1">
        <w:t>-</w:t>
      </w:r>
    </w:p>
    <w:p w14:paraId="1D522275" w14:textId="77777777" w:rsidR="007615D6" w:rsidRPr="005B25A1" w:rsidRDefault="007615D6" w:rsidP="007615D6">
      <w:pPr>
        <w:keepNext/>
        <w:keepLines/>
        <w:rPr>
          <w:b/>
          <w:bCs/>
        </w:rPr>
      </w:pPr>
      <w:r w:rsidRPr="005B25A1">
        <w:rPr>
          <w:b/>
          <w:bCs/>
        </w:rPr>
        <w:t>Plenary Discussion:</w:t>
      </w:r>
    </w:p>
    <w:p w14:paraId="730099B9" w14:textId="77777777" w:rsidR="007615D6" w:rsidRPr="005B25A1" w:rsidRDefault="007615D6" w:rsidP="007615D6">
      <w:pPr>
        <w:keepNext/>
        <w:keepLines/>
      </w:pPr>
      <w:r>
        <w:rPr>
          <w:color w:val="FF0000"/>
        </w:rPr>
        <w:t>NO DISCUSSION RECORDED</w:t>
      </w:r>
    </w:p>
    <w:p w14:paraId="79164963" w14:textId="77777777" w:rsidR="007615D6" w:rsidRPr="00EB0339" w:rsidRDefault="007615D6" w:rsidP="007615D6">
      <w:r w:rsidRPr="005B25A1">
        <w:rPr>
          <w:b/>
          <w:bCs/>
        </w:rPr>
        <w:t>Status:</w:t>
      </w:r>
      <w:r>
        <w:t xml:space="preserve"> </w:t>
      </w:r>
      <w:r>
        <w:rPr>
          <w:color w:val="0000FF"/>
        </w:rPr>
        <w:t>Not concluded</w:t>
      </w:r>
      <w:r>
        <w:t>.</w:t>
      </w:r>
    </w:p>
    <w:p w14:paraId="670A4C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IMS events for DC communication</w:t>
      </w:r>
    </w:p>
    <w:p w14:paraId="1124EBB8" w14:textId="77777777" w:rsidR="00E00DA6" w:rsidRDefault="007615D6" w:rsidP="000A3FBD">
      <w:pPr>
        <w:pStyle w:val="NormTop"/>
      </w:pPr>
      <w:r>
        <w:rPr>
          <w:color w:val="0000FF"/>
        </w:rPr>
        <w:t>S2-2506337</w:t>
      </w:r>
      <w:r w:rsidRPr="00D53282">
        <w:t xml:space="preserve"> </w:t>
      </w:r>
      <w:r>
        <w:t>(CR) 23.228 CR1654 (Rel-19, 'F'): KI#1: Correcting Even Name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event name is 'Application Data Channel interworking required'.</w:t>
      </w:r>
    </w:p>
    <w:p w14:paraId="5073ADF0" w14:textId="77777777" w:rsidR="007615D6" w:rsidRPr="005B25A1" w:rsidRDefault="007615D6" w:rsidP="007615D6">
      <w:pPr>
        <w:keepNext/>
        <w:keepLines/>
        <w:rPr>
          <w:b/>
          <w:bCs/>
        </w:rPr>
      </w:pPr>
      <w:r w:rsidRPr="005B25A1">
        <w:rPr>
          <w:b/>
          <w:bCs/>
        </w:rPr>
        <w:t>Parallel discussion:</w:t>
      </w:r>
    </w:p>
    <w:p w14:paraId="00E49D98" w14:textId="77777777" w:rsidR="007615D6" w:rsidRPr="005B25A1" w:rsidRDefault="007615D6" w:rsidP="007615D6">
      <w:pPr>
        <w:keepNext/>
        <w:keepLines/>
      </w:pPr>
      <w:r w:rsidRPr="005B25A1">
        <w:t>-</w:t>
      </w:r>
    </w:p>
    <w:p w14:paraId="5D7E75AE" w14:textId="77777777" w:rsidR="007615D6" w:rsidRPr="005B25A1" w:rsidRDefault="007615D6" w:rsidP="007615D6">
      <w:pPr>
        <w:keepNext/>
        <w:keepLines/>
        <w:rPr>
          <w:b/>
          <w:bCs/>
        </w:rPr>
      </w:pPr>
      <w:r w:rsidRPr="005B25A1">
        <w:rPr>
          <w:b/>
          <w:bCs/>
        </w:rPr>
        <w:t>Plenary Discussion:</w:t>
      </w:r>
    </w:p>
    <w:p w14:paraId="57758D85" w14:textId="77777777" w:rsidR="007615D6" w:rsidRPr="005B25A1" w:rsidRDefault="007615D6" w:rsidP="007615D6">
      <w:pPr>
        <w:keepNext/>
        <w:keepLines/>
      </w:pPr>
      <w:r>
        <w:rPr>
          <w:color w:val="FF0000"/>
        </w:rPr>
        <w:t>NO DISCUSSION RECORDED</w:t>
      </w:r>
    </w:p>
    <w:p w14:paraId="53C30F8A" w14:textId="77777777" w:rsidR="007615D6" w:rsidRPr="00EB0339" w:rsidRDefault="007615D6" w:rsidP="007615D6">
      <w:r w:rsidRPr="005B25A1">
        <w:rPr>
          <w:b/>
          <w:bCs/>
        </w:rPr>
        <w:t>Status:</w:t>
      </w:r>
      <w:r>
        <w:t xml:space="preserve"> </w:t>
      </w:r>
      <w:r>
        <w:rPr>
          <w:color w:val="0000FF"/>
        </w:rPr>
        <w:t>Not concluded</w:t>
      </w:r>
      <w:r>
        <w:t>.</w:t>
      </w:r>
    </w:p>
    <w:p w14:paraId="7D38145E" w14:textId="77777777" w:rsidR="00E00DA6" w:rsidRDefault="007615D6" w:rsidP="000A3FBD">
      <w:pPr>
        <w:pStyle w:val="NormTop"/>
      </w:pPr>
      <w:r>
        <w:rPr>
          <w:color w:val="0000FF"/>
        </w:rPr>
        <w:t>S2-2506338</w:t>
      </w:r>
      <w:r w:rsidRPr="00D53282">
        <w:t xml:space="preserve"> </w:t>
      </w:r>
      <w:r>
        <w:t>(CR) 23.228 CR1655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Network-initiated explicit event notification subscription cancel procedure for subscriber specific IMS events.</w:t>
      </w:r>
    </w:p>
    <w:p w14:paraId="6B726849" w14:textId="77777777" w:rsidR="007615D6" w:rsidRPr="005B25A1" w:rsidRDefault="007615D6" w:rsidP="007615D6">
      <w:pPr>
        <w:keepNext/>
        <w:keepLines/>
        <w:rPr>
          <w:b/>
          <w:bCs/>
        </w:rPr>
      </w:pPr>
      <w:r w:rsidRPr="005B25A1">
        <w:rPr>
          <w:b/>
          <w:bCs/>
        </w:rPr>
        <w:t>Parallel discussion:</w:t>
      </w:r>
    </w:p>
    <w:p w14:paraId="1F17A864" w14:textId="77777777" w:rsidR="007615D6" w:rsidRPr="005B25A1" w:rsidRDefault="007615D6" w:rsidP="007615D6">
      <w:pPr>
        <w:keepNext/>
        <w:keepLines/>
      </w:pPr>
      <w:r w:rsidRPr="005B25A1">
        <w:t>-</w:t>
      </w:r>
    </w:p>
    <w:p w14:paraId="69A3BF25" w14:textId="77777777" w:rsidR="007615D6" w:rsidRPr="005B25A1" w:rsidRDefault="007615D6" w:rsidP="007615D6">
      <w:pPr>
        <w:keepNext/>
        <w:keepLines/>
        <w:rPr>
          <w:b/>
          <w:bCs/>
        </w:rPr>
      </w:pPr>
      <w:r w:rsidRPr="005B25A1">
        <w:rPr>
          <w:b/>
          <w:bCs/>
        </w:rPr>
        <w:t>Plenary Discussion:</w:t>
      </w:r>
    </w:p>
    <w:p w14:paraId="49E8DED5" w14:textId="77777777" w:rsidR="007615D6" w:rsidRPr="005B25A1" w:rsidRDefault="007615D6" w:rsidP="007615D6">
      <w:pPr>
        <w:keepNext/>
        <w:keepLines/>
      </w:pPr>
      <w:r>
        <w:rPr>
          <w:color w:val="FF0000"/>
        </w:rPr>
        <w:t>NO DISCUSSION RECORDED</w:t>
      </w:r>
    </w:p>
    <w:p w14:paraId="05B97CE8" w14:textId="77777777" w:rsidR="007615D6" w:rsidRPr="00EB0339" w:rsidRDefault="007615D6" w:rsidP="007615D6">
      <w:r w:rsidRPr="005B25A1">
        <w:rPr>
          <w:b/>
          <w:bCs/>
        </w:rPr>
        <w:t>Status:</w:t>
      </w:r>
      <w:r>
        <w:t xml:space="preserve"> </w:t>
      </w:r>
      <w:r>
        <w:rPr>
          <w:color w:val="0000FF"/>
        </w:rPr>
        <w:t>Not concluded</w:t>
      </w:r>
      <w:r>
        <w:t>.</w:t>
      </w:r>
    </w:p>
    <w:p w14:paraId="37F9767F" w14:textId="77777777" w:rsidR="00E00DA6" w:rsidRDefault="007615D6" w:rsidP="000A3FBD">
      <w:pPr>
        <w:pStyle w:val="NormTop"/>
      </w:pPr>
      <w:r>
        <w:rPr>
          <w:color w:val="0000FF"/>
        </w:rPr>
        <w:t>S2-2506339</w:t>
      </w:r>
      <w:r w:rsidRPr="00D53282">
        <w:t xml:space="preserve"> </w:t>
      </w:r>
      <w:r>
        <w:t>(CR) 23.502 CR5521 (Rel-19, 'F')</w:t>
      </w:r>
      <w:r>
        <w:lastRenderedPageBreak/>
        <w:t>: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Support the scenario where HSS cancels a </w:t>
      </w:r>
      <w:proofErr w:type="spellStart"/>
      <w:r>
        <w:t>subscrition</w:t>
      </w:r>
      <w:proofErr w:type="spellEnd"/>
      <w:r>
        <w:t xml:space="preserve"> and notifies the NEF to that effect.</w:t>
      </w:r>
    </w:p>
    <w:p w14:paraId="7843B209" w14:textId="77777777" w:rsidR="007615D6" w:rsidRPr="005B25A1" w:rsidRDefault="007615D6" w:rsidP="007615D6">
      <w:pPr>
        <w:keepNext/>
        <w:keepLines/>
        <w:rPr>
          <w:b/>
          <w:bCs/>
        </w:rPr>
      </w:pPr>
      <w:r w:rsidRPr="005B25A1">
        <w:rPr>
          <w:b/>
          <w:bCs/>
        </w:rPr>
        <w:t>Parallel discussion:</w:t>
      </w:r>
    </w:p>
    <w:p w14:paraId="5812038C" w14:textId="77777777" w:rsidR="007615D6" w:rsidRPr="005B25A1" w:rsidRDefault="007615D6" w:rsidP="007615D6">
      <w:pPr>
        <w:keepNext/>
        <w:keepLines/>
      </w:pPr>
      <w:r w:rsidRPr="005B25A1">
        <w:t>-</w:t>
      </w:r>
    </w:p>
    <w:p w14:paraId="461EEA80" w14:textId="77777777" w:rsidR="007615D6" w:rsidRPr="005B25A1" w:rsidRDefault="007615D6" w:rsidP="007615D6">
      <w:pPr>
        <w:keepNext/>
        <w:keepLines/>
        <w:rPr>
          <w:b/>
          <w:bCs/>
        </w:rPr>
      </w:pPr>
      <w:r w:rsidRPr="005B25A1">
        <w:rPr>
          <w:b/>
          <w:bCs/>
        </w:rPr>
        <w:t>Plenary Discussion:</w:t>
      </w:r>
    </w:p>
    <w:p w14:paraId="2B1705C5" w14:textId="77777777" w:rsidR="007615D6" w:rsidRPr="005B25A1" w:rsidRDefault="007615D6" w:rsidP="007615D6">
      <w:pPr>
        <w:keepNext/>
        <w:keepLines/>
      </w:pPr>
      <w:r>
        <w:rPr>
          <w:color w:val="FF0000"/>
        </w:rPr>
        <w:t>NO DISCUSSION RECORDED</w:t>
      </w:r>
    </w:p>
    <w:p w14:paraId="2D45252B" w14:textId="77777777" w:rsidR="007615D6" w:rsidRPr="00EB0339" w:rsidRDefault="007615D6" w:rsidP="007615D6">
      <w:r w:rsidRPr="005B25A1">
        <w:rPr>
          <w:b/>
          <w:bCs/>
        </w:rPr>
        <w:t>Status:</w:t>
      </w:r>
      <w:r>
        <w:t xml:space="preserve"> </w:t>
      </w:r>
      <w:r>
        <w:rPr>
          <w:color w:val="0000FF"/>
        </w:rPr>
        <w:t>Not concluded</w:t>
      </w:r>
      <w:r>
        <w:t>.</w:t>
      </w:r>
    </w:p>
    <w:p w14:paraId="50AFAADA" w14:textId="77777777" w:rsidR="00E00DA6" w:rsidRDefault="007615D6" w:rsidP="000A3FBD">
      <w:pPr>
        <w:pStyle w:val="NormTop"/>
      </w:pPr>
      <w:r>
        <w:rPr>
          <w:color w:val="0000FF"/>
        </w:rPr>
        <w:t>S2-2506950</w:t>
      </w:r>
      <w:r w:rsidRPr="00D53282">
        <w:t xml:space="preserve"> </w:t>
      </w:r>
      <w:r>
        <w:t>(CR) 23.228 CR1664 (Rel-19, 'F'): Correction to IMS Subscribe/Notify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some steps in IMS subscribe/notify procedures.</w:t>
      </w:r>
    </w:p>
    <w:p w14:paraId="7E3A4AED" w14:textId="77777777" w:rsidR="007615D6" w:rsidRPr="005B25A1" w:rsidRDefault="007615D6" w:rsidP="007615D6">
      <w:pPr>
        <w:keepNext/>
        <w:keepLines/>
        <w:rPr>
          <w:b/>
          <w:bCs/>
        </w:rPr>
      </w:pPr>
      <w:r w:rsidRPr="005B25A1">
        <w:rPr>
          <w:b/>
          <w:bCs/>
        </w:rPr>
        <w:t>Parallel discussion:</w:t>
      </w:r>
    </w:p>
    <w:p w14:paraId="1D596F38" w14:textId="77777777" w:rsidR="007615D6" w:rsidRPr="005B25A1" w:rsidRDefault="007615D6" w:rsidP="007615D6">
      <w:pPr>
        <w:keepNext/>
        <w:keepLines/>
      </w:pPr>
      <w:r w:rsidRPr="005B25A1">
        <w:t>-</w:t>
      </w:r>
    </w:p>
    <w:p w14:paraId="0B0C7A68" w14:textId="77777777" w:rsidR="007615D6" w:rsidRPr="005B25A1" w:rsidRDefault="007615D6" w:rsidP="007615D6">
      <w:pPr>
        <w:keepNext/>
        <w:keepLines/>
        <w:rPr>
          <w:b/>
          <w:bCs/>
        </w:rPr>
      </w:pPr>
      <w:r w:rsidRPr="005B25A1">
        <w:rPr>
          <w:b/>
          <w:bCs/>
        </w:rPr>
        <w:t>Plenary Discussion:</w:t>
      </w:r>
    </w:p>
    <w:p w14:paraId="78C0B10F" w14:textId="77777777" w:rsidR="007615D6" w:rsidRPr="005B25A1" w:rsidRDefault="007615D6" w:rsidP="007615D6">
      <w:pPr>
        <w:keepNext/>
        <w:keepLines/>
      </w:pPr>
      <w:r>
        <w:rPr>
          <w:color w:val="FF0000"/>
        </w:rPr>
        <w:t>NO DISCUSSION RECORDED</w:t>
      </w:r>
    </w:p>
    <w:p w14:paraId="13557F05" w14:textId="77777777" w:rsidR="007615D6" w:rsidRPr="00EB0339" w:rsidRDefault="007615D6" w:rsidP="007615D6">
      <w:r w:rsidRPr="005B25A1">
        <w:rPr>
          <w:b/>
          <w:bCs/>
        </w:rPr>
        <w:t>Status:</w:t>
      </w:r>
      <w:r>
        <w:t xml:space="preserve"> </w:t>
      </w:r>
      <w:r>
        <w:rPr>
          <w:color w:val="0000FF"/>
        </w:rPr>
        <w:t>Not concluded</w:t>
      </w:r>
      <w:r>
        <w:t>.</w:t>
      </w:r>
    </w:p>
    <w:p w14:paraId="51F68BF4" w14:textId="77777777" w:rsidR="00E00DA6" w:rsidRDefault="007615D6" w:rsidP="000A3FBD">
      <w:pPr>
        <w:pStyle w:val="NormTop"/>
      </w:pPr>
      <w:r>
        <w:rPr>
          <w:color w:val="0000FF"/>
        </w:rPr>
        <w:t>S2-2506997</w:t>
      </w:r>
      <w:r w:rsidRPr="00D53282">
        <w:t xml:space="preserve"> </w:t>
      </w:r>
      <w:r>
        <w:t xml:space="preserve">(CR) 23.228 CR1588R3 (Rel-19, 'F'): Updates on HSS </w:t>
      </w:r>
      <w:proofErr w:type="spellStart"/>
      <w:r>
        <w:t>Nhss_ImsEventExposure</w:t>
      </w:r>
      <w:proofErr w:type="spellEnd"/>
      <w:r>
        <w:t xml:space="preserve"> service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service operation </w:t>
      </w:r>
      <w:proofErr w:type="spellStart"/>
      <w:r>
        <w:t>Nhss_ImsEE_Notify</w:t>
      </w:r>
      <w:proofErr w:type="spellEnd"/>
      <w:r>
        <w:t>.</w:t>
      </w:r>
    </w:p>
    <w:p w14:paraId="7A63DEC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S2-2505206</w:t>
      </w:r>
      <w:r>
        <w:t>.</w:t>
      </w:r>
    </w:p>
    <w:p w14:paraId="6465D7D9" w14:textId="77777777" w:rsidR="007615D6" w:rsidRPr="005B25A1" w:rsidRDefault="007615D6" w:rsidP="007615D6">
      <w:pPr>
        <w:keepNext/>
        <w:keepLines/>
        <w:rPr>
          <w:b/>
          <w:bCs/>
        </w:rPr>
      </w:pPr>
      <w:r w:rsidRPr="005B25A1">
        <w:rPr>
          <w:b/>
          <w:bCs/>
        </w:rPr>
        <w:t>Convenor comment:</w:t>
      </w:r>
    </w:p>
    <w:p w14:paraId="32168729" w14:textId="77777777" w:rsidR="007615D6" w:rsidRPr="005B25A1" w:rsidRDefault="007615D6" w:rsidP="007615D6">
      <w:pPr>
        <w:keepNext/>
        <w:keepLines/>
      </w:pPr>
    </w:p>
    <w:p w14:paraId="254BF5E1" w14:textId="77777777" w:rsidR="007615D6" w:rsidRPr="005B25A1" w:rsidRDefault="007615D6" w:rsidP="007615D6">
      <w:pPr>
        <w:keepNext/>
        <w:keepLines/>
        <w:rPr>
          <w:b/>
          <w:bCs/>
        </w:rPr>
      </w:pPr>
      <w:r w:rsidRPr="005B25A1">
        <w:rPr>
          <w:b/>
          <w:bCs/>
        </w:rPr>
        <w:t>Parallel discussion:</w:t>
      </w:r>
    </w:p>
    <w:p w14:paraId="6E24853D" w14:textId="77777777" w:rsidR="007615D6" w:rsidRPr="005B25A1" w:rsidRDefault="007615D6" w:rsidP="007615D6">
      <w:pPr>
        <w:keepNext/>
        <w:keepLines/>
      </w:pPr>
      <w:r w:rsidRPr="005B25A1">
        <w:t>-</w:t>
      </w:r>
    </w:p>
    <w:p w14:paraId="0A186076" w14:textId="77777777" w:rsidR="007615D6" w:rsidRPr="005B25A1" w:rsidRDefault="007615D6" w:rsidP="007615D6">
      <w:pPr>
        <w:keepNext/>
        <w:keepLines/>
        <w:rPr>
          <w:b/>
          <w:bCs/>
        </w:rPr>
      </w:pPr>
      <w:r w:rsidRPr="005B25A1">
        <w:rPr>
          <w:b/>
          <w:bCs/>
        </w:rPr>
        <w:t>Plenary Discussion:</w:t>
      </w:r>
    </w:p>
    <w:p w14:paraId="64394689" w14:textId="77777777" w:rsidR="007615D6" w:rsidRPr="005B25A1" w:rsidRDefault="007615D6" w:rsidP="007615D6">
      <w:pPr>
        <w:keepNext/>
        <w:keepLines/>
      </w:pPr>
      <w:r>
        <w:rPr>
          <w:color w:val="FF0000"/>
        </w:rPr>
        <w:t>NO DISCUSSION RECORDED</w:t>
      </w:r>
    </w:p>
    <w:p w14:paraId="0453F467" w14:textId="77777777" w:rsidR="007615D6" w:rsidRPr="00EB0339" w:rsidRDefault="007615D6" w:rsidP="007615D6">
      <w:r w:rsidRPr="005B25A1">
        <w:rPr>
          <w:b/>
          <w:bCs/>
        </w:rPr>
        <w:t>Status:</w:t>
      </w:r>
      <w:r>
        <w:t xml:space="preserve"> </w:t>
      </w:r>
      <w:r>
        <w:rPr>
          <w:color w:val="0000FF"/>
        </w:rPr>
        <w:t>Not concluded</w:t>
      </w:r>
      <w:r>
        <w:t>.</w:t>
      </w:r>
    </w:p>
    <w:p w14:paraId="23D3C5D9" w14:textId="77777777" w:rsidR="00E00DA6" w:rsidRDefault="007615D6" w:rsidP="000A3FBD">
      <w:pPr>
        <w:pStyle w:val="NormTop"/>
      </w:pPr>
      <w:r>
        <w:rPr>
          <w:color w:val="0000FF"/>
        </w:rPr>
        <w:t>S2-2507000</w:t>
      </w:r>
      <w:r w:rsidRPr="00D53282">
        <w:t xml:space="preserve"> </w:t>
      </w:r>
      <w:r>
        <w:t>(CR) 23.228 CR1668 (Rel-19, 'F')</w:t>
      </w:r>
      <w:r>
        <w:lastRenderedPageBreak/>
        <w:t>: Correction of detection criteria for event exposure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Event detection criteria are updated to include the success of media resource reservation in the criteria. Editorial changes are proposed.</w:t>
      </w:r>
    </w:p>
    <w:p w14:paraId="0E59D2AD" w14:textId="77777777" w:rsidR="007615D6" w:rsidRPr="005B25A1" w:rsidRDefault="007615D6" w:rsidP="007615D6">
      <w:pPr>
        <w:keepNext/>
        <w:keepLines/>
        <w:rPr>
          <w:b/>
          <w:bCs/>
        </w:rPr>
      </w:pPr>
      <w:r w:rsidRPr="005B25A1">
        <w:rPr>
          <w:b/>
          <w:bCs/>
        </w:rPr>
        <w:t>Parallel discussion:</w:t>
      </w:r>
    </w:p>
    <w:p w14:paraId="26F3FD35" w14:textId="77777777" w:rsidR="007615D6" w:rsidRPr="005B25A1" w:rsidRDefault="007615D6" w:rsidP="007615D6">
      <w:pPr>
        <w:keepNext/>
        <w:keepLines/>
      </w:pPr>
      <w:r w:rsidRPr="005B25A1">
        <w:t>-</w:t>
      </w:r>
    </w:p>
    <w:p w14:paraId="7945A33B" w14:textId="77777777" w:rsidR="007615D6" w:rsidRPr="005B25A1" w:rsidRDefault="007615D6" w:rsidP="007615D6">
      <w:pPr>
        <w:keepNext/>
        <w:keepLines/>
        <w:rPr>
          <w:b/>
          <w:bCs/>
        </w:rPr>
      </w:pPr>
      <w:r w:rsidRPr="005B25A1">
        <w:rPr>
          <w:b/>
          <w:bCs/>
        </w:rPr>
        <w:t>Plenary Discussion:</w:t>
      </w:r>
    </w:p>
    <w:p w14:paraId="7F940B7C" w14:textId="77777777" w:rsidR="007615D6" w:rsidRPr="005B25A1" w:rsidRDefault="007615D6" w:rsidP="007615D6">
      <w:pPr>
        <w:keepNext/>
        <w:keepLines/>
      </w:pPr>
      <w:r>
        <w:rPr>
          <w:color w:val="FF0000"/>
        </w:rPr>
        <w:t>NO DISCUSSION RECORDED</w:t>
      </w:r>
    </w:p>
    <w:p w14:paraId="6D899A64" w14:textId="77777777" w:rsidR="007615D6" w:rsidRPr="00EB0339" w:rsidRDefault="007615D6" w:rsidP="007615D6">
      <w:r w:rsidRPr="005B25A1">
        <w:rPr>
          <w:b/>
          <w:bCs/>
        </w:rPr>
        <w:t>Status:</w:t>
      </w:r>
      <w:r>
        <w:t xml:space="preserve"> </w:t>
      </w:r>
      <w:r>
        <w:rPr>
          <w:color w:val="0000FF"/>
        </w:rPr>
        <w:t>Not concluded</w:t>
      </w:r>
      <w:r>
        <w:t>.</w:t>
      </w:r>
    </w:p>
    <w:p w14:paraId="52F4E264" w14:textId="77777777" w:rsidR="00E00DA6" w:rsidRDefault="007615D6" w:rsidP="000A3FBD">
      <w:pPr>
        <w:pStyle w:val="NormTop"/>
      </w:pPr>
      <w:r>
        <w:rPr>
          <w:color w:val="0000FF"/>
        </w:rPr>
        <w:t>S2-2507033</w:t>
      </w:r>
      <w:r w:rsidRPr="00D53282">
        <w:t xml:space="preserve"> </w:t>
      </w:r>
      <w:r>
        <w:t>(CR) 23.228 CR1544R4 (Rel-19, 'F'): Adding more event filters for ADC media type (Source: vivo)</w:t>
      </w:r>
      <w:r>
        <w:br/>
      </w:r>
      <w:r w:rsidRPr="00D53282">
        <w:rPr>
          <w:b/>
        </w:rPr>
        <w:t>Document for:</w:t>
      </w:r>
      <w:r w:rsidRPr="00D53282">
        <w:t xml:space="preserve"> </w:t>
      </w:r>
      <w:r>
        <w:t>Approval</w:t>
      </w:r>
      <w:r>
        <w:br/>
      </w:r>
      <w:r w:rsidRPr="00D53282">
        <w:rPr>
          <w:b/>
        </w:rPr>
        <w:t>Abstract:</w:t>
      </w:r>
      <w:r w:rsidRPr="00D53282">
        <w:t xml:space="preserve"> </w:t>
      </w:r>
    </w:p>
    <w:p w14:paraId="179DFE1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S2-2505033</w:t>
      </w:r>
      <w:r>
        <w:t>.</w:t>
      </w:r>
    </w:p>
    <w:p w14:paraId="232A1B3E" w14:textId="77777777" w:rsidR="007615D6" w:rsidRPr="005B25A1" w:rsidRDefault="007615D6" w:rsidP="007615D6">
      <w:pPr>
        <w:keepNext/>
        <w:keepLines/>
        <w:rPr>
          <w:b/>
          <w:bCs/>
        </w:rPr>
      </w:pPr>
      <w:r w:rsidRPr="005B25A1">
        <w:rPr>
          <w:b/>
          <w:bCs/>
        </w:rPr>
        <w:t>Convenor comment:</w:t>
      </w:r>
    </w:p>
    <w:p w14:paraId="2163CD4D" w14:textId="77777777" w:rsidR="007615D6" w:rsidRPr="005B25A1" w:rsidRDefault="007615D6" w:rsidP="007615D6">
      <w:pPr>
        <w:keepNext/>
        <w:keepLines/>
      </w:pPr>
    </w:p>
    <w:p w14:paraId="0CC7CA28" w14:textId="77777777" w:rsidR="007615D6" w:rsidRPr="005B25A1" w:rsidRDefault="007615D6" w:rsidP="007615D6">
      <w:pPr>
        <w:keepNext/>
        <w:keepLines/>
        <w:rPr>
          <w:b/>
          <w:bCs/>
        </w:rPr>
      </w:pPr>
      <w:r w:rsidRPr="005B25A1">
        <w:rPr>
          <w:b/>
          <w:bCs/>
        </w:rPr>
        <w:t>Parallel discussion:</w:t>
      </w:r>
    </w:p>
    <w:p w14:paraId="67A3296F" w14:textId="77777777" w:rsidR="007615D6" w:rsidRPr="005B25A1" w:rsidRDefault="007615D6" w:rsidP="007615D6">
      <w:pPr>
        <w:keepNext/>
        <w:keepLines/>
      </w:pPr>
      <w:r w:rsidRPr="005B25A1">
        <w:t>-</w:t>
      </w:r>
    </w:p>
    <w:p w14:paraId="79797D68" w14:textId="77777777" w:rsidR="007615D6" w:rsidRPr="005B25A1" w:rsidRDefault="007615D6" w:rsidP="007615D6">
      <w:pPr>
        <w:keepNext/>
        <w:keepLines/>
        <w:rPr>
          <w:b/>
          <w:bCs/>
        </w:rPr>
      </w:pPr>
      <w:r w:rsidRPr="005B25A1">
        <w:rPr>
          <w:b/>
          <w:bCs/>
        </w:rPr>
        <w:t>Plenary Discussion:</w:t>
      </w:r>
    </w:p>
    <w:p w14:paraId="44CD092D" w14:textId="77777777" w:rsidR="007615D6" w:rsidRPr="005B25A1" w:rsidRDefault="007615D6" w:rsidP="007615D6">
      <w:pPr>
        <w:keepNext/>
        <w:keepLines/>
      </w:pPr>
      <w:r>
        <w:rPr>
          <w:color w:val="FF0000"/>
        </w:rPr>
        <w:t>NO DISCUSSION RECORDED</w:t>
      </w:r>
    </w:p>
    <w:p w14:paraId="08E5C9B6" w14:textId="77777777" w:rsidR="007615D6" w:rsidRPr="00EB0339" w:rsidRDefault="007615D6" w:rsidP="007615D6">
      <w:r w:rsidRPr="005B25A1">
        <w:rPr>
          <w:b/>
          <w:bCs/>
        </w:rPr>
        <w:t>Status:</w:t>
      </w:r>
      <w:r>
        <w:t xml:space="preserve"> </w:t>
      </w:r>
      <w:r>
        <w:rPr>
          <w:color w:val="0000FF"/>
        </w:rPr>
        <w:t>Not concluded</w:t>
      </w:r>
      <w:r>
        <w:t>.</w:t>
      </w:r>
    </w:p>
    <w:p w14:paraId="7277ED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DC interworking with MTSI UE</w:t>
      </w:r>
    </w:p>
    <w:p w14:paraId="7DE81BFC" w14:textId="77777777" w:rsidR="00E00DA6" w:rsidRDefault="007615D6" w:rsidP="000A3FBD">
      <w:pPr>
        <w:pStyle w:val="NormTop"/>
      </w:pPr>
      <w:r>
        <w:rPr>
          <w:color w:val="0000FF"/>
        </w:rPr>
        <w:t>S2-2506834</w:t>
      </w:r>
      <w:r w:rsidRPr="00D53282">
        <w:t xml:space="preserve"> </w:t>
      </w:r>
      <w:r>
        <w:t>(CR) 23.228 CR1659 (Rel-19, 'F'): Corrections to Signalling Procedure of Application Data Channel Interworking via MF (Source: Samsung)</w:t>
      </w:r>
      <w:r>
        <w:br/>
      </w:r>
      <w:r w:rsidRPr="00D53282">
        <w:rPr>
          <w:b/>
        </w:rPr>
        <w:t>Document for:</w:t>
      </w:r>
      <w:r w:rsidRPr="00D53282">
        <w:t xml:space="preserve"> </w:t>
      </w:r>
      <w:r>
        <w:t>Approval</w:t>
      </w:r>
      <w:r>
        <w:br/>
      </w:r>
      <w:r w:rsidRPr="00D53282">
        <w:rPr>
          <w:b/>
        </w:rPr>
        <w:t>Abstract:</w:t>
      </w:r>
      <w:r w:rsidRPr="00D53282">
        <w:t xml:space="preserve"> </w:t>
      </w:r>
    </w:p>
    <w:p w14:paraId="4C8698E5" w14:textId="77777777" w:rsidR="007615D6" w:rsidRPr="005B25A1" w:rsidRDefault="007615D6" w:rsidP="007615D6">
      <w:pPr>
        <w:keepNext/>
        <w:keepLines/>
        <w:rPr>
          <w:b/>
          <w:bCs/>
        </w:rPr>
      </w:pPr>
      <w:r w:rsidRPr="005B25A1">
        <w:rPr>
          <w:b/>
          <w:bCs/>
        </w:rPr>
        <w:t>Parallel discussion:</w:t>
      </w:r>
    </w:p>
    <w:p w14:paraId="62A456E4" w14:textId="77777777" w:rsidR="007615D6" w:rsidRPr="005B25A1" w:rsidRDefault="007615D6" w:rsidP="007615D6">
      <w:pPr>
        <w:keepNext/>
        <w:keepLines/>
      </w:pPr>
      <w:r w:rsidRPr="005B25A1">
        <w:t>-</w:t>
      </w:r>
    </w:p>
    <w:p w14:paraId="55A65087" w14:textId="77777777" w:rsidR="007615D6" w:rsidRPr="005B25A1" w:rsidRDefault="007615D6" w:rsidP="007615D6">
      <w:pPr>
        <w:keepNext/>
        <w:keepLines/>
        <w:rPr>
          <w:b/>
          <w:bCs/>
        </w:rPr>
      </w:pPr>
      <w:r w:rsidRPr="005B25A1">
        <w:rPr>
          <w:b/>
          <w:bCs/>
        </w:rPr>
        <w:t>Plenary Discussion:</w:t>
      </w:r>
    </w:p>
    <w:p w14:paraId="686C33DE" w14:textId="77777777" w:rsidR="007615D6" w:rsidRPr="005B25A1" w:rsidRDefault="007615D6" w:rsidP="007615D6">
      <w:pPr>
        <w:keepNext/>
        <w:keepLines/>
      </w:pPr>
      <w:r>
        <w:rPr>
          <w:color w:val="FF0000"/>
        </w:rPr>
        <w:t>NO DISCUSSION RECORDED</w:t>
      </w:r>
    </w:p>
    <w:p w14:paraId="1A0EA9E9" w14:textId="77777777" w:rsidR="007615D6" w:rsidRPr="00EB0339" w:rsidRDefault="007615D6" w:rsidP="007615D6">
      <w:r w:rsidRPr="005B25A1">
        <w:rPr>
          <w:b/>
          <w:bCs/>
        </w:rPr>
        <w:t>Status:</w:t>
      </w:r>
      <w:r>
        <w:t xml:space="preserve"> </w:t>
      </w:r>
      <w:r>
        <w:rPr>
          <w:color w:val="0000FF"/>
        </w:rPr>
        <w:t>Not concluded</w:t>
      </w:r>
      <w:r>
        <w:t>.</w:t>
      </w:r>
    </w:p>
    <w:p w14:paraId="3F991674" w14:textId="77777777" w:rsidR="00E00DA6" w:rsidRDefault="007615D6" w:rsidP="000A3FBD">
      <w:pPr>
        <w:pStyle w:val="NormTop"/>
      </w:pPr>
      <w:r>
        <w:rPr>
          <w:color w:val="0000FF"/>
        </w:rPr>
        <w:t>S2-2506906</w:t>
      </w:r>
      <w:r w:rsidRPr="00D53282">
        <w:t xml:space="preserve"> </w:t>
      </w:r>
      <w:r>
        <w:t>(CR) 23.228 CR1662 (Rel-19, 'F')</w:t>
      </w:r>
      <w:r>
        <w:lastRenderedPageBreak/>
        <w:t>: Correction to MTSI UE originated DC interworking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procedures specified in clause AC.7.9.4. are corrected with following changes. The 'Application Data Channel requires interworking is established' event is detected when the application DC is initiated. The application DC is </w:t>
      </w:r>
      <w:proofErr w:type="spellStart"/>
      <w:r>
        <w:t>initiat</w:t>
      </w:r>
      <w:proofErr w:type="spellEnd"/>
      <w:r>
        <w:t>.</w:t>
      </w:r>
    </w:p>
    <w:p w14:paraId="6EFF2C91" w14:textId="77777777" w:rsidR="007615D6" w:rsidRPr="005B25A1" w:rsidRDefault="007615D6" w:rsidP="007615D6">
      <w:pPr>
        <w:keepNext/>
        <w:keepLines/>
        <w:rPr>
          <w:b/>
          <w:bCs/>
        </w:rPr>
      </w:pPr>
      <w:r w:rsidRPr="005B25A1">
        <w:rPr>
          <w:b/>
          <w:bCs/>
        </w:rPr>
        <w:t>Parallel discussion:</w:t>
      </w:r>
    </w:p>
    <w:p w14:paraId="4E5D9B01" w14:textId="77777777" w:rsidR="007615D6" w:rsidRPr="005B25A1" w:rsidRDefault="007615D6" w:rsidP="007615D6">
      <w:pPr>
        <w:keepNext/>
        <w:keepLines/>
      </w:pPr>
      <w:r w:rsidRPr="005B25A1">
        <w:t>-</w:t>
      </w:r>
    </w:p>
    <w:p w14:paraId="78105797" w14:textId="77777777" w:rsidR="007615D6" w:rsidRPr="005B25A1" w:rsidRDefault="007615D6" w:rsidP="007615D6">
      <w:pPr>
        <w:keepNext/>
        <w:keepLines/>
        <w:rPr>
          <w:b/>
          <w:bCs/>
        </w:rPr>
      </w:pPr>
      <w:r w:rsidRPr="005B25A1">
        <w:rPr>
          <w:b/>
          <w:bCs/>
        </w:rPr>
        <w:t>Plenary Discussion:</w:t>
      </w:r>
    </w:p>
    <w:p w14:paraId="25FD4114" w14:textId="77777777" w:rsidR="007615D6" w:rsidRPr="005B25A1" w:rsidRDefault="007615D6" w:rsidP="007615D6">
      <w:pPr>
        <w:keepNext/>
        <w:keepLines/>
      </w:pPr>
      <w:r>
        <w:rPr>
          <w:color w:val="FF0000"/>
        </w:rPr>
        <w:t>NO DISCUSSION RECORDED</w:t>
      </w:r>
    </w:p>
    <w:p w14:paraId="7FB6749A" w14:textId="77777777" w:rsidR="007615D6" w:rsidRPr="00EB0339" w:rsidRDefault="007615D6" w:rsidP="007615D6">
      <w:r w:rsidRPr="005B25A1">
        <w:rPr>
          <w:b/>
          <w:bCs/>
        </w:rPr>
        <w:t>Status:</w:t>
      </w:r>
      <w:r>
        <w:t xml:space="preserve"> </w:t>
      </w:r>
      <w:r>
        <w:rPr>
          <w:color w:val="0000FF"/>
        </w:rPr>
        <w:t>Not concluded</w:t>
      </w:r>
      <w:r>
        <w:t>.</w:t>
      </w:r>
    </w:p>
    <w:p w14:paraId="15A43E12" w14:textId="77777777" w:rsidR="00E00DA6" w:rsidRDefault="007615D6" w:rsidP="000A3FBD">
      <w:pPr>
        <w:pStyle w:val="NormTop"/>
      </w:pPr>
      <w:r>
        <w:rPr>
          <w:color w:val="0000FF"/>
        </w:rPr>
        <w:t>S2-2506998</w:t>
      </w:r>
      <w:r w:rsidRPr="00D53282">
        <w:t xml:space="preserve"> </w:t>
      </w:r>
      <w:r>
        <w:t xml:space="preserve">(CR) 23.228 CR1651R1 (Rel-19, 'F'): Correction to 3GPP PS Data Off Exempted Services for DC interworking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texts clarifying that media component associated with a DC removed due to PS data off activation shall also be removed.</w:t>
      </w:r>
    </w:p>
    <w:p w14:paraId="58EDF1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S2-2505207</w:t>
      </w:r>
      <w:r>
        <w:t>.</w:t>
      </w:r>
    </w:p>
    <w:p w14:paraId="3B531DD0" w14:textId="77777777" w:rsidR="007615D6" w:rsidRPr="005B25A1" w:rsidRDefault="007615D6" w:rsidP="007615D6">
      <w:pPr>
        <w:keepNext/>
        <w:keepLines/>
        <w:rPr>
          <w:b/>
          <w:bCs/>
        </w:rPr>
      </w:pPr>
      <w:r w:rsidRPr="005B25A1">
        <w:rPr>
          <w:b/>
          <w:bCs/>
        </w:rPr>
        <w:t>Convenor comment:</w:t>
      </w:r>
    </w:p>
    <w:p w14:paraId="7EAB9824" w14:textId="77777777" w:rsidR="007615D6" w:rsidRPr="005B25A1" w:rsidRDefault="007615D6" w:rsidP="007615D6">
      <w:pPr>
        <w:keepNext/>
        <w:keepLines/>
      </w:pPr>
    </w:p>
    <w:p w14:paraId="17F88648" w14:textId="77777777" w:rsidR="007615D6" w:rsidRPr="005B25A1" w:rsidRDefault="007615D6" w:rsidP="007615D6">
      <w:pPr>
        <w:keepNext/>
        <w:keepLines/>
        <w:rPr>
          <w:b/>
          <w:bCs/>
        </w:rPr>
      </w:pPr>
      <w:r w:rsidRPr="005B25A1">
        <w:rPr>
          <w:b/>
          <w:bCs/>
        </w:rPr>
        <w:t>Parallel discussion:</w:t>
      </w:r>
    </w:p>
    <w:p w14:paraId="34442C88" w14:textId="77777777" w:rsidR="007615D6" w:rsidRPr="005B25A1" w:rsidRDefault="007615D6" w:rsidP="007615D6">
      <w:pPr>
        <w:keepNext/>
        <w:keepLines/>
      </w:pPr>
      <w:r w:rsidRPr="005B25A1">
        <w:t>-</w:t>
      </w:r>
    </w:p>
    <w:p w14:paraId="366D35F9" w14:textId="77777777" w:rsidR="007615D6" w:rsidRPr="005B25A1" w:rsidRDefault="007615D6" w:rsidP="007615D6">
      <w:pPr>
        <w:keepNext/>
        <w:keepLines/>
        <w:rPr>
          <w:b/>
          <w:bCs/>
        </w:rPr>
      </w:pPr>
      <w:r w:rsidRPr="005B25A1">
        <w:rPr>
          <w:b/>
          <w:bCs/>
        </w:rPr>
        <w:t>Plenary Discussion:</w:t>
      </w:r>
    </w:p>
    <w:p w14:paraId="16BC5FC3" w14:textId="77777777" w:rsidR="007615D6" w:rsidRPr="005B25A1" w:rsidRDefault="007615D6" w:rsidP="007615D6">
      <w:pPr>
        <w:keepNext/>
        <w:keepLines/>
      </w:pPr>
      <w:r>
        <w:rPr>
          <w:color w:val="FF0000"/>
        </w:rPr>
        <w:t>NO DISCUSSION RECORDED</w:t>
      </w:r>
    </w:p>
    <w:p w14:paraId="53B26832" w14:textId="77777777" w:rsidR="007615D6" w:rsidRPr="00EB0339" w:rsidRDefault="007615D6" w:rsidP="007615D6">
      <w:r w:rsidRPr="005B25A1">
        <w:rPr>
          <w:b/>
          <w:bCs/>
        </w:rPr>
        <w:t>Status:</w:t>
      </w:r>
      <w:r>
        <w:t xml:space="preserve"> </w:t>
      </w:r>
      <w:r>
        <w:rPr>
          <w:color w:val="0000FF"/>
        </w:rPr>
        <w:t>Not concluded</w:t>
      </w:r>
      <w:r>
        <w:t>.</w:t>
      </w:r>
    </w:p>
    <w:p w14:paraId="7E5434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KI#7: Multiple DC apps over single SCTP session</w:t>
      </w:r>
    </w:p>
    <w:p w14:paraId="7F6A74DB" w14:textId="77777777" w:rsidR="00E00DA6" w:rsidRDefault="007615D6" w:rsidP="000A3FBD">
      <w:pPr>
        <w:pStyle w:val="NormTop"/>
      </w:pPr>
      <w:r>
        <w:rPr>
          <w:color w:val="0000FF"/>
        </w:rPr>
        <w:t>S2-2506836</w:t>
      </w:r>
      <w:r w:rsidRPr="00D53282">
        <w:t xml:space="preserve"> </w:t>
      </w:r>
      <w:r>
        <w:t>(CR) 23.228 CR1661 (Rel-19, 'F'): Corrections to Multiplexing multiple DC streams over single SCTP connection (Source: Samsung)</w:t>
      </w:r>
      <w:r>
        <w:br/>
      </w:r>
      <w:r w:rsidRPr="00D53282">
        <w:rPr>
          <w:b/>
        </w:rPr>
        <w:t>Document for:</w:t>
      </w:r>
      <w:r w:rsidRPr="00D53282">
        <w:t xml:space="preserve"> </w:t>
      </w:r>
      <w:r>
        <w:t>Approval</w:t>
      </w:r>
      <w:r>
        <w:br/>
      </w:r>
      <w:r w:rsidRPr="00D53282">
        <w:rPr>
          <w:b/>
        </w:rPr>
        <w:t>Abstract:</w:t>
      </w:r>
      <w:r w:rsidRPr="00D53282">
        <w:t xml:space="preserve"> </w:t>
      </w:r>
    </w:p>
    <w:p w14:paraId="3211ED12" w14:textId="77777777" w:rsidR="007615D6" w:rsidRPr="005B25A1" w:rsidRDefault="007615D6" w:rsidP="007615D6">
      <w:pPr>
        <w:keepNext/>
        <w:keepLines/>
        <w:rPr>
          <w:b/>
          <w:bCs/>
        </w:rPr>
      </w:pPr>
      <w:r w:rsidRPr="005B25A1">
        <w:rPr>
          <w:b/>
          <w:bCs/>
        </w:rPr>
        <w:t>Parallel discussion:</w:t>
      </w:r>
    </w:p>
    <w:p w14:paraId="74C09A96" w14:textId="77777777" w:rsidR="007615D6" w:rsidRPr="005B25A1" w:rsidRDefault="007615D6" w:rsidP="007615D6">
      <w:pPr>
        <w:keepNext/>
        <w:keepLines/>
      </w:pPr>
      <w:r w:rsidRPr="005B25A1">
        <w:t>-</w:t>
      </w:r>
    </w:p>
    <w:p w14:paraId="1BF75E89" w14:textId="77777777" w:rsidR="007615D6" w:rsidRPr="005B25A1" w:rsidRDefault="007615D6" w:rsidP="007615D6">
      <w:pPr>
        <w:keepNext/>
        <w:keepLines/>
        <w:rPr>
          <w:b/>
          <w:bCs/>
        </w:rPr>
      </w:pPr>
      <w:r w:rsidRPr="005B25A1">
        <w:rPr>
          <w:b/>
          <w:bCs/>
        </w:rPr>
        <w:t>Plenary Discussion:</w:t>
      </w:r>
    </w:p>
    <w:p w14:paraId="7BF272ED" w14:textId="77777777" w:rsidR="007615D6" w:rsidRPr="005B25A1" w:rsidRDefault="007615D6" w:rsidP="007615D6">
      <w:pPr>
        <w:keepNext/>
        <w:keepLines/>
      </w:pPr>
      <w:r>
        <w:rPr>
          <w:color w:val="FF0000"/>
        </w:rPr>
        <w:t>NO DISCUSSION RECORDED</w:t>
      </w:r>
    </w:p>
    <w:p w14:paraId="1F2FE10A" w14:textId="77777777" w:rsidR="007615D6" w:rsidRPr="00EB0339" w:rsidRDefault="007615D6" w:rsidP="007615D6">
      <w:r w:rsidRPr="005B25A1">
        <w:rPr>
          <w:b/>
          <w:bCs/>
        </w:rPr>
        <w:t>Status:</w:t>
      </w:r>
      <w:r>
        <w:t xml:space="preserve"> </w:t>
      </w:r>
      <w:r>
        <w:rPr>
          <w:color w:val="0000FF"/>
        </w:rPr>
        <w:t>Not concluded</w:t>
      </w:r>
      <w:r>
        <w:t>.</w:t>
      </w:r>
    </w:p>
    <w:p w14:paraId="0AD908B0" w14:textId="77777777" w:rsidR="00E00DA6" w:rsidRDefault="007615D6" w:rsidP="000A3FBD">
      <w:pPr>
        <w:pStyle w:val="NormTop"/>
      </w:pPr>
      <w:r>
        <w:rPr>
          <w:color w:val="0000FF"/>
        </w:rPr>
        <w:t>S2-2506953</w:t>
      </w:r>
      <w:r w:rsidRPr="00D53282">
        <w:t xml:space="preserve"> </w:t>
      </w:r>
      <w:r>
        <w:t>(CR) 23.228 CR1666 (Rel-19, 'F')</w:t>
      </w:r>
      <w:r>
        <w:lastRenderedPageBreak/>
        <w:t>: Clarification on IMS DC Multiplexing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Refer to TS 26.114 for SDP supporting IMS DC multiplexing.</w:t>
      </w:r>
    </w:p>
    <w:p w14:paraId="432F096D" w14:textId="77777777" w:rsidR="007615D6" w:rsidRPr="005B25A1" w:rsidRDefault="007615D6" w:rsidP="007615D6">
      <w:pPr>
        <w:keepNext/>
        <w:keepLines/>
        <w:rPr>
          <w:b/>
          <w:bCs/>
        </w:rPr>
      </w:pPr>
      <w:r w:rsidRPr="005B25A1">
        <w:rPr>
          <w:b/>
          <w:bCs/>
        </w:rPr>
        <w:t>Parallel discussion:</w:t>
      </w:r>
    </w:p>
    <w:p w14:paraId="7E896AFE" w14:textId="77777777" w:rsidR="007615D6" w:rsidRPr="005B25A1" w:rsidRDefault="007615D6" w:rsidP="007615D6">
      <w:pPr>
        <w:keepNext/>
        <w:keepLines/>
      </w:pPr>
      <w:r w:rsidRPr="005B25A1">
        <w:t>-</w:t>
      </w:r>
    </w:p>
    <w:p w14:paraId="78DA8EA7" w14:textId="77777777" w:rsidR="007615D6" w:rsidRPr="005B25A1" w:rsidRDefault="007615D6" w:rsidP="007615D6">
      <w:pPr>
        <w:keepNext/>
        <w:keepLines/>
        <w:rPr>
          <w:b/>
          <w:bCs/>
        </w:rPr>
      </w:pPr>
      <w:r w:rsidRPr="005B25A1">
        <w:rPr>
          <w:b/>
          <w:bCs/>
        </w:rPr>
        <w:t>Plenary Discussion:</w:t>
      </w:r>
    </w:p>
    <w:p w14:paraId="739F8A96" w14:textId="77777777" w:rsidR="007615D6" w:rsidRPr="005B25A1" w:rsidRDefault="007615D6" w:rsidP="007615D6">
      <w:pPr>
        <w:keepNext/>
        <w:keepLines/>
      </w:pPr>
      <w:r>
        <w:rPr>
          <w:color w:val="FF0000"/>
        </w:rPr>
        <w:t>NO DISCUSSION RECORDED</w:t>
      </w:r>
    </w:p>
    <w:p w14:paraId="4A948850" w14:textId="77777777" w:rsidR="007615D6" w:rsidRPr="00EB0339" w:rsidRDefault="007615D6" w:rsidP="007615D6">
      <w:r w:rsidRPr="005B25A1">
        <w:rPr>
          <w:b/>
          <w:bCs/>
        </w:rPr>
        <w:t>Status:</w:t>
      </w:r>
      <w:r>
        <w:t xml:space="preserve"> </w:t>
      </w:r>
      <w:r>
        <w:rPr>
          <w:color w:val="0000FF"/>
        </w:rPr>
        <w:t>Not concluded</w:t>
      </w:r>
      <w:r>
        <w:t>.</w:t>
      </w:r>
    </w:p>
    <w:p w14:paraId="3F3E4D96" w14:textId="77777777" w:rsidR="00E00DA6" w:rsidRDefault="007615D6" w:rsidP="000A3FBD">
      <w:pPr>
        <w:pStyle w:val="NormTop"/>
      </w:pPr>
      <w:r>
        <w:rPr>
          <w:color w:val="0000FF"/>
        </w:rPr>
        <w:t>S2-2507032</w:t>
      </w:r>
      <w:r w:rsidRPr="00D53282">
        <w:t xml:space="preserve"> </w:t>
      </w:r>
      <w:r>
        <w:t>(CR) 23.228 CR1584R3 (Rel-19, 'F'): De-multiplexing ADC to avoid multiplexing ADCs with same stream ID (Source: vivo)</w:t>
      </w:r>
      <w:r>
        <w:br/>
      </w:r>
      <w:r w:rsidRPr="00D53282">
        <w:rPr>
          <w:b/>
        </w:rPr>
        <w:t>Document for:</w:t>
      </w:r>
      <w:r w:rsidRPr="00D53282">
        <w:t xml:space="preserve"> </w:t>
      </w:r>
      <w:r>
        <w:t>Approval</w:t>
      </w:r>
      <w:r>
        <w:br/>
      </w:r>
      <w:r w:rsidRPr="00D53282">
        <w:rPr>
          <w:b/>
        </w:rPr>
        <w:t>Abstract:</w:t>
      </w:r>
      <w:r w:rsidRPr="00D53282">
        <w:t xml:space="preserve"> </w:t>
      </w:r>
    </w:p>
    <w:p w14:paraId="54335C3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S2-2505032</w:t>
      </w:r>
      <w:r>
        <w:t>.</w:t>
      </w:r>
    </w:p>
    <w:p w14:paraId="51668DD0" w14:textId="77777777" w:rsidR="007615D6" w:rsidRPr="005B25A1" w:rsidRDefault="007615D6" w:rsidP="007615D6">
      <w:pPr>
        <w:keepNext/>
        <w:keepLines/>
        <w:rPr>
          <w:b/>
          <w:bCs/>
        </w:rPr>
      </w:pPr>
      <w:r w:rsidRPr="005B25A1">
        <w:rPr>
          <w:b/>
          <w:bCs/>
        </w:rPr>
        <w:t>Convenor comment:</w:t>
      </w:r>
    </w:p>
    <w:p w14:paraId="665B55DA" w14:textId="77777777" w:rsidR="007615D6" w:rsidRPr="005B25A1" w:rsidRDefault="007615D6" w:rsidP="007615D6">
      <w:pPr>
        <w:keepNext/>
        <w:keepLines/>
      </w:pPr>
    </w:p>
    <w:p w14:paraId="58F97E9C" w14:textId="77777777" w:rsidR="007615D6" w:rsidRPr="005B25A1" w:rsidRDefault="007615D6" w:rsidP="007615D6">
      <w:pPr>
        <w:keepNext/>
        <w:keepLines/>
        <w:rPr>
          <w:b/>
          <w:bCs/>
        </w:rPr>
      </w:pPr>
      <w:r w:rsidRPr="005B25A1">
        <w:rPr>
          <w:b/>
          <w:bCs/>
        </w:rPr>
        <w:t>Parallel discussion:</w:t>
      </w:r>
    </w:p>
    <w:p w14:paraId="767B0E85" w14:textId="77777777" w:rsidR="007615D6" w:rsidRPr="005B25A1" w:rsidRDefault="007615D6" w:rsidP="007615D6">
      <w:pPr>
        <w:keepNext/>
        <w:keepLines/>
      </w:pPr>
      <w:r w:rsidRPr="005B25A1">
        <w:t>-</w:t>
      </w:r>
    </w:p>
    <w:p w14:paraId="69E8FB13" w14:textId="77777777" w:rsidR="007615D6" w:rsidRPr="005B25A1" w:rsidRDefault="007615D6" w:rsidP="007615D6">
      <w:pPr>
        <w:keepNext/>
        <w:keepLines/>
        <w:rPr>
          <w:b/>
          <w:bCs/>
        </w:rPr>
      </w:pPr>
      <w:r w:rsidRPr="005B25A1">
        <w:rPr>
          <w:b/>
          <w:bCs/>
        </w:rPr>
        <w:t>Plenary Discussion:</w:t>
      </w:r>
    </w:p>
    <w:p w14:paraId="29F5045C" w14:textId="77777777" w:rsidR="007615D6" w:rsidRPr="005B25A1" w:rsidRDefault="007615D6" w:rsidP="007615D6">
      <w:pPr>
        <w:keepNext/>
        <w:keepLines/>
      </w:pPr>
      <w:r>
        <w:rPr>
          <w:color w:val="FF0000"/>
        </w:rPr>
        <w:t>NO DISCUSSION RECORDED</w:t>
      </w:r>
    </w:p>
    <w:p w14:paraId="37B50BF3" w14:textId="77777777" w:rsidR="007615D6" w:rsidRPr="00EB0339" w:rsidRDefault="007615D6" w:rsidP="007615D6">
      <w:r w:rsidRPr="005B25A1">
        <w:rPr>
          <w:b/>
          <w:bCs/>
        </w:rPr>
        <w:t>Status:</w:t>
      </w:r>
      <w:r>
        <w:t xml:space="preserve"> </w:t>
      </w:r>
      <w:r>
        <w:rPr>
          <w:color w:val="0000FF"/>
        </w:rPr>
        <w:t>Not concluded</w:t>
      </w:r>
      <w:r>
        <w:t>.</w:t>
      </w:r>
    </w:p>
    <w:p w14:paraId="37982A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KI#6: Standalone IMS DC sessions</w:t>
      </w:r>
    </w:p>
    <w:p w14:paraId="63A4D1FD" w14:textId="77777777" w:rsidR="00E00DA6" w:rsidRDefault="007615D6" w:rsidP="000A3FBD">
      <w:pPr>
        <w:pStyle w:val="NormTop"/>
      </w:pPr>
      <w:r>
        <w:rPr>
          <w:color w:val="0000FF"/>
        </w:rPr>
        <w:t>S2-2507143</w:t>
      </w:r>
      <w:r w:rsidRPr="00D53282">
        <w:t xml:space="preserve"> </w:t>
      </w:r>
      <w:r>
        <w:t>(CR) 23.228 CR1670 (Rel-19, 'F'): Standalone IMS DC procedure update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IMS DC standalone subscription check by IMS AS is updated similar to AC.10.2 procedures.</w:t>
      </w:r>
    </w:p>
    <w:p w14:paraId="4518B94B" w14:textId="77777777" w:rsidR="007615D6" w:rsidRPr="005B25A1" w:rsidRDefault="007615D6" w:rsidP="007615D6">
      <w:pPr>
        <w:keepNext/>
        <w:keepLines/>
        <w:rPr>
          <w:b/>
          <w:bCs/>
        </w:rPr>
      </w:pPr>
      <w:r w:rsidRPr="005B25A1">
        <w:rPr>
          <w:b/>
          <w:bCs/>
        </w:rPr>
        <w:t>Parallel discussion:</w:t>
      </w:r>
    </w:p>
    <w:p w14:paraId="608938AD" w14:textId="77777777" w:rsidR="007615D6" w:rsidRPr="005B25A1" w:rsidRDefault="007615D6" w:rsidP="007615D6">
      <w:pPr>
        <w:keepNext/>
        <w:keepLines/>
      </w:pPr>
      <w:r w:rsidRPr="005B25A1">
        <w:t>-</w:t>
      </w:r>
    </w:p>
    <w:p w14:paraId="0B503B2A" w14:textId="77777777" w:rsidR="007615D6" w:rsidRPr="005B25A1" w:rsidRDefault="007615D6" w:rsidP="007615D6">
      <w:pPr>
        <w:keepNext/>
        <w:keepLines/>
        <w:rPr>
          <w:b/>
          <w:bCs/>
        </w:rPr>
      </w:pPr>
      <w:r w:rsidRPr="005B25A1">
        <w:rPr>
          <w:b/>
          <w:bCs/>
        </w:rPr>
        <w:t>Plenary Discussion:</w:t>
      </w:r>
    </w:p>
    <w:p w14:paraId="1FFA6678" w14:textId="77777777" w:rsidR="007615D6" w:rsidRPr="005B25A1" w:rsidRDefault="007615D6" w:rsidP="007615D6">
      <w:pPr>
        <w:keepNext/>
        <w:keepLines/>
      </w:pPr>
      <w:r>
        <w:rPr>
          <w:color w:val="FF0000"/>
        </w:rPr>
        <w:t>NO DISCUSSION RECORDED</w:t>
      </w:r>
    </w:p>
    <w:p w14:paraId="6439C383" w14:textId="77777777" w:rsidR="007615D6" w:rsidRPr="00EB0339" w:rsidRDefault="007615D6" w:rsidP="007615D6">
      <w:r w:rsidRPr="005B25A1">
        <w:rPr>
          <w:b/>
          <w:bCs/>
        </w:rPr>
        <w:t>Status:</w:t>
      </w:r>
      <w:r>
        <w:t xml:space="preserve"> </w:t>
      </w:r>
      <w:r>
        <w:rPr>
          <w:color w:val="0000FF"/>
        </w:rPr>
        <w:t>Not concluded</w:t>
      </w:r>
      <w:r>
        <w:t>.</w:t>
      </w:r>
    </w:p>
    <w:p w14:paraId="170E62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1DD5DC9B" w14:textId="77777777" w:rsidR="00E00DA6" w:rsidRDefault="007615D6" w:rsidP="000A3FBD">
      <w:pPr>
        <w:pStyle w:val="NormTop"/>
      </w:pPr>
      <w:r>
        <w:rPr>
          <w:color w:val="0000FF"/>
        </w:rPr>
        <w:t>S2-2507083</w:t>
      </w:r>
      <w:r w:rsidRPr="00D53282">
        <w:t xml:space="preserve"> </w:t>
      </w:r>
      <w:r>
        <w:t>(CR) 23.228 CR1625R2 (Rel-</w:t>
      </w:r>
      <w:r>
        <w:lastRenderedPageBreak/>
        <w:t xml:space="preserve">19, 'F'): Update IMS SBA description to align with other specifications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307CEE6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S2-2505082</w:t>
      </w:r>
      <w:r>
        <w:t>.</w:t>
      </w:r>
    </w:p>
    <w:p w14:paraId="43D24220" w14:textId="77777777" w:rsidR="007615D6" w:rsidRPr="005B25A1" w:rsidRDefault="007615D6" w:rsidP="007615D6">
      <w:pPr>
        <w:keepNext/>
        <w:keepLines/>
        <w:rPr>
          <w:b/>
          <w:bCs/>
        </w:rPr>
      </w:pPr>
      <w:r w:rsidRPr="005B25A1">
        <w:rPr>
          <w:b/>
          <w:bCs/>
        </w:rPr>
        <w:t>Convenor comment:</w:t>
      </w:r>
    </w:p>
    <w:p w14:paraId="743FB09F" w14:textId="77777777" w:rsidR="007615D6" w:rsidRPr="005B25A1" w:rsidRDefault="007615D6" w:rsidP="007615D6">
      <w:pPr>
        <w:keepNext/>
        <w:keepLines/>
      </w:pPr>
    </w:p>
    <w:p w14:paraId="4A67AC49" w14:textId="77777777" w:rsidR="007615D6" w:rsidRPr="005B25A1" w:rsidRDefault="007615D6" w:rsidP="007615D6">
      <w:pPr>
        <w:keepNext/>
        <w:keepLines/>
        <w:rPr>
          <w:b/>
          <w:bCs/>
        </w:rPr>
      </w:pPr>
      <w:r w:rsidRPr="005B25A1">
        <w:rPr>
          <w:b/>
          <w:bCs/>
        </w:rPr>
        <w:t>Parallel discussion:</w:t>
      </w:r>
    </w:p>
    <w:p w14:paraId="06495559" w14:textId="77777777" w:rsidR="007615D6" w:rsidRPr="005B25A1" w:rsidRDefault="007615D6" w:rsidP="007615D6">
      <w:pPr>
        <w:keepNext/>
        <w:keepLines/>
      </w:pPr>
      <w:r w:rsidRPr="005B25A1">
        <w:t>-</w:t>
      </w:r>
    </w:p>
    <w:p w14:paraId="465BEF3A" w14:textId="77777777" w:rsidR="007615D6" w:rsidRPr="005B25A1" w:rsidRDefault="007615D6" w:rsidP="007615D6">
      <w:pPr>
        <w:keepNext/>
        <w:keepLines/>
        <w:rPr>
          <w:b/>
          <w:bCs/>
        </w:rPr>
      </w:pPr>
      <w:r w:rsidRPr="005B25A1">
        <w:rPr>
          <w:b/>
          <w:bCs/>
        </w:rPr>
        <w:t>Plenary Discussion:</w:t>
      </w:r>
    </w:p>
    <w:p w14:paraId="4FF5713D" w14:textId="77777777" w:rsidR="007615D6" w:rsidRPr="005B25A1" w:rsidRDefault="007615D6" w:rsidP="007615D6">
      <w:pPr>
        <w:keepNext/>
        <w:keepLines/>
      </w:pPr>
      <w:r>
        <w:rPr>
          <w:color w:val="FF0000"/>
        </w:rPr>
        <w:t>NO DISCUSSION RECORDED</w:t>
      </w:r>
    </w:p>
    <w:p w14:paraId="160623F4" w14:textId="77777777" w:rsidR="007615D6" w:rsidRPr="00EB0339" w:rsidRDefault="007615D6" w:rsidP="007615D6">
      <w:r w:rsidRPr="005B25A1">
        <w:rPr>
          <w:b/>
          <w:bCs/>
        </w:rPr>
        <w:t>Status:</w:t>
      </w:r>
      <w:r>
        <w:t xml:space="preserve"> </w:t>
      </w:r>
      <w:r>
        <w:rPr>
          <w:color w:val="0000FF"/>
        </w:rPr>
        <w:t>Not concluded</w:t>
      </w:r>
      <w:r>
        <w:t>.</w:t>
      </w:r>
    </w:p>
    <w:p w14:paraId="049E059C" w14:textId="77777777" w:rsidR="007615D6" w:rsidRDefault="007615D6" w:rsidP="005A50C0">
      <w:pPr>
        <w:pStyle w:val="Heading3"/>
      </w:pPr>
      <w:r>
        <w:t>19.3.2</w:t>
      </w:r>
      <w:r>
        <w:tab/>
        <w:t>Extended Reality and Media service (XRM) Phase 2 (XRM_Ph2)</w:t>
      </w:r>
    </w:p>
    <w:p w14:paraId="3D49ED7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2783605" w14:textId="1933BA5A" w:rsidR="001516F1" w:rsidRPr="00D16138" w:rsidRDefault="001516F1" w:rsidP="001516F1">
      <w:pPr>
        <w:pStyle w:val="NormTop"/>
        <w:rPr>
          <w:highlight w:val="green"/>
        </w:rPr>
      </w:pPr>
      <w:r w:rsidRPr="00D16138">
        <w:rPr>
          <w:color w:val="0000FF"/>
          <w:highlight w:val="green"/>
        </w:rPr>
        <w:t>S2-2507560</w:t>
      </w:r>
      <w:r w:rsidRPr="00D16138">
        <w:rPr>
          <w:highlight w:val="green"/>
        </w:rPr>
        <w:t xml:space="preserve"> (DISCUSSION) </w:t>
      </w:r>
      <w:proofErr w:type="spellStart"/>
      <w:r w:rsidRPr="00D16138">
        <w:rPr>
          <w:highlight w:val="green"/>
        </w:rPr>
        <w:t>SoH</w:t>
      </w:r>
      <w:proofErr w:type="spellEnd"/>
      <w:r w:rsidRPr="00D16138">
        <w:rPr>
          <w:highlight w:val="green"/>
        </w:rPr>
        <w:t xml:space="preserve"> for Handling of N6-unmarked PDUs (Source: Nokia (Rapporteur))</w:t>
      </w:r>
      <w:r w:rsidRPr="00D16138">
        <w:rPr>
          <w:highlight w:val="green"/>
        </w:rPr>
        <w:br/>
      </w:r>
      <w:r w:rsidRPr="00D16138">
        <w:rPr>
          <w:b/>
          <w:highlight w:val="green"/>
        </w:rPr>
        <w:t>Document for:</w:t>
      </w:r>
      <w:r w:rsidRPr="00D16138">
        <w:rPr>
          <w:highlight w:val="green"/>
        </w:rPr>
        <w:t xml:space="preserve"> Discussion</w:t>
      </w:r>
      <w:r w:rsidRPr="00D16138">
        <w:rPr>
          <w:highlight w:val="green"/>
        </w:rPr>
        <w:br/>
      </w:r>
      <w:r w:rsidRPr="00D16138">
        <w:rPr>
          <w:b/>
          <w:highlight w:val="green"/>
        </w:rPr>
        <w:t>Abstract:</w:t>
      </w:r>
      <w:r w:rsidRPr="00D16138">
        <w:rPr>
          <w:highlight w:val="green"/>
        </w:rPr>
        <w:t xml:space="preserve"> </w:t>
      </w:r>
      <w:r w:rsidRPr="00D16138">
        <w:rPr>
          <w:highlight w:val="green"/>
        </w:rPr>
        <w:br/>
      </w:r>
      <w:proofErr w:type="spellStart"/>
      <w:r w:rsidRPr="00D16138">
        <w:rPr>
          <w:highlight w:val="green"/>
        </w:rPr>
        <w:t>SoH</w:t>
      </w:r>
      <w:proofErr w:type="spellEnd"/>
      <w:r w:rsidRPr="00D16138">
        <w:rPr>
          <w:highlight w:val="green"/>
        </w:rPr>
        <w:t xml:space="preserve"> for Handling of N6-unmarked PDUs.</w:t>
      </w:r>
    </w:p>
    <w:p w14:paraId="78BD1D2A" w14:textId="60B6F593" w:rsidR="001516F1" w:rsidRPr="00B81031" w:rsidRDefault="001516F1" w:rsidP="001516F1">
      <w:pPr>
        <w:keepNext/>
        <w:keepLines/>
        <w:rPr>
          <w:i/>
        </w:rPr>
      </w:pPr>
      <w:r w:rsidRPr="00D16138">
        <w:rPr>
          <w:b/>
          <w:bCs/>
          <w:i/>
          <w:highlight w:val="green"/>
        </w:rPr>
        <w:t>Comment:</w:t>
      </w:r>
      <w:r w:rsidRPr="00D16138">
        <w:rPr>
          <w:i/>
          <w:highlight w:val="green"/>
        </w:rPr>
        <w:t xml:space="preserve"> Created at meeting</w:t>
      </w:r>
      <w:r w:rsidRPr="00D16138">
        <w:rPr>
          <w:highlight w:val="green"/>
        </w:rPr>
        <w:t>.</w:t>
      </w:r>
    </w:p>
    <w:p w14:paraId="76F62202" w14:textId="77777777" w:rsidR="001516F1" w:rsidRPr="005B25A1" w:rsidRDefault="001516F1" w:rsidP="001516F1">
      <w:pPr>
        <w:keepNext/>
        <w:keepLines/>
        <w:rPr>
          <w:b/>
          <w:bCs/>
        </w:rPr>
      </w:pPr>
      <w:r w:rsidRPr="005B25A1">
        <w:rPr>
          <w:b/>
          <w:bCs/>
        </w:rPr>
        <w:t>Parallel discussion:</w:t>
      </w:r>
    </w:p>
    <w:p w14:paraId="20479A09" w14:textId="77777777" w:rsidR="00FA2AC1" w:rsidRDefault="00FA2AC1" w:rsidP="001516F1">
      <w:pPr>
        <w:keepNext/>
        <w:keepLines/>
      </w:pPr>
      <w:r w:rsidRPr="00FA2AC1">
        <w:t xml:space="preserve">Revised in parallel session to </w:t>
      </w:r>
      <w:r w:rsidRPr="00FA2AC1">
        <w:rPr>
          <w:color w:val="0000FF"/>
        </w:rPr>
        <w:t>S2-2507564</w:t>
      </w:r>
      <w:r w:rsidRPr="00FA2AC1">
        <w:t xml:space="preserve">. </w:t>
      </w:r>
    </w:p>
    <w:p w14:paraId="52F00CF9" w14:textId="77777777" w:rsidR="0061178C" w:rsidRPr="005B25A1" w:rsidRDefault="005E170B" w:rsidP="0061178C">
      <w:pPr>
        <w:keepNext/>
        <w:keepLines/>
      </w:pPr>
      <w:r>
        <w:t>For Show of Hands in Plenary session</w:t>
      </w:r>
      <w:r w:rsidR="0061178C">
        <w:t xml:space="preserve">. </w:t>
      </w:r>
    </w:p>
    <w:p w14:paraId="5E2E846C" w14:textId="77777777" w:rsidR="0061178C" w:rsidRDefault="0061178C" w:rsidP="0061178C">
      <w:pPr>
        <w:keepNext/>
        <w:keepLines/>
        <w:rPr>
          <w:b/>
          <w:bCs/>
        </w:rPr>
      </w:pPr>
      <w:r>
        <w:rPr>
          <w:b/>
          <w:bCs/>
        </w:rPr>
        <w:t>Plenary Discussion:</w:t>
      </w:r>
    </w:p>
    <w:p w14:paraId="6D5B8B9A" w14:textId="399B0684" w:rsidR="005E170B" w:rsidRDefault="005E170B" w:rsidP="001516F1">
      <w:pPr>
        <w:keepNext/>
        <w:keepLines/>
      </w:pPr>
      <w:r>
        <w:t>LS in: N6 unmarked PDUs (S2-2506113)</w:t>
      </w:r>
    </w:p>
    <w:p w14:paraId="7585F9F0" w14:textId="77777777" w:rsidR="005E170B" w:rsidRPr="005E170B" w:rsidRDefault="005E170B" w:rsidP="001516F1">
      <w:pPr>
        <w:keepNext/>
        <w:keepLines/>
        <w:rPr>
          <w:color w:val="0000FF"/>
        </w:rPr>
      </w:pPr>
      <w:r w:rsidRPr="005E170B">
        <w:rPr>
          <w:color w:val="0000FF"/>
        </w:rPr>
        <w:t>Question: How does the UPF set the PDU Set Importance of N6 unmarked PDUs?</w:t>
      </w:r>
    </w:p>
    <w:p w14:paraId="413BE69D" w14:textId="77777777" w:rsidR="005E170B" w:rsidRPr="005E170B" w:rsidRDefault="005E170B" w:rsidP="001516F1">
      <w:pPr>
        <w:keepNext/>
        <w:keepLines/>
        <w:rPr>
          <w:color w:val="0000FF"/>
        </w:rPr>
      </w:pPr>
      <w:r w:rsidRPr="005E170B">
        <w:rPr>
          <w:color w:val="0000FF"/>
        </w:rPr>
        <w:t>Option A: Based on information provided by the AF or based on UPF pre-configuration (see S2-2507524).</w:t>
      </w:r>
    </w:p>
    <w:p w14:paraId="69862D04" w14:textId="15D75F8F" w:rsidR="005E170B" w:rsidRDefault="005E170B" w:rsidP="001516F1">
      <w:pPr>
        <w:keepNext/>
        <w:keepLines/>
      </w:pPr>
      <w:r>
        <w:t>Support:</w:t>
      </w:r>
      <w:r>
        <w:tab/>
        <w:t>7</w:t>
      </w:r>
    </w:p>
    <w:p w14:paraId="705C08D4" w14:textId="7814552C" w:rsidR="005E170B" w:rsidRDefault="005E170B" w:rsidP="001516F1">
      <w:pPr>
        <w:keepNext/>
        <w:keepLines/>
      </w:pPr>
      <w:r>
        <w:t>Objections:</w:t>
      </w:r>
      <w:r>
        <w:tab/>
        <w:t>3 (Huawei, Google, Samsung)</w:t>
      </w:r>
    </w:p>
    <w:p w14:paraId="26177A80" w14:textId="77777777" w:rsidR="005E170B" w:rsidRPr="005E170B" w:rsidRDefault="005E170B" w:rsidP="001516F1">
      <w:pPr>
        <w:keepNext/>
        <w:keepLines/>
        <w:rPr>
          <w:color w:val="0000FF"/>
        </w:rPr>
      </w:pPr>
      <w:r w:rsidRPr="005E170B">
        <w:rPr>
          <w:color w:val="0000FF"/>
        </w:rPr>
        <w:t>Option B: Based on UPF pre-configuration (see S2-2507525).</w:t>
      </w:r>
    </w:p>
    <w:p w14:paraId="76853A48" w14:textId="3F147E5B" w:rsidR="005E170B" w:rsidRDefault="005E170B" w:rsidP="001516F1">
      <w:pPr>
        <w:keepNext/>
        <w:keepLines/>
      </w:pPr>
      <w:r>
        <w:t>Supports:</w:t>
      </w:r>
      <w:r>
        <w:tab/>
        <w:t>4</w:t>
      </w:r>
    </w:p>
    <w:p w14:paraId="278FB08E" w14:textId="66D942B5" w:rsidR="005E170B" w:rsidRDefault="005E170B" w:rsidP="001516F1">
      <w:pPr>
        <w:keepNext/>
        <w:keepLines/>
      </w:pPr>
      <w:r>
        <w:t>Objections:</w:t>
      </w:r>
      <w:r>
        <w:tab/>
        <w:t xml:space="preserve">4 (Ericsson, Nokia, Motorola Mobility, </w:t>
      </w:r>
      <w:proofErr w:type="spellStart"/>
      <w:r>
        <w:t>InterDigital</w:t>
      </w:r>
      <w:proofErr w:type="spellEnd"/>
      <w:r>
        <w:t>)</w:t>
      </w:r>
    </w:p>
    <w:p w14:paraId="0615C1AA" w14:textId="232EEAC5" w:rsidR="005E170B" w:rsidRDefault="005E170B" w:rsidP="001516F1">
      <w:pPr>
        <w:keepNext/>
        <w:keepLines/>
      </w:pPr>
      <w:r>
        <w:t>It was commented that as SA WG4 have already approved CRs on this and requested SA WG2 to do this work, an LS should be sent to SA WG4 to inform them of any misalignment if there is no compromise reached.</w:t>
      </w:r>
    </w:p>
    <w:p w14:paraId="175BC7B2" w14:textId="1950A0DF" w:rsidR="005E170B" w:rsidRDefault="005E170B" w:rsidP="001516F1">
      <w:pPr>
        <w:keepNext/>
        <w:keepLines/>
      </w:pPr>
      <w:r>
        <w:t xml:space="preserve">There was no agreement on a way forward. This was then </w:t>
      </w:r>
      <w:r w:rsidRPr="00C3284B">
        <w:rPr>
          <w:color w:val="0000FF"/>
        </w:rPr>
        <w:t>noted</w:t>
      </w:r>
      <w:r>
        <w:t>.</w:t>
      </w:r>
    </w:p>
    <w:p w14:paraId="211521BA" w14:textId="78279FE8" w:rsidR="001516F1" w:rsidRPr="00EB0339" w:rsidRDefault="001516F1" w:rsidP="001516F1">
      <w:r w:rsidRPr="005B25A1">
        <w:rPr>
          <w:b/>
          <w:bCs/>
        </w:rPr>
        <w:t>Status:</w:t>
      </w:r>
      <w:r>
        <w:t xml:space="preserve"> </w:t>
      </w:r>
      <w:r w:rsidR="005E170B" w:rsidRPr="00C3284B">
        <w:rPr>
          <w:color w:val="0000FF"/>
        </w:rPr>
        <w:t>Noted</w:t>
      </w:r>
      <w:r w:rsidR="005E170B">
        <w:t>.</w:t>
      </w:r>
    </w:p>
    <w:p w14:paraId="580D2B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Reply LS on uplink rate control</w:t>
      </w:r>
    </w:p>
    <w:p w14:paraId="0C580EAF" w14:textId="77777777" w:rsidR="00E00DA6" w:rsidRDefault="007615D6" w:rsidP="000A3FBD">
      <w:pPr>
        <w:pStyle w:val="NormTop"/>
      </w:pPr>
      <w:r>
        <w:rPr>
          <w:color w:val="0000FF"/>
        </w:rPr>
        <w:t>S2-25</w:t>
      </w:r>
      <w:r>
        <w:rPr>
          <w:color w:val="0000FF"/>
        </w:rPr>
        <w:lastRenderedPageBreak/>
        <w:t>06111</w:t>
      </w:r>
      <w:r w:rsidRPr="00D53282">
        <w:t xml:space="preserve"> </w:t>
      </w:r>
      <w:r>
        <w:t>(LS IN) LS from RAN WG3: Reply LS on uplink rate control (Source: RAN WG3 (R3-252491))</w:t>
      </w:r>
      <w:r>
        <w:br/>
      </w:r>
      <w:r w:rsidRPr="00D53282">
        <w:rPr>
          <w:b/>
        </w:rPr>
        <w:t>Document for:</w:t>
      </w:r>
      <w:r w:rsidRPr="00D53282">
        <w:t xml:space="preserve"> </w:t>
      </w:r>
      <w:r>
        <w:t>Action</w:t>
      </w:r>
      <w:r>
        <w:br/>
      </w:r>
      <w:r w:rsidRPr="00D53282">
        <w:rPr>
          <w:b/>
        </w:rPr>
        <w:t>Abstract:</w:t>
      </w:r>
      <w:r w:rsidRPr="00D53282">
        <w:t xml:space="preserve"> </w:t>
      </w:r>
      <w:r>
        <w:br/>
        <w:t xml:space="preserve">RAN WG3 thanks RAN WG2 for the LS on uplink rate control. RAN WG3 agrees with RAN WG2 assumption that the </w:t>
      </w:r>
      <w:proofErr w:type="spellStart"/>
      <w:r>
        <w:t>gNB</w:t>
      </w:r>
      <w:proofErr w:type="spellEnd"/>
      <w:r>
        <w:t xml:space="preserve"> receives QoS flow information from the CN, specifying which QoS flows are subject to uplink rate control. RAN WG3 agreed the corresponding Stage.</w:t>
      </w:r>
    </w:p>
    <w:p w14:paraId="293803C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S2-2504524</w:t>
      </w:r>
      <w:r>
        <w:t>. from SA WG2#169. Responses drafted in</w:t>
      </w:r>
      <w:r>
        <w:rPr>
          <w:color w:val="0000FF"/>
        </w:rPr>
        <w:t xml:space="preserve"> S2-2506482</w:t>
      </w:r>
      <w:r>
        <w:t>,</w:t>
      </w:r>
      <w:r>
        <w:rPr>
          <w:color w:val="0000FF"/>
        </w:rPr>
        <w:t xml:space="preserve"> S2-2506721</w:t>
      </w:r>
      <w:r>
        <w:t>,</w:t>
      </w:r>
      <w:r>
        <w:rPr>
          <w:color w:val="0000FF"/>
        </w:rPr>
        <w:t xml:space="preserve"> S2-2506847</w:t>
      </w:r>
      <w:r>
        <w:t>.</w:t>
      </w:r>
    </w:p>
    <w:p w14:paraId="64F69A19" w14:textId="77777777" w:rsidR="007615D6" w:rsidRPr="005B25A1" w:rsidRDefault="007615D6" w:rsidP="007615D6">
      <w:pPr>
        <w:keepNext/>
        <w:keepLines/>
        <w:rPr>
          <w:b/>
          <w:bCs/>
        </w:rPr>
      </w:pPr>
      <w:r w:rsidRPr="005B25A1">
        <w:rPr>
          <w:b/>
          <w:bCs/>
        </w:rPr>
        <w:t>Convenor comment:</w:t>
      </w:r>
    </w:p>
    <w:p w14:paraId="6382ADFC" w14:textId="77777777" w:rsidR="007615D6" w:rsidRPr="005B25A1" w:rsidRDefault="007615D6" w:rsidP="007615D6">
      <w:pPr>
        <w:keepNext/>
        <w:keepLines/>
      </w:pPr>
      <w:r w:rsidRPr="005B25A1">
        <w:t>Handle.</w:t>
      </w:r>
    </w:p>
    <w:p w14:paraId="275994E2" w14:textId="77777777" w:rsidR="007615D6" w:rsidRPr="005B25A1" w:rsidRDefault="007615D6" w:rsidP="007615D6">
      <w:pPr>
        <w:keepNext/>
        <w:keepLines/>
        <w:rPr>
          <w:b/>
          <w:bCs/>
        </w:rPr>
      </w:pPr>
      <w:r w:rsidRPr="005B25A1">
        <w:rPr>
          <w:b/>
          <w:bCs/>
        </w:rPr>
        <w:t>Parallel discussion:</w:t>
      </w:r>
    </w:p>
    <w:p w14:paraId="32B17101" w14:textId="77777777" w:rsidR="007615D6" w:rsidRPr="005B25A1" w:rsidRDefault="007615D6" w:rsidP="007615D6">
      <w:pPr>
        <w:keepNext/>
        <w:keepLines/>
      </w:pPr>
      <w:r w:rsidRPr="005B25A1">
        <w:t>-</w:t>
      </w:r>
    </w:p>
    <w:p w14:paraId="5C48F11A" w14:textId="77777777" w:rsidR="007615D6" w:rsidRPr="005B25A1" w:rsidRDefault="007615D6" w:rsidP="007615D6">
      <w:pPr>
        <w:keepNext/>
        <w:keepLines/>
        <w:rPr>
          <w:b/>
          <w:bCs/>
        </w:rPr>
      </w:pPr>
      <w:r w:rsidRPr="005B25A1">
        <w:rPr>
          <w:b/>
          <w:bCs/>
        </w:rPr>
        <w:t>Plenary Discussion:</w:t>
      </w:r>
    </w:p>
    <w:p w14:paraId="7556660F" w14:textId="77777777" w:rsidR="007615D6" w:rsidRPr="005B25A1" w:rsidRDefault="007615D6" w:rsidP="007615D6">
      <w:pPr>
        <w:keepNext/>
        <w:keepLines/>
      </w:pPr>
      <w:r>
        <w:rPr>
          <w:color w:val="FF0000"/>
        </w:rPr>
        <w:t>NO DISCUSSION RECORDED</w:t>
      </w:r>
    </w:p>
    <w:p w14:paraId="0E9631B5" w14:textId="77777777" w:rsidR="007615D6" w:rsidRPr="00EB0339" w:rsidRDefault="007615D6" w:rsidP="007615D6">
      <w:r w:rsidRPr="005B25A1">
        <w:rPr>
          <w:b/>
          <w:bCs/>
        </w:rPr>
        <w:t>Status:</w:t>
      </w:r>
      <w:r>
        <w:t xml:space="preserve"> </w:t>
      </w:r>
      <w:r>
        <w:rPr>
          <w:color w:val="0000FF"/>
        </w:rPr>
        <w:t>Not concluded</w:t>
      </w:r>
      <w:r>
        <w:t>.</w:t>
      </w:r>
    </w:p>
    <w:p w14:paraId="32FDA1BB" w14:textId="77777777" w:rsidR="00E00DA6" w:rsidRDefault="007615D6" w:rsidP="000A3FBD">
      <w:pPr>
        <w:pStyle w:val="NormTop"/>
      </w:pPr>
      <w:r>
        <w:rPr>
          <w:color w:val="0000FF"/>
        </w:rPr>
        <w:t>S2-2506135</w:t>
      </w:r>
      <w:r w:rsidRPr="00D53282">
        <w:t xml:space="preserve"> </w:t>
      </w:r>
      <w:r>
        <w:t>(LS IN) LS from RAN WG2: Reply LS to SA WG2 on XR rate control (Source: RAN WG2 (R2-2504815))</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XR rate control in [R2-2503336/S2-2504252]. Regarding the below question in the LS: SA WG2 would like RAN WG2 to confirm that the RAN WG2 LS on UL rate control applies to both GBR and non-GBR. RAN WG2 response: From RAN WG2 perspective rate control applies for both GBR and non-GBR bearers. Action: RAN WG2 kindly request SA WG2 to take the above information into account during the future work, and provide feedback, if any.</w:t>
      </w:r>
    </w:p>
    <w:p w14:paraId="47324685" w14:textId="77777777" w:rsidR="007615D6" w:rsidRPr="005B25A1" w:rsidRDefault="007615D6" w:rsidP="007615D6">
      <w:pPr>
        <w:keepNext/>
        <w:keepLines/>
        <w:rPr>
          <w:b/>
          <w:bCs/>
        </w:rPr>
      </w:pPr>
      <w:r w:rsidRPr="005B25A1">
        <w:rPr>
          <w:b/>
          <w:bCs/>
        </w:rPr>
        <w:t>Convenor comment:</w:t>
      </w:r>
    </w:p>
    <w:p w14:paraId="6EC83002" w14:textId="77777777" w:rsidR="007615D6" w:rsidRPr="005B25A1" w:rsidRDefault="007615D6" w:rsidP="007615D6">
      <w:pPr>
        <w:keepNext/>
        <w:keepLines/>
      </w:pPr>
      <w:r w:rsidRPr="005B25A1">
        <w:t>Handle.</w:t>
      </w:r>
    </w:p>
    <w:p w14:paraId="10E6B8D0" w14:textId="77777777" w:rsidR="007615D6" w:rsidRPr="005B25A1" w:rsidRDefault="007615D6" w:rsidP="007615D6">
      <w:pPr>
        <w:keepNext/>
        <w:keepLines/>
        <w:rPr>
          <w:b/>
          <w:bCs/>
        </w:rPr>
      </w:pPr>
      <w:r w:rsidRPr="005B25A1">
        <w:rPr>
          <w:b/>
          <w:bCs/>
        </w:rPr>
        <w:t>Parallel discussion:</w:t>
      </w:r>
    </w:p>
    <w:p w14:paraId="7E4CAF3E" w14:textId="77777777" w:rsidR="007615D6" w:rsidRPr="005B25A1" w:rsidRDefault="007615D6" w:rsidP="007615D6">
      <w:pPr>
        <w:keepNext/>
        <w:keepLines/>
      </w:pPr>
      <w:r w:rsidRPr="005B25A1">
        <w:t>-</w:t>
      </w:r>
    </w:p>
    <w:p w14:paraId="5EEBD9C1" w14:textId="77777777" w:rsidR="007615D6" w:rsidRPr="005B25A1" w:rsidRDefault="007615D6" w:rsidP="007615D6">
      <w:pPr>
        <w:keepNext/>
        <w:keepLines/>
        <w:rPr>
          <w:b/>
          <w:bCs/>
        </w:rPr>
      </w:pPr>
      <w:r w:rsidRPr="005B25A1">
        <w:rPr>
          <w:b/>
          <w:bCs/>
        </w:rPr>
        <w:t>Plenary Discussion:</w:t>
      </w:r>
    </w:p>
    <w:p w14:paraId="190DA140" w14:textId="77777777" w:rsidR="007615D6" w:rsidRPr="005B25A1" w:rsidRDefault="007615D6" w:rsidP="007615D6">
      <w:pPr>
        <w:keepNext/>
        <w:keepLines/>
      </w:pPr>
      <w:r>
        <w:rPr>
          <w:color w:val="FF0000"/>
        </w:rPr>
        <w:t>NO DISCUSSION RECORDED</w:t>
      </w:r>
    </w:p>
    <w:p w14:paraId="3AEFC973" w14:textId="77777777" w:rsidR="007615D6" w:rsidRPr="00EB0339" w:rsidRDefault="007615D6" w:rsidP="007615D6">
      <w:r w:rsidRPr="005B25A1">
        <w:rPr>
          <w:b/>
          <w:bCs/>
        </w:rPr>
        <w:t>Status:</w:t>
      </w:r>
      <w:r>
        <w:t xml:space="preserve"> </w:t>
      </w:r>
      <w:r>
        <w:rPr>
          <w:color w:val="0000FF"/>
        </w:rPr>
        <w:t>Not concluded</w:t>
      </w:r>
      <w:r>
        <w:t>.</w:t>
      </w:r>
    </w:p>
    <w:p w14:paraId="1C101945" w14:textId="77777777" w:rsidR="00E00DA6" w:rsidRDefault="007615D6" w:rsidP="000A3FBD">
      <w:pPr>
        <w:pStyle w:val="NormTop"/>
      </w:pPr>
      <w:r>
        <w:rPr>
          <w:color w:val="0000FF"/>
        </w:rPr>
        <w:t>S2-2506482</w:t>
      </w:r>
      <w:r w:rsidRPr="00D53282">
        <w:t xml:space="preserve"> </w:t>
      </w:r>
      <w:r>
        <w:t>(LS OUT) [DRAFT] LS reply on upli</w:t>
      </w:r>
      <w:r>
        <w:lastRenderedPageBreak/>
        <w:t>nk rate control (Source: vivo)</w:t>
      </w:r>
      <w:r>
        <w:br/>
      </w:r>
      <w:r w:rsidRPr="00D53282">
        <w:rPr>
          <w:b/>
        </w:rPr>
        <w:t>Document for:</w:t>
      </w:r>
      <w:r w:rsidRPr="00D53282">
        <w:t xml:space="preserve"> </w:t>
      </w:r>
      <w:r>
        <w:t>Approval</w:t>
      </w:r>
      <w:r>
        <w:br/>
      </w:r>
      <w:r w:rsidRPr="00D53282">
        <w:rPr>
          <w:b/>
        </w:rPr>
        <w:t>Abstract:</w:t>
      </w:r>
      <w:r w:rsidRPr="00D53282">
        <w:t xml:space="preserve"> </w:t>
      </w:r>
      <w:r>
        <w:br/>
        <w:t>Reply to the LS on uplink rate control.</w:t>
      </w:r>
    </w:p>
    <w:p w14:paraId="30A6336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S2-2505489</w:t>
      </w:r>
      <w:r>
        <w:t>. Response to</w:t>
      </w:r>
      <w:r>
        <w:rPr>
          <w:color w:val="0000FF"/>
        </w:rPr>
        <w:t xml:space="preserve"> S2-2506111</w:t>
      </w:r>
      <w:r>
        <w:t>.</w:t>
      </w:r>
    </w:p>
    <w:p w14:paraId="730EA6E5" w14:textId="77777777" w:rsidR="007615D6" w:rsidRPr="005B25A1" w:rsidRDefault="007615D6" w:rsidP="007615D6">
      <w:pPr>
        <w:keepNext/>
        <w:keepLines/>
        <w:rPr>
          <w:b/>
          <w:bCs/>
        </w:rPr>
      </w:pPr>
      <w:r w:rsidRPr="005B25A1">
        <w:rPr>
          <w:b/>
          <w:bCs/>
        </w:rPr>
        <w:t>Convenor comment:</w:t>
      </w:r>
    </w:p>
    <w:p w14:paraId="14258D0A" w14:textId="77777777" w:rsidR="007615D6" w:rsidRPr="005B25A1" w:rsidRDefault="007615D6" w:rsidP="007615D6">
      <w:pPr>
        <w:keepNext/>
        <w:keepLines/>
      </w:pPr>
      <w:r w:rsidRPr="005B25A1">
        <w:t>Handle: Content to reflect agreement.</w:t>
      </w:r>
    </w:p>
    <w:p w14:paraId="7FA07732" w14:textId="77777777" w:rsidR="007615D6" w:rsidRPr="005B25A1" w:rsidRDefault="007615D6" w:rsidP="007615D6">
      <w:pPr>
        <w:keepNext/>
        <w:keepLines/>
        <w:rPr>
          <w:b/>
          <w:bCs/>
        </w:rPr>
      </w:pPr>
      <w:r w:rsidRPr="005B25A1">
        <w:rPr>
          <w:b/>
          <w:bCs/>
        </w:rPr>
        <w:t>Parallel discussion:</w:t>
      </w:r>
    </w:p>
    <w:p w14:paraId="4A09ACB4" w14:textId="77777777" w:rsidR="007615D6" w:rsidRPr="005B25A1" w:rsidRDefault="007615D6" w:rsidP="007615D6">
      <w:pPr>
        <w:keepNext/>
        <w:keepLines/>
      </w:pPr>
      <w:r w:rsidRPr="005B25A1">
        <w:t>-</w:t>
      </w:r>
    </w:p>
    <w:p w14:paraId="703352D3" w14:textId="77777777" w:rsidR="007615D6" w:rsidRPr="005B25A1" w:rsidRDefault="007615D6" w:rsidP="007615D6">
      <w:pPr>
        <w:keepNext/>
        <w:keepLines/>
        <w:rPr>
          <w:b/>
          <w:bCs/>
        </w:rPr>
      </w:pPr>
      <w:r w:rsidRPr="005B25A1">
        <w:rPr>
          <w:b/>
          <w:bCs/>
        </w:rPr>
        <w:t>Plenary Discussion:</w:t>
      </w:r>
    </w:p>
    <w:p w14:paraId="7BFD55E5" w14:textId="77777777" w:rsidR="007615D6" w:rsidRPr="005B25A1" w:rsidRDefault="007615D6" w:rsidP="007615D6">
      <w:pPr>
        <w:keepNext/>
        <w:keepLines/>
      </w:pPr>
      <w:r>
        <w:rPr>
          <w:color w:val="FF0000"/>
        </w:rPr>
        <w:t>NO DISCUSSION RECORDED</w:t>
      </w:r>
    </w:p>
    <w:p w14:paraId="40D52C1A" w14:textId="77777777" w:rsidR="007615D6" w:rsidRPr="00EB0339" w:rsidRDefault="007615D6" w:rsidP="007615D6">
      <w:r w:rsidRPr="005B25A1">
        <w:rPr>
          <w:b/>
          <w:bCs/>
        </w:rPr>
        <w:t>Status:</w:t>
      </w:r>
      <w:r>
        <w:t xml:space="preserve"> </w:t>
      </w:r>
      <w:r>
        <w:rPr>
          <w:color w:val="0000FF"/>
        </w:rPr>
        <w:t>Not concluded</w:t>
      </w:r>
      <w:r>
        <w:t>.</w:t>
      </w:r>
    </w:p>
    <w:p w14:paraId="4D09A94D" w14:textId="77777777" w:rsidR="00E00DA6" w:rsidRDefault="007615D6" w:rsidP="000A3FBD">
      <w:pPr>
        <w:pStyle w:val="NormTop"/>
      </w:pPr>
      <w:r>
        <w:rPr>
          <w:color w:val="0000FF"/>
        </w:rPr>
        <w:t>S2-2506721</w:t>
      </w:r>
      <w:r w:rsidRPr="00D53282">
        <w:t xml:space="preserve"> </w:t>
      </w:r>
      <w:r>
        <w:t>(LS OUT) [DRAFT] Reply LS on Uplink Rate Control (Source: SAMSUNG)</w:t>
      </w:r>
      <w:r>
        <w:br/>
      </w:r>
      <w:r w:rsidRPr="00D53282">
        <w:rPr>
          <w:b/>
        </w:rPr>
        <w:t>Document for:</w:t>
      </w:r>
      <w:r w:rsidRPr="00D53282">
        <w:t xml:space="preserve"> </w:t>
      </w:r>
      <w:r>
        <w:t>Approval</w:t>
      </w:r>
      <w:r>
        <w:br/>
      </w:r>
      <w:r w:rsidRPr="00D53282">
        <w:rPr>
          <w:b/>
        </w:rPr>
        <w:t>Abstract:</w:t>
      </w:r>
      <w:r w:rsidRPr="00D53282">
        <w:t xml:space="preserve"> </w:t>
      </w:r>
    </w:p>
    <w:p w14:paraId="06B0D03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S2-2506111</w:t>
      </w:r>
      <w:r>
        <w:t>.</w:t>
      </w:r>
    </w:p>
    <w:p w14:paraId="4831386E" w14:textId="77777777" w:rsidR="007615D6" w:rsidRPr="005B25A1" w:rsidRDefault="007615D6" w:rsidP="007615D6">
      <w:pPr>
        <w:keepNext/>
        <w:keepLines/>
        <w:rPr>
          <w:b/>
          <w:bCs/>
        </w:rPr>
      </w:pPr>
      <w:r w:rsidRPr="005B25A1">
        <w:rPr>
          <w:b/>
          <w:bCs/>
        </w:rPr>
        <w:t>Convenor comment:</w:t>
      </w:r>
    </w:p>
    <w:p w14:paraId="234EBB5D" w14:textId="77777777" w:rsidR="007615D6" w:rsidRPr="005B25A1" w:rsidRDefault="007615D6" w:rsidP="007615D6">
      <w:pPr>
        <w:keepNext/>
        <w:keepLines/>
      </w:pPr>
    </w:p>
    <w:p w14:paraId="1E76ABBD" w14:textId="77777777" w:rsidR="007615D6" w:rsidRPr="005B25A1" w:rsidRDefault="007615D6" w:rsidP="007615D6">
      <w:pPr>
        <w:keepNext/>
        <w:keepLines/>
        <w:rPr>
          <w:b/>
          <w:bCs/>
        </w:rPr>
      </w:pPr>
      <w:r w:rsidRPr="005B25A1">
        <w:rPr>
          <w:b/>
          <w:bCs/>
        </w:rPr>
        <w:t>Parallel discussion:</w:t>
      </w:r>
    </w:p>
    <w:p w14:paraId="49A73A0A" w14:textId="77777777" w:rsidR="007615D6" w:rsidRPr="005B25A1" w:rsidRDefault="007615D6" w:rsidP="007615D6">
      <w:pPr>
        <w:keepNext/>
        <w:keepLines/>
      </w:pPr>
      <w:r w:rsidRPr="005B25A1">
        <w:t>-</w:t>
      </w:r>
    </w:p>
    <w:p w14:paraId="2F6A7D4E" w14:textId="77777777" w:rsidR="007615D6" w:rsidRPr="005B25A1" w:rsidRDefault="007615D6" w:rsidP="007615D6">
      <w:pPr>
        <w:keepNext/>
        <w:keepLines/>
        <w:rPr>
          <w:b/>
          <w:bCs/>
        </w:rPr>
      </w:pPr>
      <w:r w:rsidRPr="005B25A1">
        <w:rPr>
          <w:b/>
          <w:bCs/>
        </w:rPr>
        <w:t>Plenary Discussion:</w:t>
      </w:r>
    </w:p>
    <w:p w14:paraId="2355F3DA" w14:textId="77777777" w:rsidR="007615D6" w:rsidRPr="005B25A1" w:rsidRDefault="007615D6" w:rsidP="007615D6">
      <w:pPr>
        <w:keepNext/>
        <w:keepLines/>
      </w:pPr>
      <w:r>
        <w:rPr>
          <w:color w:val="FF0000"/>
        </w:rPr>
        <w:t>NO DISCUSSION RECORDED</w:t>
      </w:r>
    </w:p>
    <w:p w14:paraId="3378B5DB" w14:textId="77777777" w:rsidR="007615D6" w:rsidRPr="00EB0339" w:rsidRDefault="007615D6" w:rsidP="007615D6">
      <w:r w:rsidRPr="005B25A1">
        <w:rPr>
          <w:b/>
          <w:bCs/>
        </w:rPr>
        <w:t>Status:</w:t>
      </w:r>
      <w:r>
        <w:t xml:space="preserve"> </w:t>
      </w:r>
      <w:r>
        <w:rPr>
          <w:color w:val="0000FF"/>
        </w:rPr>
        <w:t>Not concluded</w:t>
      </w:r>
      <w:r>
        <w:t>.</w:t>
      </w:r>
    </w:p>
    <w:p w14:paraId="38E56D39" w14:textId="77777777" w:rsidR="00E00DA6" w:rsidRDefault="007615D6" w:rsidP="000A3FBD">
      <w:pPr>
        <w:pStyle w:val="NormTop"/>
      </w:pPr>
      <w:r>
        <w:rPr>
          <w:color w:val="0000FF"/>
        </w:rPr>
        <w:t>S2-2506847</w:t>
      </w:r>
      <w:r w:rsidRPr="00D53282">
        <w:t xml:space="preserve"> </w:t>
      </w:r>
      <w:r>
        <w:t>(LS OUT) [DRAFT] LS Reply on uplink rate control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WG2 and RAN WG3 about SA WG2 decision.</w:t>
      </w:r>
    </w:p>
    <w:p w14:paraId="549BF54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S2-2506111</w:t>
      </w:r>
      <w:r>
        <w:t>.</w:t>
      </w:r>
    </w:p>
    <w:p w14:paraId="7E1E83C1" w14:textId="77777777" w:rsidR="007615D6" w:rsidRPr="005B25A1" w:rsidRDefault="007615D6" w:rsidP="007615D6">
      <w:pPr>
        <w:keepNext/>
        <w:keepLines/>
        <w:rPr>
          <w:b/>
          <w:bCs/>
        </w:rPr>
      </w:pPr>
      <w:r w:rsidRPr="005B25A1">
        <w:rPr>
          <w:b/>
          <w:bCs/>
        </w:rPr>
        <w:t>Convenor comment:</w:t>
      </w:r>
    </w:p>
    <w:p w14:paraId="73B17BD2" w14:textId="77777777" w:rsidR="007615D6" w:rsidRPr="005B25A1" w:rsidRDefault="007615D6" w:rsidP="007615D6">
      <w:pPr>
        <w:keepNext/>
        <w:keepLines/>
      </w:pPr>
    </w:p>
    <w:p w14:paraId="7AE8191A" w14:textId="77777777" w:rsidR="007615D6" w:rsidRPr="005B25A1" w:rsidRDefault="007615D6" w:rsidP="007615D6">
      <w:pPr>
        <w:keepNext/>
        <w:keepLines/>
        <w:rPr>
          <w:b/>
          <w:bCs/>
        </w:rPr>
      </w:pPr>
      <w:r w:rsidRPr="005B25A1">
        <w:rPr>
          <w:b/>
          <w:bCs/>
        </w:rPr>
        <w:t>Parallel discussion:</w:t>
      </w:r>
    </w:p>
    <w:p w14:paraId="3517F75A" w14:textId="77777777" w:rsidR="007615D6" w:rsidRPr="005B25A1" w:rsidRDefault="007615D6" w:rsidP="007615D6">
      <w:pPr>
        <w:keepNext/>
        <w:keepLines/>
      </w:pPr>
      <w:r w:rsidRPr="005B25A1">
        <w:t>-</w:t>
      </w:r>
    </w:p>
    <w:p w14:paraId="737909BD" w14:textId="77777777" w:rsidR="007615D6" w:rsidRPr="005B25A1" w:rsidRDefault="007615D6" w:rsidP="007615D6">
      <w:pPr>
        <w:keepNext/>
        <w:keepLines/>
        <w:rPr>
          <w:b/>
          <w:bCs/>
        </w:rPr>
      </w:pPr>
      <w:r w:rsidRPr="005B25A1">
        <w:rPr>
          <w:b/>
          <w:bCs/>
        </w:rPr>
        <w:t>Plenary Discussion:</w:t>
      </w:r>
    </w:p>
    <w:p w14:paraId="057793E5" w14:textId="77777777" w:rsidR="007615D6" w:rsidRPr="005B25A1" w:rsidRDefault="007615D6" w:rsidP="007615D6">
      <w:pPr>
        <w:keepNext/>
        <w:keepLines/>
      </w:pPr>
      <w:r>
        <w:rPr>
          <w:color w:val="FF0000"/>
        </w:rPr>
        <w:t>NO DISCUSSION RECORDED</w:t>
      </w:r>
    </w:p>
    <w:p w14:paraId="577171F6" w14:textId="77777777" w:rsidR="007615D6" w:rsidRPr="00EB0339" w:rsidRDefault="007615D6" w:rsidP="007615D6">
      <w:r w:rsidRPr="005B25A1">
        <w:rPr>
          <w:b/>
          <w:bCs/>
        </w:rPr>
        <w:t>Status:</w:t>
      </w:r>
      <w:r>
        <w:t xml:space="preserve"> </w:t>
      </w:r>
      <w:r>
        <w:rPr>
          <w:color w:val="0000FF"/>
        </w:rPr>
        <w:t>Not concluded</w:t>
      </w:r>
      <w:r>
        <w:t>.</w:t>
      </w:r>
    </w:p>
    <w:p w14:paraId="362DC5EE" w14:textId="77777777" w:rsidR="00E00DA6" w:rsidRDefault="007615D6" w:rsidP="000A3FBD">
      <w:pPr>
        <w:pStyle w:val="NormTop"/>
      </w:pPr>
      <w:r>
        <w:rPr>
          <w:color w:val="0000FF"/>
        </w:rPr>
        <w:t>S2-2506844</w:t>
      </w:r>
      <w:r w:rsidRPr="00D53282">
        <w:t xml:space="preserve"> </w:t>
      </w:r>
      <w:r>
        <w:t>(CR) 23.501 CR6194R4 (Rel-19, 'C'</w:t>
      </w:r>
      <w:r>
        <w:lastRenderedPageBreak/>
        <w:t>): Indication of Rate-Adaptable QoS Flows to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5GC may provide an indication of QoS flows that are subject to RAN based bitrate recommendation to NG-RAN.</w:t>
      </w:r>
    </w:p>
    <w:p w14:paraId="150F13F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S2-2505736</w:t>
      </w:r>
      <w:r>
        <w:t>.</w:t>
      </w:r>
    </w:p>
    <w:p w14:paraId="7E7D3EF8" w14:textId="77777777" w:rsidR="007615D6" w:rsidRPr="005B25A1" w:rsidRDefault="007615D6" w:rsidP="007615D6">
      <w:pPr>
        <w:keepNext/>
        <w:keepLines/>
        <w:rPr>
          <w:b/>
          <w:bCs/>
        </w:rPr>
      </w:pPr>
      <w:r w:rsidRPr="005B25A1">
        <w:rPr>
          <w:b/>
          <w:bCs/>
        </w:rPr>
        <w:t>Convenor comment:</w:t>
      </w:r>
    </w:p>
    <w:p w14:paraId="25E5AD4D" w14:textId="77777777" w:rsidR="007615D6" w:rsidRPr="005B25A1" w:rsidRDefault="007615D6" w:rsidP="007615D6">
      <w:pPr>
        <w:keepNext/>
        <w:keepLines/>
      </w:pPr>
      <w:r w:rsidRPr="005B25A1">
        <w:t>Handle: Content to reflect agreement.</w:t>
      </w:r>
    </w:p>
    <w:p w14:paraId="77362A87" w14:textId="77777777" w:rsidR="007615D6" w:rsidRPr="005B25A1" w:rsidRDefault="007615D6" w:rsidP="007615D6">
      <w:pPr>
        <w:keepNext/>
        <w:keepLines/>
        <w:rPr>
          <w:b/>
          <w:bCs/>
        </w:rPr>
      </w:pPr>
      <w:r w:rsidRPr="005B25A1">
        <w:rPr>
          <w:b/>
          <w:bCs/>
        </w:rPr>
        <w:t>Parallel discussion:</w:t>
      </w:r>
    </w:p>
    <w:p w14:paraId="740A68C9" w14:textId="77777777" w:rsidR="007615D6" w:rsidRPr="005B25A1" w:rsidRDefault="007615D6" w:rsidP="007615D6">
      <w:pPr>
        <w:keepNext/>
        <w:keepLines/>
      </w:pPr>
      <w:r w:rsidRPr="005B25A1">
        <w:t>-</w:t>
      </w:r>
    </w:p>
    <w:p w14:paraId="4E62EF04" w14:textId="77777777" w:rsidR="007615D6" w:rsidRPr="005B25A1" w:rsidRDefault="007615D6" w:rsidP="007615D6">
      <w:pPr>
        <w:keepNext/>
        <w:keepLines/>
        <w:rPr>
          <w:b/>
          <w:bCs/>
        </w:rPr>
      </w:pPr>
      <w:r w:rsidRPr="005B25A1">
        <w:rPr>
          <w:b/>
          <w:bCs/>
        </w:rPr>
        <w:t>Plenary Discussion:</w:t>
      </w:r>
    </w:p>
    <w:p w14:paraId="44783A01" w14:textId="77777777" w:rsidR="007615D6" w:rsidRPr="005B25A1" w:rsidRDefault="007615D6" w:rsidP="007615D6">
      <w:pPr>
        <w:keepNext/>
        <w:keepLines/>
      </w:pPr>
      <w:r>
        <w:rPr>
          <w:color w:val="FF0000"/>
        </w:rPr>
        <w:t>NO DISCUSSION RECORDED</w:t>
      </w:r>
    </w:p>
    <w:p w14:paraId="53561220" w14:textId="77777777" w:rsidR="007615D6" w:rsidRPr="00EB0339" w:rsidRDefault="007615D6" w:rsidP="007615D6">
      <w:r w:rsidRPr="005B25A1">
        <w:rPr>
          <w:b/>
          <w:bCs/>
        </w:rPr>
        <w:t>Status:</w:t>
      </w:r>
      <w:r>
        <w:t xml:space="preserve"> </w:t>
      </w:r>
      <w:r>
        <w:rPr>
          <w:color w:val="0000FF"/>
        </w:rPr>
        <w:t>Not concluded</w:t>
      </w:r>
      <w:r>
        <w:t>.</w:t>
      </w:r>
    </w:p>
    <w:p w14:paraId="280246B2" w14:textId="77777777" w:rsidR="00E00DA6" w:rsidRDefault="007615D6" w:rsidP="000A3FBD">
      <w:pPr>
        <w:pStyle w:val="NormTop"/>
      </w:pPr>
      <w:r>
        <w:rPr>
          <w:color w:val="0000FF"/>
        </w:rPr>
        <w:t>S2-2507174</w:t>
      </w:r>
      <w:r w:rsidRPr="00D53282">
        <w:t xml:space="preserve"> </w:t>
      </w:r>
      <w:r>
        <w:t xml:space="preserve">(CR) 23.502 CR5395R4 (Rel-19, 'B'): 23.502 Support of uplink rate control for QoS flows at RAN (Source: Lenovo, ZTE, China Telecom, Xiaomi, Tencent,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A5ED1C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S2-2505738</w:t>
      </w:r>
      <w:r>
        <w:t>.</w:t>
      </w:r>
    </w:p>
    <w:p w14:paraId="22A3E66A" w14:textId="77777777" w:rsidR="007615D6" w:rsidRPr="005B25A1" w:rsidRDefault="007615D6" w:rsidP="007615D6">
      <w:pPr>
        <w:keepNext/>
        <w:keepLines/>
        <w:rPr>
          <w:b/>
          <w:bCs/>
        </w:rPr>
      </w:pPr>
      <w:r w:rsidRPr="005B25A1">
        <w:rPr>
          <w:b/>
          <w:bCs/>
        </w:rPr>
        <w:t>Convenor comment:</w:t>
      </w:r>
    </w:p>
    <w:p w14:paraId="04CB3FDC" w14:textId="77777777" w:rsidR="007615D6" w:rsidRPr="005B25A1" w:rsidRDefault="007615D6" w:rsidP="007615D6">
      <w:pPr>
        <w:keepNext/>
        <w:keepLines/>
      </w:pPr>
      <w:r w:rsidRPr="005B25A1">
        <w:t>Handle: Content to reflect agreement.</w:t>
      </w:r>
    </w:p>
    <w:p w14:paraId="045D9C1D" w14:textId="77777777" w:rsidR="007615D6" w:rsidRPr="005B25A1" w:rsidRDefault="007615D6" w:rsidP="007615D6">
      <w:pPr>
        <w:keepNext/>
        <w:keepLines/>
        <w:rPr>
          <w:b/>
          <w:bCs/>
        </w:rPr>
      </w:pPr>
      <w:r w:rsidRPr="005B25A1">
        <w:rPr>
          <w:b/>
          <w:bCs/>
        </w:rPr>
        <w:t>Parallel discussion:</w:t>
      </w:r>
    </w:p>
    <w:p w14:paraId="163AB910" w14:textId="77777777" w:rsidR="007615D6" w:rsidRPr="005B25A1" w:rsidRDefault="007615D6" w:rsidP="007615D6">
      <w:pPr>
        <w:keepNext/>
        <w:keepLines/>
      </w:pPr>
      <w:r w:rsidRPr="005B25A1">
        <w:t>-</w:t>
      </w:r>
    </w:p>
    <w:p w14:paraId="65DA5AF3" w14:textId="77777777" w:rsidR="007615D6" w:rsidRPr="005B25A1" w:rsidRDefault="007615D6" w:rsidP="007615D6">
      <w:pPr>
        <w:keepNext/>
        <w:keepLines/>
        <w:rPr>
          <w:b/>
          <w:bCs/>
        </w:rPr>
      </w:pPr>
      <w:r w:rsidRPr="005B25A1">
        <w:rPr>
          <w:b/>
          <w:bCs/>
        </w:rPr>
        <w:t>Plenary Discussion:</w:t>
      </w:r>
    </w:p>
    <w:p w14:paraId="04E008B4" w14:textId="77777777" w:rsidR="007615D6" w:rsidRPr="005B25A1" w:rsidRDefault="007615D6" w:rsidP="007615D6">
      <w:pPr>
        <w:keepNext/>
        <w:keepLines/>
      </w:pPr>
      <w:r>
        <w:rPr>
          <w:color w:val="FF0000"/>
        </w:rPr>
        <w:t>NO DISCUSSION RECORDED</w:t>
      </w:r>
    </w:p>
    <w:p w14:paraId="21BA8E80" w14:textId="77777777" w:rsidR="007615D6" w:rsidRPr="00EB0339" w:rsidRDefault="007615D6" w:rsidP="007615D6">
      <w:r w:rsidRPr="005B25A1">
        <w:rPr>
          <w:b/>
          <w:bCs/>
        </w:rPr>
        <w:t>Status:</w:t>
      </w:r>
      <w:r>
        <w:t xml:space="preserve"> </w:t>
      </w:r>
      <w:r>
        <w:rPr>
          <w:color w:val="0000FF"/>
        </w:rPr>
        <w:t>Not concluded</w:t>
      </w:r>
      <w:r>
        <w:t>.</w:t>
      </w:r>
    </w:p>
    <w:p w14:paraId="0CF98551" w14:textId="77777777" w:rsidR="00E00DA6" w:rsidRDefault="007615D6" w:rsidP="000A3FBD">
      <w:pPr>
        <w:pStyle w:val="NormTop"/>
      </w:pPr>
      <w:r>
        <w:rPr>
          <w:color w:val="0000FF"/>
        </w:rPr>
        <w:t>S2-2507175</w:t>
      </w:r>
      <w:r w:rsidRPr="00D53282">
        <w:t xml:space="preserve"> </w:t>
      </w:r>
      <w:r>
        <w:t xml:space="preserve">(CR) 23.503 CR1531R4 (Rel-19, 'B'): 23.503 Support of uplink rate control for QoS flows at RAN (Source: Lenovo, ZTE, China Telecom, Xiaomi, Tencent,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5B7C2C7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S2-2505737</w:t>
      </w:r>
      <w:r>
        <w:t>.</w:t>
      </w:r>
    </w:p>
    <w:p w14:paraId="45C2F2B3" w14:textId="77777777" w:rsidR="007615D6" w:rsidRPr="005B25A1" w:rsidRDefault="007615D6" w:rsidP="007615D6">
      <w:pPr>
        <w:keepNext/>
        <w:keepLines/>
        <w:rPr>
          <w:b/>
          <w:bCs/>
        </w:rPr>
      </w:pPr>
      <w:r w:rsidRPr="005B25A1">
        <w:rPr>
          <w:b/>
          <w:bCs/>
        </w:rPr>
        <w:t>Convenor comment:</w:t>
      </w:r>
    </w:p>
    <w:p w14:paraId="62E5A793" w14:textId="77777777" w:rsidR="007615D6" w:rsidRPr="005B25A1" w:rsidRDefault="007615D6" w:rsidP="007615D6">
      <w:pPr>
        <w:keepNext/>
        <w:keepLines/>
      </w:pPr>
      <w:r w:rsidRPr="005B25A1">
        <w:t>Handle: Content to reflect agreement.</w:t>
      </w:r>
    </w:p>
    <w:p w14:paraId="1F5A977C" w14:textId="77777777" w:rsidR="007615D6" w:rsidRPr="005B25A1" w:rsidRDefault="007615D6" w:rsidP="007615D6">
      <w:pPr>
        <w:keepNext/>
        <w:keepLines/>
        <w:rPr>
          <w:b/>
          <w:bCs/>
        </w:rPr>
      </w:pPr>
      <w:r w:rsidRPr="005B25A1">
        <w:rPr>
          <w:b/>
          <w:bCs/>
        </w:rPr>
        <w:t>Parallel discussion:</w:t>
      </w:r>
    </w:p>
    <w:p w14:paraId="717224CB" w14:textId="77777777" w:rsidR="007615D6" w:rsidRPr="005B25A1" w:rsidRDefault="007615D6" w:rsidP="007615D6">
      <w:pPr>
        <w:keepNext/>
        <w:keepLines/>
      </w:pPr>
      <w:r w:rsidRPr="005B25A1">
        <w:t>-</w:t>
      </w:r>
    </w:p>
    <w:p w14:paraId="42FA7B27" w14:textId="77777777" w:rsidR="007615D6" w:rsidRPr="005B25A1" w:rsidRDefault="007615D6" w:rsidP="007615D6">
      <w:pPr>
        <w:keepNext/>
        <w:keepLines/>
        <w:rPr>
          <w:b/>
          <w:bCs/>
        </w:rPr>
      </w:pPr>
      <w:r w:rsidRPr="005B25A1">
        <w:rPr>
          <w:b/>
          <w:bCs/>
        </w:rPr>
        <w:t>Plenary Discussion:</w:t>
      </w:r>
    </w:p>
    <w:p w14:paraId="1E53674E" w14:textId="77777777" w:rsidR="007615D6" w:rsidRPr="005B25A1" w:rsidRDefault="007615D6" w:rsidP="007615D6">
      <w:pPr>
        <w:keepNext/>
        <w:keepLines/>
      </w:pPr>
      <w:r>
        <w:rPr>
          <w:color w:val="FF0000"/>
        </w:rPr>
        <w:t>NO DISCUSSION RECORDED</w:t>
      </w:r>
    </w:p>
    <w:p w14:paraId="00AED08A" w14:textId="77777777" w:rsidR="007615D6" w:rsidRPr="00EB0339" w:rsidRDefault="007615D6" w:rsidP="007615D6">
      <w:r w:rsidRPr="005B25A1">
        <w:rPr>
          <w:b/>
          <w:bCs/>
        </w:rPr>
        <w:t>Status:</w:t>
      </w:r>
      <w:r>
        <w:t xml:space="preserve"> </w:t>
      </w:r>
      <w:r>
        <w:rPr>
          <w:color w:val="0000FF"/>
        </w:rPr>
        <w:t>Not concluded</w:t>
      </w:r>
      <w:r>
        <w:t>.</w:t>
      </w:r>
    </w:p>
    <w:p w14:paraId="4D82F042" w14:textId="77777777" w:rsidR="00E00DA6" w:rsidRDefault="007615D6" w:rsidP="000A3FBD">
      <w:pPr>
        <w:pStyle w:val="NormTop"/>
      </w:pPr>
      <w:r>
        <w:rPr>
          <w:color w:val="0000FF"/>
        </w:rPr>
        <w:t>S2-2506845</w:t>
      </w:r>
      <w:r w:rsidRPr="00D53282">
        <w:t xml:space="preserve"> </w:t>
      </w:r>
      <w:r>
        <w:t>(CR) 23.503 CR1535R2 (Rel-19, 'C'</w:t>
      </w:r>
      <w:r>
        <w:lastRenderedPageBreak/>
        <w:t>): Indication of Rate-Adaptable QoS Flows to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the PCF may provide an indication of service data flows that may be subject to rate adaptation within the PCC rule, to the SMF.</w:t>
      </w:r>
    </w:p>
    <w:p w14:paraId="334801A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S2-2504863</w:t>
      </w:r>
      <w:r>
        <w:t>.</w:t>
      </w:r>
    </w:p>
    <w:p w14:paraId="6C7505CA" w14:textId="77777777" w:rsidR="007615D6" w:rsidRPr="005B25A1" w:rsidRDefault="007615D6" w:rsidP="007615D6">
      <w:pPr>
        <w:keepNext/>
        <w:keepLines/>
        <w:rPr>
          <w:b/>
          <w:bCs/>
        </w:rPr>
      </w:pPr>
      <w:r w:rsidRPr="005B25A1">
        <w:rPr>
          <w:b/>
          <w:bCs/>
        </w:rPr>
        <w:t>Convenor comment:</w:t>
      </w:r>
    </w:p>
    <w:p w14:paraId="606BFC35" w14:textId="77777777" w:rsidR="007615D6" w:rsidRPr="005B25A1" w:rsidRDefault="007615D6" w:rsidP="007615D6">
      <w:pPr>
        <w:keepNext/>
        <w:keepLines/>
      </w:pPr>
    </w:p>
    <w:p w14:paraId="29B777C3" w14:textId="77777777" w:rsidR="007615D6" w:rsidRPr="005B25A1" w:rsidRDefault="007615D6" w:rsidP="007615D6">
      <w:pPr>
        <w:keepNext/>
        <w:keepLines/>
        <w:rPr>
          <w:b/>
          <w:bCs/>
        </w:rPr>
      </w:pPr>
      <w:r w:rsidRPr="005B25A1">
        <w:rPr>
          <w:b/>
          <w:bCs/>
        </w:rPr>
        <w:t>Parallel discussion:</w:t>
      </w:r>
    </w:p>
    <w:p w14:paraId="7E7A4D00" w14:textId="77777777" w:rsidR="007615D6" w:rsidRPr="005B25A1" w:rsidRDefault="007615D6" w:rsidP="007615D6">
      <w:pPr>
        <w:keepNext/>
        <w:keepLines/>
      </w:pPr>
      <w:r w:rsidRPr="005B25A1">
        <w:t>-</w:t>
      </w:r>
    </w:p>
    <w:p w14:paraId="34E8FF0C" w14:textId="77777777" w:rsidR="007615D6" w:rsidRPr="005B25A1" w:rsidRDefault="007615D6" w:rsidP="007615D6">
      <w:pPr>
        <w:keepNext/>
        <w:keepLines/>
        <w:rPr>
          <w:b/>
          <w:bCs/>
        </w:rPr>
      </w:pPr>
      <w:r w:rsidRPr="005B25A1">
        <w:rPr>
          <w:b/>
          <w:bCs/>
        </w:rPr>
        <w:t>Plenary Discussion:</w:t>
      </w:r>
    </w:p>
    <w:p w14:paraId="698D478C" w14:textId="77777777" w:rsidR="007615D6" w:rsidRPr="005B25A1" w:rsidRDefault="007615D6" w:rsidP="007615D6">
      <w:pPr>
        <w:keepNext/>
        <w:keepLines/>
      </w:pPr>
      <w:r>
        <w:rPr>
          <w:color w:val="FF0000"/>
        </w:rPr>
        <w:t>NO DISCUSSION RECORDED</w:t>
      </w:r>
    </w:p>
    <w:p w14:paraId="6BFEBE0B" w14:textId="77777777" w:rsidR="007615D6" w:rsidRPr="00EB0339" w:rsidRDefault="007615D6" w:rsidP="007615D6">
      <w:r w:rsidRPr="005B25A1">
        <w:rPr>
          <w:b/>
          <w:bCs/>
        </w:rPr>
        <w:t>Status:</w:t>
      </w:r>
      <w:r>
        <w:t xml:space="preserve"> </w:t>
      </w:r>
      <w:r>
        <w:rPr>
          <w:color w:val="0000FF"/>
        </w:rPr>
        <w:t>Not concluded</w:t>
      </w:r>
      <w:r>
        <w:t>.</w:t>
      </w:r>
    </w:p>
    <w:p w14:paraId="26CD9353" w14:textId="77777777" w:rsidR="00E00DA6" w:rsidRDefault="007615D6" w:rsidP="000A3FBD">
      <w:pPr>
        <w:pStyle w:val="NormTop"/>
      </w:pPr>
      <w:r>
        <w:rPr>
          <w:color w:val="0000FF"/>
        </w:rPr>
        <w:t>S2-2506846</w:t>
      </w:r>
      <w:r w:rsidRPr="00D53282">
        <w:t xml:space="preserve"> </w:t>
      </w:r>
      <w:r>
        <w:t>(CR) 23.502 CR5419R2 (Rel-19, 'C'): Indication of Rate-Adaptable QoS Flows to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5GC may provide an indication of rate-</w:t>
      </w:r>
      <w:proofErr w:type="spellStart"/>
      <w:r>
        <w:t>adapatable</w:t>
      </w:r>
      <w:proofErr w:type="spellEnd"/>
      <w:r>
        <w:t xml:space="preserve"> QoS flows to NG-RAN.</w:t>
      </w:r>
    </w:p>
    <w:p w14:paraId="37999D3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S2-2504864</w:t>
      </w:r>
      <w:r>
        <w:t>.</w:t>
      </w:r>
    </w:p>
    <w:p w14:paraId="1B30F417" w14:textId="77777777" w:rsidR="007615D6" w:rsidRPr="005B25A1" w:rsidRDefault="007615D6" w:rsidP="007615D6">
      <w:pPr>
        <w:keepNext/>
        <w:keepLines/>
        <w:rPr>
          <w:b/>
          <w:bCs/>
        </w:rPr>
      </w:pPr>
      <w:r w:rsidRPr="005B25A1">
        <w:rPr>
          <w:b/>
          <w:bCs/>
        </w:rPr>
        <w:t>Convenor comment:</w:t>
      </w:r>
    </w:p>
    <w:p w14:paraId="4010D72B" w14:textId="77777777" w:rsidR="007615D6" w:rsidRPr="005B25A1" w:rsidRDefault="007615D6" w:rsidP="007615D6">
      <w:pPr>
        <w:keepNext/>
        <w:keepLines/>
      </w:pPr>
    </w:p>
    <w:p w14:paraId="611B6B07" w14:textId="77777777" w:rsidR="007615D6" w:rsidRPr="005B25A1" w:rsidRDefault="007615D6" w:rsidP="007615D6">
      <w:pPr>
        <w:keepNext/>
        <w:keepLines/>
        <w:rPr>
          <w:b/>
          <w:bCs/>
        </w:rPr>
      </w:pPr>
      <w:r w:rsidRPr="005B25A1">
        <w:rPr>
          <w:b/>
          <w:bCs/>
        </w:rPr>
        <w:t>Parallel discussion:</w:t>
      </w:r>
    </w:p>
    <w:p w14:paraId="73E5E6A6" w14:textId="77777777" w:rsidR="007615D6" w:rsidRPr="005B25A1" w:rsidRDefault="007615D6" w:rsidP="007615D6">
      <w:pPr>
        <w:keepNext/>
        <w:keepLines/>
      </w:pPr>
      <w:r w:rsidRPr="005B25A1">
        <w:t>-</w:t>
      </w:r>
    </w:p>
    <w:p w14:paraId="55CE58DA" w14:textId="77777777" w:rsidR="007615D6" w:rsidRPr="005B25A1" w:rsidRDefault="007615D6" w:rsidP="007615D6">
      <w:pPr>
        <w:keepNext/>
        <w:keepLines/>
        <w:rPr>
          <w:b/>
          <w:bCs/>
        </w:rPr>
      </w:pPr>
      <w:r w:rsidRPr="005B25A1">
        <w:rPr>
          <w:b/>
          <w:bCs/>
        </w:rPr>
        <w:t>Plenary Discussion:</w:t>
      </w:r>
    </w:p>
    <w:p w14:paraId="6833886C" w14:textId="77777777" w:rsidR="007615D6" w:rsidRPr="005B25A1" w:rsidRDefault="007615D6" w:rsidP="007615D6">
      <w:pPr>
        <w:keepNext/>
        <w:keepLines/>
      </w:pPr>
      <w:r>
        <w:rPr>
          <w:color w:val="FF0000"/>
        </w:rPr>
        <w:t>NO DISCUSSION RECORDED</w:t>
      </w:r>
    </w:p>
    <w:p w14:paraId="1C058049" w14:textId="77777777" w:rsidR="007615D6" w:rsidRPr="00EB0339" w:rsidRDefault="007615D6" w:rsidP="007615D6">
      <w:r w:rsidRPr="005B25A1">
        <w:rPr>
          <w:b/>
          <w:bCs/>
        </w:rPr>
        <w:t>Status:</w:t>
      </w:r>
      <w:r>
        <w:t xml:space="preserve"> </w:t>
      </w:r>
      <w:r>
        <w:rPr>
          <w:color w:val="0000FF"/>
        </w:rPr>
        <w:t>Not concluded</w:t>
      </w:r>
      <w:r>
        <w:t>.</w:t>
      </w:r>
    </w:p>
    <w:p w14:paraId="1A173D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N6-Unmarked PDUs</w:t>
      </w:r>
    </w:p>
    <w:p w14:paraId="0898539A" w14:textId="77777777" w:rsidR="00E00DA6" w:rsidRDefault="007615D6" w:rsidP="000A3FBD">
      <w:pPr>
        <w:pStyle w:val="NormTop"/>
      </w:pPr>
      <w:r>
        <w:rPr>
          <w:color w:val="0000FF"/>
        </w:rPr>
        <w:t>S2-2506113</w:t>
      </w:r>
      <w:r w:rsidRPr="00D53282">
        <w:t xml:space="preserve"> </w:t>
      </w:r>
      <w:r>
        <w:t>(LS IN) L</w:t>
      </w:r>
      <w:r>
        <w:lastRenderedPageBreak/>
        <w:t>S from SA WG4: LS to SA WG2 and CT WG4 on N6-Unmarked PDUs (Source: SA WG4 (S4-250738))</w:t>
      </w:r>
      <w:r>
        <w:br/>
      </w:r>
      <w:r w:rsidRPr="00D53282">
        <w:rPr>
          <w:b/>
        </w:rPr>
        <w:t>Document for:</w:t>
      </w:r>
      <w:r w:rsidRPr="00D53282">
        <w:t xml:space="preserve"> </w:t>
      </w:r>
      <w:r>
        <w:t>Action</w:t>
      </w:r>
      <w:r>
        <w:br/>
      </w:r>
      <w:r w:rsidRPr="00D53282">
        <w:rPr>
          <w:b/>
        </w:rPr>
        <w:t>Abstract:</w:t>
      </w:r>
      <w:r w:rsidRPr="00D53282">
        <w:t xml:space="preserve"> </w:t>
      </w:r>
      <w:r>
        <w:br/>
        <w:t xml:space="preserve">In Rel-18, SA WG2 has agreed that the PSA UPF marks, in the downlink, each N6-unmarked PDU with PDU Set Information into a PDU Set. If the UPF receives a PDU that does not belong to a PDU Set, the UPF still maps it to a PDU Set based on the Protocol </w:t>
      </w:r>
      <w:proofErr w:type="spellStart"/>
      <w:r>
        <w:t>Descr</w:t>
      </w:r>
      <w:proofErr w:type="spellEnd"/>
      <w:r>
        <w:t>.</w:t>
      </w:r>
    </w:p>
    <w:p w14:paraId="56CBE22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S2-2504565</w:t>
      </w:r>
      <w:r>
        <w:t>. from SA WG2#169. Responses drafted in</w:t>
      </w:r>
      <w:r>
        <w:rPr>
          <w:color w:val="0000FF"/>
        </w:rPr>
        <w:t xml:space="preserve"> S2-2507189</w:t>
      </w:r>
      <w:r>
        <w:t>,</w:t>
      </w:r>
      <w:r>
        <w:rPr>
          <w:color w:val="0000FF"/>
        </w:rPr>
        <w:t xml:space="preserve"> S2-2507370</w:t>
      </w:r>
      <w:r>
        <w:t>.</w:t>
      </w:r>
    </w:p>
    <w:p w14:paraId="66AF0C1D" w14:textId="77777777" w:rsidR="007615D6" w:rsidRPr="005B25A1" w:rsidRDefault="007615D6" w:rsidP="007615D6">
      <w:pPr>
        <w:keepNext/>
        <w:keepLines/>
        <w:rPr>
          <w:b/>
          <w:bCs/>
        </w:rPr>
      </w:pPr>
      <w:r w:rsidRPr="005B25A1">
        <w:rPr>
          <w:b/>
          <w:bCs/>
        </w:rPr>
        <w:t>Convenor comment:</w:t>
      </w:r>
    </w:p>
    <w:p w14:paraId="6470A59A" w14:textId="77777777" w:rsidR="007615D6" w:rsidRPr="005B25A1" w:rsidRDefault="007615D6" w:rsidP="007615D6">
      <w:pPr>
        <w:keepNext/>
        <w:keepLines/>
      </w:pPr>
      <w:r w:rsidRPr="005B25A1">
        <w:t>Handle.</w:t>
      </w:r>
    </w:p>
    <w:p w14:paraId="508DE275" w14:textId="77777777" w:rsidR="007615D6" w:rsidRPr="005B25A1" w:rsidRDefault="007615D6" w:rsidP="007615D6">
      <w:pPr>
        <w:keepNext/>
        <w:keepLines/>
        <w:rPr>
          <w:b/>
          <w:bCs/>
        </w:rPr>
      </w:pPr>
      <w:r w:rsidRPr="005B25A1">
        <w:rPr>
          <w:b/>
          <w:bCs/>
        </w:rPr>
        <w:t>Parallel discussion:</w:t>
      </w:r>
    </w:p>
    <w:p w14:paraId="6E35705A" w14:textId="77777777" w:rsidR="007615D6" w:rsidRPr="005B25A1" w:rsidRDefault="007615D6" w:rsidP="007615D6">
      <w:pPr>
        <w:keepNext/>
        <w:keepLines/>
      </w:pPr>
      <w:r w:rsidRPr="005B25A1">
        <w:t>-</w:t>
      </w:r>
    </w:p>
    <w:p w14:paraId="13242256" w14:textId="77777777" w:rsidR="007615D6" w:rsidRPr="005B25A1" w:rsidRDefault="007615D6" w:rsidP="007615D6">
      <w:pPr>
        <w:keepNext/>
        <w:keepLines/>
        <w:rPr>
          <w:b/>
          <w:bCs/>
        </w:rPr>
      </w:pPr>
      <w:r w:rsidRPr="005B25A1">
        <w:rPr>
          <w:b/>
          <w:bCs/>
        </w:rPr>
        <w:t>Plenary Discussion:</w:t>
      </w:r>
    </w:p>
    <w:p w14:paraId="6C45F79C" w14:textId="77777777" w:rsidR="007615D6" w:rsidRPr="005B25A1" w:rsidRDefault="007615D6" w:rsidP="007615D6">
      <w:pPr>
        <w:keepNext/>
        <w:keepLines/>
      </w:pPr>
      <w:r>
        <w:rPr>
          <w:color w:val="FF0000"/>
        </w:rPr>
        <w:t>NO DISCUSSION RECORDED</w:t>
      </w:r>
    </w:p>
    <w:p w14:paraId="5339089E" w14:textId="77777777" w:rsidR="007615D6" w:rsidRPr="00EB0339" w:rsidRDefault="007615D6" w:rsidP="007615D6">
      <w:r w:rsidRPr="005B25A1">
        <w:rPr>
          <w:b/>
          <w:bCs/>
        </w:rPr>
        <w:t>Status:</w:t>
      </w:r>
      <w:r>
        <w:t xml:space="preserve"> </w:t>
      </w:r>
      <w:r>
        <w:rPr>
          <w:color w:val="0000FF"/>
        </w:rPr>
        <w:t>Not concluded</w:t>
      </w:r>
      <w:r>
        <w:t>.</w:t>
      </w:r>
    </w:p>
    <w:p w14:paraId="4E0C736F" w14:textId="77777777" w:rsidR="00E00DA6" w:rsidRDefault="007615D6" w:rsidP="000A3FBD">
      <w:pPr>
        <w:pStyle w:val="NormTop"/>
      </w:pPr>
      <w:r>
        <w:rPr>
          <w:color w:val="0000FF"/>
        </w:rPr>
        <w:t>S2-2507189</w:t>
      </w:r>
      <w:r w:rsidRPr="00D53282">
        <w:t xml:space="preserve"> </w:t>
      </w:r>
      <w:r>
        <w:t>(LS OUT) [DRAFT] Reply LS on N6-Unmarked PDUs (Source: CATT)</w:t>
      </w:r>
      <w:r>
        <w:br/>
      </w:r>
      <w:r w:rsidRPr="00D53282">
        <w:rPr>
          <w:b/>
        </w:rPr>
        <w:t>Document for:</w:t>
      </w:r>
      <w:r w:rsidRPr="00D53282">
        <w:t xml:space="preserve"> </w:t>
      </w:r>
      <w:r>
        <w:t>Approval</w:t>
      </w:r>
      <w:r>
        <w:br/>
      </w:r>
      <w:r w:rsidRPr="00D53282">
        <w:rPr>
          <w:b/>
        </w:rPr>
        <w:t>Abstract:</w:t>
      </w:r>
      <w:r w:rsidRPr="00D53282">
        <w:t xml:space="preserve"> </w:t>
      </w:r>
    </w:p>
    <w:p w14:paraId="4EB54197"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w:t>
      </w:r>
    </w:p>
    <w:p w14:paraId="1AA216A6" w14:textId="77777777" w:rsidR="007615D6" w:rsidRPr="005B25A1" w:rsidRDefault="007615D6" w:rsidP="007615D6">
      <w:pPr>
        <w:keepNext/>
        <w:keepLines/>
        <w:rPr>
          <w:b/>
          <w:bCs/>
        </w:rPr>
      </w:pPr>
      <w:r w:rsidRPr="005B25A1">
        <w:rPr>
          <w:b/>
          <w:bCs/>
        </w:rPr>
        <w:t>Convenor comment:</w:t>
      </w:r>
    </w:p>
    <w:p w14:paraId="574B9B25" w14:textId="77777777" w:rsidR="007615D6" w:rsidRPr="005B25A1" w:rsidRDefault="007615D6" w:rsidP="007615D6">
      <w:pPr>
        <w:keepNext/>
        <w:keepLines/>
      </w:pPr>
      <w:r w:rsidRPr="005B25A1">
        <w:t>Handle: Content to reflect agreement.</w:t>
      </w:r>
    </w:p>
    <w:p w14:paraId="0A8BC72A" w14:textId="77777777" w:rsidR="007615D6" w:rsidRPr="005B25A1" w:rsidRDefault="007615D6" w:rsidP="007615D6">
      <w:pPr>
        <w:keepNext/>
        <w:keepLines/>
        <w:rPr>
          <w:b/>
          <w:bCs/>
        </w:rPr>
      </w:pPr>
      <w:r w:rsidRPr="005B25A1">
        <w:rPr>
          <w:b/>
          <w:bCs/>
        </w:rPr>
        <w:t>Parallel discussion:</w:t>
      </w:r>
    </w:p>
    <w:p w14:paraId="2F645F3D" w14:textId="77777777" w:rsidR="007615D6" w:rsidRPr="005B25A1" w:rsidRDefault="007615D6" w:rsidP="007615D6">
      <w:pPr>
        <w:keepNext/>
        <w:keepLines/>
      </w:pPr>
      <w:r w:rsidRPr="005B25A1">
        <w:t>-</w:t>
      </w:r>
    </w:p>
    <w:p w14:paraId="38A67DDA" w14:textId="77777777" w:rsidR="007615D6" w:rsidRPr="005B25A1" w:rsidRDefault="007615D6" w:rsidP="007615D6">
      <w:pPr>
        <w:keepNext/>
        <w:keepLines/>
        <w:rPr>
          <w:b/>
          <w:bCs/>
        </w:rPr>
      </w:pPr>
      <w:r w:rsidRPr="005B25A1">
        <w:rPr>
          <w:b/>
          <w:bCs/>
        </w:rPr>
        <w:t>Plenary Discussion:</w:t>
      </w:r>
    </w:p>
    <w:p w14:paraId="6636F41A" w14:textId="77777777" w:rsidR="007615D6" w:rsidRPr="005B25A1" w:rsidRDefault="007615D6" w:rsidP="007615D6">
      <w:pPr>
        <w:keepNext/>
        <w:keepLines/>
      </w:pPr>
      <w:r>
        <w:rPr>
          <w:color w:val="FF0000"/>
        </w:rPr>
        <w:t>NO DISCUSSION RECORDED</w:t>
      </w:r>
    </w:p>
    <w:p w14:paraId="653F7677" w14:textId="77777777" w:rsidR="007615D6" w:rsidRPr="00EB0339" w:rsidRDefault="007615D6" w:rsidP="007615D6">
      <w:r w:rsidRPr="005B25A1">
        <w:rPr>
          <w:b/>
          <w:bCs/>
        </w:rPr>
        <w:t>Status:</w:t>
      </w:r>
      <w:r>
        <w:t xml:space="preserve"> </w:t>
      </w:r>
      <w:r>
        <w:rPr>
          <w:color w:val="0000FF"/>
        </w:rPr>
        <w:t>Not concluded</w:t>
      </w:r>
      <w:r>
        <w:t>.</w:t>
      </w:r>
    </w:p>
    <w:p w14:paraId="4EB09815" w14:textId="77777777" w:rsidR="00E00DA6" w:rsidRDefault="007615D6" w:rsidP="000A3FBD">
      <w:pPr>
        <w:pStyle w:val="NormTop"/>
      </w:pPr>
      <w:r>
        <w:rPr>
          <w:color w:val="0000FF"/>
        </w:rPr>
        <w:t>S2-2507370</w:t>
      </w:r>
      <w:r w:rsidRPr="00D53282">
        <w:t xml:space="preserve"> </w:t>
      </w:r>
      <w:r>
        <w:t>(LS OUT) [DRAFT] Reply LS on N6-Unmarked PDUs (Source: Nokia)</w:t>
      </w:r>
      <w:r>
        <w:br/>
      </w:r>
      <w:r w:rsidRPr="00D53282">
        <w:rPr>
          <w:b/>
        </w:rPr>
        <w:t>Document for:</w:t>
      </w:r>
      <w:r w:rsidRPr="00D53282">
        <w:t xml:space="preserve"> </w:t>
      </w:r>
      <w:r>
        <w:t>Approval</w:t>
      </w:r>
      <w:r>
        <w:br/>
      </w:r>
      <w:r w:rsidRPr="00D53282">
        <w:rPr>
          <w:b/>
        </w:rPr>
        <w:t>Abstract:</w:t>
      </w:r>
      <w:r w:rsidRPr="00D53282">
        <w:t xml:space="preserve"> </w:t>
      </w:r>
    </w:p>
    <w:p w14:paraId="67C74A3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S2-2506113</w:t>
      </w:r>
      <w:r>
        <w:t>.</w:t>
      </w:r>
    </w:p>
    <w:p w14:paraId="637667EF" w14:textId="77777777" w:rsidR="007615D6" w:rsidRPr="005B25A1" w:rsidRDefault="007615D6" w:rsidP="007615D6">
      <w:pPr>
        <w:keepNext/>
        <w:keepLines/>
        <w:rPr>
          <w:b/>
          <w:bCs/>
        </w:rPr>
      </w:pPr>
      <w:r w:rsidRPr="005B25A1">
        <w:rPr>
          <w:b/>
          <w:bCs/>
        </w:rPr>
        <w:t>Convenor comment:</w:t>
      </w:r>
    </w:p>
    <w:p w14:paraId="507E1AC2" w14:textId="77777777" w:rsidR="007615D6" w:rsidRPr="005B25A1" w:rsidRDefault="007615D6" w:rsidP="007615D6">
      <w:pPr>
        <w:keepNext/>
        <w:keepLines/>
      </w:pPr>
    </w:p>
    <w:p w14:paraId="10D563A4" w14:textId="77777777" w:rsidR="007615D6" w:rsidRPr="005B25A1" w:rsidRDefault="007615D6" w:rsidP="007615D6">
      <w:pPr>
        <w:keepNext/>
        <w:keepLines/>
        <w:rPr>
          <w:b/>
          <w:bCs/>
        </w:rPr>
      </w:pPr>
      <w:r w:rsidRPr="005B25A1">
        <w:rPr>
          <w:b/>
          <w:bCs/>
        </w:rPr>
        <w:t>Parallel discussion:</w:t>
      </w:r>
    </w:p>
    <w:p w14:paraId="655C31EA" w14:textId="77777777" w:rsidR="007615D6" w:rsidRPr="005B25A1" w:rsidRDefault="007615D6" w:rsidP="007615D6">
      <w:pPr>
        <w:keepNext/>
        <w:keepLines/>
      </w:pPr>
      <w:r w:rsidRPr="005B25A1">
        <w:t>-</w:t>
      </w:r>
    </w:p>
    <w:p w14:paraId="1CF3C5B6" w14:textId="77777777" w:rsidR="007615D6" w:rsidRPr="005B25A1" w:rsidRDefault="007615D6" w:rsidP="007615D6">
      <w:pPr>
        <w:keepNext/>
        <w:keepLines/>
        <w:rPr>
          <w:b/>
          <w:bCs/>
        </w:rPr>
      </w:pPr>
      <w:r w:rsidRPr="005B25A1">
        <w:rPr>
          <w:b/>
          <w:bCs/>
        </w:rPr>
        <w:t>Plenary Discussion:</w:t>
      </w:r>
    </w:p>
    <w:p w14:paraId="4EF49994" w14:textId="77777777" w:rsidR="007615D6" w:rsidRPr="005B25A1" w:rsidRDefault="007615D6" w:rsidP="007615D6">
      <w:pPr>
        <w:keepNext/>
        <w:keepLines/>
      </w:pPr>
      <w:r>
        <w:rPr>
          <w:color w:val="FF0000"/>
        </w:rPr>
        <w:t>NO DISCUSSION RECORDED</w:t>
      </w:r>
    </w:p>
    <w:p w14:paraId="18B4A107" w14:textId="77777777" w:rsidR="007615D6" w:rsidRPr="00EB0339" w:rsidRDefault="007615D6" w:rsidP="007615D6">
      <w:r w:rsidRPr="005B25A1">
        <w:rPr>
          <w:b/>
          <w:bCs/>
        </w:rPr>
        <w:t>Status:</w:t>
      </w:r>
      <w:r>
        <w:t xml:space="preserve"> </w:t>
      </w:r>
      <w:r>
        <w:rPr>
          <w:color w:val="0000FF"/>
        </w:rPr>
        <w:t>Not concluded</w:t>
      </w:r>
      <w:r>
        <w:t>.</w:t>
      </w:r>
    </w:p>
    <w:p w14:paraId="64925059" w14:textId="77777777" w:rsidR="00E00DA6" w:rsidRDefault="007615D6" w:rsidP="000A3FBD">
      <w:pPr>
        <w:pStyle w:val="NormTop"/>
      </w:pPr>
      <w:r>
        <w:rPr>
          <w:color w:val="0000FF"/>
        </w:rPr>
        <w:t>S2-2507369</w:t>
      </w:r>
      <w:r w:rsidRPr="00D53282">
        <w:t xml:space="preserve"> </w:t>
      </w:r>
      <w:r>
        <w:t>(CR) 23.501 CR6325R3 (Rel-19, 'B'</w:t>
      </w:r>
      <w:r>
        <w:lastRenderedPageBreak/>
        <w:t xml:space="preserve">): PDU Set Importance support for N6-unmarked PDUs (Source: Nokia, Xiaomi, </w:t>
      </w:r>
      <w:proofErr w:type="spellStart"/>
      <w:r>
        <w:t>InterDigital</w:t>
      </w:r>
      <w:proofErr w:type="spellEnd"/>
      <w:r>
        <w:t xml:space="preserve"> Inc., LG Electronics?, OPPO?)</w:t>
      </w:r>
      <w:r>
        <w:br/>
      </w:r>
      <w:r w:rsidRPr="00D53282">
        <w:rPr>
          <w:b/>
        </w:rPr>
        <w:t>Document for:</w:t>
      </w:r>
      <w:r w:rsidRPr="00D53282">
        <w:t xml:space="preserve"> </w:t>
      </w:r>
      <w:r>
        <w:t>Approval</w:t>
      </w:r>
      <w:r>
        <w:br/>
      </w:r>
      <w:r w:rsidRPr="00D53282">
        <w:rPr>
          <w:b/>
        </w:rPr>
        <w:t>Abstract:</w:t>
      </w:r>
      <w:r w:rsidRPr="00D53282">
        <w:t xml:space="preserve"> </w:t>
      </w:r>
    </w:p>
    <w:p w14:paraId="5C21591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S2-2505740</w:t>
      </w:r>
      <w:r>
        <w:t>.  Confirm Sources!</w:t>
      </w:r>
    </w:p>
    <w:p w14:paraId="0664DE98" w14:textId="77777777" w:rsidR="007615D6" w:rsidRPr="005B25A1" w:rsidRDefault="007615D6" w:rsidP="007615D6">
      <w:pPr>
        <w:keepNext/>
        <w:keepLines/>
        <w:rPr>
          <w:b/>
          <w:bCs/>
        </w:rPr>
      </w:pPr>
      <w:r w:rsidRPr="005B25A1">
        <w:rPr>
          <w:b/>
          <w:bCs/>
        </w:rPr>
        <w:t>Convenor comment:</w:t>
      </w:r>
    </w:p>
    <w:p w14:paraId="66BC2902" w14:textId="77777777" w:rsidR="007615D6" w:rsidRPr="005B25A1" w:rsidRDefault="007615D6" w:rsidP="007615D6">
      <w:pPr>
        <w:keepNext/>
        <w:keepLines/>
      </w:pPr>
      <w:r w:rsidRPr="005B25A1">
        <w:t>Handle: Content to reflect agreement.</w:t>
      </w:r>
    </w:p>
    <w:p w14:paraId="5B7E2FFB" w14:textId="77777777" w:rsidR="007615D6" w:rsidRPr="005B25A1" w:rsidRDefault="007615D6" w:rsidP="007615D6">
      <w:pPr>
        <w:keepNext/>
        <w:keepLines/>
        <w:rPr>
          <w:b/>
          <w:bCs/>
        </w:rPr>
      </w:pPr>
      <w:r w:rsidRPr="005B25A1">
        <w:rPr>
          <w:b/>
          <w:bCs/>
        </w:rPr>
        <w:t>Parallel discussion:</w:t>
      </w:r>
    </w:p>
    <w:p w14:paraId="13038C80" w14:textId="77777777" w:rsidR="007615D6" w:rsidRPr="005B25A1" w:rsidRDefault="007615D6" w:rsidP="007615D6">
      <w:pPr>
        <w:keepNext/>
        <w:keepLines/>
      </w:pPr>
      <w:r w:rsidRPr="005B25A1">
        <w:t>-</w:t>
      </w:r>
    </w:p>
    <w:p w14:paraId="0A31B596" w14:textId="77777777" w:rsidR="007615D6" w:rsidRPr="005B25A1" w:rsidRDefault="007615D6" w:rsidP="007615D6">
      <w:pPr>
        <w:keepNext/>
        <w:keepLines/>
        <w:rPr>
          <w:b/>
          <w:bCs/>
        </w:rPr>
      </w:pPr>
      <w:r w:rsidRPr="005B25A1">
        <w:rPr>
          <w:b/>
          <w:bCs/>
        </w:rPr>
        <w:t>Plenary Discussion:</w:t>
      </w:r>
    </w:p>
    <w:p w14:paraId="300FFFFA" w14:textId="77777777" w:rsidR="007615D6" w:rsidRPr="005B25A1" w:rsidRDefault="007615D6" w:rsidP="007615D6">
      <w:pPr>
        <w:keepNext/>
        <w:keepLines/>
      </w:pPr>
      <w:r>
        <w:rPr>
          <w:color w:val="FF0000"/>
        </w:rPr>
        <w:t>NO DISCUSSION RECORDED</w:t>
      </w:r>
    </w:p>
    <w:p w14:paraId="70DBF468" w14:textId="77777777" w:rsidR="007615D6" w:rsidRPr="00EB0339" w:rsidRDefault="007615D6" w:rsidP="007615D6">
      <w:r w:rsidRPr="005B25A1">
        <w:rPr>
          <w:b/>
          <w:bCs/>
        </w:rPr>
        <w:t>Status:</w:t>
      </w:r>
      <w:r>
        <w:t xml:space="preserve"> </w:t>
      </w:r>
      <w:r>
        <w:rPr>
          <w:color w:val="0000FF"/>
        </w:rPr>
        <w:t>Not concluded</w:t>
      </w:r>
      <w:r>
        <w:t>.</w:t>
      </w:r>
    </w:p>
    <w:p w14:paraId="413C2AC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Reply LS on Encoding of (S)RTP MMII</w:t>
      </w:r>
    </w:p>
    <w:p w14:paraId="3C41C479" w14:textId="77777777" w:rsidR="00E00DA6" w:rsidRDefault="007615D6" w:rsidP="000A3FBD">
      <w:pPr>
        <w:pStyle w:val="NormTop"/>
      </w:pPr>
      <w:r>
        <w:rPr>
          <w:color w:val="0000FF"/>
        </w:rPr>
        <w:t>S2-2506167</w:t>
      </w:r>
      <w:r w:rsidRPr="00D53282">
        <w:t xml:space="preserve"> </w:t>
      </w:r>
      <w:r>
        <w:t>(LS IN) LS from SA WG4: Reply LS on Encoding of (S)RTP Multiplexed Media Identification Information (Source: SA WG4 (S4-251471))</w:t>
      </w:r>
      <w:r>
        <w:br/>
      </w:r>
      <w:r w:rsidRPr="00D53282">
        <w:rPr>
          <w:b/>
        </w:rPr>
        <w:t>Document for:</w:t>
      </w:r>
      <w:r w:rsidRPr="00D53282">
        <w:t xml:space="preserve"> </w:t>
      </w:r>
      <w:r>
        <w:t>Information</w:t>
      </w:r>
      <w:r>
        <w:br/>
      </w:r>
      <w:r w:rsidRPr="00D53282">
        <w:rPr>
          <w:b/>
        </w:rPr>
        <w:t>Abstract:</w:t>
      </w:r>
      <w:r w:rsidRPr="00D53282">
        <w:t xml:space="preserve"> </w:t>
      </w:r>
      <w:r>
        <w:br/>
        <w:t>SA WG4 thanks CT WG3 for their LS on Encoding of (S)RTP Multiplexed Media Identification Information. 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 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 Based on the IANA registration guidelines for RTCP packet type and the RTP payload type values, SA WG4 thinks that the RTP payload type and RTCP packet type values in the multiplexed media cannot share an overlapping range, if the guidelines specified in RFC 5761 are followed.</w:t>
      </w:r>
    </w:p>
    <w:p w14:paraId="421B27EE" w14:textId="77777777" w:rsidR="007615D6" w:rsidRPr="005B25A1" w:rsidRDefault="007615D6" w:rsidP="007615D6">
      <w:pPr>
        <w:keepNext/>
        <w:keepLines/>
        <w:rPr>
          <w:b/>
          <w:bCs/>
        </w:rPr>
      </w:pPr>
      <w:r w:rsidRPr="005B25A1">
        <w:rPr>
          <w:b/>
          <w:bCs/>
        </w:rPr>
        <w:t>Convenor comment:</w:t>
      </w:r>
    </w:p>
    <w:p w14:paraId="26D7A45D" w14:textId="77777777" w:rsidR="007615D6" w:rsidRPr="005B25A1" w:rsidRDefault="007615D6" w:rsidP="007615D6">
      <w:pPr>
        <w:keepNext/>
        <w:keepLines/>
      </w:pPr>
      <w:r w:rsidRPr="005B25A1">
        <w:t>Handle: SA2 is in Cc.</w:t>
      </w:r>
    </w:p>
    <w:p w14:paraId="39C94187" w14:textId="77777777" w:rsidR="007615D6" w:rsidRPr="005B25A1" w:rsidRDefault="007615D6" w:rsidP="007615D6">
      <w:pPr>
        <w:keepNext/>
        <w:keepLines/>
        <w:rPr>
          <w:b/>
          <w:bCs/>
        </w:rPr>
      </w:pPr>
      <w:r w:rsidRPr="005B25A1">
        <w:rPr>
          <w:b/>
          <w:bCs/>
        </w:rPr>
        <w:t>Parallel discussion:</w:t>
      </w:r>
    </w:p>
    <w:p w14:paraId="78E3A54A" w14:textId="77777777" w:rsidR="007615D6" w:rsidRPr="005B25A1" w:rsidRDefault="007615D6" w:rsidP="007615D6">
      <w:pPr>
        <w:keepNext/>
        <w:keepLines/>
      </w:pPr>
      <w:r w:rsidRPr="005B25A1">
        <w:t>-</w:t>
      </w:r>
    </w:p>
    <w:p w14:paraId="50491280" w14:textId="77777777" w:rsidR="007615D6" w:rsidRPr="005B25A1" w:rsidRDefault="007615D6" w:rsidP="007615D6">
      <w:pPr>
        <w:keepNext/>
        <w:keepLines/>
        <w:rPr>
          <w:b/>
          <w:bCs/>
        </w:rPr>
      </w:pPr>
      <w:r w:rsidRPr="005B25A1">
        <w:rPr>
          <w:b/>
          <w:bCs/>
        </w:rPr>
        <w:t>Plenary Discussion:</w:t>
      </w:r>
    </w:p>
    <w:p w14:paraId="1E5793D7" w14:textId="77777777" w:rsidR="007615D6" w:rsidRPr="005B25A1" w:rsidRDefault="007615D6" w:rsidP="007615D6">
      <w:pPr>
        <w:keepNext/>
        <w:keepLines/>
      </w:pPr>
      <w:r>
        <w:rPr>
          <w:color w:val="FF0000"/>
        </w:rPr>
        <w:t>NO DISCUSSION RECORDED</w:t>
      </w:r>
    </w:p>
    <w:p w14:paraId="20CF62B1" w14:textId="77777777" w:rsidR="007615D6" w:rsidRPr="00EB0339" w:rsidRDefault="007615D6" w:rsidP="007615D6">
      <w:r w:rsidRPr="005B25A1">
        <w:rPr>
          <w:b/>
          <w:bCs/>
        </w:rPr>
        <w:t>Status:</w:t>
      </w:r>
      <w:r>
        <w:t xml:space="preserve"> </w:t>
      </w:r>
      <w:r>
        <w:rPr>
          <w:color w:val="0000FF"/>
        </w:rPr>
        <w:t>Not concluded</w:t>
      </w:r>
      <w:r>
        <w:t>.</w:t>
      </w:r>
    </w:p>
    <w:p w14:paraId="4F09F3FF" w14:textId="77777777" w:rsidR="00E00DA6" w:rsidRDefault="007615D6" w:rsidP="000A3FBD">
      <w:pPr>
        <w:pStyle w:val="NormTop"/>
      </w:pPr>
      <w:r>
        <w:rPr>
          <w:color w:val="0000FF"/>
        </w:rPr>
        <w:t>S2-2506123</w:t>
      </w:r>
      <w:r w:rsidRPr="00D53282">
        <w:t xml:space="preserve"> </w:t>
      </w:r>
      <w:r>
        <w:t xml:space="preserve">(LS IN) LS from CT WG1: Reply LS </w:t>
      </w:r>
      <w:r>
        <w:lastRenderedPageBreak/>
        <w:t>on Encoding of (S)RTP Multiplexed Media Identification Information (Source: CT WG1 (C1-254120))</w:t>
      </w:r>
      <w:r>
        <w:br/>
      </w:r>
      <w:r w:rsidRPr="00D53282">
        <w:rPr>
          <w:b/>
        </w:rPr>
        <w:t>Document for:</w:t>
      </w:r>
      <w:r w:rsidRPr="00D53282">
        <w:t xml:space="preserve"> </w:t>
      </w:r>
      <w:r>
        <w:t>Action</w:t>
      </w:r>
      <w:r>
        <w:br/>
      </w:r>
      <w:r w:rsidRPr="00D53282">
        <w:rPr>
          <w:b/>
        </w:rPr>
        <w:t>Abstract:</w:t>
      </w:r>
      <w:r w:rsidRPr="00D53282">
        <w:t xml:space="preserve"> </w:t>
      </w:r>
      <w:r>
        <w:br/>
        <w:t>CT WG1 thanks CT WG4 for the LS on Encoding of (S)RTP Multiplexed Media Identification Information. CT WG1 has discussed the question raised by CT WG4 on 1) Alignment of encoding of the MID information; and 2) (S)RTP multiplexed media identification information entry to be used by both (S)RTP and (S)RTCP traffic. CT WG1 agreed to align with CT WG4 encoding of (S)RTP multiplexed media identification information with the deviations: 1. In CT WG1, the length of the MID identification-tag is not added as a new parameter, instead, the MID identification tag is encoded as length of the MID identification-tag which is the first one octet and followed by value of the MID identification-tag; 2. CT WG1 refers to RFC 3550 only for SSRC encoding; 3. In CT WG1, the RTCP packet type field is encoded as a one-octet payload type field, which contains the binary representation of an integer between 200 and 204 (inclusive). In addition, CT WG1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4BE2535B"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S2-2507343</w:t>
      </w:r>
      <w:r>
        <w:t>.</w:t>
      </w:r>
    </w:p>
    <w:p w14:paraId="44A49C1B" w14:textId="77777777" w:rsidR="007615D6" w:rsidRPr="005B25A1" w:rsidRDefault="007615D6" w:rsidP="007615D6">
      <w:pPr>
        <w:keepNext/>
        <w:keepLines/>
        <w:rPr>
          <w:b/>
          <w:bCs/>
        </w:rPr>
      </w:pPr>
      <w:r w:rsidRPr="005B25A1">
        <w:rPr>
          <w:b/>
          <w:bCs/>
        </w:rPr>
        <w:t>Convenor comment:</w:t>
      </w:r>
    </w:p>
    <w:p w14:paraId="7A058DAC" w14:textId="77777777" w:rsidR="007615D6" w:rsidRPr="005B25A1" w:rsidRDefault="007615D6" w:rsidP="007615D6">
      <w:pPr>
        <w:keepNext/>
        <w:keepLines/>
      </w:pPr>
      <w:r w:rsidRPr="005B25A1">
        <w:t>Handle.</w:t>
      </w:r>
    </w:p>
    <w:p w14:paraId="421905D5" w14:textId="77777777" w:rsidR="007615D6" w:rsidRPr="005B25A1" w:rsidRDefault="007615D6" w:rsidP="007615D6">
      <w:pPr>
        <w:keepNext/>
        <w:keepLines/>
        <w:rPr>
          <w:b/>
          <w:bCs/>
        </w:rPr>
      </w:pPr>
      <w:r w:rsidRPr="005B25A1">
        <w:rPr>
          <w:b/>
          <w:bCs/>
        </w:rPr>
        <w:t>Parallel discussion:</w:t>
      </w:r>
    </w:p>
    <w:p w14:paraId="55018A14" w14:textId="77777777" w:rsidR="007615D6" w:rsidRPr="005B25A1" w:rsidRDefault="007615D6" w:rsidP="007615D6">
      <w:pPr>
        <w:keepNext/>
        <w:keepLines/>
      </w:pPr>
      <w:r w:rsidRPr="005B25A1">
        <w:t>-</w:t>
      </w:r>
    </w:p>
    <w:p w14:paraId="371B08F8" w14:textId="77777777" w:rsidR="007615D6" w:rsidRPr="005B25A1" w:rsidRDefault="007615D6" w:rsidP="007615D6">
      <w:pPr>
        <w:keepNext/>
        <w:keepLines/>
        <w:rPr>
          <w:b/>
          <w:bCs/>
        </w:rPr>
      </w:pPr>
      <w:r w:rsidRPr="005B25A1">
        <w:rPr>
          <w:b/>
          <w:bCs/>
        </w:rPr>
        <w:t>Plenary Discussion:</w:t>
      </w:r>
    </w:p>
    <w:p w14:paraId="2333D48F" w14:textId="77777777" w:rsidR="007615D6" w:rsidRPr="005B25A1" w:rsidRDefault="007615D6" w:rsidP="007615D6">
      <w:pPr>
        <w:keepNext/>
        <w:keepLines/>
      </w:pPr>
      <w:r>
        <w:rPr>
          <w:color w:val="FF0000"/>
        </w:rPr>
        <w:t>NO DISCUSSION RECORDED</w:t>
      </w:r>
    </w:p>
    <w:p w14:paraId="166E29D9" w14:textId="77777777" w:rsidR="007615D6" w:rsidRPr="00EB0339" w:rsidRDefault="007615D6" w:rsidP="007615D6">
      <w:r w:rsidRPr="005B25A1">
        <w:rPr>
          <w:b/>
          <w:bCs/>
        </w:rPr>
        <w:t>Status:</w:t>
      </w:r>
      <w:r>
        <w:t xml:space="preserve"> </w:t>
      </w:r>
      <w:r>
        <w:rPr>
          <w:color w:val="0000FF"/>
        </w:rPr>
        <w:t>Not concluded</w:t>
      </w:r>
      <w:r>
        <w:t>.</w:t>
      </w:r>
    </w:p>
    <w:p w14:paraId="1B4830A4" w14:textId="77777777" w:rsidR="00E00DA6" w:rsidRDefault="007615D6" w:rsidP="000A3FBD">
      <w:pPr>
        <w:pStyle w:val="NormTop"/>
      </w:pPr>
      <w:r>
        <w:rPr>
          <w:color w:val="0000FF"/>
        </w:rPr>
        <w:t>S2-2506125</w:t>
      </w:r>
      <w:r w:rsidRPr="00D53282">
        <w:t xml:space="preserve"> </w:t>
      </w:r>
      <w:r>
        <w:t>(LS IN) LS from CT WG3: Reply LS on Encoding of (S)RTP Multiplexed Media Identification Information (Source: CT WG3 (C3-252475))</w:t>
      </w:r>
      <w:r>
        <w:br/>
      </w:r>
      <w:r w:rsidRPr="00D53282">
        <w:rPr>
          <w:b/>
        </w:rPr>
        <w:t>Document for:</w:t>
      </w:r>
      <w:r w:rsidRPr="00D53282">
        <w:t xml:space="preserve"> </w:t>
      </w:r>
      <w:r>
        <w:t>Information</w:t>
      </w:r>
      <w:r>
        <w:br/>
      </w:r>
      <w:r w:rsidRPr="00D53282">
        <w:rPr>
          <w:b/>
        </w:rPr>
        <w:t>Abstract:</w:t>
      </w:r>
      <w:r w:rsidRPr="00D53282">
        <w:t xml:space="preserve"> </w:t>
      </w:r>
      <w:r>
        <w:br/>
        <w:t>CT WG3 thanks CT WG4 for their LS on Encoding of (S)RTP Multiplexed Media Identification Information. CT WG3 has agreed the attached 29.514 CR and 29.512 CR to support encoding multiple instances of Multiplexed Media Identification Information. CT WG3 has agreed the CR with the overlapping range for RTP payload type and RTCP packet type in the multiplexed media with EN.</w:t>
      </w:r>
    </w:p>
    <w:p w14:paraId="3B7ED00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S2-2507343</w:t>
      </w:r>
      <w:r>
        <w:t>.</w:t>
      </w:r>
    </w:p>
    <w:p w14:paraId="0AFE9AB2" w14:textId="77777777" w:rsidR="007615D6" w:rsidRPr="005B25A1" w:rsidRDefault="007615D6" w:rsidP="007615D6">
      <w:pPr>
        <w:keepNext/>
        <w:keepLines/>
        <w:rPr>
          <w:b/>
          <w:bCs/>
        </w:rPr>
      </w:pPr>
      <w:r w:rsidRPr="005B25A1">
        <w:rPr>
          <w:b/>
          <w:bCs/>
        </w:rPr>
        <w:t>Convenor comment:</w:t>
      </w:r>
    </w:p>
    <w:p w14:paraId="64815A74" w14:textId="77777777" w:rsidR="007615D6" w:rsidRPr="005B25A1" w:rsidRDefault="007615D6" w:rsidP="007615D6">
      <w:pPr>
        <w:keepNext/>
        <w:keepLines/>
      </w:pPr>
      <w:r w:rsidRPr="005B25A1">
        <w:t>Handle: SA2 is in Cc.</w:t>
      </w:r>
    </w:p>
    <w:p w14:paraId="51781265" w14:textId="77777777" w:rsidR="007615D6" w:rsidRPr="005B25A1" w:rsidRDefault="007615D6" w:rsidP="007615D6">
      <w:pPr>
        <w:keepNext/>
        <w:keepLines/>
        <w:rPr>
          <w:b/>
          <w:bCs/>
        </w:rPr>
      </w:pPr>
      <w:r w:rsidRPr="005B25A1">
        <w:rPr>
          <w:b/>
          <w:bCs/>
        </w:rPr>
        <w:t>Parallel discussion:</w:t>
      </w:r>
    </w:p>
    <w:p w14:paraId="06668902" w14:textId="77777777" w:rsidR="007615D6" w:rsidRPr="005B25A1" w:rsidRDefault="007615D6" w:rsidP="007615D6">
      <w:pPr>
        <w:keepNext/>
        <w:keepLines/>
      </w:pPr>
      <w:r w:rsidRPr="005B25A1">
        <w:t>-</w:t>
      </w:r>
    </w:p>
    <w:p w14:paraId="26A2BCD0" w14:textId="77777777" w:rsidR="007615D6" w:rsidRPr="005B25A1" w:rsidRDefault="007615D6" w:rsidP="007615D6">
      <w:pPr>
        <w:keepNext/>
        <w:keepLines/>
        <w:rPr>
          <w:b/>
          <w:bCs/>
        </w:rPr>
      </w:pPr>
      <w:r w:rsidRPr="005B25A1">
        <w:rPr>
          <w:b/>
          <w:bCs/>
        </w:rPr>
        <w:t>Plenary Discussion:</w:t>
      </w:r>
    </w:p>
    <w:p w14:paraId="4C323C0C" w14:textId="77777777" w:rsidR="007615D6" w:rsidRPr="005B25A1" w:rsidRDefault="007615D6" w:rsidP="007615D6">
      <w:pPr>
        <w:keepNext/>
        <w:keepLines/>
      </w:pPr>
      <w:r>
        <w:rPr>
          <w:color w:val="FF0000"/>
        </w:rPr>
        <w:t>NO DISCUSSION RECORDED</w:t>
      </w:r>
    </w:p>
    <w:p w14:paraId="3E3672F3" w14:textId="77777777" w:rsidR="007615D6" w:rsidRPr="00EB0339" w:rsidRDefault="007615D6" w:rsidP="007615D6">
      <w:r w:rsidRPr="005B25A1">
        <w:rPr>
          <w:b/>
          <w:bCs/>
        </w:rPr>
        <w:t>Status:</w:t>
      </w:r>
      <w:r>
        <w:t xml:space="preserve"> </w:t>
      </w:r>
      <w:r>
        <w:rPr>
          <w:color w:val="0000FF"/>
        </w:rPr>
        <w:t>Not concluded</w:t>
      </w:r>
      <w:r>
        <w:t>.</w:t>
      </w:r>
    </w:p>
    <w:p w14:paraId="49E49EE8" w14:textId="77777777" w:rsidR="00E00DA6" w:rsidRDefault="007615D6" w:rsidP="000A3FBD">
      <w:pPr>
        <w:pStyle w:val="NormTop"/>
      </w:pPr>
      <w:r>
        <w:rPr>
          <w:color w:val="0000FF"/>
        </w:rPr>
        <w:t>S2-2507343</w:t>
      </w:r>
      <w:r w:rsidRPr="00D53282">
        <w:t xml:space="preserve"> </w:t>
      </w:r>
      <w:r>
        <w:t>(LS OUT) [DRAFT] Reply LS on Enco</w:t>
      </w:r>
      <w:r>
        <w:lastRenderedPageBreak/>
        <w:t>ding of (S)RTP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Encoding of (S)RTP Multiplexed Media Identification Information.</w:t>
      </w:r>
    </w:p>
    <w:p w14:paraId="62B100D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S2-2506125</w:t>
      </w:r>
      <w:r>
        <w:t>.</w:t>
      </w:r>
    </w:p>
    <w:p w14:paraId="3B7970A0" w14:textId="77777777" w:rsidR="007615D6" w:rsidRPr="005B25A1" w:rsidRDefault="007615D6" w:rsidP="007615D6">
      <w:pPr>
        <w:keepNext/>
        <w:keepLines/>
        <w:rPr>
          <w:b/>
          <w:bCs/>
        </w:rPr>
      </w:pPr>
      <w:r w:rsidRPr="005B25A1">
        <w:rPr>
          <w:b/>
          <w:bCs/>
        </w:rPr>
        <w:t>Convenor comment:</w:t>
      </w:r>
    </w:p>
    <w:p w14:paraId="3CE27906" w14:textId="77777777" w:rsidR="007615D6" w:rsidRPr="005B25A1" w:rsidRDefault="007615D6" w:rsidP="007615D6">
      <w:pPr>
        <w:keepNext/>
        <w:keepLines/>
      </w:pPr>
      <w:r w:rsidRPr="005B25A1">
        <w:t>Handle.</w:t>
      </w:r>
    </w:p>
    <w:p w14:paraId="5749BF48" w14:textId="77777777" w:rsidR="007615D6" w:rsidRPr="005B25A1" w:rsidRDefault="007615D6" w:rsidP="007615D6">
      <w:pPr>
        <w:keepNext/>
        <w:keepLines/>
        <w:rPr>
          <w:b/>
          <w:bCs/>
        </w:rPr>
      </w:pPr>
      <w:r w:rsidRPr="005B25A1">
        <w:rPr>
          <w:b/>
          <w:bCs/>
        </w:rPr>
        <w:t>Parallel discussion:</w:t>
      </w:r>
    </w:p>
    <w:p w14:paraId="433C20C5" w14:textId="77777777" w:rsidR="007615D6" w:rsidRPr="005B25A1" w:rsidRDefault="007615D6" w:rsidP="007615D6">
      <w:pPr>
        <w:keepNext/>
        <w:keepLines/>
      </w:pPr>
      <w:r w:rsidRPr="005B25A1">
        <w:t>-</w:t>
      </w:r>
    </w:p>
    <w:p w14:paraId="74C209D1" w14:textId="77777777" w:rsidR="007615D6" w:rsidRPr="005B25A1" w:rsidRDefault="007615D6" w:rsidP="007615D6">
      <w:pPr>
        <w:keepNext/>
        <w:keepLines/>
        <w:rPr>
          <w:b/>
          <w:bCs/>
        </w:rPr>
      </w:pPr>
      <w:r w:rsidRPr="005B25A1">
        <w:rPr>
          <w:b/>
          <w:bCs/>
        </w:rPr>
        <w:t>Plenary Discussion:</w:t>
      </w:r>
    </w:p>
    <w:p w14:paraId="52FF987A" w14:textId="77777777" w:rsidR="007615D6" w:rsidRPr="005B25A1" w:rsidRDefault="007615D6" w:rsidP="007615D6">
      <w:pPr>
        <w:keepNext/>
        <w:keepLines/>
      </w:pPr>
      <w:r>
        <w:rPr>
          <w:color w:val="FF0000"/>
        </w:rPr>
        <w:t>NO DISCUSSION RECORDED</w:t>
      </w:r>
    </w:p>
    <w:p w14:paraId="32895C69" w14:textId="77777777" w:rsidR="007615D6" w:rsidRPr="00EB0339" w:rsidRDefault="007615D6" w:rsidP="007615D6">
      <w:r w:rsidRPr="005B25A1">
        <w:rPr>
          <w:b/>
          <w:bCs/>
        </w:rPr>
        <w:t>Status:</w:t>
      </w:r>
      <w:r>
        <w:t xml:space="preserve"> </w:t>
      </w:r>
      <w:r>
        <w:rPr>
          <w:color w:val="0000FF"/>
        </w:rPr>
        <w:t>Not concluded</w:t>
      </w:r>
      <w:r>
        <w:t>.</w:t>
      </w:r>
    </w:p>
    <w:p w14:paraId="5AAAE4AF" w14:textId="77777777" w:rsidR="00E00DA6" w:rsidRDefault="007615D6" w:rsidP="000A3FBD">
      <w:pPr>
        <w:pStyle w:val="NormTop"/>
      </w:pPr>
      <w:r>
        <w:rPr>
          <w:color w:val="0000FF"/>
        </w:rPr>
        <w:t>S2-2507341</w:t>
      </w:r>
      <w:r w:rsidRPr="00D53282">
        <w:t xml:space="preserve"> </w:t>
      </w:r>
      <w:r>
        <w:t>(CR) 23.501 CR6412 (Rel-19, 'F'): Corrections on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 Align the (S)RTP Multiplexed Media Identification Information with CT WG1: Change RTCP MID SDES item and RTP SDES header extension for MID field to Media Identification Tag field and the RTP SDES header extension id.</w:t>
      </w:r>
    </w:p>
    <w:p w14:paraId="691404C8" w14:textId="77777777" w:rsidR="007615D6" w:rsidRPr="005B25A1" w:rsidRDefault="007615D6" w:rsidP="007615D6">
      <w:pPr>
        <w:keepNext/>
        <w:keepLines/>
        <w:rPr>
          <w:b/>
          <w:bCs/>
        </w:rPr>
      </w:pPr>
      <w:r w:rsidRPr="005B25A1">
        <w:rPr>
          <w:b/>
          <w:bCs/>
        </w:rPr>
        <w:t>Convenor comment:</w:t>
      </w:r>
    </w:p>
    <w:p w14:paraId="40086C7C" w14:textId="77777777" w:rsidR="007615D6" w:rsidRPr="005B25A1" w:rsidRDefault="007615D6" w:rsidP="007615D6">
      <w:pPr>
        <w:keepNext/>
        <w:keepLines/>
      </w:pPr>
      <w:r w:rsidRPr="005B25A1">
        <w:t>Handle.</w:t>
      </w:r>
    </w:p>
    <w:p w14:paraId="1E36A63E" w14:textId="77777777" w:rsidR="007615D6" w:rsidRPr="005B25A1" w:rsidRDefault="007615D6" w:rsidP="007615D6">
      <w:pPr>
        <w:keepNext/>
        <w:keepLines/>
        <w:rPr>
          <w:b/>
          <w:bCs/>
        </w:rPr>
      </w:pPr>
      <w:r w:rsidRPr="005B25A1">
        <w:rPr>
          <w:b/>
          <w:bCs/>
        </w:rPr>
        <w:t>Parallel discussion:</w:t>
      </w:r>
    </w:p>
    <w:p w14:paraId="31946028" w14:textId="77777777" w:rsidR="007615D6" w:rsidRPr="005B25A1" w:rsidRDefault="007615D6" w:rsidP="007615D6">
      <w:pPr>
        <w:keepNext/>
        <w:keepLines/>
      </w:pPr>
      <w:r w:rsidRPr="005B25A1">
        <w:t>-</w:t>
      </w:r>
    </w:p>
    <w:p w14:paraId="2439AAE3" w14:textId="77777777" w:rsidR="007615D6" w:rsidRPr="005B25A1" w:rsidRDefault="007615D6" w:rsidP="007615D6">
      <w:pPr>
        <w:keepNext/>
        <w:keepLines/>
        <w:rPr>
          <w:b/>
          <w:bCs/>
        </w:rPr>
      </w:pPr>
      <w:r w:rsidRPr="005B25A1">
        <w:rPr>
          <w:b/>
          <w:bCs/>
        </w:rPr>
        <w:t>Plenary Discussion:</w:t>
      </w:r>
    </w:p>
    <w:p w14:paraId="535D7D76" w14:textId="77777777" w:rsidR="007615D6" w:rsidRPr="005B25A1" w:rsidRDefault="007615D6" w:rsidP="007615D6">
      <w:pPr>
        <w:keepNext/>
        <w:keepLines/>
      </w:pPr>
      <w:r>
        <w:rPr>
          <w:color w:val="FF0000"/>
        </w:rPr>
        <w:t>NO DISCUSSION RECORDED</w:t>
      </w:r>
    </w:p>
    <w:p w14:paraId="44A2FE25" w14:textId="77777777" w:rsidR="007615D6" w:rsidRPr="00EB0339" w:rsidRDefault="007615D6" w:rsidP="007615D6">
      <w:r w:rsidRPr="005B25A1">
        <w:rPr>
          <w:b/>
          <w:bCs/>
        </w:rPr>
        <w:t>Status:</w:t>
      </w:r>
      <w:r>
        <w:t xml:space="preserve"> </w:t>
      </w:r>
      <w:r>
        <w:rPr>
          <w:color w:val="0000FF"/>
        </w:rPr>
        <w:t>Not concluded</w:t>
      </w:r>
      <w:r>
        <w:t>.</w:t>
      </w:r>
    </w:p>
    <w:p w14:paraId="3BFCA8F5" w14:textId="77777777" w:rsidR="00E00DA6" w:rsidRDefault="007615D6" w:rsidP="000A3FBD">
      <w:pPr>
        <w:pStyle w:val="NormTop"/>
      </w:pPr>
      <w:r>
        <w:rPr>
          <w:color w:val="0000FF"/>
        </w:rPr>
        <w:t>S2-2507191</w:t>
      </w:r>
      <w:r w:rsidRPr="00D53282">
        <w:t xml:space="preserve"> </w:t>
      </w:r>
      <w:r>
        <w:t>(CR) 23.501 CR6403 (Rel-19, 'F'): Update the (S)RTP Multiplexed Media Identification Information (Source: CATT)</w:t>
      </w:r>
      <w:r>
        <w:br/>
      </w:r>
      <w:r w:rsidRPr="00D53282">
        <w:rPr>
          <w:b/>
        </w:rPr>
        <w:t>Document for:</w:t>
      </w:r>
      <w:r w:rsidRPr="00D53282">
        <w:t xml:space="preserve"> </w:t>
      </w:r>
      <w:r>
        <w:t>Approval</w:t>
      </w:r>
      <w:r>
        <w:br/>
      </w:r>
      <w:r w:rsidRPr="00D53282">
        <w:rPr>
          <w:b/>
        </w:rPr>
        <w:t>Abstract:</w:t>
      </w:r>
      <w:r w:rsidRPr="00D53282">
        <w:t xml:space="preserve"> </w:t>
      </w:r>
    </w:p>
    <w:p w14:paraId="66EA9ED6" w14:textId="77777777" w:rsidR="007615D6" w:rsidRPr="005B25A1" w:rsidRDefault="007615D6" w:rsidP="007615D6">
      <w:pPr>
        <w:keepNext/>
        <w:keepLines/>
        <w:rPr>
          <w:b/>
          <w:bCs/>
        </w:rPr>
      </w:pPr>
      <w:r w:rsidRPr="005B25A1">
        <w:rPr>
          <w:b/>
          <w:bCs/>
        </w:rPr>
        <w:t>Parallel discussion:</w:t>
      </w:r>
    </w:p>
    <w:p w14:paraId="51DC5DCB" w14:textId="77777777" w:rsidR="007615D6" w:rsidRPr="005B25A1" w:rsidRDefault="007615D6" w:rsidP="007615D6">
      <w:pPr>
        <w:keepNext/>
        <w:keepLines/>
      </w:pPr>
      <w:r w:rsidRPr="005B25A1">
        <w:t>-</w:t>
      </w:r>
    </w:p>
    <w:p w14:paraId="0E071DB9" w14:textId="77777777" w:rsidR="007615D6" w:rsidRPr="005B25A1" w:rsidRDefault="007615D6" w:rsidP="007615D6">
      <w:pPr>
        <w:keepNext/>
        <w:keepLines/>
        <w:rPr>
          <w:b/>
          <w:bCs/>
        </w:rPr>
      </w:pPr>
      <w:r w:rsidRPr="005B25A1">
        <w:rPr>
          <w:b/>
          <w:bCs/>
        </w:rPr>
        <w:t>Plenary Discussion:</w:t>
      </w:r>
    </w:p>
    <w:p w14:paraId="420C080A" w14:textId="77777777" w:rsidR="007615D6" w:rsidRPr="005B25A1" w:rsidRDefault="007615D6" w:rsidP="007615D6">
      <w:pPr>
        <w:keepNext/>
        <w:keepLines/>
      </w:pPr>
      <w:r>
        <w:rPr>
          <w:color w:val="FF0000"/>
        </w:rPr>
        <w:t>NO DISCUSSION RECORDED</w:t>
      </w:r>
    </w:p>
    <w:p w14:paraId="629D4C8F" w14:textId="77777777" w:rsidR="007615D6" w:rsidRPr="00EB0339" w:rsidRDefault="007615D6" w:rsidP="007615D6">
      <w:r w:rsidRPr="005B25A1">
        <w:rPr>
          <w:b/>
          <w:bCs/>
        </w:rPr>
        <w:t>Status:</w:t>
      </w:r>
      <w:r>
        <w:t xml:space="preserve"> </w:t>
      </w:r>
      <w:r>
        <w:rPr>
          <w:color w:val="0000FF"/>
        </w:rPr>
        <w:t>Not concluded</w:t>
      </w:r>
      <w:r>
        <w:t>.</w:t>
      </w:r>
    </w:p>
    <w:p w14:paraId="478EFD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Miscellanea LSs</w:t>
      </w:r>
    </w:p>
    <w:p w14:paraId="539F81B2" w14:textId="77777777" w:rsidR="00E00DA6" w:rsidRDefault="007615D6" w:rsidP="000A3FBD">
      <w:pPr>
        <w:pStyle w:val="NormTop"/>
      </w:pPr>
      <w:r>
        <w:rPr>
          <w:color w:val="0000FF"/>
        </w:rPr>
        <w:t>S2-2506132</w:t>
      </w:r>
      <w:r w:rsidRPr="00D53282">
        <w:t xml:space="preserve"> </w:t>
      </w:r>
      <w:r>
        <w:t>(LS IN) LS</w:t>
      </w:r>
      <w:r>
        <w:lastRenderedPageBreak/>
        <w:t xml:space="preserve"> from RAN WG2: Reply to LS on the accuracy of PDU Set size and data burst size indication (Source: RAN WG2 (R2-2504811))</w:t>
      </w:r>
      <w:r>
        <w:br/>
      </w:r>
      <w:r w:rsidRPr="00D53282">
        <w:rPr>
          <w:b/>
        </w:rPr>
        <w:t>Document for:</w:t>
      </w:r>
      <w:r w:rsidRPr="00D53282">
        <w:t xml:space="preserve"> </w:t>
      </w:r>
      <w:r>
        <w:t>Information</w:t>
      </w:r>
      <w:r>
        <w:br/>
      </w:r>
      <w:r w:rsidRPr="00D53282">
        <w:rPr>
          <w:b/>
        </w:rPr>
        <w:t>Abstract:</w:t>
      </w:r>
      <w:r w:rsidRPr="00D53282">
        <w:t xml:space="preserve"> </w:t>
      </w:r>
      <w:r>
        <w:br/>
        <w:t>RAN WG2 thanks SA WG4 for the question on the preferred accuracy of PDU Set size and data burst size. From RAN WG2's perspective, in some use cases, the more accurate the indications on PDU Set size and data burst size are (up to a practical limit), the more efficiently RAN may use them in its scheduling and configurations. But higher accuracy may not always guarantee higher efficiency for RAN. RAN WG2 agree that the choice of accuracy limit for the indications on PDU Set size and data burst size does not have any impact on the RAN WG2 specs. An accuracy of 5% is sufficient.</w:t>
      </w:r>
    </w:p>
    <w:p w14:paraId="293F68F9" w14:textId="77777777" w:rsidR="007615D6" w:rsidRPr="005B25A1" w:rsidRDefault="007615D6" w:rsidP="007615D6">
      <w:pPr>
        <w:keepNext/>
        <w:keepLines/>
        <w:rPr>
          <w:b/>
          <w:bCs/>
        </w:rPr>
      </w:pPr>
      <w:r w:rsidRPr="005B25A1">
        <w:rPr>
          <w:b/>
          <w:bCs/>
        </w:rPr>
        <w:t>Convenor comment:</w:t>
      </w:r>
    </w:p>
    <w:p w14:paraId="00AAF419" w14:textId="77777777" w:rsidR="007615D6" w:rsidRPr="005B25A1" w:rsidRDefault="007615D6" w:rsidP="007615D6">
      <w:pPr>
        <w:keepNext/>
        <w:keepLines/>
      </w:pPr>
      <w:r w:rsidRPr="005B25A1">
        <w:t>Handle: SA2 is in Cc.</w:t>
      </w:r>
    </w:p>
    <w:p w14:paraId="39631C2E" w14:textId="77777777" w:rsidR="007615D6" w:rsidRPr="005B25A1" w:rsidRDefault="007615D6" w:rsidP="007615D6">
      <w:pPr>
        <w:keepNext/>
        <w:keepLines/>
        <w:rPr>
          <w:b/>
          <w:bCs/>
        </w:rPr>
      </w:pPr>
      <w:r w:rsidRPr="005B25A1">
        <w:rPr>
          <w:b/>
          <w:bCs/>
        </w:rPr>
        <w:t>Parallel discussion:</w:t>
      </w:r>
    </w:p>
    <w:p w14:paraId="2A3CD3ED" w14:textId="77777777" w:rsidR="007615D6" w:rsidRPr="005B25A1" w:rsidRDefault="007615D6" w:rsidP="007615D6">
      <w:pPr>
        <w:keepNext/>
        <w:keepLines/>
      </w:pPr>
      <w:r w:rsidRPr="005B25A1">
        <w:t>-</w:t>
      </w:r>
    </w:p>
    <w:p w14:paraId="7A9AE769" w14:textId="77777777" w:rsidR="007615D6" w:rsidRPr="005B25A1" w:rsidRDefault="007615D6" w:rsidP="007615D6">
      <w:pPr>
        <w:keepNext/>
        <w:keepLines/>
        <w:rPr>
          <w:b/>
          <w:bCs/>
        </w:rPr>
      </w:pPr>
      <w:r w:rsidRPr="005B25A1">
        <w:rPr>
          <w:b/>
          <w:bCs/>
        </w:rPr>
        <w:t>Plenary Discussion:</w:t>
      </w:r>
    </w:p>
    <w:p w14:paraId="23ACAFD1" w14:textId="77777777" w:rsidR="007615D6" w:rsidRPr="005B25A1" w:rsidRDefault="007615D6" w:rsidP="007615D6">
      <w:pPr>
        <w:keepNext/>
        <w:keepLines/>
      </w:pPr>
      <w:r>
        <w:rPr>
          <w:color w:val="FF0000"/>
        </w:rPr>
        <w:t>NO DISCUSSION RECORDED</w:t>
      </w:r>
    </w:p>
    <w:p w14:paraId="32E1A464" w14:textId="77777777" w:rsidR="007615D6" w:rsidRPr="00EB0339" w:rsidRDefault="007615D6" w:rsidP="007615D6">
      <w:r w:rsidRPr="005B25A1">
        <w:rPr>
          <w:b/>
          <w:bCs/>
        </w:rPr>
        <w:t>Status:</w:t>
      </w:r>
      <w:r>
        <w:t xml:space="preserve"> </w:t>
      </w:r>
      <w:r>
        <w:rPr>
          <w:color w:val="0000FF"/>
        </w:rPr>
        <w:t>Not concluded</w:t>
      </w:r>
      <w:r>
        <w:t>.</w:t>
      </w:r>
    </w:p>
    <w:p w14:paraId="156C6467" w14:textId="77777777" w:rsidR="00E00DA6" w:rsidRDefault="007615D6" w:rsidP="000A3FBD">
      <w:pPr>
        <w:pStyle w:val="NormTop"/>
      </w:pPr>
      <w:r>
        <w:rPr>
          <w:color w:val="0000FF"/>
        </w:rPr>
        <w:t>S2-2506133</w:t>
      </w:r>
      <w:r w:rsidRPr="00D53282">
        <w:t xml:space="preserve"> </w:t>
      </w:r>
      <w:r>
        <w:t>(LS IN) LS from RAN WG2: Reply to LS on Indicating Time to the Next Data Burst (TTNB) (Source: RAN WG2 (R2-2504812))</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WG4 for the question on the preferred accuracy of the TTNB indication. The TTNB can be used by RAN in its scheduling and configurations to achieve benefits such as UE power savings. Therefore, the more accurate the indicated TTNB is (up to a practical limit and considering the impact of factors such as network jitters), the more benefits (e.g. UE power savings) can be achieved. More specifically, from RAN WG2's perspective, the desired accuracy of the TTNB indication equals the shortest PDCCH skipping duration, which is 0.125 msec (i.e. one slot for 120 </w:t>
      </w:r>
      <w:proofErr w:type="spellStart"/>
      <w:r>
        <w:t>KHz</w:t>
      </w:r>
      <w:proofErr w:type="spellEnd"/>
      <w:r>
        <w:t xml:space="preserve"> SCS). If this level of accuracy is not feasible with SA WG4, then the most accurate indication that SA WG4 can practically support is acceptable to RAN WG2.</w:t>
      </w:r>
    </w:p>
    <w:p w14:paraId="7A546F3F" w14:textId="77777777" w:rsidR="007615D6" w:rsidRPr="005B25A1" w:rsidRDefault="007615D6" w:rsidP="007615D6">
      <w:pPr>
        <w:keepNext/>
        <w:keepLines/>
        <w:rPr>
          <w:b/>
          <w:bCs/>
        </w:rPr>
      </w:pPr>
      <w:r w:rsidRPr="005B25A1">
        <w:rPr>
          <w:b/>
          <w:bCs/>
        </w:rPr>
        <w:t>Convenor comment:</w:t>
      </w:r>
    </w:p>
    <w:p w14:paraId="143CCE0F" w14:textId="77777777" w:rsidR="007615D6" w:rsidRPr="005B25A1" w:rsidRDefault="007615D6" w:rsidP="007615D6">
      <w:pPr>
        <w:keepNext/>
        <w:keepLines/>
      </w:pPr>
      <w:r w:rsidRPr="005B25A1">
        <w:t>Handle: SA2 is in Cc.</w:t>
      </w:r>
    </w:p>
    <w:p w14:paraId="7BB9C6D3" w14:textId="77777777" w:rsidR="007615D6" w:rsidRPr="005B25A1" w:rsidRDefault="007615D6" w:rsidP="007615D6">
      <w:pPr>
        <w:keepNext/>
        <w:keepLines/>
        <w:rPr>
          <w:b/>
          <w:bCs/>
        </w:rPr>
      </w:pPr>
      <w:r w:rsidRPr="005B25A1">
        <w:rPr>
          <w:b/>
          <w:bCs/>
        </w:rPr>
        <w:t>Parallel discussion:</w:t>
      </w:r>
    </w:p>
    <w:p w14:paraId="210D8165" w14:textId="77777777" w:rsidR="007615D6" w:rsidRPr="005B25A1" w:rsidRDefault="007615D6" w:rsidP="007615D6">
      <w:pPr>
        <w:keepNext/>
        <w:keepLines/>
      </w:pPr>
      <w:r w:rsidRPr="005B25A1">
        <w:t>-</w:t>
      </w:r>
    </w:p>
    <w:p w14:paraId="1E29B32B" w14:textId="77777777" w:rsidR="007615D6" w:rsidRPr="005B25A1" w:rsidRDefault="007615D6" w:rsidP="007615D6">
      <w:pPr>
        <w:keepNext/>
        <w:keepLines/>
        <w:rPr>
          <w:b/>
          <w:bCs/>
        </w:rPr>
      </w:pPr>
      <w:r w:rsidRPr="005B25A1">
        <w:rPr>
          <w:b/>
          <w:bCs/>
        </w:rPr>
        <w:t>Plenary Discussion:</w:t>
      </w:r>
    </w:p>
    <w:p w14:paraId="40CB4A4B" w14:textId="77777777" w:rsidR="007615D6" w:rsidRPr="005B25A1" w:rsidRDefault="007615D6" w:rsidP="007615D6">
      <w:pPr>
        <w:keepNext/>
        <w:keepLines/>
      </w:pPr>
      <w:r>
        <w:rPr>
          <w:color w:val="FF0000"/>
        </w:rPr>
        <w:t>NO DISCUSSION RECORDED</w:t>
      </w:r>
    </w:p>
    <w:p w14:paraId="51EDF8A3" w14:textId="77777777" w:rsidR="007615D6" w:rsidRPr="00EB0339" w:rsidRDefault="007615D6" w:rsidP="007615D6">
      <w:r w:rsidRPr="005B25A1">
        <w:rPr>
          <w:b/>
          <w:bCs/>
        </w:rPr>
        <w:t>Status:</w:t>
      </w:r>
      <w:r>
        <w:t xml:space="preserve"> </w:t>
      </w:r>
      <w:r>
        <w:rPr>
          <w:color w:val="0000FF"/>
        </w:rPr>
        <w:t>Not concluded</w:t>
      </w:r>
      <w:r>
        <w:t>.</w:t>
      </w:r>
    </w:p>
    <w:p w14:paraId="31685371" w14:textId="77777777" w:rsidR="00E00DA6" w:rsidRDefault="007615D6" w:rsidP="000A3FBD">
      <w:pPr>
        <w:pStyle w:val="NormTop"/>
      </w:pPr>
      <w:r>
        <w:rPr>
          <w:color w:val="0000FF"/>
        </w:rPr>
        <w:t>S2-2506134</w:t>
      </w:r>
      <w:r w:rsidRPr="00D53282">
        <w:t xml:space="preserve"> </w:t>
      </w:r>
      <w:r>
        <w:t>(LS IN) Reply LS on LS on RTP ret</w:t>
      </w:r>
      <w:r>
        <w:lastRenderedPageBreak/>
        <w:t>ransmission (Source: RAN WG2 (R2-2504814))</w:t>
      </w:r>
      <w:r>
        <w:br/>
      </w:r>
      <w:r w:rsidRPr="00D53282">
        <w:rPr>
          <w:b/>
        </w:rPr>
        <w:t>Document for:</w:t>
      </w:r>
      <w:r w:rsidRPr="00D53282">
        <w:t xml:space="preserve"> </w:t>
      </w:r>
      <w:r>
        <w:t>Information</w:t>
      </w:r>
      <w:r>
        <w:br/>
      </w:r>
      <w:r w:rsidRPr="00D53282">
        <w:rPr>
          <w:b/>
        </w:rPr>
        <w:t>Abstract:</w:t>
      </w:r>
      <w:r w:rsidRPr="00D53282">
        <w:t xml:space="preserve"> </w:t>
      </w:r>
      <w:r>
        <w:br/>
        <w:t>RAN WG2 would like to thank SA WG4 for the LS on RTP retransmission. If the source stream and retransmission stream are mapped onto two different QoS flows, they can inherently be treated differently in RAN. This does not require new mechanisms in the RAN and can be kept transparent to the RAN. RAN WG2 did not identify the need for receiving additional application layer retransmission information.</w:t>
      </w:r>
    </w:p>
    <w:p w14:paraId="0A55E1CF" w14:textId="77777777" w:rsidR="007615D6" w:rsidRPr="005B25A1" w:rsidRDefault="007615D6" w:rsidP="007615D6">
      <w:pPr>
        <w:keepNext/>
        <w:keepLines/>
        <w:rPr>
          <w:b/>
          <w:bCs/>
        </w:rPr>
      </w:pPr>
      <w:r w:rsidRPr="005B25A1">
        <w:rPr>
          <w:b/>
          <w:bCs/>
        </w:rPr>
        <w:t>Convenor comment:</w:t>
      </w:r>
    </w:p>
    <w:p w14:paraId="1BC467D1" w14:textId="77777777" w:rsidR="007615D6" w:rsidRPr="005B25A1" w:rsidRDefault="007615D6" w:rsidP="007615D6">
      <w:pPr>
        <w:keepNext/>
        <w:keepLines/>
      </w:pPr>
      <w:r w:rsidRPr="005B25A1">
        <w:t>Handle: SA2 is in Cc.</w:t>
      </w:r>
    </w:p>
    <w:p w14:paraId="58CF7772" w14:textId="77777777" w:rsidR="007615D6" w:rsidRPr="005B25A1" w:rsidRDefault="007615D6" w:rsidP="007615D6">
      <w:pPr>
        <w:keepNext/>
        <w:keepLines/>
        <w:rPr>
          <w:b/>
          <w:bCs/>
        </w:rPr>
      </w:pPr>
      <w:r w:rsidRPr="005B25A1">
        <w:rPr>
          <w:b/>
          <w:bCs/>
        </w:rPr>
        <w:t>Parallel discussion:</w:t>
      </w:r>
    </w:p>
    <w:p w14:paraId="2A2624EF" w14:textId="77777777" w:rsidR="007615D6" w:rsidRPr="005B25A1" w:rsidRDefault="007615D6" w:rsidP="007615D6">
      <w:pPr>
        <w:keepNext/>
        <w:keepLines/>
      </w:pPr>
      <w:r w:rsidRPr="005B25A1">
        <w:t>-</w:t>
      </w:r>
    </w:p>
    <w:p w14:paraId="1463BA78" w14:textId="77777777" w:rsidR="007615D6" w:rsidRPr="005B25A1" w:rsidRDefault="007615D6" w:rsidP="007615D6">
      <w:pPr>
        <w:keepNext/>
        <w:keepLines/>
        <w:rPr>
          <w:b/>
          <w:bCs/>
        </w:rPr>
      </w:pPr>
      <w:r w:rsidRPr="005B25A1">
        <w:rPr>
          <w:b/>
          <w:bCs/>
        </w:rPr>
        <w:t>Plenary Discussion:</w:t>
      </w:r>
    </w:p>
    <w:p w14:paraId="50F558AC" w14:textId="77777777" w:rsidR="007615D6" w:rsidRPr="005B25A1" w:rsidRDefault="007615D6" w:rsidP="007615D6">
      <w:pPr>
        <w:keepNext/>
        <w:keepLines/>
      </w:pPr>
      <w:r>
        <w:rPr>
          <w:color w:val="FF0000"/>
        </w:rPr>
        <w:t>NO DISCUSSION RECORDED</w:t>
      </w:r>
    </w:p>
    <w:p w14:paraId="6F579878" w14:textId="77777777" w:rsidR="007615D6" w:rsidRPr="00EB0339" w:rsidRDefault="007615D6" w:rsidP="007615D6">
      <w:r w:rsidRPr="005B25A1">
        <w:rPr>
          <w:b/>
          <w:bCs/>
        </w:rPr>
        <w:t>Status:</w:t>
      </w:r>
      <w:r>
        <w:t xml:space="preserve"> </w:t>
      </w:r>
      <w:r>
        <w:rPr>
          <w:color w:val="0000FF"/>
        </w:rPr>
        <w:t>Not concluded</w:t>
      </w:r>
      <w:r>
        <w:t>.</w:t>
      </w:r>
    </w:p>
    <w:p w14:paraId="0E8139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On reporting status of Exposure of ABR</w:t>
      </w:r>
    </w:p>
    <w:p w14:paraId="0E8A40D4" w14:textId="77777777" w:rsidR="00E00DA6" w:rsidRDefault="007615D6" w:rsidP="000A3FBD">
      <w:pPr>
        <w:pStyle w:val="NormTop"/>
      </w:pPr>
      <w:r>
        <w:rPr>
          <w:color w:val="0000FF"/>
        </w:rPr>
        <w:t>S2-2506144</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rsidRPr="00D53282">
        <w:t xml:space="preserve"> </w:t>
      </w:r>
      <w:r>
        <w:br/>
        <w:t xml:space="preserve">RAN WG3 has discussed whether </w:t>
      </w:r>
      <w:proofErr w:type="spellStart"/>
      <w:r>
        <w:t>gNB</w:t>
      </w:r>
      <w:proofErr w:type="spellEnd"/>
      <w:r>
        <w:t xml:space="preserve"> provides the status information (e.g. explicit activated/deactivated status information, or only explicit activated information) of Available Bitrate monitoring to SMF after </w:t>
      </w:r>
      <w:proofErr w:type="spellStart"/>
      <w:r>
        <w:t>gNB</w:t>
      </w:r>
      <w:proofErr w:type="spellEnd"/>
      <w:r>
        <w:t xml:space="preserve"> receives the request for Available Bitrate monitoring. RAN WG3 kindly asks SA WG2 if such status information is beneficial from CN's perspective. Action: RAN WG3 respectfully requests SA WG2 to provide feedback on the introduction of a status information for Available Bitrate monitoring from </w:t>
      </w:r>
      <w:proofErr w:type="spellStart"/>
      <w:r>
        <w:t>gNB</w:t>
      </w:r>
      <w:proofErr w:type="spellEnd"/>
      <w:r>
        <w:t xml:space="preserve"> to SMF.</w:t>
      </w:r>
    </w:p>
    <w:p w14:paraId="68E5ADA0"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S2-2506850</w:t>
      </w:r>
      <w:r>
        <w:t>,</w:t>
      </w:r>
      <w:r>
        <w:rPr>
          <w:color w:val="0000FF"/>
        </w:rPr>
        <w:t xml:space="preserve"> S2-2507082</w:t>
      </w:r>
      <w:r>
        <w:t>,</w:t>
      </w:r>
      <w:r>
        <w:rPr>
          <w:color w:val="0000FF"/>
        </w:rPr>
        <w:t xml:space="preserve"> S2-2507215</w:t>
      </w:r>
      <w:r>
        <w:t>.</w:t>
      </w:r>
    </w:p>
    <w:p w14:paraId="4E42BE32" w14:textId="77777777" w:rsidR="007615D6" w:rsidRPr="005B25A1" w:rsidRDefault="007615D6" w:rsidP="007615D6">
      <w:pPr>
        <w:keepNext/>
        <w:keepLines/>
        <w:rPr>
          <w:b/>
          <w:bCs/>
        </w:rPr>
      </w:pPr>
      <w:r w:rsidRPr="005B25A1">
        <w:rPr>
          <w:b/>
          <w:bCs/>
        </w:rPr>
        <w:t>Convenor comment:</w:t>
      </w:r>
    </w:p>
    <w:p w14:paraId="718773A8" w14:textId="77777777" w:rsidR="007615D6" w:rsidRPr="005B25A1" w:rsidRDefault="007615D6" w:rsidP="007615D6">
      <w:pPr>
        <w:keepNext/>
        <w:keepLines/>
      </w:pPr>
      <w:r w:rsidRPr="005B25A1">
        <w:t>Handle.</w:t>
      </w:r>
    </w:p>
    <w:p w14:paraId="746CD8A8" w14:textId="77777777" w:rsidR="007615D6" w:rsidRPr="005B25A1" w:rsidRDefault="007615D6" w:rsidP="007615D6">
      <w:pPr>
        <w:keepNext/>
        <w:keepLines/>
        <w:rPr>
          <w:b/>
          <w:bCs/>
        </w:rPr>
      </w:pPr>
      <w:r w:rsidRPr="005B25A1">
        <w:rPr>
          <w:b/>
          <w:bCs/>
        </w:rPr>
        <w:t>Parallel discussion:</w:t>
      </w:r>
    </w:p>
    <w:p w14:paraId="0EC0A324" w14:textId="77777777" w:rsidR="007615D6" w:rsidRPr="005B25A1" w:rsidRDefault="007615D6" w:rsidP="007615D6">
      <w:pPr>
        <w:keepNext/>
        <w:keepLines/>
      </w:pPr>
      <w:r w:rsidRPr="005B25A1">
        <w:t>-</w:t>
      </w:r>
    </w:p>
    <w:p w14:paraId="0F3F442B" w14:textId="77777777" w:rsidR="007615D6" w:rsidRPr="005B25A1" w:rsidRDefault="007615D6" w:rsidP="007615D6">
      <w:pPr>
        <w:keepNext/>
        <w:keepLines/>
        <w:rPr>
          <w:b/>
          <w:bCs/>
        </w:rPr>
      </w:pPr>
      <w:r w:rsidRPr="005B25A1">
        <w:rPr>
          <w:b/>
          <w:bCs/>
        </w:rPr>
        <w:t>Plenary Discussion:</w:t>
      </w:r>
    </w:p>
    <w:p w14:paraId="0926DFEB" w14:textId="77777777" w:rsidR="007615D6" w:rsidRPr="005B25A1" w:rsidRDefault="007615D6" w:rsidP="007615D6">
      <w:pPr>
        <w:keepNext/>
        <w:keepLines/>
      </w:pPr>
      <w:r>
        <w:rPr>
          <w:color w:val="FF0000"/>
        </w:rPr>
        <w:t>NO DISCUSSION RECORDED</w:t>
      </w:r>
    </w:p>
    <w:p w14:paraId="3368F9FC" w14:textId="77777777" w:rsidR="007615D6" w:rsidRPr="00EB0339" w:rsidRDefault="007615D6" w:rsidP="007615D6">
      <w:r w:rsidRPr="005B25A1">
        <w:rPr>
          <w:b/>
          <w:bCs/>
        </w:rPr>
        <w:t>Status:</w:t>
      </w:r>
      <w:r>
        <w:t xml:space="preserve"> </w:t>
      </w:r>
      <w:r>
        <w:rPr>
          <w:color w:val="0000FF"/>
        </w:rPr>
        <w:t>Not concluded</w:t>
      </w:r>
      <w:r>
        <w:t>.</w:t>
      </w:r>
    </w:p>
    <w:p w14:paraId="5D4B1A8D" w14:textId="77777777" w:rsidR="00E00DA6" w:rsidRDefault="007615D6" w:rsidP="000A3FBD">
      <w:pPr>
        <w:pStyle w:val="NormTop"/>
      </w:pPr>
      <w:r>
        <w:rPr>
          <w:color w:val="0000FF"/>
        </w:rPr>
        <w:t>S2-2506848</w:t>
      </w:r>
      <w:r w:rsidRPr="00D53282">
        <w:t xml:space="preserve"> </w:t>
      </w:r>
      <w:r>
        <w:t>(DISCUSSION) Consideration of RAN</w:t>
      </w:r>
      <w:r>
        <w:lastRenderedPageBreak/>
        <w:t xml:space="preserve"> activation and support of available bitrate monitoring  (Source: Ericsson)</w:t>
      </w:r>
      <w:r>
        <w:br/>
      </w:r>
      <w:r w:rsidRPr="00D53282">
        <w:rPr>
          <w:b/>
        </w:rPr>
        <w:t>Document for:</w:t>
      </w:r>
      <w:r w:rsidRPr="00D53282">
        <w:t xml:space="preserve"> </w:t>
      </w:r>
      <w:r>
        <w:t>Agreement</w:t>
      </w:r>
      <w:r>
        <w:br/>
      </w:r>
      <w:r w:rsidRPr="00D53282">
        <w:rPr>
          <w:b/>
        </w:rPr>
        <w:t>Abstract:</w:t>
      </w:r>
      <w:r w:rsidRPr="00D53282">
        <w:t xml:space="preserve"> </w:t>
      </w:r>
      <w:r>
        <w:br/>
        <w:t xml:space="preserve">This contribution provides a proposal on </w:t>
      </w:r>
      <w:proofErr w:type="spellStart"/>
      <w:r>
        <w:t>signaling</w:t>
      </w:r>
      <w:proofErr w:type="spellEnd"/>
      <w:r>
        <w:t xml:space="preserve"> of the status on support for Available Bitrate Monitoring from NG-RAN to 5GC.</w:t>
      </w:r>
    </w:p>
    <w:p w14:paraId="2546838B" w14:textId="77777777" w:rsidR="007615D6" w:rsidRPr="005B25A1" w:rsidRDefault="007615D6" w:rsidP="007615D6">
      <w:pPr>
        <w:keepNext/>
        <w:keepLines/>
        <w:rPr>
          <w:b/>
          <w:bCs/>
        </w:rPr>
      </w:pPr>
      <w:r w:rsidRPr="005B25A1">
        <w:rPr>
          <w:b/>
          <w:bCs/>
        </w:rPr>
        <w:t>Convenor comment:</w:t>
      </w:r>
    </w:p>
    <w:p w14:paraId="1D3129B0" w14:textId="77777777" w:rsidR="007615D6" w:rsidRPr="005B25A1" w:rsidRDefault="007615D6" w:rsidP="007615D6">
      <w:pPr>
        <w:keepNext/>
        <w:keepLines/>
      </w:pPr>
      <w:r w:rsidRPr="005B25A1">
        <w:t>Handle.</w:t>
      </w:r>
    </w:p>
    <w:p w14:paraId="021915A4" w14:textId="77777777" w:rsidR="007615D6" w:rsidRPr="005B25A1" w:rsidRDefault="007615D6" w:rsidP="007615D6">
      <w:pPr>
        <w:keepNext/>
        <w:keepLines/>
        <w:rPr>
          <w:b/>
          <w:bCs/>
        </w:rPr>
      </w:pPr>
      <w:r w:rsidRPr="005B25A1">
        <w:rPr>
          <w:b/>
          <w:bCs/>
        </w:rPr>
        <w:t>Parallel discussion:</w:t>
      </w:r>
    </w:p>
    <w:p w14:paraId="175FD9BF" w14:textId="77777777" w:rsidR="007615D6" w:rsidRPr="005B25A1" w:rsidRDefault="007615D6" w:rsidP="007615D6">
      <w:pPr>
        <w:keepNext/>
        <w:keepLines/>
      </w:pPr>
      <w:r w:rsidRPr="005B25A1">
        <w:t>-</w:t>
      </w:r>
    </w:p>
    <w:p w14:paraId="53312B76" w14:textId="77777777" w:rsidR="007615D6" w:rsidRPr="005B25A1" w:rsidRDefault="007615D6" w:rsidP="007615D6">
      <w:pPr>
        <w:keepNext/>
        <w:keepLines/>
        <w:rPr>
          <w:b/>
          <w:bCs/>
        </w:rPr>
      </w:pPr>
      <w:r w:rsidRPr="005B25A1">
        <w:rPr>
          <w:b/>
          <w:bCs/>
        </w:rPr>
        <w:t>Plenary Discussion:</w:t>
      </w:r>
    </w:p>
    <w:p w14:paraId="205D2BC1" w14:textId="77777777" w:rsidR="007615D6" w:rsidRPr="005B25A1" w:rsidRDefault="007615D6" w:rsidP="007615D6">
      <w:pPr>
        <w:keepNext/>
        <w:keepLines/>
      </w:pPr>
      <w:r>
        <w:rPr>
          <w:color w:val="FF0000"/>
        </w:rPr>
        <w:t>NO DISCUSSION RECORDED</w:t>
      </w:r>
    </w:p>
    <w:p w14:paraId="31645572" w14:textId="77777777" w:rsidR="007615D6" w:rsidRPr="00EB0339" w:rsidRDefault="007615D6" w:rsidP="007615D6">
      <w:r w:rsidRPr="005B25A1">
        <w:rPr>
          <w:b/>
          <w:bCs/>
        </w:rPr>
        <w:t>Status:</w:t>
      </w:r>
      <w:r>
        <w:t xml:space="preserve"> </w:t>
      </w:r>
      <w:r>
        <w:rPr>
          <w:color w:val="0000FF"/>
        </w:rPr>
        <w:t>Not concluded</w:t>
      </w:r>
      <w:r>
        <w:t>.</w:t>
      </w:r>
    </w:p>
    <w:p w14:paraId="712EB115" w14:textId="77777777" w:rsidR="00E00DA6" w:rsidRDefault="007615D6" w:rsidP="000A3FBD">
      <w:pPr>
        <w:pStyle w:val="NormTop"/>
      </w:pPr>
      <w:r>
        <w:rPr>
          <w:color w:val="0000FF"/>
        </w:rPr>
        <w:t>S2-2507215</w:t>
      </w:r>
      <w:r w:rsidRPr="00D53282">
        <w:t xml:space="preserve"> </w:t>
      </w:r>
      <w:r>
        <w:t xml:space="preserve">(LS OUT) [DRAFT] Reply LS on LS to SA WG2 on reporting status of Exposure of available bitrate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Response to S2-2506144 / R3-253929.</w:t>
      </w:r>
    </w:p>
    <w:p w14:paraId="274C55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S2-2506144</w:t>
      </w:r>
      <w:r>
        <w:t>.</w:t>
      </w:r>
    </w:p>
    <w:p w14:paraId="3668FA8B" w14:textId="77777777" w:rsidR="007615D6" w:rsidRPr="005B25A1" w:rsidRDefault="007615D6" w:rsidP="007615D6">
      <w:pPr>
        <w:keepNext/>
        <w:keepLines/>
        <w:rPr>
          <w:b/>
          <w:bCs/>
        </w:rPr>
      </w:pPr>
      <w:r w:rsidRPr="005B25A1">
        <w:rPr>
          <w:b/>
          <w:bCs/>
        </w:rPr>
        <w:t>Convenor comment:</w:t>
      </w:r>
    </w:p>
    <w:p w14:paraId="74608042" w14:textId="77777777" w:rsidR="007615D6" w:rsidRPr="005B25A1" w:rsidRDefault="007615D6" w:rsidP="007615D6">
      <w:pPr>
        <w:keepNext/>
        <w:keepLines/>
      </w:pPr>
      <w:r w:rsidRPr="005B25A1">
        <w:t>Handle: Content to reflect agreement.</w:t>
      </w:r>
    </w:p>
    <w:p w14:paraId="3525550B" w14:textId="77777777" w:rsidR="007615D6" w:rsidRPr="005B25A1" w:rsidRDefault="007615D6" w:rsidP="007615D6">
      <w:pPr>
        <w:keepNext/>
        <w:keepLines/>
        <w:rPr>
          <w:b/>
          <w:bCs/>
        </w:rPr>
      </w:pPr>
      <w:r w:rsidRPr="005B25A1">
        <w:rPr>
          <w:b/>
          <w:bCs/>
        </w:rPr>
        <w:t>Parallel discussion:</w:t>
      </w:r>
    </w:p>
    <w:p w14:paraId="743C6494" w14:textId="77777777" w:rsidR="007615D6" w:rsidRPr="005B25A1" w:rsidRDefault="007615D6" w:rsidP="007615D6">
      <w:pPr>
        <w:keepNext/>
        <w:keepLines/>
      </w:pPr>
      <w:r w:rsidRPr="005B25A1">
        <w:t>-</w:t>
      </w:r>
    </w:p>
    <w:p w14:paraId="4BEB7CF3" w14:textId="77777777" w:rsidR="007615D6" w:rsidRPr="005B25A1" w:rsidRDefault="007615D6" w:rsidP="007615D6">
      <w:pPr>
        <w:keepNext/>
        <w:keepLines/>
        <w:rPr>
          <w:b/>
          <w:bCs/>
        </w:rPr>
      </w:pPr>
      <w:r w:rsidRPr="005B25A1">
        <w:rPr>
          <w:b/>
          <w:bCs/>
        </w:rPr>
        <w:t>Plenary Discussion:</w:t>
      </w:r>
    </w:p>
    <w:p w14:paraId="2425416F" w14:textId="77777777" w:rsidR="007615D6" w:rsidRPr="005B25A1" w:rsidRDefault="007615D6" w:rsidP="007615D6">
      <w:pPr>
        <w:keepNext/>
        <w:keepLines/>
      </w:pPr>
      <w:r>
        <w:rPr>
          <w:color w:val="FF0000"/>
        </w:rPr>
        <w:t>NO DISCUSSION RECORDED</w:t>
      </w:r>
    </w:p>
    <w:p w14:paraId="444BF9EB" w14:textId="77777777" w:rsidR="007615D6" w:rsidRPr="00EB0339" w:rsidRDefault="007615D6" w:rsidP="007615D6">
      <w:r w:rsidRPr="005B25A1">
        <w:rPr>
          <w:b/>
          <w:bCs/>
        </w:rPr>
        <w:t>Status:</w:t>
      </w:r>
      <w:r>
        <w:t xml:space="preserve"> </w:t>
      </w:r>
      <w:r>
        <w:rPr>
          <w:color w:val="0000FF"/>
        </w:rPr>
        <w:t>Not concluded</w:t>
      </w:r>
      <w:r>
        <w:t>.</w:t>
      </w:r>
    </w:p>
    <w:p w14:paraId="31BF87DC" w14:textId="77777777" w:rsidR="00E00DA6" w:rsidRDefault="007615D6" w:rsidP="000A3FBD">
      <w:pPr>
        <w:pStyle w:val="NormTop"/>
      </w:pPr>
      <w:r>
        <w:rPr>
          <w:color w:val="0000FF"/>
        </w:rPr>
        <w:t>S2-2506850</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WG3 that SA WG2 agreed CRs to support indication of available bitrate monitoring status at NG-RAN.</w:t>
      </w:r>
    </w:p>
    <w:p w14:paraId="1BCBD47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S2-2506144</w:t>
      </w:r>
      <w:r>
        <w:t>.</w:t>
      </w:r>
    </w:p>
    <w:p w14:paraId="75A1E4DD" w14:textId="77777777" w:rsidR="007615D6" w:rsidRPr="005B25A1" w:rsidRDefault="007615D6" w:rsidP="007615D6">
      <w:pPr>
        <w:keepNext/>
        <w:keepLines/>
        <w:rPr>
          <w:b/>
          <w:bCs/>
        </w:rPr>
      </w:pPr>
      <w:r w:rsidRPr="005B25A1">
        <w:rPr>
          <w:b/>
          <w:bCs/>
        </w:rPr>
        <w:t>Convenor comment:</w:t>
      </w:r>
    </w:p>
    <w:p w14:paraId="5ED5EF1D" w14:textId="77777777" w:rsidR="007615D6" w:rsidRPr="005B25A1" w:rsidRDefault="007615D6" w:rsidP="007615D6">
      <w:pPr>
        <w:keepNext/>
        <w:keepLines/>
      </w:pPr>
    </w:p>
    <w:p w14:paraId="50431D0D" w14:textId="77777777" w:rsidR="007615D6" w:rsidRPr="005B25A1" w:rsidRDefault="007615D6" w:rsidP="007615D6">
      <w:pPr>
        <w:keepNext/>
        <w:keepLines/>
        <w:rPr>
          <w:b/>
          <w:bCs/>
        </w:rPr>
      </w:pPr>
      <w:r w:rsidRPr="005B25A1">
        <w:rPr>
          <w:b/>
          <w:bCs/>
        </w:rPr>
        <w:t>Parallel discussion:</w:t>
      </w:r>
    </w:p>
    <w:p w14:paraId="39BE5CAE" w14:textId="77777777" w:rsidR="007615D6" w:rsidRPr="005B25A1" w:rsidRDefault="007615D6" w:rsidP="007615D6">
      <w:pPr>
        <w:keepNext/>
        <w:keepLines/>
      </w:pPr>
      <w:r w:rsidRPr="005B25A1">
        <w:t>-</w:t>
      </w:r>
    </w:p>
    <w:p w14:paraId="56F65AB3" w14:textId="77777777" w:rsidR="007615D6" w:rsidRPr="005B25A1" w:rsidRDefault="007615D6" w:rsidP="007615D6">
      <w:pPr>
        <w:keepNext/>
        <w:keepLines/>
        <w:rPr>
          <w:b/>
          <w:bCs/>
        </w:rPr>
      </w:pPr>
      <w:r w:rsidRPr="005B25A1">
        <w:rPr>
          <w:b/>
          <w:bCs/>
        </w:rPr>
        <w:t>Plenary Discussion:</w:t>
      </w:r>
    </w:p>
    <w:p w14:paraId="4402568D" w14:textId="77777777" w:rsidR="007615D6" w:rsidRPr="005B25A1" w:rsidRDefault="007615D6" w:rsidP="007615D6">
      <w:pPr>
        <w:keepNext/>
        <w:keepLines/>
      </w:pPr>
      <w:r>
        <w:rPr>
          <w:color w:val="FF0000"/>
        </w:rPr>
        <w:t>NO DISCUSSION RECORDED</w:t>
      </w:r>
    </w:p>
    <w:p w14:paraId="28BF2AAD" w14:textId="77777777" w:rsidR="007615D6" w:rsidRPr="00EB0339" w:rsidRDefault="007615D6" w:rsidP="007615D6">
      <w:r w:rsidRPr="005B25A1">
        <w:rPr>
          <w:b/>
          <w:bCs/>
        </w:rPr>
        <w:t>Status:</w:t>
      </w:r>
      <w:r>
        <w:t xml:space="preserve"> </w:t>
      </w:r>
      <w:r>
        <w:rPr>
          <w:color w:val="0000FF"/>
        </w:rPr>
        <w:t>Not concluded</w:t>
      </w:r>
      <w:r>
        <w:t>.</w:t>
      </w:r>
    </w:p>
    <w:p w14:paraId="48D50551" w14:textId="77777777" w:rsidR="00E00DA6" w:rsidRDefault="007615D6" w:rsidP="000A3FBD">
      <w:pPr>
        <w:pStyle w:val="NormTop"/>
      </w:pPr>
      <w:r>
        <w:rPr>
          <w:color w:val="0000FF"/>
        </w:rPr>
        <w:t>S2-2506254</w:t>
      </w:r>
      <w:r w:rsidRPr="00D53282">
        <w:t xml:space="preserve"> </w:t>
      </w:r>
      <w:r>
        <w:t>(LS OUT) [DRAFT] Reply LS on repo</w:t>
      </w:r>
      <w:r>
        <w:lastRenderedPageBreak/>
        <w:t>rting status of Exposure of available bit rate (Source: ZTE)</w:t>
      </w:r>
      <w:r>
        <w:br/>
      </w:r>
      <w:r w:rsidRPr="00D53282">
        <w:rPr>
          <w:b/>
        </w:rPr>
        <w:t>Document for:</w:t>
      </w:r>
      <w:r w:rsidRPr="00D53282">
        <w:t xml:space="preserve"> </w:t>
      </w:r>
      <w:r>
        <w:t>Approval</w:t>
      </w:r>
      <w:r>
        <w:br/>
      </w:r>
      <w:r w:rsidRPr="00D53282">
        <w:rPr>
          <w:b/>
        </w:rPr>
        <w:t>Abstract:</w:t>
      </w:r>
      <w:r w:rsidRPr="00D53282">
        <w:t xml:space="preserve"> </w:t>
      </w:r>
    </w:p>
    <w:p w14:paraId="2F39BF6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S2-2506144</w:t>
      </w:r>
      <w:r>
        <w:t>.</w:t>
      </w:r>
    </w:p>
    <w:p w14:paraId="5571B1FB" w14:textId="77777777" w:rsidR="007615D6" w:rsidRPr="005B25A1" w:rsidRDefault="007615D6" w:rsidP="007615D6">
      <w:pPr>
        <w:keepNext/>
        <w:keepLines/>
        <w:rPr>
          <w:b/>
          <w:bCs/>
        </w:rPr>
      </w:pPr>
      <w:r w:rsidRPr="005B25A1">
        <w:rPr>
          <w:b/>
          <w:bCs/>
        </w:rPr>
        <w:t>Convenor comment:</w:t>
      </w:r>
    </w:p>
    <w:p w14:paraId="05C5CDEB" w14:textId="77777777" w:rsidR="007615D6" w:rsidRPr="005B25A1" w:rsidRDefault="007615D6" w:rsidP="007615D6">
      <w:pPr>
        <w:keepNext/>
        <w:keepLines/>
      </w:pPr>
      <w:r w:rsidRPr="005B25A1">
        <w:t>Revised.</w:t>
      </w:r>
    </w:p>
    <w:p w14:paraId="10795AC9" w14:textId="77777777" w:rsidR="007615D6" w:rsidRPr="005B25A1" w:rsidRDefault="007615D6" w:rsidP="007615D6">
      <w:pPr>
        <w:keepNext/>
        <w:keepLines/>
      </w:pPr>
      <w:r w:rsidRPr="005B25A1">
        <w:t>S2-2507082:</w:t>
      </w:r>
    </w:p>
    <w:p w14:paraId="1A9C7D28" w14:textId="77777777" w:rsidR="007615D6" w:rsidRPr="005B25A1" w:rsidRDefault="007615D6" w:rsidP="007615D6">
      <w:pPr>
        <w:keepNext/>
        <w:keepLines/>
        <w:rPr>
          <w:b/>
          <w:bCs/>
        </w:rPr>
      </w:pPr>
      <w:r w:rsidRPr="005B25A1">
        <w:rPr>
          <w:b/>
          <w:bCs/>
        </w:rPr>
        <w:t>Parallel discussion:</w:t>
      </w:r>
    </w:p>
    <w:p w14:paraId="007A1A7D" w14:textId="77777777" w:rsidR="007615D6" w:rsidRPr="005B25A1" w:rsidRDefault="007615D6" w:rsidP="007615D6">
      <w:pPr>
        <w:keepNext/>
        <w:keepLines/>
      </w:pPr>
      <w:r w:rsidRPr="005B25A1">
        <w:t>-</w:t>
      </w:r>
    </w:p>
    <w:p w14:paraId="6756CE4D" w14:textId="77777777" w:rsidR="007615D6" w:rsidRPr="005B25A1" w:rsidRDefault="007615D6" w:rsidP="007615D6">
      <w:pPr>
        <w:keepNext/>
        <w:keepLines/>
        <w:rPr>
          <w:b/>
          <w:bCs/>
        </w:rPr>
      </w:pPr>
      <w:r w:rsidRPr="005B25A1">
        <w:rPr>
          <w:b/>
          <w:bCs/>
        </w:rPr>
        <w:t>Plenary Discussion:</w:t>
      </w:r>
    </w:p>
    <w:p w14:paraId="08355637" w14:textId="77777777" w:rsidR="007615D6" w:rsidRPr="005B25A1" w:rsidRDefault="007615D6" w:rsidP="007615D6">
      <w:pPr>
        <w:keepNext/>
        <w:keepLines/>
      </w:pPr>
      <w:r>
        <w:rPr>
          <w:color w:val="FF0000"/>
        </w:rPr>
        <w:t>NO DISCUSSION RECORDED</w:t>
      </w:r>
    </w:p>
    <w:p w14:paraId="01392CB0" w14:textId="77777777" w:rsidR="007615D6" w:rsidRPr="00EB0339" w:rsidRDefault="007615D6" w:rsidP="007615D6">
      <w:r w:rsidRPr="005B25A1">
        <w:rPr>
          <w:b/>
          <w:bCs/>
        </w:rPr>
        <w:t>Status:</w:t>
      </w:r>
      <w:r>
        <w:t xml:space="preserve"> </w:t>
      </w:r>
      <w:r>
        <w:rPr>
          <w:color w:val="0000FF"/>
        </w:rPr>
        <w:t>Not concluded</w:t>
      </w:r>
      <w:r>
        <w:t>.</w:t>
      </w:r>
    </w:p>
    <w:p w14:paraId="097411F7" w14:textId="77777777" w:rsidR="00E00DA6" w:rsidRDefault="007615D6" w:rsidP="000A3FBD">
      <w:pPr>
        <w:pStyle w:val="NormTop"/>
      </w:pPr>
      <w:r>
        <w:rPr>
          <w:color w:val="0000FF"/>
        </w:rPr>
        <w:t>S2-2506849</w:t>
      </w:r>
      <w:r w:rsidRPr="00D53282">
        <w:t xml:space="preserve"> </w:t>
      </w:r>
      <w:r>
        <w:t>(CR) 23.502 CR5548 (Rel-19, 'F'): Indication of status of Available Bitrate Monitoring at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NG-RAN provides status of the available bitrate monitoring in relevant NGAP procedures.</w:t>
      </w:r>
    </w:p>
    <w:p w14:paraId="44E1E2C9" w14:textId="77777777" w:rsidR="007615D6" w:rsidRPr="005B25A1" w:rsidRDefault="007615D6" w:rsidP="007615D6">
      <w:pPr>
        <w:keepNext/>
        <w:keepLines/>
        <w:rPr>
          <w:b/>
          <w:bCs/>
        </w:rPr>
      </w:pPr>
      <w:r w:rsidRPr="005B25A1">
        <w:rPr>
          <w:b/>
          <w:bCs/>
        </w:rPr>
        <w:t>Convenor comment:</w:t>
      </w:r>
    </w:p>
    <w:p w14:paraId="28C604E3" w14:textId="77777777" w:rsidR="007615D6" w:rsidRPr="005B25A1" w:rsidRDefault="007615D6" w:rsidP="007615D6">
      <w:pPr>
        <w:keepNext/>
        <w:keepLines/>
      </w:pPr>
      <w:r w:rsidRPr="005B25A1">
        <w:t>Handle: Content to reflect agreement.</w:t>
      </w:r>
    </w:p>
    <w:p w14:paraId="4FB63BC0" w14:textId="77777777" w:rsidR="007615D6" w:rsidRPr="005B25A1" w:rsidRDefault="007615D6" w:rsidP="007615D6">
      <w:pPr>
        <w:keepNext/>
        <w:keepLines/>
        <w:rPr>
          <w:b/>
          <w:bCs/>
        </w:rPr>
      </w:pPr>
      <w:r w:rsidRPr="005B25A1">
        <w:rPr>
          <w:b/>
          <w:bCs/>
        </w:rPr>
        <w:t>Parallel discussion:</w:t>
      </w:r>
    </w:p>
    <w:p w14:paraId="1D1F12F0" w14:textId="77777777" w:rsidR="007615D6" w:rsidRPr="005B25A1" w:rsidRDefault="007615D6" w:rsidP="007615D6">
      <w:pPr>
        <w:keepNext/>
        <w:keepLines/>
      </w:pPr>
      <w:r w:rsidRPr="005B25A1">
        <w:t>-</w:t>
      </w:r>
    </w:p>
    <w:p w14:paraId="4C264107" w14:textId="77777777" w:rsidR="007615D6" w:rsidRPr="005B25A1" w:rsidRDefault="007615D6" w:rsidP="007615D6">
      <w:pPr>
        <w:keepNext/>
        <w:keepLines/>
        <w:rPr>
          <w:b/>
          <w:bCs/>
        </w:rPr>
      </w:pPr>
      <w:r w:rsidRPr="005B25A1">
        <w:rPr>
          <w:b/>
          <w:bCs/>
        </w:rPr>
        <w:t>Plenary Discussion:</w:t>
      </w:r>
    </w:p>
    <w:p w14:paraId="72997A17" w14:textId="77777777" w:rsidR="007615D6" w:rsidRPr="005B25A1" w:rsidRDefault="007615D6" w:rsidP="007615D6">
      <w:pPr>
        <w:keepNext/>
        <w:keepLines/>
      </w:pPr>
      <w:r>
        <w:rPr>
          <w:color w:val="FF0000"/>
        </w:rPr>
        <w:t>NO DISCUSSION RECORDED</w:t>
      </w:r>
    </w:p>
    <w:p w14:paraId="04EDA850" w14:textId="77777777" w:rsidR="007615D6" w:rsidRPr="00EB0339" w:rsidRDefault="007615D6" w:rsidP="007615D6">
      <w:r w:rsidRPr="005B25A1">
        <w:rPr>
          <w:b/>
          <w:bCs/>
        </w:rPr>
        <w:t>Status:</w:t>
      </w:r>
      <w:r>
        <w:t xml:space="preserve"> </w:t>
      </w:r>
      <w:r>
        <w:rPr>
          <w:color w:val="0000FF"/>
        </w:rPr>
        <w:t>Not concluded</w:t>
      </w:r>
      <w:r>
        <w:t>.</w:t>
      </w:r>
    </w:p>
    <w:p w14:paraId="2C5EC4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E2E encrypted XRM traffic</w:t>
      </w:r>
    </w:p>
    <w:p w14:paraId="4AA6431D" w14:textId="77777777" w:rsidR="00E00DA6" w:rsidRDefault="007615D6" w:rsidP="000A3FBD">
      <w:pPr>
        <w:pStyle w:val="NormTop"/>
      </w:pPr>
      <w:r>
        <w:rPr>
          <w:color w:val="0000FF"/>
        </w:rPr>
        <w:t>S2-2506276</w:t>
      </w:r>
      <w:r w:rsidRPr="00D53282">
        <w:t xml:space="preserve"> </w:t>
      </w:r>
      <w:r>
        <w:t xml:space="preserve">(CR) 23.501 CR6072R3 (Rel-19, 'F'): Correction on the Support of </w:t>
      </w:r>
      <w:proofErr w:type="spellStart"/>
      <w:r>
        <w:t>MoQ</w:t>
      </w:r>
      <w:proofErr w:type="spellEnd"/>
      <w:r>
        <w:t xml:space="preserv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Specify the overall set of features that are or that are not specified In this release, how to deal with the case where the UE acts as a </w:t>
      </w:r>
      <w:proofErr w:type="spellStart"/>
      <w:r>
        <w:t>MoQ</w:t>
      </w:r>
      <w:proofErr w:type="spellEnd"/>
      <w:r>
        <w:t xml:space="preserve"> PUBLISHER is not specified. In this release, how to deal with the case where the UPF acts as a.</w:t>
      </w:r>
    </w:p>
    <w:p w14:paraId="676981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S2-2504637</w:t>
      </w:r>
      <w:r>
        <w:t>.</w:t>
      </w:r>
    </w:p>
    <w:p w14:paraId="55A2C6BD" w14:textId="77777777" w:rsidR="007615D6" w:rsidRPr="005B25A1" w:rsidRDefault="007615D6" w:rsidP="007615D6">
      <w:pPr>
        <w:keepNext/>
        <w:keepLines/>
        <w:rPr>
          <w:b/>
          <w:bCs/>
        </w:rPr>
      </w:pPr>
      <w:r w:rsidRPr="005B25A1">
        <w:rPr>
          <w:b/>
          <w:bCs/>
        </w:rPr>
        <w:t>Convenor comment:</w:t>
      </w:r>
    </w:p>
    <w:p w14:paraId="60AF1866" w14:textId="77777777" w:rsidR="007615D6" w:rsidRPr="005B25A1" w:rsidRDefault="007615D6" w:rsidP="007615D6">
      <w:pPr>
        <w:keepNext/>
        <w:keepLines/>
      </w:pPr>
      <w:r w:rsidRPr="005B25A1">
        <w:t>Merge into S2-2507243?</w:t>
      </w:r>
    </w:p>
    <w:p w14:paraId="3847F5CB" w14:textId="77777777" w:rsidR="007615D6" w:rsidRPr="005B25A1" w:rsidRDefault="007615D6" w:rsidP="007615D6">
      <w:pPr>
        <w:keepNext/>
        <w:keepLines/>
        <w:rPr>
          <w:b/>
          <w:bCs/>
        </w:rPr>
      </w:pPr>
      <w:r w:rsidRPr="005B25A1">
        <w:rPr>
          <w:b/>
          <w:bCs/>
        </w:rPr>
        <w:t>Parallel discussion:</w:t>
      </w:r>
    </w:p>
    <w:p w14:paraId="3BAD4670" w14:textId="77777777" w:rsidR="007615D6" w:rsidRPr="005B25A1" w:rsidRDefault="007615D6" w:rsidP="007615D6">
      <w:pPr>
        <w:keepNext/>
        <w:keepLines/>
      </w:pPr>
      <w:r w:rsidRPr="005B25A1">
        <w:t>-</w:t>
      </w:r>
    </w:p>
    <w:p w14:paraId="0173FA6D" w14:textId="77777777" w:rsidR="007615D6" w:rsidRPr="005B25A1" w:rsidRDefault="007615D6" w:rsidP="007615D6">
      <w:pPr>
        <w:keepNext/>
        <w:keepLines/>
        <w:rPr>
          <w:b/>
          <w:bCs/>
        </w:rPr>
      </w:pPr>
      <w:r w:rsidRPr="005B25A1">
        <w:rPr>
          <w:b/>
          <w:bCs/>
        </w:rPr>
        <w:t>Plenary Discussion:</w:t>
      </w:r>
    </w:p>
    <w:p w14:paraId="595AE2DD" w14:textId="77777777" w:rsidR="007615D6" w:rsidRPr="005B25A1" w:rsidRDefault="007615D6" w:rsidP="007615D6">
      <w:pPr>
        <w:keepNext/>
        <w:keepLines/>
      </w:pPr>
      <w:r>
        <w:rPr>
          <w:color w:val="FF0000"/>
        </w:rPr>
        <w:t>NO DISCUSSION RECORDED</w:t>
      </w:r>
    </w:p>
    <w:p w14:paraId="0EBE2C21" w14:textId="77777777" w:rsidR="007615D6" w:rsidRPr="00EB0339" w:rsidRDefault="007615D6" w:rsidP="007615D6">
      <w:r w:rsidRPr="005B25A1">
        <w:rPr>
          <w:b/>
          <w:bCs/>
        </w:rPr>
        <w:t>Status:</w:t>
      </w:r>
      <w:r>
        <w:t xml:space="preserve"> </w:t>
      </w:r>
      <w:r>
        <w:rPr>
          <w:color w:val="0000FF"/>
        </w:rPr>
        <w:t>Not concluded</w:t>
      </w:r>
      <w:r>
        <w:t>.</w:t>
      </w:r>
    </w:p>
    <w:p w14:paraId="30AFA5E3" w14:textId="77777777" w:rsidR="00E00DA6" w:rsidRDefault="007615D6" w:rsidP="000A3FBD">
      <w:pPr>
        <w:pStyle w:val="NormTop"/>
      </w:pPr>
      <w:r>
        <w:rPr>
          <w:color w:val="0000FF"/>
        </w:rPr>
        <w:t>S2-2506277</w:t>
      </w:r>
      <w:r w:rsidRPr="00D53282">
        <w:t xml:space="preserve"> </w:t>
      </w:r>
      <w:r>
        <w:t>(CR) 23.501 CR6290R1 (Rel-19, 'F'</w:t>
      </w:r>
      <w:r>
        <w:lastRenderedPageBreak/>
        <w:t>): Removal of Editor s Note as CT WG3 is working on UDP options kind value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EN.</w:t>
      </w:r>
    </w:p>
    <w:p w14:paraId="5D7BBC4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S2-2504766</w:t>
      </w:r>
      <w:r>
        <w:t>.</w:t>
      </w:r>
    </w:p>
    <w:p w14:paraId="6EF295DB" w14:textId="77777777" w:rsidR="007615D6" w:rsidRPr="005B25A1" w:rsidRDefault="007615D6" w:rsidP="007615D6">
      <w:pPr>
        <w:keepNext/>
        <w:keepLines/>
        <w:rPr>
          <w:b/>
          <w:bCs/>
        </w:rPr>
      </w:pPr>
      <w:r w:rsidRPr="005B25A1">
        <w:rPr>
          <w:b/>
          <w:bCs/>
        </w:rPr>
        <w:t>Convenor comment:</w:t>
      </w:r>
    </w:p>
    <w:p w14:paraId="6B6BD6E3" w14:textId="77777777" w:rsidR="007615D6" w:rsidRPr="005B25A1" w:rsidRDefault="007615D6" w:rsidP="007615D6">
      <w:pPr>
        <w:keepNext/>
        <w:keepLines/>
      </w:pPr>
      <w:r w:rsidRPr="005B25A1">
        <w:t>Handle.</w:t>
      </w:r>
    </w:p>
    <w:p w14:paraId="231FA4B3" w14:textId="77777777" w:rsidR="007615D6" w:rsidRPr="005B25A1" w:rsidRDefault="007615D6" w:rsidP="007615D6">
      <w:pPr>
        <w:keepNext/>
        <w:keepLines/>
        <w:rPr>
          <w:b/>
          <w:bCs/>
        </w:rPr>
      </w:pPr>
      <w:r w:rsidRPr="005B25A1">
        <w:rPr>
          <w:b/>
          <w:bCs/>
        </w:rPr>
        <w:t>Parallel discussion:</w:t>
      </w:r>
    </w:p>
    <w:p w14:paraId="0FFE1F9A" w14:textId="77777777" w:rsidR="007615D6" w:rsidRPr="005B25A1" w:rsidRDefault="007615D6" w:rsidP="007615D6">
      <w:pPr>
        <w:keepNext/>
        <w:keepLines/>
      </w:pPr>
      <w:r w:rsidRPr="005B25A1">
        <w:t>-</w:t>
      </w:r>
    </w:p>
    <w:p w14:paraId="230F0FBE" w14:textId="77777777" w:rsidR="007615D6" w:rsidRPr="005B25A1" w:rsidRDefault="007615D6" w:rsidP="007615D6">
      <w:pPr>
        <w:keepNext/>
        <w:keepLines/>
        <w:rPr>
          <w:b/>
          <w:bCs/>
        </w:rPr>
      </w:pPr>
      <w:r w:rsidRPr="005B25A1">
        <w:rPr>
          <w:b/>
          <w:bCs/>
        </w:rPr>
        <w:t>Plenary Discussion:</w:t>
      </w:r>
    </w:p>
    <w:p w14:paraId="13DBB9BA" w14:textId="77777777" w:rsidR="007615D6" w:rsidRPr="005B25A1" w:rsidRDefault="007615D6" w:rsidP="007615D6">
      <w:pPr>
        <w:keepNext/>
        <w:keepLines/>
      </w:pPr>
      <w:r>
        <w:rPr>
          <w:color w:val="FF0000"/>
        </w:rPr>
        <w:t>NO DISCUSSION RECORDED</w:t>
      </w:r>
    </w:p>
    <w:p w14:paraId="6F70D5E8" w14:textId="77777777" w:rsidR="007615D6" w:rsidRPr="00EB0339" w:rsidRDefault="007615D6" w:rsidP="007615D6">
      <w:r w:rsidRPr="005B25A1">
        <w:rPr>
          <w:b/>
          <w:bCs/>
        </w:rPr>
        <w:t>Status:</w:t>
      </w:r>
      <w:r>
        <w:t xml:space="preserve"> </w:t>
      </w:r>
      <w:r>
        <w:rPr>
          <w:color w:val="0000FF"/>
        </w:rPr>
        <w:t>Not concluded</w:t>
      </w:r>
      <w:r>
        <w:t>.</w:t>
      </w:r>
    </w:p>
    <w:p w14:paraId="56CB0E1B" w14:textId="77777777" w:rsidR="00E00DA6" w:rsidRDefault="007615D6" w:rsidP="000A3FBD">
      <w:pPr>
        <w:pStyle w:val="NormTop"/>
      </w:pPr>
      <w:r>
        <w:rPr>
          <w:color w:val="0000FF"/>
        </w:rPr>
        <w:t>S2-2506718</w:t>
      </w:r>
      <w:r w:rsidRPr="00D53282">
        <w:t xml:space="preserve"> </w:t>
      </w:r>
      <w:r>
        <w:t>(CR) 23.501 CR6374 (Rel-19, 'F'): Connect-UDP client functionality of UPF (Source: Samsung)</w:t>
      </w:r>
      <w:r>
        <w:br/>
      </w:r>
      <w:r w:rsidRPr="00D53282">
        <w:rPr>
          <w:b/>
        </w:rPr>
        <w:t>Document for:</w:t>
      </w:r>
      <w:r w:rsidRPr="00D53282">
        <w:t xml:space="preserve"> </w:t>
      </w:r>
      <w:r>
        <w:t>Approval</w:t>
      </w:r>
      <w:r>
        <w:br/>
      </w:r>
      <w:r w:rsidRPr="00D53282">
        <w:rPr>
          <w:b/>
        </w:rPr>
        <w:t>Abstract:</w:t>
      </w:r>
      <w:r w:rsidRPr="00D53282">
        <w:t xml:space="preserve"> </w:t>
      </w:r>
    </w:p>
    <w:p w14:paraId="46E90025" w14:textId="77777777" w:rsidR="007615D6" w:rsidRPr="005B25A1" w:rsidRDefault="007615D6" w:rsidP="007615D6">
      <w:pPr>
        <w:keepNext/>
        <w:keepLines/>
        <w:rPr>
          <w:b/>
          <w:bCs/>
        </w:rPr>
      </w:pPr>
      <w:r w:rsidRPr="005B25A1">
        <w:rPr>
          <w:b/>
          <w:bCs/>
        </w:rPr>
        <w:t>Convenor comment:</w:t>
      </w:r>
    </w:p>
    <w:p w14:paraId="73B75937" w14:textId="77777777" w:rsidR="007615D6" w:rsidRPr="005B25A1" w:rsidRDefault="007615D6" w:rsidP="007615D6">
      <w:pPr>
        <w:keepNext/>
        <w:keepLines/>
      </w:pPr>
      <w:r w:rsidRPr="005B25A1">
        <w:t>Handle.</w:t>
      </w:r>
    </w:p>
    <w:p w14:paraId="5BE681A6" w14:textId="77777777" w:rsidR="007615D6" w:rsidRPr="005B25A1" w:rsidRDefault="007615D6" w:rsidP="007615D6">
      <w:pPr>
        <w:keepNext/>
        <w:keepLines/>
        <w:rPr>
          <w:b/>
          <w:bCs/>
        </w:rPr>
      </w:pPr>
      <w:r w:rsidRPr="005B25A1">
        <w:rPr>
          <w:b/>
          <w:bCs/>
        </w:rPr>
        <w:t>Parallel discussion:</w:t>
      </w:r>
    </w:p>
    <w:p w14:paraId="3508A216" w14:textId="77777777" w:rsidR="007615D6" w:rsidRPr="005B25A1" w:rsidRDefault="007615D6" w:rsidP="007615D6">
      <w:pPr>
        <w:keepNext/>
        <w:keepLines/>
      </w:pPr>
      <w:r w:rsidRPr="005B25A1">
        <w:t>-</w:t>
      </w:r>
    </w:p>
    <w:p w14:paraId="273EE53C" w14:textId="77777777" w:rsidR="007615D6" w:rsidRPr="005B25A1" w:rsidRDefault="007615D6" w:rsidP="007615D6">
      <w:pPr>
        <w:keepNext/>
        <w:keepLines/>
        <w:rPr>
          <w:b/>
          <w:bCs/>
        </w:rPr>
      </w:pPr>
      <w:r w:rsidRPr="005B25A1">
        <w:rPr>
          <w:b/>
          <w:bCs/>
        </w:rPr>
        <w:t>Plenary Discussion:</w:t>
      </w:r>
    </w:p>
    <w:p w14:paraId="32ECEDF6" w14:textId="77777777" w:rsidR="007615D6" w:rsidRPr="005B25A1" w:rsidRDefault="007615D6" w:rsidP="007615D6">
      <w:pPr>
        <w:keepNext/>
        <w:keepLines/>
      </w:pPr>
      <w:r>
        <w:rPr>
          <w:color w:val="FF0000"/>
        </w:rPr>
        <w:t>NO DISCUSSION RECORDED</w:t>
      </w:r>
    </w:p>
    <w:p w14:paraId="4671D4ED" w14:textId="77777777" w:rsidR="007615D6" w:rsidRPr="00EB0339" w:rsidRDefault="007615D6" w:rsidP="007615D6">
      <w:r w:rsidRPr="005B25A1">
        <w:rPr>
          <w:b/>
          <w:bCs/>
        </w:rPr>
        <w:t>Status:</w:t>
      </w:r>
      <w:r>
        <w:t xml:space="preserve"> </w:t>
      </w:r>
      <w:r>
        <w:rPr>
          <w:color w:val="0000FF"/>
        </w:rPr>
        <w:t>Not concluded</w:t>
      </w:r>
      <w:r>
        <w:t>.</w:t>
      </w:r>
    </w:p>
    <w:p w14:paraId="18026AC8" w14:textId="77777777" w:rsidR="00E00DA6" w:rsidRDefault="007615D6" w:rsidP="000A3FBD">
      <w:pPr>
        <w:pStyle w:val="NormTop"/>
      </w:pPr>
      <w:r>
        <w:rPr>
          <w:color w:val="0000FF"/>
        </w:rPr>
        <w:t>S2-2506843</w:t>
      </w:r>
      <w:r w:rsidRPr="00D53282">
        <w:t xml:space="preserve"> </w:t>
      </w:r>
      <w:r>
        <w:t xml:space="preserve">(CR) 23.503 CR1534R2 (Rel-19, 'F'): </w:t>
      </w:r>
      <w:proofErr w:type="spellStart"/>
      <w:r>
        <w:t>MoQ</w:t>
      </w:r>
      <w:proofErr w:type="spellEnd"/>
      <w:r>
        <w:t xml:space="preserve"> missing from the Protocol Description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Media over QUIC is added to the Protocol Description in the PCC rule information in Table 6.3.1.</w:t>
      </w:r>
    </w:p>
    <w:p w14:paraId="2FC7369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S2-2504859</w:t>
      </w:r>
      <w:r>
        <w:t>.</w:t>
      </w:r>
    </w:p>
    <w:p w14:paraId="0886716A" w14:textId="77777777" w:rsidR="007615D6" w:rsidRPr="005B25A1" w:rsidRDefault="007615D6" w:rsidP="007615D6">
      <w:pPr>
        <w:keepNext/>
        <w:keepLines/>
        <w:rPr>
          <w:b/>
          <w:bCs/>
        </w:rPr>
      </w:pPr>
      <w:r w:rsidRPr="005B25A1">
        <w:rPr>
          <w:b/>
          <w:bCs/>
        </w:rPr>
        <w:t>Convenor comment:</w:t>
      </w:r>
    </w:p>
    <w:p w14:paraId="28B99D37" w14:textId="77777777" w:rsidR="007615D6" w:rsidRPr="005B25A1" w:rsidRDefault="007615D6" w:rsidP="007615D6">
      <w:pPr>
        <w:keepNext/>
        <w:keepLines/>
      </w:pPr>
      <w:r w:rsidRPr="005B25A1">
        <w:t>Handle.</w:t>
      </w:r>
    </w:p>
    <w:p w14:paraId="73D1192D" w14:textId="77777777" w:rsidR="007615D6" w:rsidRPr="005B25A1" w:rsidRDefault="007615D6" w:rsidP="007615D6">
      <w:pPr>
        <w:keepNext/>
        <w:keepLines/>
        <w:rPr>
          <w:b/>
          <w:bCs/>
        </w:rPr>
      </w:pPr>
      <w:r w:rsidRPr="005B25A1">
        <w:rPr>
          <w:b/>
          <w:bCs/>
        </w:rPr>
        <w:t>Parallel discussion:</w:t>
      </w:r>
    </w:p>
    <w:p w14:paraId="37BFB727" w14:textId="77777777" w:rsidR="007615D6" w:rsidRPr="005B25A1" w:rsidRDefault="007615D6" w:rsidP="007615D6">
      <w:pPr>
        <w:keepNext/>
        <w:keepLines/>
      </w:pPr>
      <w:r w:rsidRPr="005B25A1">
        <w:t>-</w:t>
      </w:r>
    </w:p>
    <w:p w14:paraId="50E22AE9" w14:textId="77777777" w:rsidR="007615D6" w:rsidRPr="005B25A1" w:rsidRDefault="007615D6" w:rsidP="007615D6">
      <w:pPr>
        <w:keepNext/>
        <w:keepLines/>
        <w:rPr>
          <w:b/>
          <w:bCs/>
        </w:rPr>
      </w:pPr>
      <w:r w:rsidRPr="005B25A1">
        <w:rPr>
          <w:b/>
          <w:bCs/>
        </w:rPr>
        <w:t>Plenary Discussion:</w:t>
      </w:r>
    </w:p>
    <w:p w14:paraId="0F94FB06" w14:textId="77777777" w:rsidR="007615D6" w:rsidRPr="005B25A1" w:rsidRDefault="007615D6" w:rsidP="007615D6">
      <w:pPr>
        <w:keepNext/>
        <w:keepLines/>
      </w:pPr>
      <w:r>
        <w:rPr>
          <w:color w:val="FF0000"/>
        </w:rPr>
        <w:t>NO DISCUSSION RECORDED</w:t>
      </w:r>
    </w:p>
    <w:p w14:paraId="616EC881" w14:textId="77777777" w:rsidR="007615D6" w:rsidRPr="00EB0339" w:rsidRDefault="007615D6" w:rsidP="007615D6">
      <w:r w:rsidRPr="005B25A1">
        <w:rPr>
          <w:b/>
          <w:bCs/>
        </w:rPr>
        <w:t>Status:</w:t>
      </w:r>
      <w:r>
        <w:t xml:space="preserve"> </w:t>
      </w:r>
      <w:r>
        <w:rPr>
          <w:color w:val="0000FF"/>
        </w:rPr>
        <w:t>Not concluded</w:t>
      </w:r>
      <w:r>
        <w:t>.</w:t>
      </w:r>
    </w:p>
    <w:p w14:paraId="720EE6F6" w14:textId="77777777" w:rsidR="00E00DA6" w:rsidRDefault="007615D6" w:rsidP="000A3FBD">
      <w:pPr>
        <w:pStyle w:val="NormTop"/>
      </w:pPr>
      <w:r>
        <w:rPr>
          <w:color w:val="0000FF"/>
        </w:rPr>
        <w:t>S2-2507157</w:t>
      </w:r>
      <w:r w:rsidRPr="00D53282">
        <w:t xml:space="preserve"> </w:t>
      </w:r>
      <w:r>
        <w:t>(CR) 23.502 CR5501R1 (Rel-19, 'F'</w:t>
      </w:r>
      <w:r>
        <w:lastRenderedPageBreak/>
        <w:t xml:space="preserve">): Update on PDU session establishment procedure for </w:t>
      </w:r>
      <w:proofErr w:type="spellStart"/>
      <w:r>
        <w:t>MoQ</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Some clarification on 'If a PCC Rule indicates that Media over QUIC (</w:t>
      </w:r>
      <w:proofErr w:type="spellStart"/>
      <w:r>
        <w:t>MoQ</w:t>
      </w:r>
      <w:proofErr w:type="spellEnd"/>
      <w:r>
        <w:t xml:space="preserve">) is requested by setting Protocol Description as Media over QUIC Transport SMF may select a PSA UPF that supports </w:t>
      </w:r>
      <w:proofErr w:type="spellStart"/>
      <w:r>
        <w:t>MoQ</w:t>
      </w:r>
      <w:proofErr w:type="spellEnd"/>
      <w:r>
        <w:t xml:space="preserve"> relay functionality e.g. using NRF for this s.</w:t>
      </w:r>
    </w:p>
    <w:p w14:paraId="40BF4D0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S2-2505076</w:t>
      </w:r>
      <w:r>
        <w:t>.</w:t>
      </w:r>
    </w:p>
    <w:p w14:paraId="05F9C68E" w14:textId="77777777" w:rsidR="007615D6" w:rsidRPr="005B25A1" w:rsidRDefault="007615D6" w:rsidP="007615D6">
      <w:pPr>
        <w:keepNext/>
        <w:keepLines/>
        <w:rPr>
          <w:b/>
          <w:bCs/>
        </w:rPr>
      </w:pPr>
      <w:r w:rsidRPr="005B25A1">
        <w:rPr>
          <w:b/>
          <w:bCs/>
        </w:rPr>
        <w:t>Convenor comment:</w:t>
      </w:r>
    </w:p>
    <w:p w14:paraId="5A42E8FC" w14:textId="77777777" w:rsidR="007615D6" w:rsidRPr="005B25A1" w:rsidRDefault="007615D6" w:rsidP="007615D6">
      <w:pPr>
        <w:keepNext/>
        <w:keepLines/>
      </w:pPr>
      <w:r w:rsidRPr="005B25A1">
        <w:t>Handle.</w:t>
      </w:r>
    </w:p>
    <w:p w14:paraId="53F0FC9D" w14:textId="77777777" w:rsidR="007615D6" w:rsidRPr="005B25A1" w:rsidRDefault="007615D6" w:rsidP="007615D6">
      <w:pPr>
        <w:keepNext/>
        <w:keepLines/>
        <w:rPr>
          <w:b/>
          <w:bCs/>
        </w:rPr>
      </w:pPr>
      <w:r w:rsidRPr="005B25A1">
        <w:rPr>
          <w:b/>
          <w:bCs/>
        </w:rPr>
        <w:t>Parallel discussion:</w:t>
      </w:r>
    </w:p>
    <w:p w14:paraId="5F17F08B" w14:textId="77777777" w:rsidR="007615D6" w:rsidRPr="005B25A1" w:rsidRDefault="007615D6" w:rsidP="007615D6">
      <w:pPr>
        <w:keepNext/>
        <w:keepLines/>
      </w:pPr>
      <w:r w:rsidRPr="005B25A1">
        <w:t>-</w:t>
      </w:r>
    </w:p>
    <w:p w14:paraId="3473F8B6" w14:textId="77777777" w:rsidR="007615D6" w:rsidRPr="005B25A1" w:rsidRDefault="007615D6" w:rsidP="007615D6">
      <w:pPr>
        <w:keepNext/>
        <w:keepLines/>
        <w:rPr>
          <w:b/>
          <w:bCs/>
        </w:rPr>
      </w:pPr>
      <w:r w:rsidRPr="005B25A1">
        <w:rPr>
          <w:b/>
          <w:bCs/>
        </w:rPr>
        <w:t>Plenary Discussion:</w:t>
      </w:r>
    </w:p>
    <w:p w14:paraId="60192D64" w14:textId="77777777" w:rsidR="007615D6" w:rsidRPr="005B25A1" w:rsidRDefault="007615D6" w:rsidP="007615D6">
      <w:pPr>
        <w:keepNext/>
        <w:keepLines/>
      </w:pPr>
      <w:r>
        <w:rPr>
          <w:color w:val="FF0000"/>
        </w:rPr>
        <w:t>NO DISCUSSION RECORDED</w:t>
      </w:r>
    </w:p>
    <w:p w14:paraId="40EF35E9" w14:textId="77777777" w:rsidR="007615D6" w:rsidRPr="00EB0339" w:rsidRDefault="007615D6" w:rsidP="007615D6">
      <w:r w:rsidRPr="005B25A1">
        <w:rPr>
          <w:b/>
          <w:bCs/>
        </w:rPr>
        <w:t>Status:</w:t>
      </w:r>
      <w:r>
        <w:t xml:space="preserve"> </w:t>
      </w:r>
      <w:r>
        <w:rPr>
          <w:color w:val="0000FF"/>
        </w:rPr>
        <w:t>Not concluded</w:t>
      </w:r>
      <w:r>
        <w:t>.</w:t>
      </w:r>
    </w:p>
    <w:p w14:paraId="33F40AA8" w14:textId="77777777" w:rsidR="00E00DA6" w:rsidRDefault="007615D6" w:rsidP="000A3FBD">
      <w:pPr>
        <w:pStyle w:val="NormTop"/>
      </w:pPr>
      <w:r>
        <w:rPr>
          <w:color w:val="0000FF"/>
        </w:rPr>
        <w:t>S2-2507158</w:t>
      </w:r>
      <w:r w:rsidRPr="00D53282">
        <w:t xml:space="preserve"> </w:t>
      </w:r>
      <w:r>
        <w:t xml:space="preserve">(CR) 23.501 CR6402 (Rel-19, 'F'): Clarification on Usage of Media Over QUIC in order to Handle end-to-end encrypted XR and media flows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 the logic of SMF behaviour.</w:t>
      </w:r>
    </w:p>
    <w:p w14:paraId="34498ECC" w14:textId="77777777" w:rsidR="007615D6" w:rsidRPr="005B25A1" w:rsidRDefault="007615D6" w:rsidP="007615D6">
      <w:pPr>
        <w:keepNext/>
        <w:keepLines/>
        <w:rPr>
          <w:b/>
          <w:bCs/>
        </w:rPr>
      </w:pPr>
      <w:r w:rsidRPr="005B25A1">
        <w:rPr>
          <w:b/>
          <w:bCs/>
        </w:rPr>
        <w:t>Convenor comment:</w:t>
      </w:r>
    </w:p>
    <w:p w14:paraId="04F7F1B1" w14:textId="77777777" w:rsidR="007615D6" w:rsidRPr="005B25A1" w:rsidRDefault="007615D6" w:rsidP="007615D6">
      <w:pPr>
        <w:keepNext/>
        <w:keepLines/>
      </w:pPr>
      <w:r w:rsidRPr="005B25A1">
        <w:t>Merge into S2-2507243.</w:t>
      </w:r>
    </w:p>
    <w:p w14:paraId="36FFD504" w14:textId="77777777" w:rsidR="007615D6" w:rsidRPr="005B25A1" w:rsidRDefault="007615D6" w:rsidP="007615D6">
      <w:pPr>
        <w:keepNext/>
        <w:keepLines/>
        <w:rPr>
          <w:b/>
          <w:bCs/>
        </w:rPr>
      </w:pPr>
      <w:r w:rsidRPr="005B25A1">
        <w:rPr>
          <w:b/>
          <w:bCs/>
        </w:rPr>
        <w:t>Parallel discussion:</w:t>
      </w:r>
    </w:p>
    <w:p w14:paraId="0F9BB965" w14:textId="77777777" w:rsidR="007615D6" w:rsidRPr="005B25A1" w:rsidRDefault="007615D6" w:rsidP="007615D6">
      <w:pPr>
        <w:keepNext/>
        <w:keepLines/>
      </w:pPr>
      <w:r w:rsidRPr="005B25A1">
        <w:t>-</w:t>
      </w:r>
    </w:p>
    <w:p w14:paraId="64242158" w14:textId="77777777" w:rsidR="007615D6" w:rsidRPr="005B25A1" w:rsidRDefault="007615D6" w:rsidP="007615D6">
      <w:pPr>
        <w:keepNext/>
        <w:keepLines/>
        <w:rPr>
          <w:b/>
          <w:bCs/>
        </w:rPr>
      </w:pPr>
      <w:r w:rsidRPr="005B25A1">
        <w:rPr>
          <w:b/>
          <w:bCs/>
        </w:rPr>
        <w:t>Plenary Discussion:</w:t>
      </w:r>
    </w:p>
    <w:p w14:paraId="59201C03" w14:textId="77777777" w:rsidR="007615D6" w:rsidRPr="005B25A1" w:rsidRDefault="007615D6" w:rsidP="007615D6">
      <w:pPr>
        <w:keepNext/>
        <w:keepLines/>
      </w:pPr>
      <w:r>
        <w:rPr>
          <w:color w:val="FF0000"/>
        </w:rPr>
        <w:t>NO DISCUSSION RECORDED</w:t>
      </w:r>
    </w:p>
    <w:p w14:paraId="3FDF8046" w14:textId="77777777" w:rsidR="007615D6" w:rsidRPr="00EB0339" w:rsidRDefault="007615D6" w:rsidP="007615D6">
      <w:r w:rsidRPr="005B25A1">
        <w:rPr>
          <w:b/>
          <w:bCs/>
        </w:rPr>
        <w:t>Status:</w:t>
      </w:r>
      <w:r>
        <w:t xml:space="preserve"> </w:t>
      </w:r>
      <w:r>
        <w:rPr>
          <w:color w:val="0000FF"/>
        </w:rPr>
        <w:t>Not concluded</w:t>
      </w:r>
      <w:r>
        <w:t>.</w:t>
      </w:r>
    </w:p>
    <w:p w14:paraId="7C48C775" w14:textId="77777777" w:rsidR="00E00DA6" w:rsidRDefault="007615D6" w:rsidP="000A3FBD">
      <w:pPr>
        <w:pStyle w:val="NormTop"/>
      </w:pPr>
      <w:r>
        <w:rPr>
          <w:color w:val="0000FF"/>
        </w:rPr>
        <w:t>S2-2507243</w:t>
      </w:r>
      <w:r w:rsidRPr="00D53282">
        <w:t xml:space="preserve"> </w:t>
      </w:r>
      <w:r>
        <w:t xml:space="preserve">(CR) 23.501 CR6408 (Rel-19, 'F'): Clarifications and corrections on usage of </w:t>
      </w:r>
      <w:proofErr w:type="spellStart"/>
      <w:r>
        <w:t>MoQ</w:t>
      </w:r>
      <w:proofErr w:type="spellEnd"/>
      <w:r>
        <w:t xml:space="preserve"> for encrypted media flows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Align the supported MRI by </w:t>
      </w:r>
      <w:proofErr w:type="spellStart"/>
      <w:r>
        <w:t>MoQ</w:t>
      </w:r>
      <w:proofErr w:type="spellEnd"/>
      <w:r>
        <w:t xml:space="preserve"> with the other two on-path N6 signalling methods in 5.37.9.1. - Clarifications on interactions between SMF and UPF for </w:t>
      </w:r>
      <w:proofErr w:type="spellStart"/>
      <w:r>
        <w:t>MoQ</w:t>
      </w:r>
      <w:proofErr w:type="spellEnd"/>
      <w:r>
        <w:t>; - Editorial corrections.</w:t>
      </w:r>
    </w:p>
    <w:p w14:paraId="0F18BF08" w14:textId="77777777" w:rsidR="007615D6" w:rsidRPr="005B25A1" w:rsidRDefault="007615D6" w:rsidP="007615D6">
      <w:pPr>
        <w:keepNext/>
        <w:keepLines/>
        <w:rPr>
          <w:b/>
          <w:bCs/>
        </w:rPr>
      </w:pPr>
      <w:r w:rsidRPr="005B25A1">
        <w:rPr>
          <w:b/>
          <w:bCs/>
        </w:rPr>
        <w:t>Convenor comment:</w:t>
      </w:r>
    </w:p>
    <w:p w14:paraId="43653C32" w14:textId="77777777" w:rsidR="007615D6" w:rsidRPr="005B25A1" w:rsidRDefault="007615D6" w:rsidP="007615D6">
      <w:pPr>
        <w:keepNext/>
        <w:keepLines/>
      </w:pPr>
      <w:r w:rsidRPr="005B25A1">
        <w:t>Handle.</w:t>
      </w:r>
    </w:p>
    <w:p w14:paraId="1DC31D0A" w14:textId="77777777" w:rsidR="007615D6" w:rsidRPr="005B25A1" w:rsidRDefault="007615D6" w:rsidP="007615D6">
      <w:pPr>
        <w:keepNext/>
        <w:keepLines/>
        <w:rPr>
          <w:b/>
          <w:bCs/>
        </w:rPr>
      </w:pPr>
      <w:r w:rsidRPr="005B25A1">
        <w:rPr>
          <w:b/>
          <w:bCs/>
        </w:rPr>
        <w:t>Parallel discussion:</w:t>
      </w:r>
    </w:p>
    <w:p w14:paraId="613DB810" w14:textId="77777777" w:rsidR="007615D6" w:rsidRPr="005B25A1" w:rsidRDefault="007615D6" w:rsidP="007615D6">
      <w:pPr>
        <w:keepNext/>
        <w:keepLines/>
      </w:pPr>
      <w:r w:rsidRPr="005B25A1">
        <w:t>-</w:t>
      </w:r>
    </w:p>
    <w:p w14:paraId="17CB16D5" w14:textId="77777777" w:rsidR="007615D6" w:rsidRPr="005B25A1" w:rsidRDefault="007615D6" w:rsidP="007615D6">
      <w:pPr>
        <w:keepNext/>
        <w:keepLines/>
        <w:rPr>
          <w:b/>
          <w:bCs/>
        </w:rPr>
      </w:pPr>
      <w:r w:rsidRPr="005B25A1">
        <w:rPr>
          <w:b/>
          <w:bCs/>
        </w:rPr>
        <w:t>Plenary Discussion:</w:t>
      </w:r>
    </w:p>
    <w:p w14:paraId="653794C3" w14:textId="77777777" w:rsidR="007615D6" w:rsidRPr="005B25A1" w:rsidRDefault="007615D6" w:rsidP="007615D6">
      <w:pPr>
        <w:keepNext/>
        <w:keepLines/>
      </w:pPr>
      <w:r>
        <w:rPr>
          <w:color w:val="FF0000"/>
        </w:rPr>
        <w:t>NO DISCUSSION RECORDED</w:t>
      </w:r>
    </w:p>
    <w:p w14:paraId="2052DD33" w14:textId="77777777" w:rsidR="007615D6" w:rsidRPr="00EB0339" w:rsidRDefault="007615D6" w:rsidP="007615D6">
      <w:r w:rsidRPr="005B25A1">
        <w:rPr>
          <w:b/>
          <w:bCs/>
        </w:rPr>
        <w:t>Status:</w:t>
      </w:r>
      <w:r>
        <w:t xml:space="preserve"> </w:t>
      </w:r>
      <w:r>
        <w:rPr>
          <w:color w:val="0000FF"/>
        </w:rPr>
        <w:t>Not concluded</w:t>
      </w:r>
      <w:r>
        <w:t>.</w:t>
      </w:r>
    </w:p>
    <w:p w14:paraId="25FCB7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Protocol Description - N6 unmarked PDUs</w:t>
      </w:r>
    </w:p>
    <w:p w14:paraId="6B1D8DFA" w14:textId="77777777" w:rsidR="00E00DA6" w:rsidRDefault="007615D6" w:rsidP="000A3FBD">
      <w:pPr>
        <w:pStyle w:val="NormTop"/>
      </w:pPr>
      <w:r>
        <w:rPr>
          <w:color w:val="0000FF"/>
        </w:rPr>
        <w:t>S2-2</w:t>
      </w:r>
      <w:r>
        <w:rPr>
          <w:color w:val="0000FF"/>
        </w:rPr>
        <w:lastRenderedPageBreak/>
        <w:t>507216</w:t>
      </w:r>
      <w:r w:rsidRPr="00D53282">
        <w:t xml:space="preserve"> </w:t>
      </w:r>
      <w:r>
        <w:t xml:space="preserve">(CR) 23.501 CR6407 (Rel-19, 'F'): Handling of unmarked PDUs received on N6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of UPF local configuration description to ensure an appropriate and XR service specific setting of the PDU Set Importance for unmarked PDUs. Movement of relevant statements from clause 5.37.5.1 to clause 5.37.5.2.</w:t>
      </w:r>
    </w:p>
    <w:p w14:paraId="67DC9EA3" w14:textId="77777777" w:rsidR="007615D6" w:rsidRPr="005B25A1" w:rsidRDefault="007615D6" w:rsidP="007615D6">
      <w:pPr>
        <w:keepNext/>
        <w:keepLines/>
        <w:rPr>
          <w:b/>
          <w:bCs/>
        </w:rPr>
      </w:pPr>
      <w:r w:rsidRPr="005B25A1">
        <w:rPr>
          <w:b/>
          <w:bCs/>
        </w:rPr>
        <w:t>Convenor comment:</w:t>
      </w:r>
    </w:p>
    <w:p w14:paraId="15BEC5EF" w14:textId="77777777" w:rsidR="007615D6" w:rsidRPr="005B25A1" w:rsidRDefault="007615D6" w:rsidP="007615D6">
      <w:pPr>
        <w:keepNext/>
        <w:keepLines/>
      </w:pPr>
      <w:r w:rsidRPr="005B25A1">
        <w:t xml:space="preserve">Beyond quota of 4 </w:t>
      </w:r>
      <w:proofErr w:type="spellStart"/>
      <w:r w:rsidRPr="005B25A1">
        <w:t>TDocs</w:t>
      </w:r>
      <w:proofErr w:type="spellEnd"/>
      <w:r w:rsidRPr="005B25A1">
        <w:t xml:space="preserve"> per company per AI.</w:t>
      </w:r>
    </w:p>
    <w:p w14:paraId="52BC18D2" w14:textId="77777777" w:rsidR="007615D6" w:rsidRPr="005B25A1" w:rsidRDefault="007615D6" w:rsidP="007615D6">
      <w:pPr>
        <w:keepNext/>
        <w:keepLines/>
        <w:rPr>
          <w:b/>
          <w:bCs/>
        </w:rPr>
      </w:pPr>
      <w:r w:rsidRPr="005B25A1">
        <w:rPr>
          <w:b/>
          <w:bCs/>
        </w:rPr>
        <w:t>Parallel discussion:</w:t>
      </w:r>
    </w:p>
    <w:p w14:paraId="15111692" w14:textId="77777777" w:rsidR="007615D6" w:rsidRPr="005B25A1" w:rsidRDefault="007615D6" w:rsidP="007615D6">
      <w:pPr>
        <w:keepNext/>
        <w:keepLines/>
      </w:pPr>
      <w:r w:rsidRPr="005B25A1">
        <w:t>-</w:t>
      </w:r>
    </w:p>
    <w:p w14:paraId="4B9B9031" w14:textId="77777777" w:rsidR="007615D6" w:rsidRPr="005B25A1" w:rsidRDefault="007615D6" w:rsidP="007615D6">
      <w:pPr>
        <w:keepNext/>
        <w:keepLines/>
        <w:rPr>
          <w:b/>
          <w:bCs/>
        </w:rPr>
      </w:pPr>
      <w:r w:rsidRPr="005B25A1">
        <w:rPr>
          <w:b/>
          <w:bCs/>
        </w:rPr>
        <w:t>Plenary Discussion:</w:t>
      </w:r>
    </w:p>
    <w:p w14:paraId="29F787A3" w14:textId="77777777" w:rsidR="007615D6" w:rsidRPr="005B25A1" w:rsidRDefault="007615D6" w:rsidP="007615D6">
      <w:pPr>
        <w:keepNext/>
        <w:keepLines/>
      </w:pPr>
      <w:r>
        <w:rPr>
          <w:color w:val="FF0000"/>
        </w:rPr>
        <w:t>NO DISCUSSION RECORDED</w:t>
      </w:r>
    </w:p>
    <w:p w14:paraId="181B37E8" w14:textId="77777777" w:rsidR="007615D6" w:rsidRPr="00EB0339" w:rsidRDefault="007615D6" w:rsidP="007615D6">
      <w:r w:rsidRPr="005B25A1">
        <w:rPr>
          <w:b/>
          <w:bCs/>
        </w:rPr>
        <w:t>Status:</w:t>
      </w:r>
      <w:r>
        <w:t xml:space="preserve"> </w:t>
      </w:r>
      <w:r>
        <w:rPr>
          <w:color w:val="0000FF"/>
        </w:rPr>
        <w:t>Not concluded</w:t>
      </w:r>
      <w:r>
        <w:t>.</w:t>
      </w:r>
    </w:p>
    <w:p w14:paraId="673C81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KI#9: Network information exposure enhancements</w:t>
      </w:r>
    </w:p>
    <w:p w14:paraId="174FF407" w14:textId="77777777" w:rsidR="00E00DA6" w:rsidRDefault="007615D6" w:rsidP="000A3FBD">
      <w:pPr>
        <w:pStyle w:val="NormTop"/>
      </w:pPr>
      <w:r>
        <w:rPr>
          <w:color w:val="0000FF"/>
        </w:rPr>
        <w:t>S2-2506323</w:t>
      </w:r>
      <w:r w:rsidRPr="00D53282">
        <w:t xml:space="preserve"> </w:t>
      </w:r>
      <w:r>
        <w:t xml:space="preserve">(CR) 23.501 CR6350 (Rel-19, 'F'): Available Bitrate Reporting when the Serving RAN Node Changes (Source: </w:t>
      </w:r>
      <w:proofErr w:type="spellStart"/>
      <w:r>
        <w:t>InterDigital</w:t>
      </w:r>
      <w:proofErr w:type="spellEnd"/>
      <w:r>
        <w:t xml:space="preserve"> Inc., Nokia)</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say that the target NG-RAN Node should immediately report after the handover.</w:t>
      </w:r>
    </w:p>
    <w:p w14:paraId="71516F1B" w14:textId="77777777" w:rsidR="007615D6" w:rsidRPr="005B25A1" w:rsidRDefault="007615D6" w:rsidP="007615D6">
      <w:pPr>
        <w:keepNext/>
        <w:keepLines/>
        <w:rPr>
          <w:b/>
          <w:bCs/>
        </w:rPr>
      </w:pPr>
      <w:r w:rsidRPr="005B25A1">
        <w:rPr>
          <w:b/>
          <w:bCs/>
        </w:rPr>
        <w:t>Convenor comment:</w:t>
      </w:r>
    </w:p>
    <w:p w14:paraId="5C205259" w14:textId="77777777" w:rsidR="007615D6" w:rsidRPr="005B25A1" w:rsidRDefault="007615D6" w:rsidP="007615D6">
      <w:pPr>
        <w:keepNext/>
        <w:keepLines/>
      </w:pPr>
      <w:r w:rsidRPr="005B25A1">
        <w:t>Handle.</w:t>
      </w:r>
    </w:p>
    <w:p w14:paraId="5F03FDC4" w14:textId="77777777" w:rsidR="007615D6" w:rsidRPr="005B25A1" w:rsidRDefault="007615D6" w:rsidP="007615D6">
      <w:pPr>
        <w:keepNext/>
        <w:keepLines/>
        <w:rPr>
          <w:b/>
          <w:bCs/>
        </w:rPr>
      </w:pPr>
      <w:r w:rsidRPr="005B25A1">
        <w:rPr>
          <w:b/>
          <w:bCs/>
        </w:rPr>
        <w:t>Parallel discussion:</w:t>
      </w:r>
    </w:p>
    <w:p w14:paraId="372B3573" w14:textId="77777777" w:rsidR="007615D6" w:rsidRPr="005B25A1" w:rsidRDefault="007615D6" w:rsidP="007615D6">
      <w:pPr>
        <w:keepNext/>
        <w:keepLines/>
      </w:pPr>
      <w:r w:rsidRPr="005B25A1">
        <w:t>-</w:t>
      </w:r>
    </w:p>
    <w:p w14:paraId="0FAE502D" w14:textId="77777777" w:rsidR="007615D6" w:rsidRPr="005B25A1" w:rsidRDefault="007615D6" w:rsidP="007615D6">
      <w:pPr>
        <w:keepNext/>
        <w:keepLines/>
        <w:rPr>
          <w:b/>
          <w:bCs/>
        </w:rPr>
      </w:pPr>
      <w:r w:rsidRPr="005B25A1">
        <w:rPr>
          <w:b/>
          <w:bCs/>
        </w:rPr>
        <w:t>Plenary Discussion:</w:t>
      </w:r>
    </w:p>
    <w:p w14:paraId="2D468832" w14:textId="77777777" w:rsidR="007615D6" w:rsidRPr="005B25A1" w:rsidRDefault="007615D6" w:rsidP="007615D6">
      <w:pPr>
        <w:keepNext/>
        <w:keepLines/>
      </w:pPr>
      <w:r>
        <w:rPr>
          <w:color w:val="FF0000"/>
        </w:rPr>
        <w:t>NO DISCUSSION RECORDED</w:t>
      </w:r>
    </w:p>
    <w:p w14:paraId="05E3A256" w14:textId="77777777" w:rsidR="007615D6" w:rsidRPr="00EB0339" w:rsidRDefault="007615D6" w:rsidP="007615D6">
      <w:r w:rsidRPr="005B25A1">
        <w:rPr>
          <w:b/>
          <w:bCs/>
        </w:rPr>
        <w:t>Status:</w:t>
      </w:r>
      <w:r>
        <w:t xml:space="preserve"> </w:t>
      </w:r>
      <w:r>
        <w:rPr>
          <w:color w:val="0000FF"/>
        </w:rPr>
        <w:t>Not concluded</w:t>
      </w:r>
      <w:r>
        <w:t>.</w:t>
      </w:r>
    </w:p>
    <w:p w14:paraId="08D76B40" w14:textId="77777777" w:rsidR="00E00DA6" w:rsidRDefault="007615D6" w:rsidP="000A3FBD">
      <w:pPr>
        <w:pStyle w:val="NormTop"/>
      </w:pPr>
      <w:r>
        <w:rPr>
          <w:color w:val="0000FF"/>
        </w:rPr>
        <w:t>S2-2506720</w:t>
      </w:r>
      <w:r w:rsidRPr="00D53282">
        <w:t xml:space="preserve"> </w:t>
      </w:r>
      <w:r>
        <w:t>(CR) 23.501 CR6375 (Rel-19, 'F'): Uplink rate control (Source: Samsung)</w:t>
      </w:r>
      <w:r>
        <w:br/>
      </w:r>
      <w:r w:rsidRPr="00D53282">
        <w:rPr>
          <w:b/>
        </w:rPr>
        <w:t>Document for:</w:t>
      </w:r>
      <w:r w:rsidRPr="00D53282">
        <w:t xml:space="preserve"> </w:t>
      </w:r>
      <w:r>
        <w:t>Approval</w:t>
      </w:r>
      <w:r>
        <w:br/>
      </w:r>
      <w:r w:rsidRPr="00D53282">
        <w:rPr>
          <w:b/>
        </w:rPr>
        <w:t>Abstract:</w:t>
      </w:r>
      <w:r w:rsidRPr="00D53282">
        <w:t xml:space="preserve"> </w:t>
      </w:r>
    </w:p>
    <w:p w14:paraId="4B3A3DF5" w14:textId="77777777" w:rsidR="007615D6" w:rsidRPr="005B25A1" w:rsidRDefault="007615D6" w:rsidP="007615D6">
      <w:pPr>
        <w:keepNext/>
        <w:keepLines/>
        <w:rPr>
          <w:b/>
          <w:bCs/>
        </w:rPr>
      </w:pPr>
      <w:r w:rsidRPr="005B25A1">
        <w:rPr>
          <w:b/>
          <w:bCs/>
        </w:rPr>
        <w:t>Convenor comment:</w:t>
      </w:r>
    </w:p>
    <w:p w14:paraId="1467B354" w14:textId="77777777" w:rsidR="007615D6" w:rsidRPr="005B25A1" w:rsidRDefault="007615D6" w:rsidP="007615D6">
      <w:pPr>
        <w:keepNext/>
        <w:keepLines/>
      </w:pPr>
      <w:r w:rsidRPr="005B25A1">
        <w:t>Handle.</w:t>
      </w:r>
    </w:p>
    <w:p w14:paraId="69575064" w14:textId="77777777" w:rsidR="007615D6" w:rsidRPr="005B25A1" w:rsidRDefault="007615D6" w:rsidP="007615D6">
      <w:pPr>
        <w:keepNext/>
        <w:keepLines/>
        <w:rPr>
          <w:b/>
          <w:bCs/>
        </w:rPr>
      </w:pPr>
      <w:r w:rsidRPr="005B25A1">
        <w:rPr>
          <w:b/>
          <w:bCs/>
        </w:rPr>
        <w:t>Parallel discussion:</w:t>
      </w:r>
    </w:p>
    <w:p w14:paraId="55B3F2FB" w14:textId="77777777" w:rsidR="007615D6" w:rsidRPr="005B25A1" w:rsidRDefault="007615D6" w:rsidP="007615D6">
      <w:pPr>
        <w:keepNext/>
        <w:keepLines/>
      </w:pPr>
      <w:r w:rsidRPr="005B25A1">
        <w:t>-</w:t>
      </w:r>
    </w:p>
    <w:p w14:paraId="737D5B2D" w14:textId="77777777" w:rsidR="007615D6" w:rsidRPr="005B25A1" w:rsidRDefault="007615D6" w:rsidP="007615D6">
      <w:pPr>
        <w:keepNext/>
        <w:keepLines/>
        <w:rPr>
          <w:b/>
          <w:bCs/>
        </w:rPr>
      </w:pPr>
      <w:r w:rsidRPr="005B25A1">
        <w:rPr>
          <w:b/>
          <w:bCs/>
        </w:rPr>
        <w:t>Plenary Discussion:</w:t>
      </w:r>
    </w:p>
    <w:p w14:paraId="2B1FBEF1" w14:textId="77777777" w:rsidR="007615D6" w:rsidRPr="005B25A1" w:rsidRDefault="007615D6" w:rsidP="007615D6">
      <w:pPr>
        <w:keepNext/>
        <w:keepLines/>
      </w:pPr>
      <w:r>
        <w:rPr>
          <w:color w:val="FF0000"/>
        </w:rPr>
        <w:t>NO DISCUSSION RECORDED</w:t>
      </w:r>
    </w:p>
    <w:p w14:paraId="7BECE51C" w14:textId="77777777" w:rsidR="007615D6" w:rsidRPr="00EB0339" w:rsidRDefault="007615D6" w:rsidP="007615D6">
      <w:r w:rsidRPr="005B25A1">
        <w:rPr>
          <w:b/>
          <w:bCs/>
        </w:rPr>
        <w:t>Status:</w:t>
      </w:r>
      <w:r>
        <w:t xml:space="preserve"> </w:t>
      </w:r>
      <w:r>
        <w:rPr>
          <w:color w:val="0000FF"/>
        </w:rPr>
        <w:t>Not concluded</w:t>
      </w:r>
      <w:r>
        <w:t>.</w:t>
      </w:r>
    </w:p>
    <w:p w14:paraId="4A1E60E7" w14:textId="77777777" w:rsidR="00E00DA6" w:rsidRDefault="007615D6" w:rsidP="000A3FBD">
      <w:pPr>
        <w:pStyle w:val="NormTop"/>
      </w:pPr>
      <w:r>
        <w:rPr>
          <w:color w:val="0000FF"/>
        </w:rPr>
        <w:t>S2-2507217</w:t>
      </w:r>
      <w:r w:rsidRPr="00D53282">
        <w:t xml:space="preserve"> </w:t>
      </w:r>
      <w:r>
        <w:t>(CR) 23.503 CR1575 (Rel-19, 'F'):</w:t>
      </w:r>
      <w:r>
        <w:lastRenderedPageBreak/>
        <w:t xml:space="preserve"> Clarification of PCF configuration for SDF data rate limitation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 note is added about the PCF configuration for specific scenarios.</w:t>
      </w:r>
    </w:p>
    <w:p w14:paraId="0A784FF8" w14:textId="77777777" w:rsidR="007615D6" w:rsidRPr="005B25A1" w:rsidRDefault="007615D6" w:rsidP="007615D6">
      <w:pPr>
        <w:keepNext/>
        <w:keepLines/>
        <w:rPr>
          <w:b/>
          <w:bCs/>
        </w:rPr>
      </w:pPr>
      <w:r w:rsidRPr="005B25A1">
        <w:rPr>
          <w:b/>
          <w:bCs/>
        </w:rPr>
        <w:t>Convenor comment:</w:t>
      </w:r>
    </w:p>
    <w:p w14:paraId="44A08C99" w14:textId="77777777" w:rsidR="007615D6" w:rsidRPr="005B25A1" w:rsidRDefault="007615D6" w:rsidP="007615D6">
      <w:pPr>
        <w:keepNext/>
        <w:keepLines/>
      </w:pPr>
      <w:r w:rsidRPr="005B25A1">
        <w:t>Handle.</w:t>
      </w:r>
    </w:p>
    <w:p w14:paraId="5E3EA990" w14:textId="77777777" w:rsidR="007615D6" w:rsidRPr="005B25A1" w:rsidRDefault="007615D6" w:rsidP="007615D6">
      <w:pPr>
        <w:keepNext/>
        <w:keepLines/>
        <w:rPr>
          <w:b/>
          <w:bCs/>
        </w:rPr>
      </w:pPr>
      <w:r w:rsidRPr="005B25A1">
        <w:rPr>
          <w:b/>
          <w:bCs/>
        </w:rPr>
        <w:t>Parallel discussion:</w:t>
      </w:r>
    </w:p>
    <w:p w14:paraId="24FBED4E" w14:textId="77777777" w:rsidR="007615D6" w:rsidRPr="005B25A1" w:rsidRDefault="007615D6" w:rsidP="007615D6">
      <w:pPr>
        <w:keepNext/>
        <w:keepLines/>
      </w:pPr>
      <w:r w:rsidRPr="005B25A1">
        <w:t>-</w:t>
      </w:r>
    </w:p>
    <w:p w14:paraId="6FCB83B4" w14:textId="77777777" w:rsidR="007615D6" w:rsidRPr="005B25A1" w:rsidRDefault="007615D6" w:rsidP="007615D6">
      <w:pPr>
        <w:keepNext/>
        <w:keepLines/>
        <w:rPr>
          <w:b/>
          <w:bCs/>
        </w:rPr>
      </w:pPr>
      <w:r w:rsidRPr="005B25A1">
        <w:rPr>
          <w:b/>
          <w:bCs/>
        </w:rPr>
        <w:t>Plenary Discussion:</w:t>
      </w:r>
    </w:p>
    <w:p w14:paraId="6D887D55" w14:textId="77777777" w:rsidR="007615D6" w:rsidRPr="005B25A1" w:rsidRDefault="007615D6" w:rsidP="007615D6">
      <w:pPr>
        <w:keepNext/>
        <w:keepLines/>
      </w:pPr>
      <w:r>
        <w:rPr>
          <w:color w:val="FF0000"/>
        </w:rPr>
        <w:t>NO DISCUSSION RECORDED</w:t>
      </w:r>
    </w:p>
    <w:p w14:paraId="283D2A47" w14:textId="77777777" w:rsidR="007615D6" w:rsidRPr="00EB0339" w:rsidRDefault="007615D6" w:rsidP="007615D6">
      <w:r w:rsidRPr="005B25A1">
        <w:rPr>
          <w:b/>
          <w:bCs/>
        </w:rPr>
        <w:t>Status:</w:t>
      </w:r>
      <w:r>
        <w:t xml:space="preserve"> </w:t>
      </w:r>
      <w:r>
        <w:rPr>
          <w:color w:val="0000FF"/>
        </w:rPr>
        <w:t>Not concluded</w:t>
      </w:r>
      <w:r>
        <w:t>.</w:t>
      </w:r>
    </w:p>
    <w:p w14:paraId="4D8BBE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PDU Set based QoS enhancements</w:t>
      </w:r>
    </w:p>
    <w:p w14:paraId="0509FE1D" w14:textId="77777777" w:rsidR="00E00DA6" w:rsidRDefault="007615D6" w:rsidP="000A3FBD">
      <w:pPr>
        <w:pStyle w:val="NormTop"/>
      </w:pPr>
      <w:r>
        <w:rPr>
          <w:color w:val="0000FF"/>
        </w:rPr>
        <w:t>S2-2506483</w:t>
      </w:r>
      <w:r w:rsidRPr="00D53282">
        <w:t xml:space="preserve"> </w:t>
      </w:r>
      <w:r>
        <w:t>(CR) 23.501 CR6358 (Rel-19, 'F'): Fix the mistake of PDU Set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and PDU Set based QoS handling.</w:t>
      </w:r>
    </w:p>
    <w:p w14:paraId="6B665741" w14:textId="77777777" w:rsidR="007615D6" w:rsidRPr="005B25A1" w:rsidRDefault="007615D6" w:rsidP="007615D6">
      <w:pPr>
        <w:keepNext/>
        <w:keepLines/>
        <w:rPr>
          <w:b/>
          <w:bCs/>
        </w:rPr>
      </w:pPr>
      <w:r w:rsidRPr="005B25A1">
        <w:rPr>
          <w:b/>
          <w:bCs/>
        </w:rPr>
        <w:t>Convenor comment:</w:t>
      </w:r>
    </w:p>
    <w:p w14:paraId="502E45B5" w14:textId="77777777" w:rsidR="007615D6" w:rsidRPr="005B25A1" w:rsidRDefault="007615D6" w:rsidP="007615D6">
      <w:pPr>
        <w:keepNext/>
        <w:keepLines/>
      </w:pPr>
      <w:r w:rsidRPr="005B25A1">
        <w:t>Handle.</w:t>
      </w:r>
    </w:p>
    <w:p w14:paraId="1A351C94" w14:textId="77777777" w:rsidR="007615D6" w:rsidRPr="005B25A1" w:rsidRDefault="007615D6" w:rsidP="007615D6">
      <w:pPr>
        <w:keepNext/>
        <w:keepLines/>
        <w:rPr>
          <w:b/>
          <w:bCs/>
        </w:rPr>
      </w:pPr>
      <w:r w:rsidRPr="005B25A1">
        <w:rPr>
          <w:b/>
          <w:bCs/>
        </w:rPr>
        <w:t>Parallel discussion:</w:t>
      </w:r>
    </w:p>
    <w:p w14:paraId="02961BDB" w14:textId="77777777" w:rsidR="007615D6" w:rsidRPr="005B25A1" w:rsidRDefault="007615D6" w:rsidP="007615D6">
      <w:pPr>
        <w:keepNext/>
        <w:keepLines/>
      </w:pPr>
      <w:r w:rsidRPr="005B25A1">
        <w:t>-</w:t>
      </w:r>
    </w:p>
    <w:p w14:paraId="53B75BFA" w14:textId="77777777" w:rsidR="007615D6" w:rsidRPr="005B25A1" w:rsidRDefault="007615D6" w:rsidP="007615D6">
      <w:pPr>
        <w:keepNext/>
        <w:keepLines/>
        <w:rPr>
          <w:b/>
          <w:bCs/>
        </w:rPr>
      </w:pPr>
      <w:r w:rsidRPr="005B25A1">
        <w:rPr>
          <w:b/>
          <w:bCs/>
        </w:rPr>
        <w:t>Plenary Discussion:</w:t>
      </w:r>
    </w:p>
    <w:p w14:paraId="3C50613C" w14:textId="77777777" w:rsidR="007615D6" w:rsidRPr="005B25A1" w:rsidRDefault="007615D6" w:rsidP="007615D6">
      <w:pPr>
        <w:keepNext/>
        <w:keepLines/>
      </w:pPr>
      <w:r>
        <w:rPr>
          <w:color w:val="FF0000"/>
        </w:rPr>
        <w:t>NO DISCUSSION RECORDED</w:t>
      </w:r>
    </w:p>
    <w:p w14:paraId="72AF1C5A" w14:textId="77777777" w:rsidR="007615D6" w:rsidRPr="00EB0339" w:rsidRDefault="007615D6" w:rsidP="007615D6">
      <w:r w:rsidRPr="005B25A1">
        <w:rPr>
          <w:b/>
          <w:bCs/>
        </w:rPr>
        <w:t>Status:</w:t>
      </w:r>
      <w:r>
        <w:t xml:space="preserve"> </w:t>
      </w:r>
      <w:r>
        <w:rPr>
          <w:color w:val="0000FF"/>
        </w:rPr>
        <w:t>Not concluded</w:t>
      </w:r>
      <w:r>
        <w:t>.</w:t>
      </w:r>
    </w:p>
    <w:p w14:paraId="42DF9591" w14:textId="77777777" w:rsidR="00E00DA6" w:rsidRDefault="007615D6" w:rsidP="000A3FBD">
      <w:pPr>
        <w:pStyle w:val="NormTop"/>
      </w:pPr>
      <w:r>
        <w:rPr>
          <w:color w:val="0000FF"/>
        </w:rPr>
        <w:t>S2-2506484</w:t>
      </w:r>
      <w:r w:rsidRPr="00D53282">
        <w:t xml:space="preserve"> </w:t>
      </w:r>
      <w:r>
        <w:t>(CR) 23.502 CR5527 (Rel-19, 'D'): Fix the mistake of PDU Set based handling and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related terms.</w:t>
      </w:r>
    </w:p>
    <w:p w14:paraId="1679B2AC" w14:textId="77777777" w:rsidR="007615D6" w:rsidRPr="005B25A1" w:rsidRDefault="007615D6" w:rsidP="007615D6">
      <w:pPr>
        <w:keepNext/>
        <w:keepLines/>
        <w:rPr>
          <w:b/>
          <w:bCs/>
        </w:rPr>
      </w:pPr>
      <w:r w:rsidRPr="005B25A1">
        <w:rPr>
          <w:b/>
          <w:bCs/>
        </w:rPr>
        <w:t>Convenor comment:</w:t>
      </w:r>
    </w:p>
    <w:p w14:paraId="55C81F8A" w14:textId="77777777" w:rsidR="007615D6" w:rsidRPr="005B25A1" w:rsidRDefault="007615D6" w:rsidP="007615D6">
      <w:pPr>
        <w:keepNext/>
        <w:keepLines/>
      </w:pPr>
      <w:r w:rsidRPr="005B25A1">
        <w:t>Handle.</w:t>
      </w:r>
    </w:p>
    <w:p w14:paraId="796ECDAB" w14:textId="77777777" w:rsidR="007615D6" w:rsidRPr="005B25A1" w:rsidRDefault="007615D6" w:rsidP="007615D6">
      <w:pPr>
        <w:keepNext/>
        <w:keepLines/>
        <w:rPr>
          <w:b/>
          <w:bCs/>
        </w:rPr>
      </w:pPr>
      <w:r w:rsidRPr="005B25A1">
        <w:rPr>
          <w:b/>
          <w:bCs/>
        </w:rPr>
        <w:t>Parallel discussion:</w:t>
      </w:r>
    </w:p>
    <w:p w14:paraId="2AD4FF7A" w14:textId="77777777" w:rsidR="007615D6" w:rsidRPr="005B25A1" w:rsidRDefault="007615D6" w:rsidP="007615D6">
      <w:pPr>
        <w:keepNext/>
        <w:keepLines/>
      </w:pPr>
      <w:r w:rsidRPr="005B25A1">
        <w:t>-</w:t>
      </w:r>
    </w:p>
    <w:p w14:paraId="4859A397" w14:textId="77777777" w:rsidR="007615D6" w:rsidRPr="005B25A1" w:rsidRDefault="007615D6" w:rsidP="007615D6">
      <w:pPr>
        <w:keepNext/>
        <w:keepLines/>
        <w:rPr>
          <w:b/>
          <w:bCs/>
        </w:rPr>
      </w:pPr>
      <w:r w:rsidRPr="005B25A1">
        <w:rPr>
          <w:b/>
          <w:bCs/>
        </w:rPr>
        <w:t>Plenary Discussion:</w:t>
      </w:r>
    </w:p>
    <w:p w14:paraId="31E5C181" w14:textId="77777777" w:rsidR="007615D6" w:rsidRPr="005B25A1" w:rsidRDefault="007615D6" w:rsidP="007615D6">
      <w:pPr>
        <w:keepNext/>
        <w:keepLines/>
      </w:pPr>
      <w:r>
        <w:rPr>
          <w:color w:val="FF0000"/>
        </w:rPr>
        <w:t>NO DISCUSSION RECORDED</w:t>
      </w:r>
    </w:p>
    <w:p w14:paraId="563D500C" w14:textId="77777777" w:rsidR="007615D6" w:rsidRPr="00EB0339" w:rsidRDefault="007615D6" w:rsidP="007615D6">
      <w:r w:rsidRPr="005B25A1">
        <w:rPr>
          <w:b/>
          <w:bCs/>
        </w:rPr>
        <w:t>Status:</w:t>
      </w:r>
      <w:r>
        <w:t xml:space="preserve"> </w:t>
      </w:r>
      <w:r>
        <w:rPr>
          <w:color w:val="0000FF"/>
        </w:rPr>
        <w:t>Not concluded</w:t>
      </w:r>
      <w:r>
        <w:t>.</w:t>
      </w:r>
    </w:p>
    <w:p w14:paraId="0934C291" w14:textId="77777777" w:rsidR="00E00DA6" w:rsidRDefault="007615D6" w:rsidP="000A3FBD">
      <w:pPr>
        <w:pStyle w:val="NormTop"/>
      </w:pPr>
      <w:r>
        <w:rPr>
          <w:color w:val="0000FF"/>
        </w:rPr>
        <w:t>S2-2506485</w:t>
      </w:r>
      <w:r w:rsidRPr="00D53282">
        <w:t xml:space="preserve"> </w:t>
      </w:r>
      <w:r>
        <w:t>(CR) 23.501 CR6359 (Rel-19, 'F'):</w:t>
      </w:r>
      <w:r>
        <w:lastRenderedPageBreak/>
        <w:t xml:space="preserve"> Fix QoS Notification Control (Source: vivo)</w:t>
      </w:r>
      <w:r>
        <w:br/>
      </w:r>
      <w:r w:rsidRPr="00D53282">
        <w:rPr>
          <w:b/>
        </w:rPr>
        <w:t>Document for:</w:t>
      </w:r>
      <w:r w:rsidRPr="00D53282">
        <w:t xml:space="preserve"> </w:t>
      </w:r>
      <w:r>
        <w:t>Approval</w:t>
      </w:r>
      <w:r>
        <w:br/>
      </w:r>
      <w:r w:rsidRPr="00D53282">
        <w:rPr>
          <w:b/>
        </w:rPr>
        <w:t>Abstract:</w:t>
      </w:r>
      <w:r w:rsidRPr="00D53282">
        <w:t xml:space="preserve"> </w:t>
      </w:r>
    </w:p>
    <w:p w14:paraId="4818DEDC" w14:textId="77777777" w:rsidR="007615D6" w:rsidRPr="005B25A1" w:rsidRDefault="007615D6" w:rsidP="007615D6">
      <w:pPr>
        <w:keepNext/>
        <w:keepLines/>
        <w:rPr>
          <w:b/>
          <w:bCs/>
        </w:rPr>
      </w:pPr>
      <w:r w:rsidRPr="005B25A1">
        <w:rPr>
          <w:b/>
          <w:bCs/>
        </w:rPr>
        <w:t>Convenor comment:</w:t>
      </w:r>
    </w:p>
    <w:p w14:paraId="7D2A81DF" w14:textId="77777777" w:rsidR="007615D6" w:rsidRPr="005B25A1" w:rsidRDefault="007615D6" w:rsidP="007615D6">
      <w:pPr>
        <w:keepNext/>
        <w:keepLines/>
      </w:pPr>
      <w:r w:rsidRPr="005B25A1">
        <w:t>Merge into S2-2506716?</w:t>
      </w:r>
    </w:p>
    <w:p w14:paraId="62C5540D" w14:textId="77777777" w:rsidR="007615D6" w:rsidRPr="005B25A1" w:rsidRDefault="007615D6" w:rsidP="007615D6">
      <w:pPr>
        <w:keepNext/>
        <w:keepLines/>
        <w:rPr>
          <w:b/>
          <w:bCs/>
        </w:rPr>
      </w:pPr>
      <w:r w:rsidRPr="005B25A1">
        <w:rPr>
          <w:b/>
          <w:bCs/>
        </w:rPr>
        <w:t>Parallel discussion:</w:t>
      </w:r>
    </w:p>
    <w:p w14:paraId="4736634B" w14:textId="77777777" w:rsidR="007615D6" w:rsidRPr="005B25A1" w:rsidRDefault="007615D6" w:rsidP="007615D6">
      <w:pPr>
        <w:keepNext/>
        <w:keepLines/>
      </w:pPr>
      <w:r w:rsidRPr="005B25A1">
        <w:t>-</w:t>
      </w:r>
    </w:p>
    <w:p w14:paraId="0C8C15A8" w14:textId="77777777" w:rsidR="007615D6" w:rsidRPr="005B25A1" w:rsidRDefault="007615D6" w:rsidP="007615D6">
      <w:pPr>
        <w:keepNext/>
        <w:keepLines/>
        <w:rPr>
          <w:b/>
          <w:bCs/>
        </w:rPr>
      </w:pPr>
      <w:r w:rsidRPr="005B25A1">
        <w:rPr>
          <w:b/>
          <w:bCs/>
        </w:rPr>
        <w:t>Plenary Discussion:</w:t>
      </w:r>
    </w:p>
    <w:p w14:paraId="75278699" w14:textId="77777777" w:rsidR="007615D6" w:rsidRPr="005B25A1" w:rsidRDefault="007615D6" w:rsidP="007615D6">
      <w:pPr>
        <w:keepNext/>
        <w:keepLines/>
      </w:pPr>
      <w:r>
        <w:rPr>
          <w:color w:val="FF0000"/>
        </w:rPr>
        <w:t>NO DISCUSSION RECORDED</w:t>
      </w:r>
    </w:p>
    <w:p w14:paraId="0863A11C" w14:textId="77777777" w:rsidR="007615D6" w:rsidRPr="00EB0339" w:rsidRDefault="007615D6" w:rsidP="007615D6">
      <w:r w:rsidRPr="005B25A1">
        <w:rPr>
          <w:b/>
          <w:bCs/>
        </w:rPr>
        <w:t>Status:</w:t>
      </w:r>
      <w:r>
        <w:t xml:space="preserve"> </w:t>
      </w:r>
      <w:r>
        <w:rPr>
          <w:color w:val="0000FF"/>
        </w:rPr>
        <w:t>Not concluded</w:t>
      </w:r>
      <w:r>
        <w:t>.</w:t>
      </w:r>
    </w:p>
    <w:p w14:paraId="712856A8" w14:textId="77777777" w:rsidR="00E00DA6" w:rsidRDefault="007615D6" w:rsidP="000A3FBD">
      <w:pPr>
        <w:pStyle w:val="NormTop"/>
      </w:pPr>
      <w:r>
        <w:rPr>
          <w:color w:val="0000FF"/>
        </w:rPr>
        <w:t>S2-2506716</w:t>
      </w:r>
      <w:r w:rsidRPr="00D53282">
        <w:t xml:space="preserve"> </w:t>
      </w:r>
      <w:r>
        <w:t>(CR) 23.501 CR6373 (Rel-19, 'F'): Alternative QoS profile handling considering PDU Set QoS parameters (Source: Samsung)</w:t>
      </w:r>
      <w:r>
        <w:br/>
      </w:r>
      <w:r w:rsidRPr="00D53282">
        <w:rPr>
          <w:b/>
        </w:rPr>
        <w:t>Document for:</w:t>
      </w:r>
      <w:r w:rsidRPr="00D53282">
        <w:t xml:space="preserve"> </w:t>
      </w:r>
      <w:r>
        <w:t>Approval</w:t>
      </w:r>
      <w:r>
        <w:br/>
      </w:r>
      <w:r w:rsidRPr="00D53282">
        <w:rPr>
          <w:b/>
        </w:rPr>
        <w:t>Abstract:</w:t>
      </w:r>
      <w:r w:rsidRPr="00D53282">
        <w:t xml:space="preserve"> </w:t>
      </w:r>
    </w:p>
    <w:p w14:paraId="339160AB" w14:textId="77777777" w:rsidR="007615D6" w:rsidRPr="005B25A1" w:rsidRDefault="007615D6" w:rsidP="007615D6">
      <w:pPr>
        <w:keepNext/>
        <w:keepLines/>
        <w:rPr>
          <w:b/>
          <w:bCs/>
        </w:rPr>
      </w:pPr>
      <w:r w:rsidRPr="005B25A1">
        <w:rPr>
          <w:b/>
          <w:bCs/>
        </w:rPr>
        <w:t>Convenor comment:</w:t>
      </w:r>
    </w:p>
    <w:p w14:paraId="6B3660DA" w14:textId="77777777" w:rsidR="007615D6" w:rsidRPr="005B25A1" w:rsidRDefault="007615D6" w:rsidP="007615D6">
      <w:pPr>
        <w:keepNext/>
        <w:keepLines/>
      </w:pPr>
      <w:r w:rsidRPr="005B25A1">
        <w:t>Handle.</w:t>
      </w:r>
    </w:p>
    <w:p w14:paraId="202E7825" w14:textId="77777777" w:rsidR="007615D6" w:rsidRPr="005B25A1" w:rsidRDefault="007615D6" w:rsidP="007615D6">
      <w:pPr>
        <w:keepNext/>
        <w:keepLines/>
        <w:rPr>
          <w:b/>
          <w:bCs/>
        </w:rPr>
      </w:pPr>
      <w:r w:rsidRPr="005B25A1">
        <w:rPr>
          <w:b/>
          <w:bCs/>
        </w:rPr>
        <w:t>Parallel discussion:</w:t>
      </w:r>
    </w:p>
    <w:p w14:paraId="31C3DB1D" w14:textId="77777777" w:rsidR="007615D6" w:rsidRPr="005B25A1" w:rsidRDefault="007615D6" w:rsidP="007615D6">
      <w:pPr>
        <w:keepNext/>
        <w:keepLines/>
      </w:pPr>
      <w:r w:rsidRPr="005B25A1">
        <w:t>-</w:t>
      </w:r>
    </w:p>
    <w:p w14:paraId="41B9BFCD" w14:textId="77777777" w:rsidR="007615D6" w:rsidRPr="005B25A1" w:rsidRDefault="007615D6" w:rsidP="007615D6">
      <w:pPr>
        <w:keepNext/>
        <w:keepLines/>
        <w:rPr>
          <w:b/>
          <w:bCs/>
        </w:rPr>
      </w:pPr>
      <w:r w:rsidRPr="005B25A1">
        <w:rPr>
          <w:b/>
          <w:bCs/>
        </w:rPr>
        <w:t>Plenary Discussion:</w:t>
      </w:r>
    </w:p>
    <w:p w14:paraId="0DFFF444" w14:textId="77777777" w:rsidR="007615D6" w:rsidRPr="005B25A1" w:rsidRDefault="007615D6" w:rsidP="007615D6">
      <w:pPr>
        <w:keepNext/>
        <w:keepLines/>
      </w:pPr>
      <w:r>
        <w:rPr>
          <w:color w:val="FF0000"/>
        </w:rPr>
        <w:t>NO DISCUSSION RECORDED</w:t>
      </w:r>
    </w:p>
    <w:p w14:paraId="2F4A918C" w14:textId="77777777" w:rsidR="007615D6" w:rsidRPr="00EB0339" w:rsidRDefault="007615D6" w:rsidP="007615D6">
      <w:r w:rsidRPr="005B25A1">
        <w:rPr>
          <w:b/>
          <w:bCs/>
        </w:rPr>
        <w:t>Status:</w:t>
      </w:r>
      <w:r>
        <w:t xml:space="preserve"> </w:t>
      </w:r>
      <w:r>
        <w:rPr>
          <w:color w:val="0000FF"/>
        </w:rPr>
        <w:t>Not concluded</w:t>
      </w:r>
      <w:r>
        <w:t>.</w:t>
      </w:r>
    </w:p>
    <w:p w14:paraId="5ABE6E37" w14:textId="77777777" w:rsidR="00E00DA6" w:rsidRDefault="007615D6" w:rsidP="000A3FBD">
      <w:pPr>
        <w:pStyle w:val="NormTop"/>
      </w:pPr>
      <w:r>
        <w:rPr>
          <w:color w:val="0000FF"/>
        </w:rPr>
        <w:t>S2-2507367</w:t>
      </w:r>
      <w:r w:rsidRPr="00D53282">
        <w:t xml:space="preserve"> </w:t>
      </w:r>
      <w:r>
        <w:t xml:space="preserve">(CR) 23.501 CR6272R2 (Rel-19, 'F'): XRM_Ph2_KI1 Update of PDU Set Information Marking </w:t>
      </w:r>
      <w:proofErr w:type="spellStart"/>
      <w:r>
        <w:t>witout</w:t>
      </w:r>
      <w:proofErr w:type="spellEnd"/>
      <w:r>
        <w:t xml:space="preserve"> DL Set QoS (Source: Xiaomi)</w:t>
      </w:r>
      <w:r>
        <w:br/>
      </w:r>
      <w:r w:rsidRPr="00D53282">
        <w:rPr>
          <w:b/>
        </w:rPr>
        <w:t>Document for:</w:t>
      </w:r>
      <w:r w:rsidRPr="00D53282">
        <w:t xml:space="preserve"> </w:t>
      </w:r>
      <w:r>
        <w:t>Approval</w:t>
      </w:r>
      <w:r>
        <w:br/>
      </w:r>
      <w:r w:rsidRPr="00D53282">
        <w:rPr>
          <w:b/>
        </w:rPr>
        <w:t>Abstract:</w:t>
      </w:r>
      <w:r w:rsidRPr="00D53282">
        <w:t xml:space="preserve"> </w:t>
      </w:r>
    </w:p>
    <w:p w14:paraId="5697235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S2-2503882</w:t>
      </w:r>
      <w:r>
        <w:t>.</w:t>
      </w:r>
    </w:p>
    <w:p w14:paraId="7F32FDD7" w14:textId="77777777" w:rsidR="007615D6" w:rsidRPr="005B25A1" w:rsidRDefault="007615D6" w:rsidP="007615D6">
      <w:pPr>
        <w:keepNext/>
        <w:keepLines/>
        <w:rPr>
          <w:b/>
          <w:bCs/>
        </w:rPr>
      </w:pPr>
      <w:r w:rsidRPr="005B25A1">
        <w:rPr>
          <w:b/>
          <w:bCs/>
        </w:rPr>
        <w:t>Convenor comment:</w:t>
      </w:r>
    </w:p>
    <w:p w14:paraId="62412760" w14:textId="77777777" w:rsidR="007615D6" w:rsidRPr="005B25A1" w:rsidRDefault="007615D6" w:rsidP="007615D6">
      <w:pPr>
        <w:keepNext/>
        <w:keepLines/>
      </w:pPr>
      <w:r w:rsidRPr="005B25A1">
        <w:t>Handle.</w:t>
      </w:r>
    </w:p>
    <w:p w14:paraId="78907AE4" w14:textId="77777777" w:rsidR="007615D6" w:rsidRPr="005B25A1" w:rsidRDefault="007615D6" w:rsidP="007615D6">
      <w:pPr>
        <w:keepNext/>
        <w:keepLines/>
        <w:rPr>
          <w:b/>
          <w:bCs/>
        </w:rPr>
      </w:pPr>
      <w:r w:rsidRPr="005B25A1">
        <w:rPr>
          <w:b/>
          <w:bCs/>
        </w:rPr>
        <w:t>Parallel discussion:</w:t>
      </w:r>
    </w:p>
    <w:p w14:paraId="59C7880B" w14:textId="77777777" w:rsidR="007615D6" w:rsidRPr="005B25A1" w:rsidRDefault="007615D6" w:rsidP="007615D6">
      <w:pPr>
        <w:keepNext/>
        <w:keepLines/>
      </w:pPr>
      <w:r w:rsidRPr="005B25A1">
        <w:t>-</w:t>
      </w:r>
    </w:p>
    <w:p w14:paraId="56BAFAB7" w14:textId="77777777" w:rsidR="007615D6" w:rsidRPr="005B25A1" w:rsidRDefault="007615D6" w:rsidP="007615D6">
      <w:pPr>
        <w:keepNext/>
        <w:keepLines/>
        <w:rPr>
          <w:b/>
          <w:bCs/>
        </w:rPr>
      </w:pPr>
      <w:r w:rsidRPr="005B25A1">
        <w:rPr>
          <w:b/>
          <w:bCs/>
        </w:rPr>
        <w:t>Plenary Discussion:</w:t>
      </w:r>
    </w:p>
    <w:p w14:paraId="5E312DD3" w14:textId="77777777" w:rsidR="007615D6" w:rsidRPr="005B25A1" w:rsidRDefault="007615D6" w:rsidP="007615D6">
      <w:pPr>
        <w:keepNext/>
        <w:keepLines/>
      </w:pPr>
      <w:r>
        <w:rPr>
          <w:color w:val="FF0000"/>
        </w:rPr>
        <w:t>NO DISCUSSION RECORDED</w:t>
      </w:r>
    </w:p>
    <w:p w14:paraId="1FB7CE59" w14:textId="77777777" w:rsidR="007615D6" w:rsidRPr="00EB0339" w:rsidRDefault="007615D6" w:rsidP="007615D6">
      <w:r w:rsidRPr="005B25A1">
        <w:rPr>
          <w:b/>
          <w:bCs/>
        </w:rPr>
        <w:t>Status:</w:t>
      </w:r>
      <w:r>
        <w:t xml:space="preserve"> </w:t>
      </w:r>
      <w:r>
        <w:rPr>
          <w:color w:val="0000FF"/>
        </w:rPr>
        <w:t>Not concluded</w:t>
      </w:r>
      <w:r>
        <w:t>.</w:t>
      </w:r>
    </w:p>
    <w:p w14:paraId="6973E5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Dynamically changed traffic characteri</w:t>
      </w:r>
      <w:r>
        <w:rPr>
          <w:color w:val="0000FF"/>
        </w:rPr>
        <w:lastRenderedPageBreak/>
        <w:t>stics</w:t>
      </w:r>
    </w:p>
    <w:p w14:paraId="1E46AF66" w14:textId="77777777" w:rsidR="00E00DA6" w:rsidRDefault="007615D6" w:rsidP="000A3FBD">
      <w:pPr>
        <w:pStyle w:val="NormTop"/>
      </w:pPr>
      <w:r>
        <w:rPr>
          <w:color w:val="0000FF"/>
        </w:rPr>
        <w:t>S2-2506439</w:t>
      </w:r>
      <w:r w:rsidRPr="00D53282">
        <w:t xml:space="preserve"> </w:t>
      </w:r>
      <w:r>
        <w:t>(CR) 23.501 CR6309R1 (Rel-19, 'F'): Clarifications on Expedited Data Transfer (Source: Tencent, Tencent Cloud, Lenovo)</w:t>
      </w:r>
      <w:r>
        <w:br/>
      </w:r>
      <w:r w:rsidRPr="00D53282">
        <w:rPr>
          <w:b/>
        </w:rPr>
        <w:t>Document for:</w:t>
      </w:r>
      <w:r w:rsidRPr="00D53282">
        <w:t xml:space="preserve"> </w:t>
      </w:r>
      <w:r>
        <w:t>Approval</w:t>
      </w:r>
      <w:r>
        <w:br/>
      </w:r>
      <w:r w:rsidRPr="00D53282">
        <w:rPr>
          <w:b/>
        </w:rPr>
        <w:t>Abstract:</w:t>
      </w:r>
      <w:r w:rsidRPr="00D53282">
        <w:t xml:space="preserve"> </w:t>
      </w:r>
      <w:r>
        <w:br/>
        <w:t>Summary of change: Change XR applications to XR and Media applications. Add clarification that AF provided related information to PCF to generate PCC rules.</w:t>
      </w:r>
    </w:p>
    <w:p w14:paraId="18C39A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S2-2504976</w:t>
      </w:r>
      <w:r>
        <w:t>.</w:t>
      </w:r>
    </w:p>
    <w:p w14:paraId="230CB312" w14:textId="77777777" w:rsidR="007615D6" w:rsidRPr="005B25A1" w:rsidRDefault="007615D6" w:rsidP="007615D6">
      <w:pPr>
        <w:keepNext/>
        <w:keepLines/>
        <w:rPr>
          <w:b/>
          <w:bCs/>
        </w:rPr>
      </w:pPr>
      <w:r w:rsidRPr="005B25A1">
        <w:rPr>
          <w:b/>
          <w:bCs/>
        </w:rPr>
        <w:t>Convenor comment:</w:t>
      </w:r>
    </w:p>
    <w:p w14:paraId="393E7495" w14:textId="77777777" w:rsidR="007615D6" w:rsidRPr="005B25A1" w:rsidRDefault="007615D6" w:rsidP="007615D6">
      <w:pPr>
        <w:keepNext/>
        <w:keepLines/>
      </w:pPr>
      <w:r w:rsidRPr="005B25A1">
        <w:t>Handle.</w:t>
      </w:r>
    </w:p>
    <w:p w14:paraId="2C0B5711" w14:textId="77777777" w:rsidR="007615D6" w:rsidRPr="005B25A1" w:rsidRDefault="007615D6" w:rsidP="007615D6">
      <w:pPr>
        <w:keepNext/>
        <w:keepLines/>
        <w:rPr>
          <w:b/>
          <w:bCs/>
        </w:rPr>
      </w:pPr>
      <w:r w:rsidRPr="005B25A1">
        <w:rPr>
          <w:b/>
          <w:bCs/>
        </w:rPr>
        <w:t>Parallel discussion:</w:t>
      </w:r>
    </w:p>
    <w:p w14:paraId="4A17DFF9" w14:textId="77777777" w:rsidR="007615D6" w:rsidRPr="005B25A1" w:rsidRDefault="007615D6" w:rsidP="007615D6">
      <w:pPr>
        <w:keepNext/>
        <w:keepLines/>
      </w:pPr>
      <w:r w:rsidRPr="005B25A1">
        <w:t>-</w:t>
      </w:r>
    </w:p>
    <w:p w14:paraId="10F82129" w14:textId="77777777" w:rsidR="007615D6" w:rsidRPr="005B25A1" w:rsidRDefault="007615D6" w:rsidP="007615D6">
      <w:pPr>
        <w:keepNext/>
        <w:keepLines/>
        <w:rPr>
          <w:b/>
          <w:bCs/>
        </w:rPr>
      </w:pPr>
      <w:r w:rsidRPr="005B25A1">
        <w:rPr>
          <w:b/>
          <w:bCs/>
        </w:rPr>
        <w:t>Plenary Discussion:</w:t>
      </w:r>
    </w:p>
    <w:p w14:paraId="1A1CE33C" w14:textId="77777777" w:rsidR="007615D6" w:rsidRPr="005B25A1" w:rsidRDefault="007615D6" w:rsidP="007615D6">
      <w:pPr>
        <w:keepNext/>
        <w:keepLines/>
      </w:pPr>
      <w:r>
        <w:rPr>
          <w:color w:val="FF0000"/>
        </w:rPr>
        <w:t>NO DISCUSSION RECORDED</w:t>
      </w:r>
    </w:p>
    <w:p w14:paraId="61463742" w14:textId="77777777" w:rsidR="007615D6" w:rsidRPr="00EB0339" w:rsidRDefault="007615D6" w:rsidP="007615D6">
      <w:r w:rsidRPr="005B25A1">
        <w:rPr>
          <w:b/>
          <w:bCs/>
        </w:rPr>
        <w:t>Status:</w:t>
      </w:r>
      <w:r>
        <w:t xml:space="preserve"> </w:t>
      </w:r>
      <w:r>
        <w:rPr>
          <w:color w:val="0000FF"/>
        </w:rPr>
        <w:t>Not concluded</w:t>
      </w:r>
      <w:r>
        <w:t>.</w:t>
      </w:r>
    </w:p>
    <w:p w14:paraId="5DC2BD3C" w14:textId="77777777" w:rsidR="00E00DA6" w:rsidRDefault="007615D6" w:rsidP="000A3FBD">
      <w:pPr>
        <w:pStyle w:val="NormTop"/>
      </w:pPr>
      <w:r>
        <w:rPr>
          <w:color w:val="0000FF"/>
        </w:rPr>
        <w:t>S2-2506440</w:t>
      </w:r>
      <w:r w:rsidRPr="00D53282">
        <w:t xml:space="preserve"> </w:t>
      </w:r>
      <w:r>
        <w:t>(CR) 23.502 CR5500R1 (Rel-19, 'F'): Alignment of PDU Set based Handling description (Source: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Align PDU Set based QoS handling and PDU Set based handling.</w:t>
      </w:r>
    </w:p>
    <w:p w14:paraId="12E293F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S2-2504974</w:t>
      </w:r>
      <w:r>
        <w:t>.</w:t>
      </w:r>
    </w:p>
    <w:p w14:paraId="19535D86" w14:textId="77777777" w:rsidR="007615D6" w:rsidRPr="005B25A1" w:rsidRDefault="007615D6" w:rsidP="007615D6">
      <w:pPr>
        <w:keepNext/>
        <w:keepLines/>
        <w:rPr>
          <w:b/>
          <w:bCs/>
        </w:rPr>
      </w:pPr>
      <w:r w:rsidRPr="005B25A1">
        <w:rPr>
          <w:b/>
          <w:bCs/>
        </w:rPr>
        <w:t>Convenor comment:</w:t>
      </w:r>
    </w:p>
    <w:p w14:paraId="2E379BA6" w14:textId="77777777" w:rsidR="007615D6" w:rsidRPr="005B25A1" w:rsidRDefault="007615D6" w:rsidP="007615D6">
      <w:pPr>
        <w:keepNext/>
        <w:keepLines/>
      </w:pPr>
      <w:r w:rsidRPr="005B25A1">
        <w:t>Merge into S2-2506501?</w:t>
      </w:r>
    </w:p>
    <w:p w14:paraId="265AEB19" w14:textId="77777777" w:rsidR="007615D6" w:rsidRPr="005B25A1" w:rsidRDefault="007615D6" w:rsidP="007615D6">
      <w:pPr>
        <w:keepNext/>
        <w:keepLines/>
        <w:rPr>
          <w:b/>
          <w:bCs/>
        </w:rPr>
      </w:pPr>
      <w:r w:rsidRPr="005B25A1">
        <w:rPr>
          <w:b/>
          <w:bCs/>
        </w:rPr>
        <w:t>Parallel discussion:</w:t>
      </w:r>
    </w:p>
    <w:p w14:paraId="08F9F5FA" w14:textId="77777777" w:rsidR="007615D6" w:rsidRPr="005B25A1" w:rsidRDefault="007615D6" w:rsidP="007615D6">
      <w:pPr>
        <w:keepNext/>
        <w:keepLines/>
      </w:pPr>
      <w:r w:rsidRPr="005B25A1">
        <w:t>-</w:t>
      </w:r>
    </w:p>
    <w:p w14:paraId="785E2DC4" w14:textId="77777777" w:rsidR="007615D6" w:rsidRPr="005B25A1" w:rsidRDefault="007615D6" w:rsidP="007615D6">
      <w:pPr>
        <w:keepNext/>
        <w:keepLines/>
        <w:rPr>
          <w:b/>
          <w:bCs/>
        </w:rPr>
      </w:pPr>
      <w:r w:rsidRPr="005B25A1">
        <w:rPr>
          <w:b/>
          <w:bCs/>
        </w:rPr>
        <w:t>Plenary Discussion:</w:t>
      </w:r>
    </w:p>
    <w:p w14:paraId="500EB003" w14:textId="77777777" w:rsidR="007615D6" w:rsidRPr="005B25A1" w:rsidRDefault="007615D6" w:rsidP="007615D6">
      <w:pPr>
        <w:keepNext/>
        <w:keepLines/>
      </w:pPr>
      <w:r>
        <w:rPr>
          <w:color w:val="FF0000"/>
        </w:rPr>
        <w:t>NO DISCUSSION RECORDED</w:t>
      </w:r>
    </w:p>
    <w:p w14:paraId="5E834E03" w14:textId="77777777" w:rsidR="007615D6" w:rsidRPr="00EB0339" w:rsidRDefault="007615D6" w:rsidP="007615D6">
      <w:r w:rsidRPr="005B25A1">
        <w:rPr>
          <w:b/>
          <w:bCs/>
        </w:rPr>
        <w:t>Status:</w:t>
      </w:r>
      <w:r>
        <w:t xml:space="preserve"> </w:t>
      </w:r>
      <w:r>
        <w:rPr>
          <w:color w:val="0000FF"/>
        </w:rPr>
        <w:t>Not concluded</w:t>
      </w:r>
      <w:r>
        <w:t>.</w:t>
      </w:r>
    </w:p>
    <w:p w14:paraId="6E54AAA5" w14:textId="77777777" w:rsidR="00E00DA6" w:rsidRDefault="007615D6" w:rsidP="000A3FBD">
      <w:pPr>
        <w:pStyle w:val="NormTop"/>
      </w:pPr>
      <w:r>
        <w:rPr>
          <w:color w:val="0000FF"/>
        </w:rPr>
        <w:t>S2-2506501</w:t>
      </w:r>
      <w:r w:rsidRPr="00D53282">
        <w:t xml:space="preserve"> </w:t>
      </w:r>
      <w:r>
        <w:t>(CR) 23.502 CR5529 (Rel-19, 'F'): Correcting references to TS 23.501 clauses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References to 5.37.10.2 changed to 5.37.10.3.</w:t>
      </w:r>
    </w:p>
    <w:p w14:paraId="412368D0" w14:textId="77777777" w:rsidR="007615D6" w:rsidRPr="005B25A1" w:rsidRDefault="007615D6" w:rsidP="007615D6">
      <w:pPr>
        <w:keepNext/>
        <w:keepLines/>
        <w:rPr>
          <w:b/>
          <w:bCs/>
        </w:rPr>
      </w:pPr>
      <w:r w:rsidRPr="005B25A1">
        <w:rPr>
          <w:b/>
          <w:bCs/>
        </w:rPr>
        <w:t>Convenor comment:</w:t>
      </w:r>
    </w:p>
    <w:p w14:paraId="0678CA8F" w14:textId="77777777" w:rsidR="007615D6" w:rsidRPr="005B25A1" w:rsidRDefault="007615D6" w:rsidP="007615D6">
      <w:pPr>
        <w:keepNext/>
        <w:keepLines/>
      </w:pPr>
      <w:r w:rsidRPr="005B25A1">
        <w:t>Handle.</w:t>
      </w:r>
    </w:p>
    <w:p w14:paraId="62FF7F01" w14:textId="77777777" w:rsidR="007615D6" w:rsidRPr="005B25A1" w:rsidRDefault="007615D6" w:rsidP="007615D6">
      <w:pPr>
        <w:keepNext/>
        <w:keepLines/>
        <w:rPr>
          <w:b/>
          <w:bCs/>
        </w:rPr>
      </w:pPr>
      <w:r w:rsidRPr="005B25A1">
        <w:rPr>
          <w:b/>
          <w:bCs/>
        </w:rPr>
        <w:t>Parallel discussion:</w:t>
      </w:r>
    </w:p>
    <w:p w14:paraId="7EB825E5" w14:textId="77777777" w:rsidR="007615D6" w:rsidRPr="005B25A1" w:rsidRDefault="007615D6" w:rsidP="007615D6">
      <w:pPr>
        <w:keepNext/>
        <w:keepLines/>
      </w:pPr>
      <w:r w:rsidRPr="005B25A1">
        <w:t>-</w:t>
      </w:r>
    </w:p>
    <w:p w14:paraId="7992CEE7" w14:textId="77777777" w:rsidR="007615D6" w:rsidRPr="005B25A1" w:rsidRDefault="007615D6" w:rsidP="007615D6">
      <w:pPr>
        <w:keepNext/>
        <w:keepLines/>
        <w:rPr>
          <w:b/>
          <w:bCs/>
        </w:rPr>
      </w:pPr>
      <w:r w:rsidRPr="005B25A1">
        <w:rPr>
          <w:b/>
          <w:bCs/>
        </w:rPr>
        <w:t>Plenary Discussion:</w:t>
      </w:r>
    </w:p>
    <w:p w14:paraId="101878EB" w14:textId="77777777" w:rsidR="007615D6" w:rsidRPr="005B25A1" w:rsidRDefault="007615D6" w:rsidP="007615D6">
      <w:pPr>
        <w:keepNext/>
        <w:keepLines/>
      </w:pPr>
      <w:r>
        <w:rPr>
          <w:color w:val="FF0000"/>
        </w:rPr>
        <w:t>NO DISCUSSION RECORDED</w:t>
      </w:r>
    </w:p>
    <w:p w14:paraId="15E392BC" w14:textId="77777777" w:rsidR="007615D6" w:rsidRPr="00EB0339" w:rsidRDefault="007615D6" w:rsidP="007615D6">
      <w:r w:rsidRPr="005B25A1">
        <w:rPr>
          <w:b/>
          <w:bCs/>
        </w:rPr>
        <w:t>Status:</w:t>
      </w:r>
      <w:r>
        <w:t xml:space="preserve"> </w:t>
      </w:r>
      <w:r>
        <w:rPr>
          <w:color w:val="0000FF"/>
        </w:rPr>
        <w:t>Not concluded</w:t>
      </w:r>
      <w:r>
        <w:t>.</w:t>
      </w:r>
    </w:p>
    <w:p w14:paraId="5680F516" w14:textId="77777777" w:rsidR="00E00DA6" w:rsidRDefault="007615D6" w:rsidP="000A3FBD">
      <w:pPr>
        <w:pStyle w:val="NormTop"/>
      </w:pPr>
      <w:r>
        <w:rPr>
          <w:color w:val="0000FF"/>
        </w:rPr>
        <w:t>S2-2506723</w:t>
      </w:r>
      <w:r w:rsidRPr="00D53282">
        <w:t xml:space="preserve"> </w:t>
      </w:r>
      <w:r>
        <w:t>(CR) 23.502 CR5541 (Rel-19, 'F'):</w:t>
      </w:r>
      <w:r>
        <w:lastRenderedPageBreak/>
        <w:t xml:space="preserve"> On-Path N6 connection information provided to UPF (Source: Samsung)</w:t>
      </w:r>
      <w:r>
        <w:br/>
      </w:r>
      <w:r w:rsidRPr="00D53282">
        <w:rPr>
          <w:b/>
        </w:rPr>
        <w:t>Document for:</w:t>
      </w:r>
      <w:r w:rsidRPr="00D53282">
        <w:t xml:space="preserve"> </w:t>
      </w:r>
      <w:r>
        <w:t>Approval</w:t>
      </w:r>
      <w:r>
        <w:br/>
      </w:r>
      <w:r w:rsidRPr="00D53282">
        <w:rPr>
          <w:b/>
        </w:rPr>
        <w:t>Abstract:</w:t>
      </w:r>
      <w:r w:rsidRPr="00D53282">
        <w:t xml:space="preserve"> </w:t>
      </w:r>
    </w:p>
    <w:p w14:paraId="2C472F13" w14:textId="77777777" w:rsidR="007615D6" w:rsidRPr="005B25A1" w:rsidRDefault="007615D6" w:rsidP="007615D6">
      <w:pPr>
        <w:keepNext/>
        <w:keepLines/>
        <w:rPr>
          <w:b/>
          <w:bCs/>
        </w:rPr>
      </w:pPr>
      <w:r w:rsidRPr="005B25A1">
        <w:rPr>
          <w:b/>
          <w:bCs/>
        </w:rPr>
        <w:t>Convenor comment:</w:t>
      </w:r>
    </w:p>
    <w:p w14:paraId="41E5BCD3" w14:textId="77777777" w:rsidR="007615D6" w:rsidRPr="005B25A1" w:rsidRDefault="007615D6" w:rsidP="007615D6">
      <w:pPr>
        <w:keepNext/>
        <w:keepLines/>
      </w:pPr>
      <w:r w:rsidRPr="005B25A1">
        <w:t>Merge into S2-2506501?</w:t>
      </w:r>
    </w:p>
    <w:p w14:paraId="2589CB16" w14:textId="77777777" w:rsidR="007615D6" w:rsidRPr="005B25A1" w:rsidRDefault="007615D6" w:rsidP="007615D6">
      <w:pPr>
        <w:keepNext/>
        <w:keepLines/>
        <w:rPr>
          <w:b/>
          <w:bCs/>
        </w:rPr>
      </w:pPr>
      <w:r w:rsidRPr="005B25A1">
        <w:rPr>
          <w:b/>
          <w:bCs/>
        </w:rPr>
        <w:t>Parallel discussion:</w:t>
      </w:r>
    </w:p>
    <w:p w14:paraId="3240DC11" w14:textId="77777777" w:rsidR="007615D6" w:rsidRPr="005B25A1" w:rsidRDefault="007615D6" w:rsidP="007615D6">
      <w:pPr>
        <w:keepNext/>
        <w:keepLines/>
      </w:pPr>
      <w:r w:rsidRPr="005B25A1">
        <w:t>-</w:t>
      </w:r>
    </w:p>
    <w:p w14:paraId="7D47402E" w14:textId="77777777" w:rsidR="007615D6" w:rsidRPr="005B25A1" w:rsidRDefault="007615D6" w:rsidP="007615D6">
      <w:pPr>
        <w:keepNext/>
        <w:keepLines/>
        <w:rPr>
          <w:b/>
          <w:bCs/>
        </w:rPr>
      </w:pPr>
      <w:r w:rsidRPr="005B25A1">
        <w:rPr>
          <w:b/>
          <w:bCs/>
        </w:rPr>
        <w:t>Plenary Discussion:</w:t>
      </w:r>
    </w:p>
    <w:p w14:paraId="317613E8" w14:textId="77777777" w:rsidR="007615D6" w:rsidRPr="005B25A1" w:rsidRDefault="007615D6" w:rsidP="007615D6">
      <w:pPr>
        <w:keepNext/>
        <w:keepLines/>
      </w:pPr>
      <w:r>
        <w:rPr>
          <w:color w:val="FF0000"/>
        </w:rPr>
        <w:t>NO DISCUSSION RECORDED</w:t>
      </w:r>
    </w:p>
    <w:p w14:paraId="19E6740A" w14:textId="77777777" w:rsidR="007615D6" w:rsidRPr="00EB0339" w:rsidRDefault="007615D6" w:rsidP="007615D6">
      <w:r w:rsidRPr="005B25A1">
        <w:rPr>
          <w:b/>
          <w:bCs/>
        </w:rPr>
        <w:t>Status:</w:t>
      </w:r>
      <w:r>
        <w:t xml:space="preserve"> </w:t>
      </w:r>
      <w:r>
        <w:rPr>
          <w:color w:val="0000FF"/>
        </w:rPr>
        <w:t>Not concluded</w:t>
      </w:r>
      <w:r>
        <w:t>.</w:t>
      </w:r>
    </w:p>
    <w:p w14:paraId="38FE656C" w14:textId="77777777" w:rsidR="00E00DA6" w:rsidRDefault="007615D6" w:rsidP="000A3FBD">
      <w:pPr>
        <w:pStyle w:val="NormTop"/>
      </w:pPr>
      <w:r>
        <w:rPr>
          <w:color w:val="0000FF"/>
        </w:rPr>
        <w:t>S2-2507220</w:t>
      </w:r>
      <w:r w:rsidRPr="00D53282">
        <w:t xml:space="preserve"> </w:t>
      </w:r>
      <w:r>
        <w:t xml:space="preserve">(CR) 23.503 CR1563R1 (Rel-19, 'F'): Clarifications for control of expedited data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Clarification of details for the PCF </w:t>
      </w:r>
      <w:proofErr w:type="spellStart"/>
      <w:r>
        <w:t>behavior</w:t>
      </w:r>
      <w:proofErr w:type="spellEnd"/>
      <w:r>
        <w:t xml:space="preserve">, especially regarding the control for the QoS rule generation at the SMF. Correction of statement on SMF </w:t>
      </w:r>
      <w:proofErr w:type="spellStart"/>
      <w:r>
        <w:t>behavior</w:t>
      </w:r>
      <w:proofErr w:type="spellEnd"/>
      <w:r>
        <w:t xml:space="preserve"> for signal the traffic mapping information.</w:t>
      </w:r>
    </w:p>
    <w:p w14:paraId="1285A62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S2-2505111</w:t>
      </w:r>
      <w:r>
        <w:t>.</w:t>
      </w:r>
    </w:p>
    <w:p w14:paraId="2C439EFA" w14:textId="77777777" w:rsidR="007615D6" w:rsidRPr="005B25A1" w:rsidRDefault="007615D6" w:rsidP="007615D6">
      <w:pPr>
        <w:keepNext/>
        <w:keepLines/>
        <w:rPr>
          <w:b/>
          <w:bCs/>
        </w:rPr>
      </w:pPr>
      <w:r w:rsidRPr="005B25A1">
        <w:rPr>
          <w:b/>
          <w:bCs/>
        </w:rPr>
        <w:t>Convenor comment:</w:t>
      </w:r>
    </w:p>
    <w:p w14:paraId="3936A5E0" w14:textId="77777777" w:rsidR="007615D6" w:rsidRPr="005B25A1" w:rsidRDefault="007615D6" w:rsidP="007615D6">
      <w:pPr>
        <w:keepNext/>
        <w:keepLines/>
      </w:pPr>
      <w:r w:rsidRPr="005B25A1">
        <w:t>Handle.</w:t>
      </w:r>
    </w:p>
    <w:p w14:paraId="0086600A" w14:textId="77777777" w:rsidR="007615D6" w:rsidRPr="005B25A1" w:rsidRDefault="007615D6" w:rsidP="007615D6">
      <w:pPr>
        <w:keepNext/>
        <w:keepLines/>
        <w:rPr>
          <w:b/>
          <w:bCs/>
        </w:rPr>
      </w:pPr>
      <w:r w:rsidRPr="005B25A1">
        <w:rPr>
          <w:b/>
          <w:bCs/>
        </w:rPr>
        <w:t>Parallel discussion:</w:t>
      </w:r>
    </w:p>
    <w:p w14:paraId="3E1F150F" w14:textId="77777777" w:rsidR="007615D6" w:rsidRPr="005B25A1" w:rsidRDefault="007615D6" w:rsidP="007615D6">
      <w:pPr>
        <w:keepNext/>
        <w:keepLines/>
      </w:pPr>
      <w:r w:rsidRPr="005B25A1">
        <w:t>-</w:t>
      </w:r>
    </w:p>
    <w:p w14:paraId="4977A77B" w14:textId="77777777" w:rsidR="007615D6" w:rsidRPr="005B25A1" w:rsidRDefault="007615D6" w:rsidP="007615D6">
      <w:pPr>
        <w:keepNext/>
        <w:keepLines/>
        <w:rPr>
          <w:b/>
          <w:bCs/>
        </w:rPr>
      </w:pPr>
      <w:r w:rsidRPr="005B25A1">
        <w:rPr>
          <w:b/>
          <w:bCs/>
        </w:rPr>
        <w:t>Plenary Discussion:</w:t>
      </w:r>
    </w:p>
    <w:p w14:paraId="0E61067C" w14:textId="77777777" w:rsidR="007615D6" w:rsidRPr="005B25A1" w:rsidRDefault="007615D6" w:rsidP="007615D6">
      <w:pPr>
        <w:keepNext/>
        <w:keepLines/>
      </w:pPr>
      <w:r>
        <w:rPr>
          <w:color w:val="FF0000"/>
        </w:rPr>
        <w:t>NO DISCUSSION RECORDED</w:t>
      </w:r>
    </w:p>
    <w:p w14:paraId="3B426CA2" w14:textId="77777777" w:rsidR="007615D6" w:rsidRPr="00EB0339" w:rsidRDefault="007615D6" w:rsidP="007615D6">
      <w:r w:rsidRPr="005B25A1">
        <w:rPr>
          <w:b/>
          <w:bCs/>
        </w:rPr>
        <w:t>Status:</w:t>
      </w:r>
      <w:r>
        <w:t xml:space="preserve"> </w:t>
      </w:r>
      <w:r>
        <w:rPr>
          <w:color w:val="0000FF"/>
        </w:rPr>
        <w:t>Not concluded</w:t>
      </w:r>
      <w:r>
        <w:t>.</w:t>
      </w:r>
    </w:p>
    <w:p w14:paraId="7E4E556B" w14:textId="77777777" w:rsidR="00E00DA6" w:rsidRDefault="007615D6" w:rsidP="000A3FBD">
      <w:pPr>
        <w:pStyle w:val="NormTop"/>
      </w:pPr>
      <w:r>
        <w:rPr>
          <w:color w:val="0000FF"/>
        </w:rPr>
        <w:t>S2-2507368</w:t>
      </w:r>
      <w:r w:rsidRPr="00D53282">
        <w:t xml:space="preserve"> </w:t>
      </w:r>
      <w:r>
        <w:t>(CR) 23.503 CR1554R2 (Rel-19, 'F'): XRM_Ph2_Clarification on the DL Protocol Description (Source: Xiaomi)</w:t>
      </w:r>
      <w:r>
        <w:br/>
      </w:r>
      <w:r w:rsidRPr="00D53282">
        <w:rPr>
          <w:b/>
        </w:rPr>
        <w:t>Document for:</w:t>
      </w:r>
      <w:r w:rsidRPr="00D53282">
        <w:t xml:space="preserve"> </w:t>
      </w:r>
      <w:r>
        <w:t>Approval</w:t>
      </w:r>
      <w:r>
        <w:br/>
      </w:r>
      <w:r w:rsidRPr="00D53282">
        <w:rPr>
          <w:b/>
        </w:rPr>
        <w:t>Abstract:</w:t>
      </w:r>
      <w:r w:rsidRPr="00D53282">
        <w:t xml:space="preserve"> </w:t>
      </w:r>
    </w:p>
    <w:p w14:paraId="1E2FF08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S2-2503884</w:t>
      </w:r>
      <w:r>
        <w:t>.</w:t>
      </w:r>
    </w:p>
    <w:p w14:paraId="302AE187" w14:textId="77777777" w:rsidR="007615D6" w:rsidRPr="005B25A1" w:rsidRDefault="007615D6" w:rsidP="007615D6">
      <w:pPr>
        <w:keepNext/>
        <w:keepLines/>
        <w:rPr>
          <w:b/>
          <w:bCs/>
        </w:rPr>
      </w:pPr>
      <w:r w:rsidRPr="005B25A1">
        <w:rPr>
          <w:b/>
          <w:bCs/>
        </w:rPr>
        <w:t>Convenor comment:</w:t>
      </w:r>
    </w:p>
    <w:p w14:paraId="781ACF42" w14:textId="77777777" w:rsidR="007615D6" w:rsidRPr="005B25A1" w:rsidRDefault="007615D6" w:rsidP="007615D6">
      <w:pPr>
        <w:keepNext/>
        <w:keepLines/>
      </w:pPr>
      <w:r w:rsidRPr="005B25A1">
        <w:t>Handle.</w:t>
      </w:r>
    </w:p>
    <w:p w14:paraId="378E014D" w14:textId="77777777" w:rsidR="007615D6" w:rsidRPr="005B25A1" w:rsidRDefault="007615D6" w:rsidP="007615D6">
      <w:pPr>
        <w:keepNext/>
        <w:keepLines/>
        <w:rPr>
          <w:b/>
          <w:bCs/>
        </w:rPr>
      </w:pPr>
      <w:r w:rsidRPr="005B25A1">
        <w:rPr>
          <w:b/>
          <w:bCs/>
        </w:rPr>
        <w:t>Parallel discussion:</w:t>
      </w:r>
    </w:p>
    <w:p w14:paraId="5DD4B738" w14:textId="77777777" w:rsidR="007615D6" w:rsidRPr="005B25A1" w:rsidRDefault="007615D6" w:rsidP="007615D6">
      <w:pPr>
        <w:keepNext/>
        <w:keepLines/>
      </w:pPr>
      <w:r w:rsidRPr="005B25A1">
        <w:t>-</w:t>
      </w:r>
    </w:p>
    <w:p w14:paraId="4485CDCA" w14:textId="77777777" w:rsidR="007615D6" w:rsidRPr="005B25A1" w:rsidRDefault="007615D6" w:rsidP="007615D6">
      <w:pPr>
        <w:keepNext/>
        <w:keepLines/>
        <w:rPr>
          <w:b/>
          <w:bCs/>
        </w:rPr>
      </w:pPr>
      <w:r w:rsidRPr="005B25A1">
        <w:rPr>
          <w:b/>
          <w:bCs/>
        </w:rPr>
        <w:t>Plenary Discussion:</w:t>
      </w:r>
    </w:p>
    <w:p w14:paraId="5C348E2E" w14:textId="77777777" w:rsidR="007615D6" w:rsidRPr="005B25A1" w:rsidRDefault="007615D6" w:rsidP="007615D6">
      <w:pPr>
        <w:keepNext/>
        <w:keepLines/>
      </w:pPr>
      <w:r>
        <w:rPr>
          <w:color w:val="FF0000"/>
        </w:rPr>
        <w:t>NO DISCUSSION RECORDED</w:t>
      </w:r>
    </w:p>
    <w:p w14:paraId="673F65B5" w14:textId="77777777" w:rsidR="007615D6" w:rsidRPr="00EB0339" w:rsidRDefault="007615D6" w:rsidP="007615D6">
      <w:r w:rsidRPr="005B25A1">
        <w:rPr>
          <w:b/>
          <w:bCs/>
        </w:rPr>
        <w:t>Status:</w:t>
      </w:r>
      <w:r>
        <w:t xml:space="preserve"> </w:t>
      </w:r>
      <w:r>
        <w:rPr>
          <w:color w:val="0000FF"/>
        </w:rPr>
        <w:t>Not concluded</w:t>
      </w:r>
      <w:r>
        <w:t>.</w:t>
      </w:r>
    </w:p>
    <w:p w14:paraId="062DB9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DSCP marking over N3/N9</w:t>
      </w:r>
    </w:p>
    <w:p w14:paraId="2329C18B" w14:textId="77777777" w:rsidR="00E00DA6" w:rsidRDefault="007615D6" w:rsidP="000A3FBD">
      <w:pPr>
        <w:pStyle w:val="NormTop"/>
      </w:pPr>
      <w:r>
        <w:rPr>
          <w:color w:val="0000FF"/>
        </w:rPr>
        <w:t>S2-2506902</w:t>
      </w:r>
      <w:r w:rsidRPr="00D53282">
        <w:t xml:space="preserve"> </w:t>
      </w:r>
      <w:r>
        <w:t>(CR</w:t>
      </w:r>
      <w:r>
        <w:lastRenderedPageBreak/>
        <w:t>) 23.501 CR6391 (Rel-19, 'F'): KI#3: Align the mapping of PSI value to DSPC Drop Precedence setting (Source: China Mobile)</w:t>
      </w:r>
      <w:r>
        <w:br/>
      </w:r>
      <w:r w:rsidRPr="00D53282">
        <w:rPr>
          <w:b/>
        </w:rPr>
        <w:t>Document for:</w:t>
      </w:r>
      <w:r w:rsidRPr="00D53282">
        <w:t xml:space="preserve"> </w:t>
      </w:r>
      <w:r>
        <w:t>Approval</w:t>
      </w:r>
      <w:r>
        <w:br/>
      </w:r>
      <w:r w:rsidRPr="00D53282">
        <w:rPr>
          <w:b/>
        </w:rPr>
        <w:t>Abstract:</w:t>
      </w:r>
      <w:r w:rsidRPr="00D53282">
        <w:t xml:space="preserve"> </w:t>
      </w:r>
    </w:p>
    <w:p w14:paraId="13F2C8CA" w14:textId="77777777" w:rsidR="007615D6" w:rsidRPr="005B25A1" w:rsidRDefault="007615D6" w:rsidP="007615D6">
      <w:pPr>
        <w:keepNext/>
        <w:keepLines/>
        <w:rPr>
          <w:b/>
          <w:bCs/>
        </w:rPr>
      </w:pPr>
      <w:r w:rsidRPr="005B25A1">
        <w:rPr>
          <w:b/>
          <w:bCs/>
        </w:rPr>
        <w:t>Convenor comment:</w:t>
      </w:r>
    </w:p>
    <w:p w14:paraId="640DB84F" w14:textId="77777777" w:rsidR="007615D6" w:rsidRPr="005B25A1" w:rsidRDefault="007615D6" w:rsidP="007615D6">
      <w:pPr>
        <w:keepNext/>
        <w:keepLines/>
      </w:pPr>
      <w:r w:rsidRPr="005B25A1">
        <w:t>Handle.</w:t>
      </w:r>
    </w:p>
    <w:p w14:paraId="7D64A11C" w14:textId="77777777" w:rsidR="007615D6" w:rsidRPr="005B25A1" w:rsidRDefault="007615D6" w:rsidP="007615D6">
      <w:pPr>
        <w:keepNext/>
        <w:keepLines/>
        <w:rPr>
          <w:b/>
          <w:bCs/>
        </w:rPr>
      </w:pPr>
      <w:r w:rsidRPr="005B25A1">
        <w:rPr>
          <w:b/>
          <w:bCs/>
        </w:rPr>
        <w:t>Parallel discussion:</w:t>
      </w:r>
    </w:p>
    <w:p w14:paraId="1885BD63" w14:textId="77777777" w:rsidR="007615D6" w:rsidRPr="005B25A1" w:rsidRDefault="007615D6" w:rsidP="007615D6">
      <w:pPr>
        <w:keepNext/>
        <w:keepLines/>
      </w:pPr>
      <w:r w:rsidRPr="005B25A1">
        <w:t>-</w:t>
      </w:r>
    </w:p>
    <w:p w14:paraId="5DBF4F83" w14:textId="77777777" w:rsidR="007615D6" w:rsidRPr="005B25A1" w:rsidRDefault="007615D6" w:rsidP="007615D6">
      <w:pPr>
        <w:keepNext/>
        <w:keepLines/>
        <w:rPr>
          <w:b/>
          <w:bCs/>
        </w:rPr>
      </w:pPr>
      <w:r w:rsidRPr="005B25A1">
        <w:rPr>
          <w:b/>
          <w:bCs/>
        </w:rPr>
        <w:t>Plenary Discussion:</w:t>
      </w:r>
    </w:p>
    <w:p w14:paraId="0F5A388C" w14:textId="77777777" w:rsidR="007615D6" w:rsidRPr="005B25A1" w:rsidRDefault="007615D6" w:rsidP="007615D6">
      <w:pPr>
        <w:keepNext/>
        <w:keepLines/>
      </w:pPr>
      <w:r>
        <w:rPr>
          <w:color w:val="FF0000"/>
        </w:rPr>
        <w:t>NO DISCUSSION RECORDED</w:t>
      </w:r>
    </w:p>
    <w:p w14:paraId="1338122D" w14:textId="77777777" w:rsidR="007615D6" w:rsidRPr="00EB0339" w:rsidRDefault="007615D6" w:rsidP="007615D6">
      <w:r w:rsidRPr="005B25A1">
        <w:rPr>
          <w:b/>
          <w:bCs/>
        </w:rPr>
        <w:t>Status:</w:t>
      </w:r>
      <w:r>
        <w:t xml:space="preserve"> </w:t>
      </w:r>
      <w:r>
        <w:rPr>
          <w:color w:val="0000FF"/>
        </w:rPr>
        <w:t>Not concluded</w:t>
      </w:r>
      <w:r>
        <w:t>.</w:t>
      </w:r>
    </w:p>
    <w:p w14:paraId="691E0E7A" w14:textId="77777777" w:rsidR="00E00DA6" w:rsidRDefault="007615D6" w:rsidP="000A3FBD">
      <w:pPr>
        <w:pStyle w:val="NormTop"/>
      </w:pPr>
      <w:r>
        <w:rPr>
          <w:color w:val="0000FF"/>
        </w:rPr>
        <w:t>S2-2506919</w:t>
      </w:r>
      <w:r w:rsidRPr="00D53282">
        <w:t xml:space="preserve"> </w:t>
      </w:r>
      <w:r>
        <w:t>(CR) 23.502 CR5551 (Rel-19, 'B'): 23.502 Support for transport level packet marking consistency at I-UPF (Source: Lenovo, Tencent, Tencent Cloud)</w:t>
      </w:r>
      <w:r>
        <w:br/>
      </w:r>
      <w:r w:rsidRPr="00D53282">
        <w:rPr>
          <w:b/>
        </w:rPr>
        <w:t>Document for:</w:t>
      </w:r>
      <w:r w:rsidRPr="00D53282">
        <w:t xml:space="preserve"> </w:t>
      </w:r>
      <w:r>
        <w:t>Approval</w:t>
      </w:r>
      <w:r>
        <w:br/>
      </w:r>
      <w:r w:rsidRPr="00D53282">
        <w:rPr>
          <w:b/>
        </w:rPr>
        <w:t>Abstract:</w:t>
      </w:r>
      <w:r w:rsidRPr="00D53282">
        <w:t xml:space="preserve"> </w:t>
      </w:r>
    </w:p>
    <w:p w14:paraId="411E5F1F" w14:textId="77777777" w:rsidR="007615D6" w:rsidRPr="005B25A1" w:rsidRDefault="007615D6" w:rsidP="007615D6">
      <w:pPr>
        <w:keepNext/>
        <w:keepLines/>
        <w:rPr>
          <w:b/>
          <w:bCs/>
        </w:rPr>
      </w:pPr>
      <w:r w:rsidRPr="005B25A1">
        <w:rPr>
          <w:b/>
          <w:bCs/>
        </w:rPr>
        <w:t>Convenor comment:</w:t>
      </w:r>
    </w:p>
    <w:p w14:paraId="45340B51" w14:textId="77777777" w:rsidR="007615D6" w:rsidRPr="005B25A1" w:rsidRDefault="007615D6" w:rsidP="007615D6">
      <w:pPr>
        <w:keepNext/>
        <w:keepLines/>
      </w:pPr>
      <w:r w:rsidRPr="005B25A1">
        <w:t>Handle.</w:t>
      </w:r>
    </w:p>
    <w:p w14:paraId="78A30135" w14:textId="77777777" w:rsidR="007615D6" w:rsidRPr="005B25A1" w:rsidRDefault="007615D6" w:rsidP="007615D6">
      <w:pPr>
        <w:keepNext/>
        <w:keepLines/>
        <w:rPr>
          <w:b/>
          <w:bCs/>
        </w:rPr>
      </w:pPr>
      <w:r w:rsidRPr="005B25A1">
        <w:rPr>
          <w:b/>
          <w:bCs/>
        </w:rPr>
        <w:t>Parallel discussion:</w:t>
      </w:r>
    </w:p>
    <w:p w14:paraId="207245D7" w14:textId="77777777" w:rsidR="007615D6" w:rsidRPr="005B25A1" w:rsidRDefault="007615D6" w:rsidP="007615D6">
      <w:pPr>
        <w:keepNext/>
        <w:keepLines/>
      </w:pPr>
      <w:r w:rsidRPr="005B25A1">
        <w:t>-</w:t>
      </w:r>
    </w:p>
    <w:p w14:paraId="5AEE1F0C" w14:textId="77777777" w:rsidR="007615D6" w:rsidRPr="005B25A1" w:rsidRDefault="007615D6" w:rsidP="007615D6">
      <w:pPr>
        <w:keepNext/>
        <w:keepLines/>
        <w:rPr>
          <w:b/>
          <w:bCs/>
        </w:rPr>
      </w:pPr>
      <w:r w:rsidRPr="005B25A1">
        <w:rPr>
          <w:b/>
          <w:bCs/>
        </w:rPr>
        <w:t>Plenary Discussion:</w:t>
      </w:r>
    </w:p>
    <w:p w14:paraId="7C29F64F" w14:textId="77777777" w:rsidR="007615D6" w:rsidRPr="005B25A1" w:rsidRDefault="007615D6" w:rsidP="007615D6">
      <w:pPr>
        <w:keepNext/>
        <w:keepLines/>
      </w:pPr>
      <w:r>
        <w:rPr>
          <w:color w:val="FF0000"/>
        </w:rPr>
        <w:t>NO DISCUSSION RECORDED</w:t>
      </w:r>
    </w:p>
    <w:p w14:paraId="70DB2491" w14:textId="77777777" w:rsidR="007615D6" w:rsidRPr="00EB0339" w:rsidRDefault="007615D6" w:rsidP="007615D6">
      <w:r w:rsidRPr="005B25A1">
        <w:rPr>
          <w:b/>
          <w:bCs/>
        </w:rPr>
        <w:t>Status:</w:t>
      </w:r>
      <w:r>
        <w:t xml:space="preserve"> </w:t>
      </w:r>
      <w:r>
        <w:rPr>
          <w:color w:val="0000FF"/>
        </w:rPr>
        <w:t>Not concluded</w:t>
      </w:r>
      <w:r>
        <w:t>.</w:t>
      </w:r>
    </w:p>
    <w:p w14:paraId="2216AFDC" w14:textId="77777777" w:rsidR="00E00DA6" w:rsidRDefault="007615D6" w:rsidP="000A3FBD">
      <w:pPr>
        <w:pStyle w:val="NormTop"/>
      </w:pPr>
      <w:r>
        <w:rPr>
          <w:color w:val="0000FF"/>
        </w:rPr>
        <w:t>S2-2507221</w:t>
      </w:r>
      <w:r w:rsidRPr="00D53282">
        <w:t xml:space="preserve"> </w:t>
      </w:r>
      <w:r>
        <w:t xml:space="preserve">(CR) 23.501 CR6315R1 (Rel-19, 'F'): Clarifications for PDU Set QoS information based DSCP marking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Clarifications for the usage of the list of transport level packet marking values by SMF and UPF.</w:t>
      </w:r>
    </w:p>
    <w:p w14:paraId="5B6555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S2-2505114</w:t>
      </w:r>
      <w:r>
        <w:t>.</w:t>
      </w:r>
    </w:p>
    <w:p w14:paraId="597BB9AB" w14:textId="77777777" w:rsidR="007615D6" w:rsidRPr="005B25A1" w:rsidRDefault="007615D6" w:rsidP="007615D6">
      <w:pPr>
        <w:keepNext/>
        <w:keepLines/>
        <w:rPr>
          <w:b/>
          <w:bCs/>
        </w:rPr>
      </w:pPr>
      <w:r w:rsidRPr="005B25A1">
        <w:rPr>
          <w:b/>
          <w:bCs/>
        </w:rPr>
        <w:t>Convenor comment:</w:t>
      </w:r>
    </w:p>
    <w:p w14:paraId="7A8EC3F0" w14:textId="77777777" w:rsidR="007615D6" w:rsidRPr="005B25A1" w:rsidRDefault="007615D6" w:rsidP="007615D6">
      <w:pPr>
        <w:keepNext/>
        <w:keepLines/>
      </w:pPr>
      <w:r w:rsidRPr="005B25A1">
        <w:t xml:space="preserve">Beyond quota of 4 </w:t>
      </w:r>
      <w:proofErr w:type="spellStart"/>
      <w:r w:rsidRPr="005B25A1">
        <w:t>TDocs</w:t>
      </w:r>
      <w:proofErr w:type="spellEnd"/>
      <w:r w:rsidRPr="005B25A1">
        <w:t xml:space="preserve"> per company per AI.</w:t>
      </w:r>
    </w:p>
    <w:p w14:paraId="51FFC0D4" w14:textId="77777777" w:rsidR="007615D6" w:rsidRPr="005B25A1" w:rsidRDefault="007615D6" w:rsidP="007615D6">
      <w:pPr>
        <w:keepNext/>
        <w:keepLines/>
        <w:rPr>
          <w:b/>
          <w:bCs/>
        </w:rPr>
      </w:pPr>
      <w:r w:rsidRPr="005B25A1">
        <w:rPr>
          <w:b/>
          <w:bCs/>
        </w:rPr>
        <w:t>Parallel discussion:</w:t>
      </w:r>
    </w:p>
    <w:p w14:paraId="5B955B8E" w14:textId="77777777" w:rsidR="007615D6" w:rsidRPr="005B25A1" w:rsidRDefault="007615D6" w:rsidP="007615D6">
      <w:pPr>
        <w:keepNext/>
        <w:keepLines/>
      </w:pPr>
      <w:r w:rsidRPr="005B25A1">
        <w:t>-</w:t>
      </w:r>
    </w:p>
    <w:p w14:paraId="0BE64EED" w14:textId="77777777" w:rsidR="007615D6" w:rsidRPr="005B25A1" w:rsidRDefault="007615D6" w:rsidP="007615D6">
      <w:pPr>
        <w:keepNext/>
        <w:keepLines/>
        <w:rPr>
          <w:b/>
          <w:bCs/>
        </w:rPr>
      </w:pPr>
      <w:r w:rsidRPr="005B25A1">
        <w:rPr>
          <w:b/>
          <w:bCs/>
        </w:rPr>
        <w:t>Plenary Discussion:</w:t>
      </w:r>
    </w:p>
    <w:p w14:paraId="1D6E82A3" w14:textId="77777777" w:rsidR="007615D6" w:rsidRPr="005B25A1" w:rsidRDefault="007615D6" w:rsidP="007615D6">
      <w:pPr>
        <w:keepNext/>
        <w:keepLines/>
      </w:pPr>
      <w:r>
        <w:rPr>
          <w:color w:val="FF0000"/>
        </w:rPr>
        <w:t>NO DISCUSSION RECORDED</w:t>
      </w:r>
    </w:p>
    <w:p w14:paraId="339664F5" w14:textId="77777777" w:rsidR="007615D6" w:rsidRPr="00EB0339" w:rsidRDefault="007615D6" w:rsidP="007615D6">
      <w:r w:rsidRPr="005B25A1">
        <w:rPr>
          <w:b/>
          <w:bCs/>
        </w:rPr>
        <w:t>Status:</w:t>
      </w:r>
      <w:r>
        <w:t xml:space="preserve"> </w:t>
      </w:r>
      <w:r>
        <w:rPr>
          <w:color w:val="0000FF"/>
        </w:rPr>
        <w:t>Not concluded</w:t>
      </w:r>
      <w:r>
        <w:t>.</w:t>
      </w:r>
    </w:p>
    <w:p w14:paraId="2BABD8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Multiplexed data flows</w:t>
      </w:r>
    </w:p>
    <w:p w14:paraId="7A9419DD" w14:textId="77777777" w:rsidR="00E00DA6" w:rsidRDefault="007615D6" w:rsidP="000A3FBD">
      <w:pPr>
        <w:pStyle w:val="NormTop"/>
      </w:pPr>
      <w:r>
        <w:rPr>
          <w:color w:val="0000FF"/>
        </w:rPr>
        <w:t>S2-2506904</w:t>
      </w:r>
      <w:r w:rsidRPr="00D53282">
        <w:t xml:space="preserve"> </w:t>
      </w:r>
      <w:r>
        <w:t>(CR)</w:t>
      </w:r>
      <w:r>
        <w:lastRenderedPageBreak/>
        <w:t xml:space="preserve"> 23.501 CR6288R1 (Rel-19, 'F'): KI#4: Resolve the incorrect multiplexing support in NOTE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continually not supported.</w:t>
      </w:r>
    </w:p>
    <w:p w14:paraId="1EB134D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S2-2504717</w:t>
      </w:r>
      <w:r>
        <w:t>.</w:t>
      </w:r>
    </w:p>
    <w:p w14:paraId="0F44D1D5" w14:textId="77777777" w:rsidR="007615D6" w:rsidRPr="005B25A1" w:rsidRDefault="007615D6" w:rsidP="007615D6">
      <w:pPr>
        <w:keepNext/>
        <w:keepLines/>
        <w:rPr>
          <w:b/>
          <w:bCs/>
        </w:rPr>
      </w:pPr>
      <w:r w:rsidRPr="005B25A1">
        <w:rPr>
          <w:b/>
          <w:bCs/>
        </w:rPr>
        <w:t>Convenor comment:</w:t>
      </w:r>
    </w:p>
    <w:p w14:paraId="5E3294EB" w14:textId="77777777" w:rsidR="007615D6" w:rsidRPr="005B25A1" w:rsidRDefault="007615D6" w:rsidP="007615D6">
      <w:pPr>
        <w:keepNext/>
        <w:keepLines/>
      </w:pPr>
      <w:r w:rsidRPr="005B25A1">
        <w:t>Handle.</w:t>
      </w:r>
    </w:p>
    <w:p w14:paraId="5587F295" w14:textId="77777777" w:rsidR="007615D6" w:rsidRPr="005B25A1" w:rsidRDefault="007615D6" w:rsidP="007615D6">
      <w:pPr>
        <w:keepNext/>
        <w:keepLines/>
        <w:rPr>
          <w:b/>
          <w:bCs/>
        </w:rPr>
      </w:pPr>
      <w:r w:rsidRPr="005B25A1">
        <w:rPr>
          <w:b/>
          <w:bCs/>
        </w:rPr>
        <w:t>Parallel discussion:</w:t>
      </w:r>
    </w:p>
    <w:p w14:paraId="5B721798" w14:textId="77777777" w:rsidR="007615D6" w:rsidRPr="005B25A1" w:rsidRDefault="007615D6" w:rsidP="007615D6">
      <w:pPr>
        <w:keepNext/>
        <w:keepLines/>
      </w:pPr>
      <w:r w:rsidRPr="005B25A1">
        <w:t>-</w:t>
      </w:r>
    </w:p>
    <w:p w14:paraId="42FFF76A" w14:textId="77777777" w:rsidR="007615D6" w:rsidRPr="005B25A1" w:rsidRDefault="007615D6" w:rsidP="007615D6">
      <w:pPr>
        <w:keepNext/>
        <w:keepLines/>
        <w:rPr>
          <w:b/>
          <w:bCs/>
        </w:rPr>
      </w:pPr>
      <w:r w:rsidRPr="005B25A1">
        <w:rPr>
          <w:b/>
          <w:bCs/>
        </w:rPr>
        <w:t>Plenary Discussion:</w:t>
      </w:r>
    </w:p>
    <w:p w14:paraId="70C36523" w14:textId="77777777" w:rsidR="007615D6" w:rsidRPr="005B25A1" w:rsidRDefault="007615D6" w:rsidP="007615D6">
      <w:pPr>
        <w:keepNext/>
        <w:keepLines/>
      </w:pPr>
      <w:r>
        <w:rPr>
          <w:color w:val="FF0000"/>
        </w:rPr>
        <w:t>NO DISCUSSION RECORDED</w:t>
      </w:r>
    </w:p>
    <w:p w14:paraId="130BE26F" w14:textId="77777777" w:rsidR="007615D6" w:rsidRPr="00EB0339" w:rsidRDefault="007615D6" w:rsidP="007615D6">
      <w:r w:rsidRPr="005B25A1">
        <w:rPr>
          <w:b/>
          <w:bCs/>
        </w:rPr>
        <w:t>Status:</w:t>
      </w:r>
      <w:r>
        <w:t xml:space="preserve"> </w:t>
      </w:r>
      <w:r>
        <w:rPr>
          <w:color w:val="0000FF"/>
        </w:rPr>
        <w:t>Not concluded</w:t>
      </w:r>
      <w:r>
        <w:t>.</w:t>
      </w:r>
    </w:p>
    <w:p w14:paraId="49FA7365" w14:textId="77777777" w:rsidR="00E00DA6" w:rsidRDefault="007615D6" w:rsidP="000A3FBD">
      <w:pPr>
        <w:pStyle w:val="NormTop"/>
      </w:pPr>
      <w:r>
        <w:rPr>
          <w:color w:val="0000FF"/>
        </w:rPr>
        <w:t>S2-2507218</w:t>
      </w:r>
      <w:r w:rsidRPr="00D53282">
        <w:t xml:space="preserve"> </w:t>
      </w:r>
      <w:r>
        <w:t xml:space="preserve">(CR) 23.503 CR1562R1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Addition of details for PCF </w:t>
      </w:r>
      <w:proofErr w:type="spellStart"/>
      <w:r>
        <w:t>behavior</w:t>
      </w:r>
      <w:proofErr w:type="spellEnd"/>
      <w:r>
        <w:t xml:space="preserve"> when generating PCC rules for the case that the multiplexed media flows cannot be separated in UL direction.</w:t>
      </w:r>
    </w:p>
    <w:p w14:paraId="2829D6F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S2-2505109</w:t>
      </w:r>
      <w:r>
        <w:t>.</w:t>
      </w:r>
    </w:p>
    <w:p w14:paraId="68278895" w14:textId="77777777" w:rsidR="007615D6" w:rsidRPr="005B25A1" w:rsidRDefault="007615D6" w:rsidP="007615D6">
      <w:pPr>
        <w:keepNext/>
        <w:keepLines/>
        <w:rPr>
          <w:b/>
          <w:bCs/>
        </w:rPr>
      </w:pPr>
      <w:r w:rsidRPr="005B25A1">
        <w:rPr>
          <w:b/>
          <w:bCs/>
        </w:rPr>
        <w:t>Convenor comment:</w:t>
      </w:r>
    </w:p>
    <w:p w14:paraId="4FAF9C56" w14:textId="77777777" w:rsidR="007615D6" w:rsidRPr="005B25A1" w:rsidRDefault="007615D6" w:rsidP="007615D6">
      <w:pPr>
        <w:keepNext/>
        <w:keepLines/>
      </w:pPr>
      <w:r w:rsidRPr="005B25A1">
        <w:t xml:space="preserve">Beyond quota of 4 </w:t>
      </w:r>
      <w:proofErr w:type="spellStart"/>
      <w:r w:rsidRPr="005B25A1">
        <w:t>TDocs</w:t>
      </w:r>
      <w:proofErr w:type="spellEnd"/>
      <w:r w:rsidRPr="005B25A1">
        <w:t xml:space="preserve"> per company per AI.</w:t>
      </w:r>
    </w:p>
    <w:p w14:paraId="1F0D71C6" w14:textId="77777777" w:rsidR="007615D6" w:rsidRPr="005B25A1" w:rsidRDefault="007615D6" w:rsidP="007615D6">
      <w:pPr>
        <w:keepNext/>
        <w:keepLines/>
        <w:rPr>
          <w:b/>
          <w:bCs/>
        </w:rPr>
      </w:pPr>
      <w:r w:rsidRPr="005B25A1">
        <w:rPr>
          <w:b/>
          <w:bCs/>
        </w:rPr>
        <w:t>Parallel discussion:</w:t>
      </w:r>
    </w:p>
    <w:p w14:paraId="61D28D4C" w14:textId="77777777" w:rsidR="007615D6" w:rsidRPr="005B25A1" w:rsidRDefault="007615D6" w:rsidP="007615D6">
      <w:pPr>
        <w:keepNext/>
        <w:keepLines/>
      </w:pPr>
      <w:r w:rsidRPr="005B25A1">
        <w:t>-</w:t>
      </w:r>
    </w:p>
    <w:p w14:paraId="65838AAD" w14:textId="77777777" w:rsidR="007615D6" w:rsidRPr="005B25A1" w:rsidRDefault="007615D6" w:rsidP="007615D6">
      <w:pPr>
        <w:keepNext/>
        <w:keepLines/>
        <w:rPr>
          <w:b/>
          <w:bCs/>
        </w:rPr>
      </w:pPr>
      <w:r w:rsidRPr="005B25A1">
        <w:rPr>
          <w:b/>
          <w:bCs/>
        </w:rPr>
        <w:t>Plenary Discussion:</w:t>
      </w:r>
    </w:p>
    <w:p w14:paraId="026C0889" w14:textId="77777777" w:rsidR="007615D6" w:rsidRPr="005B25A1" w:rsidRDefault="007615D6" w:rsidP="007615D6">
      <w:pPr>
        <w:keepNext/>
        <w:keepLines/>
      </w:pPr>
      <w:r>
        <w:rPr>
          <w:color w:val="FF0000"/>
        </w:rPr>
        <w:t>NO DISCUSSION RECORDED</w:t>
      </w:r>
    </w:p>
    <w:p w14:paraId="059022A6" w14:textId="77777777" w:rsidR="007615D6" w:rsidRPr="00EB0339" w:rsidRDefault="007615D6" w:rsidP="007615D6">
      <w:r w:rsidRPr="005B25A1">
        <w:rPr>
          <w:b/>
          <w:bCs/>
        </w:rPr>
        <w:t>Status:</w:t>
      </w:r>
      <w:r>
        <w:t xml:space="preserve"> </w:t>
      </w:r>
      <w:r>
        <w:rPr>
          <w:color w:val="0000FF"/>
        </w:rPr>
        <w:t>Not concluded</w:t>
      </w:r>
      <w:r>
        <w:t>.</w:t>
      </w:r>
    </w:p>
    <w:p w14:paraId="058DFA99" w14:textId="77777777" w:rsidR="00E00DA6" w:rsidRDefault="007615D6" w:rsidP="000A3FBD">
      <w:pPr>
        <w:pStyle w:val="NormTop"/>
      </w:pPr>
      <w:r>
        <w:rPr>
          <w:color w:val="0000FF"/>
        </w:rPr>
        <w:t>S2-2507219</w:t>
      </w:r>
      <w:r w:rsidRPr="00D53282">
        <w:t xml:space="preserve"> </w:t>
      </w:r>
      <w:r>
        <w:t>(CR) 23.502 CR5502R1 (Rel-19, 'F'</w:t>
      </w:r>
      <w:r>
        <w:lastRenderedPageBreak/>
        <w:t xml:space="preserve">):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wording and terminology.</w:t>
      </w:r>
    </w:p>
    <w:p w14:paraId="32D3843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S2-2505110</w:t>
      </w:r>
      <w:r>
        <w:t>.</w:t>
      </w:r>
    </w:p>
    <w:p w14:paraId="7783BE85" w14:textId="77777777" w:rsidR="007615D6" w:rsidRPr="005B25A1" w:rsidRDefault="007615D6" w:rsidP="007615D6">
      <w:pPr>
        <w:keepNext/>
        <w:keepLines/>
        <w:rPr>
          <w:b/>
          <w:bCs/>
        </w:rPr>
      </w:pPr>
      <w:r w:rsidRPr="005B25A1">
        <w:rPr>
          <w:b/>
          <w:bCs/>
        </w:rPr>
        <w:t>Convenor comment:</w:t>
      </w:r>
    </w:p>
    <w:p w14:paraId="1430E264" w14:textId="77777777" w:rsidR="007615D6" w:rsidRPr="005B25A1" w:rsidRDefault="007615D6" w:rsidP="007615D6">
      <w:pPr>
        <w:keepNext/>
        <w:keepLines/>
      </w:pPr>
      <w:r w:rsidRPr="005B25A1">
        <w:t xml:space="preserve">Beyond quota of 4 </w:t>
      </w:r>
      <w:proofErr w:type="spellStart"/>
      <w:r w:rsidRPr="005B25A1">
        <w:t>TDocs</w:t>
      </w:r>
      <w:proofErr w:type="spellEnd"/>
      <w:r w:rsidRPr="005B25A1">
        <w:t xml:space="preserve"> per company per AI.</w:t>
      </w:r>
    </w:p>
    <w:p w14:paraId="3269C35C" w14:textId="77777777" w:rsidR="007615D6" w:rsidRPr="005B25A1" w:rsidRDefault="007615D6" w:rsidP="007615D6">
      <w:pPr>
        <w:keepNext/>
        <w:keepLines/>
        <w:rPr>
          <w:b/>
          <w:bCs/>
        </w:rPr>
      </w:pPr>
      <w:r w:rsidRPr="005B25A1">
        <w:rPr>
          <w:b/>
          <w:bCs/>
        </w:rPr>
        <w:t>Parallel discussion:</w:t>
      </w:r>
    </w:p>
    <w:p w14:paraId="1E7880A2" w14:textId="77777777" w:rsidR="007615D6" w:rsidRPr="005B25A1" w:rsidRDefault="007615D6" w:rsidP="007615D6">
      <w:pPr>
        <w:keepNext/>
        <w:keepLines/>
      </w:pPr>
      <w:r w:rsidRPr="005B25A1">
        <w:t>-</w:t>
      </w:r>
    </w:p>
    <w:p w14:paraId="0FEB8306" w14:textId="77777777" w:rsidR="007615D6" w:rsidRPr="005B25A1" w:rsidRDefault="007615D6" w:rsidP="007615D6">
      <w:pPr>
        <w:keepNext/>
        <w:keepLines/>
        <w:rPr>
          <w:b/>
          <w:bCs/>
        </w:rPr>
      </w:pPr>
      <w:r w:rsidRPr="005B25A1">
        <w:rPr>
          <w:b/>
          <w:bCs/>
        </w:rPr>
        <w:t>Plenary Discussion:</w:t>
      </w:r>
    </w:p>
    <w:p w14:paraId="590E2B2F" w14:textId="77777777" w:rsidR="007615D6" w:rsidRPr="005B25A1" w:rsidRDefault="007615D6" w:rsidP="007615D6">
      <w:pPr>
        <w:keepNext/>
        <w:keepLines/>
      </w:pPr>
      <w:r>
        <w:rPr>
          <w:color w:val="FF0000"/>
        </w:rPr>
        <w:t>NO DISCUSSION RECORDED</w:t>
      </w:r>
    </w:p>
    <w:p w14:paraId="0F9B9826" w14:textId="77777777" w:rsidR="007615D6" w:rsidRPr="00EB0339" w:rsidRDefault="007615D6" w:rsidP="007615D6">
      <w:r w:rsidRPr="005B25A1">
        <w:rPr>
          <w:b/>
          <w:bCs/>
        </w:rPr>
        <w:t>Status:</w:t>
      </w:r>
      <w:r>
        <w:t xml:space="preserve"> </w:t>
      </w:r>
      <w:r>
        <w:rPr>
          <w:color w:val="0000FF"/>
        </w:rPr>
        <w:t>Not concluded</w:t>
      </w:r>
      <w:r>
        <w:t>.</w:t>
      </w:r>
    </w:p>
    <w:p w14:paraId="5F2896C3" w14:textId="77777777" w:rsidR="007615D6" w:rsidRDefault="007615D6" w:rsidP="005A50C0">
      <w:pPr>
        <w:pStyle w:val="Heading3"/>
      </w:pPr>
      <w:r>
        <w:t>19.4.2</w:t>
      </w:r>
      <w:r>
        <w:tab/>
        <w:t>5GS Enhancement for Energy Efficiency and Energy Saving (EnergySys)</w:t>
      </w:r>
    </w:p>
    <w:p w14:paraId="332C901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FA035EB" w14:textId="77777777" w:rsidR="008A22D1" w:rsidRDefault="008A22D1" w:rsidP="00BB3F37"/>
    <w:p w14:paraId="50414C5D" w14:textId="77777777" w:rsidR="008A22D1" w:rsidRDefault="008A22D1" w:rsidP="00BB3F37"/>
    <w:p w14:paraId="741B7D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5DA5B3CD" w14:textId="77777777" w:rsidR="00E00DA6" w:rsidRDefault="007615D6" w:rsidP="000A3FBD">
      <w:pPr>
        <w:pStyle w:val="NormTop"/>
      </w:pPr>
      <w:r>
        <w:rPr>
          <w:color w:val="0000FF"/>
        </w:rPr>
        <w:t>S2-2506110</w:t>
      </w:r>
      <w:r w:rsidRPr="00D53282">
        <w:t xml:space="preserve"> </w:t>
      </w:r>
      <w:r>
        <w:t>(LS IN) LS from RAN WG3: Reply LS on energy saving indication from CN to RAN (Source: RAN WG3 (R3-252404))</w:t>
      </w:r>
      <w:r>
        <w:br/>
      </w:r>
      <w:r w:rsidRPr="00D53282">
        <w:rPr>
          <w:b/>
        </w:rPr>
        <w:t>Document for:</w:t>
      </w:r>
      <w:r w:rsidRPr="00D53282">
        <w:t xml:space="preserve"> </w:t>
      </w:r>
      <w:r>
        <w:t>Action</w:t>
      </w:r>
      <w:r>
        <w:br/>
      </w:r>
      <w:r w:rsidRPr="00D53282">
        <w:rPr>
          <w:b/>
        </w:rPr>
        <w:t>Abstract:</w:t>
      </w:r>
      <w:r w:rsidRPr="00D53282">
        <w:t xml:space="preserve"> </w:t>
      </w:r>
      <w:r>
        <w:br/>
        <w:t>RAN WG3 thanks SA WG2 for their LS on energy saving indication from CN to RAN. RAN WG3 discussed the open points with RAN WG3 impact captured in 23.501CR5739. There were different opinions below: - majority of companies think that legacy mechanisms e.g.,</w:t>
      </w:r>
    </w:p>
    <w:p w14:paraId="38EF96E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S2-2504522</w:t>
      </w:r>
      <w:r>
        <w:t>. from SA WG2#169. Response drafted in</w:t>
      </w:r>
      <w:r>
        <w:rPr>
          <w:color w:val="0000FF"/>
        </w:rPr>
        <w:t xml:space="preserve"> S2-2506189</w:t>
      </w:r>
      <w:r>
        <w:t>.</w:t>
      </w:r>
    </w:p>
    <w:p w14:paraId="5A7D67DF" w14:textId="77777777" w:rsidR="007615D6" w:rsidRPr="005B25A1" w:rsidRDefault="007615D6" w:rsidP="007615D6">
      <w:pPr>
        <w:keepNext/>
        <w:keepLines/>
        <w:rPr>
          <w:b/>
          <w:bCs/>
        </w:rPr>
      </w:pPr>
      <w:r w:rsidRPr="005B25A1">
        <w:rPr>
          <w:b/>
          <w:bCs/>
        </w:rPr>
        <w:t>Parallel discussion:</w:t>
      </w:r>
    </w:p>
    <w:p w14:paraId="1806C030" w14:textId="77777777" w:rsidR="007615D6" w:rsidRPr="005B25A1" w:rsidRDefault="007615D6" w:rsidP="007615D6">
      <w:pPr>
        <w:keepNext/>
        <w:keepLines/>
      </w:pPr>
      <w:r w:rsidRPr="005B25A1">
        <w:t>-</w:t>
      </w:r>
    </w:p>
    <w:p w14:paraId="5607B3AC" w14:textId="77777777" w:rsidR="007615D6" w:rsidRPr="005B25A1" w:rsidRDefault="007615D6" w:rsidP="007615D6">
      <w:pPr>
        <w:keepNext/>
        <w:keepLines/>
        <w:rPr>
          <w:b/>
          <w:bCs/>
        </w:rPr>
      </w:pPr>
      <w:r w:rsidRPr="005B25A1">
        <w:rPr>
          <w:b/>
          <w:bCs/>
        </w:rPr>
        <w:t>Plenary Discussion:</w:t>
      </w:r>
    </w:p>
    <w:p w14:paraId="0084BD35" w14:textId="77777777" w:rsidR="007615D6" w:rsidRPr="005B25A1" w:rsidRDefault="007615D6" w:rsidP="007615D6">
      <w:pPr>
        <w:keepNext/>
        <w:keepLines/>
      </w:pPr>
      <w:r>
        <w:rPr>
          <w:color w:val="FF0000"/>
        </w:rPr>
        <w:t>NO DISCUSSION RECORDED</w:t>
      </w:r>
    </w:p>
    <w:p w14:paraId="7F5B470F" w14:textId="77777777" w:rsidR="007615D6" w:rsidRPr="00EB0339" w:rsidRDefault="007615D6" w:rsidP="007615D6">
      <w:r w:rsidRPr="005B25A1">
        <w:rPr>
          <w:b/>
          <w:bCs/>
        </w:rPr>
        <w:t>Status:</w:t>
      </w:r>
      <w:r>
        <w:t xml:space="preserve"> </w:t>
      </w:r>
      <w:r>
        <w:rPr>
          <w:color w:val="0000FF"/>
        </w:rPr>
        <w:t>Not concluded</w:t>
      </w:r>
      <w:r>
        <w:t>.</w:t>
      </w:r>
    </w:p>
    <w:p w14:paraId="6BC1FC1D" w14:textId="77777777" w:rsidR="00E00DA6" w:rsidRDefault="007615D6" w:rsidP="000A3FBD">
      <w:pPr>
        <w:pStyle w:val="NormTop"/>
      </w:pPr>
      <w:r>
        <w:rPr>
          <w:color w:val="0000FF"/>
        </w:rPr>
        <w:t>S2-2506189</w:t>
      </w:r>
      <w:r w:rsidRPr="00D53282">
        <w:t xml:space="preserve"> </w:t>
      </w:r>
      <w:r>
        <w:t>(LS OUT) [DRAFT] Reply LS on ener</w:t>
      </w:r>
      <w:r>
        <w:lastRenderedPageBreak/>
        <w:t>gy saving indication from CN to RAN (Source: LG Electronics)</w:t>
      </w:r>
      <w:r>
        <w:br/>
      </w:r>
      <w:r w:rsidRPr="00D53282">
        <w:rPr>
          <w:b/>
        </w:rPr>
        <w:t>Document for:</w:t>
      </w:r>
      <w:r w:rsidRPr="00D53282">
        <w:t xml:space="preserve"> </w:t>
      </w:r>
      <w:r>
        <w:t>Approval</w:t>
      </w:r>
      <w:r>
        <w:br/>
      </w:r>
      <w:r w:rsidRPr="00D53282">
        <w:rPr>
          <w:b/>
        </w:rPr>
        <w:t>Abstract:</w:t>
      </w:r>
      <w:r w:rsidRPr="00D53282">
        <w:t xml:space="preserve"> </w:t>
      </w:r>
      <w:r>
        <w:br/>
        <w:t>Reply LS on energy saving indication from CN to RAN.</w:t>
      </w:r>
    </w:p>
    <w:p w14:paraId="0BF1DF0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S2-2506110</w:t>
      </w:r>
      <w:r>
        <w:t>.</w:t>
      </w:r>
    </w:p>
    <w:p w14:paraId="5906823C" w14:textId="77777777" w:rsidR="007615D6" w:rsidRPr="005B25A1" w:rsidRDefault="007615D6" w:rsidP="007615D6">
      <w:pPr>
        <w:keepNext/>
        <w:keepLines/>
        <w:rPr>
          <w:b/>
          <w:bCs/>
        </w:rPr>
      </w:pPr>
      <w:r w:rsidRPr="005B25A1">
        <w:rPr>
          <w:b/>
          <w:bCs/>
        </w:rPr>
        <w:t>Parallel discussion:</w:t>
      </w:r>
    </w:p>
    <w:p w14:paraId="69BF1E72" w14:textId="77777777" w:rsidR="007615D6" w:rsidRPr="005B25A1" w:rsidRDefault="007615D6" w:rsidP="007615D6">
      <w:pPr>
        <w:keepNext/>
        <w:keepLines/>
      </w:pPr>
      <w:r w:rsidRPr="005B25A1">
        <w:t>-</w:t>
      </w:r>
    </w:p>
    <w:p w14:paraId="63FFF5C5" w14:textId="77777777" w:rsidR="007615D6" w:rsidRPr="005B25A1" w:rsidRDefault="007615D6" w:rsidP="007615D6">
      <w:pPr>
        <w:keepNext/>
        <w:keepLines/>
        <w:rPr>
          <w:b/>
          <w:bCs/>
        </w:rPr>
      </w:pPr>
      <w:r w:rsidRPr="005B25A1">
        <w:rPr>
          <w:b/>
          <w:bCs/>
        </w:rPr>
        <w:t>Plenary Discussion:</w:t>
      </w:r>
    </w:p>
    <w:p w14:paraId="6D847828" w14:textId="77777777" w:rsidR="007615D6" w:rsidRPr="005B25A1" w:rsidRDefault="007615D6" w:rsidP="007615D6">
      <w:pPr>
        <w:keepNext/>
        <w:keepLines/>
      </w:pPr>
      <w:r>
        <w:rPr>
          <w:color w:val="FF0000"/>
        </w:rPr>
        <w:t>NO DISCUSSION RECORDED</w:t>
      </w:r>
    </w:p>
    <w:p w14:paraId="0E027E76" w14:textId="77777777" w:rsidR="007615D6" w:rsidRPr="00EB0339" w:rsidRDefault="007615D6" w:rsidP="007615D6">
      <w:r w:rsidRPr="005B25A1">
        <w:rPr>
          <w:b/>
          <w:bCs/>
        </w:rPr>
        <w:t>Status:</w:t>
      </w:r>
      <w:r>
        <w:t xml:space="preserve"> </w:t>
      </w:r>
      <w:r>
        <w:rPr>
          <w:color w:val="0000FF"/>
        </w:rPr>
        <w:t>Not concluded</w:t>
      </w:r>
      <w:r>
        <w:t>.</w:t>
      </w:r>
    </w:p>
    <w:p w14:paraId="10BA25F3" w14:textId="77777777" w:rsidR="00E00DA6" w:rsidRDefault="007615D6" w:rsidP="000A3FBD">
      <w:pPr>
        <w:pStyle w:val="NormTop"/>
      </w:pPr>
      <w:r>
        <w:rPr>
          <w:color w:val="0000FF"/>
        </w:rPr>
        <w:t>S2-2506217</w:t>
      </w:r>
      <w:r w:rsidRPr="00D53282">
        <w:t xml:space="preserve"> </w:t>
      </w:r>
      <w:r>
        <w:t>(CR) 23.502 CR5494R1 (Rel-19, 'F'): Removal of ESI to NG-RAN (Source: Nokia, Huawei, LG Electronics, ZTE,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CR removes the ESI being sent to NG-RAN and related </w:t>
      </w:r>
      <w:proofErr w:type="spellStart"/>
      <w:r>
        <w:t>ENs.</w:t>
      </w:r>
      <w:proofErr w:type="spellEnd"/>
    </w:p>
    <w:p w14:paraId="504E8DC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S2-2504852</w:t>
      </w:r>
      <w:r>
        <w:t>.</w:t>
      </w:r>
    </w:p>
    <w:p w14:paraId="70A1F577" w14:textId="77777777" w:rsidR="007615D6" w:rsidRPr="005B25A1" w:rsidRDefault="007615D6" w:rsidP="007615D6">
      <w:pPr>
        <w:keepNext/>
        <w:keepLines/>
        <w:rPr>
          <w:b/>
          <w:bCs/>
        </w:rPr>
      </w:pPr>
      <w:r w:rsidRPr="005B25A1">
        <w:rPr>
          <w:b/>
          <w:bCs/>
        </w:rPr>
        <w:t>Convenor comment:</w:t>
      </w:r>
    </w:p>
    <w:p w14:paraId="1052BED5" w14:textId="77777777" w:rsidR="007615D6" w:rsidRPr="005B25A1" w:rsidRDefault="007615D6" w:rsidP="007615D6">
      <w:pPr>
        <w:keepNext/>
        <w:keepLines/>
      </w:pPr>
      <w:r w:rsidRPr="005B25A1">
        <w:t>Removal of ESI.</w:t>
      </w:r>
    </w:p>
    <w:p w14:paraId="516FBABC" w14:textId="77777777" w:rsidR="007615D6" w:rsidRPr="005B25A1" w:rsidRDefault="007615D6" w:rsidP="007615D6">
      <w:pPr>
        <w:keepNext/>
        <w:keepLines/>
        <w:rPr>
          <w:b/>
          <w:bCs/>
        </w:rPr>
      </w:pPr>
      <w:r w:rsidRPr="005B25A1">
        <w:rPr>
          <w:b/>
          <w:bCs/>
        </w:rPr>
        <w:t>Parallel discussion:</w:t>
      </w:r>
    </w:p>
    <w:p w14:paraId="465B9178" w14:textId="77777777" w:rsidR="007615D6" w:rsidRPr="005B25A1" w:rsidRDefault="007615D6" w:rsidP="007615D6">
      <w:pPr>
        <w:keepNext/>
        <w:keepLines/>
      </w:pPr>
      <w:r w:rsidRPr="005B25A1">
        <w:t>-</w:t>
      </w:r>
    </w:p>
    <w:p w14:paraId="41E873E6" w14:textId="77777777" w:rsidR="007615D6" w:rsidRPr="005B25A1" w:rsidRDefault="007615D6" w:rsidP="007615D6">
      <w:pPr>
        <w:keepNext/>
        <w:keepLines/>
        <w:rPr>
          <w:b/>
          <w:bCs/>
        </w:rPr>
      </w:pPr>
      <w:r w:rsidRPr="005B25A1">
        <w:rPr>
          <w:b/>
          <w:bCs/>
        </w:rPr>
        <w:t>Plenary Discussion:</w:t>
      </w:r>
    </w:p>
    <w:p w14:paraId="0DB30717" w14:textId="77777777" w:rsidR="007615D6" w:rsidRPr="005B25A1" w:rsidRDefault="007615D6" w:rsidP="007615D6">
      <w:pPr>
        <w:keepNext/>
        <w:keepLines/>
      </w:pPr>
      <w:r>
        <w:rPr>
          <w:color w:val="FF0000"/>
        </w:rPr>
        <w:t>NO DISCUSSION RECORDED</w:t>
      </w:r>
    </w:p>
    <w:p w14:paraId="2823AA3D" w14:textId="77777777" w:rsidR="007615D6" w:rsidRPr="00EB0339" w:rsidRDefault="007615D6" w:rsidP="007615D6">
      <w:r w:rsidRPr="005B25A1">
        <w:rPr>
          <w:b/>
          <w:bCs/>
        </w:rPr>
        <w:t>Status:</w:t>
      </w:r>
      <w:r>
        <w:t xml:space="preserve"> </w:t>
      </w:r>
      <w:r>
        <w:rPr>
          <w:color w:val="0000FF"/>
        </w:rPr>
        <w:t>Not concluded</w:t>
      </w:r>
      <w:r>
        <w:t>.</w:t>
      </w:r>
    </w:p>
    <w:p w14:paraId="7B46B86E" w14:textId="77777777" w:rsidR="00E00DA6" w:rsidRDefault="007615D6" w:rsidP="000A3FBD">
      <w:pPr>
        <w:pStyle w:val="NormTop"/>
      </w:pPr>
      <w:r>
        <w:rPr>
          <w:color w:val="0000FF"/>
        </w:rPr>
        <w:t>S2-2506267</w:t>
      </w:r>
      <w:r w:rsidRPr="00D53282">
        <w:t xml:space="preserve"> </w:t>
      </w:r>
      <w:r>
        <w:t>(CR) 23.502 CR5507R1 (Rel-19, 'F'): Resolve the EN on Energy Saving Indicator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Resolve the ENs on Energy Saving Indicator based on RAN WG3 LS.</w:t>
      </w:r>
    </w:p>
    <w:p w14:paraId="631E3E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S2-2505286</w:t>
      </w:r>
      <w:r>
        <w:t>.</w:t>
      </w:r>
    </w:p>
    <w:p w14:paraId="1A5985FF" w14:textId="77777777" w:rsidR="007615D6" w:rsidRPr="005B25A1" w:rsidRDefault="007615D6" w:rsidP="007615D6">
      <w:pPr>
        <w:keepNext/>
        <w:keepLines/>
        <w:rPr>
          <w:b/>
          <w:bCs/>
        </w:rPr>
      </w:pPr>
      <w:r w:rsidRPr="005B25A1">
        <w:rPr>
          <w:b/>
          <w:bCs/>
        </w:rPr>
        <w:t>Convenor comment:</w:t>
      </w:r>
    </w:p>
    <w:p w14:paraId="777636FD" w14:textId="77777777" w:rsidR="007615D6" w:rsidRPr="005B25A1" w:rsidRDefault="007615D6" w:rsidP="007615D6">
      <w:pPr>
        <w:keepNext/>
        <w:keepLines/>
      </w:pPr>
      <w:r w:rsidRPr="005B25A1">
        <w:t>Removal of ESI.</w:t>
      </w:r>
    </w:p>
    <w:p w14:paraId="0D288053" w14:textId="77777777" w:rsidR="007615D6" w:rsidRPr="005B25A1" w:rsidRDefault="007615D6" w:rsidP="007615D6">
      <w:pPr>
        <w:keepNext/>
        <w:keepLines/>
        <w:rPr>
          <w:b/>
          <w:bCs/>
        </w:rPr>
      </w:pPr>
      <w:r w:rsidRPr="005B25A1">
        <w:rPr>
          <w:b/>
          <w:bCs/>
        </w:rPr>
        <w:t>Parallel discussion:</w:t>
      </w:r>
    </w:p>
    <w:p w14:paraId="65CF9FBB" w14:textId="77777777" w:rsidR="007615D6" w:rsidRPr="005B25A1" w:rsidRDefault="007615D6" w:rsidP="007615D6">
      <w:pPr>
        <w:keepNext/>
        <w:keepLines/>
      </w:pPr>
      <w:r w:rsidRPr="005B25A1">
        <w:t>-</w:t>
      </w:r>
    </w:p>
    <w:p w14:paraId="692FAFE2" w14:textId="77777777" w:rsidR="007615D6" w:rsidRPr="005B25A1" w:rsidRDefault="007615D6" w:rsidP="007615D6">
      <w:pPr>
        <w:keepNext/>
        <w:keepLines/>
        <w:rPr>
          <w:b/>
          <w:bCs/>
        </w:rPr>
      </w:pPr>
      <w:r w:rsidRPr="005B25A1">
        <w:rPr>
          <w:b/>
          <w:bCs/>
        </w:rPr>
        <w:t>Plenary Discussion:</w:t>
      </w:r>
    </w:p>
    <w:p w14:paraId="657B60F8" w14:textId="77777777" w:rsidR="007615D6" w:rsidRPr="005B25A1" w:rsidRDefault="007615D6" w:rsidP="007615D6">
      <w:pPr>
        <w:keepNext/>
        <w:keepLines/>
      </w:pPr>
      <w:r>
        <w:rPr>
          <w:color w:val="FF0000"/>
        </w:rPr>
        <w:t>NO DISCUSSION RECORDED</w:t>
      </w:r>
    </w:p>
    <w:p w14:paraId="4943EB33" w14:textId="77777777" w:rsidR="007615D6" w:rsidRPr="00EB0339" w:rsidRDefault="007615D6" w:rsidP="007615D6">
      <w:r w:rsidRPr="005B25A1">
        <w:rPr>
          <w:b/>
          <w:bCs/>
        </w:rPr>
        <w:t>Status:</w:t>
      </w:r>
      <w:r>
        <w:t xml:space="preserve"> </w:t>
      </w:r>
      <w:r>
        <w:rPr>
          <w:color w:val="0000FF"/>
        </w:rPr>
        <w:t>Not concluded</w:t>
      </w:r>
      <w:r>
        <w:t>.</w:t>
      </w:r>
    </w:p>
    <w:p w14:paraId="4DA2ECF3" w14:textId="77777777" w:rsidR="00E00DA6" w:rsidRDefault="007615D6" w:rsidP="000A3FBD">
      <w:pPr>
        <w:pStyle w:val="NormTop"/>
      </w:pPr>
      <w:r>
        <w:rPr>
          <w:color w:val="0000FF"/>
        </w:rPr>
        <w:t>S2-2507071</w:t>
      </w:r>
      <w:r w:rsidRPr="00D53282">
        <w:t xml:space="preserve"> </w:t>
      </w:r>
      <w:r>
        <w:t>(CR) 23.501 CR6329R3 (Rel-19, 'F'</w:t>
      </w:r>
      <w:r>
        <w:lastRenderedPageBreak/>
        <w:t>): Update on Energy Saving Indicator handling (Source: vivo, Nokia, LG Electronics, ZTE, Huawei)</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descriptions about sending the Energy Saving Indicator from AMF to NG-RAN in release 19.</w:t>
      </w:r>
    </w:p>
    <w:p w14:paraId="7E6915E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S2-2505633</w:t>
      </w:r>
      <w:r>
        <w:t>.</w:t>
      </w:r>
    </w:p>
    <w:p w14:paraId="207ACAF0" w14:textId="77777777" w:rsidR="007615D6" w:rsidRPr="005B25A1" w:rsidRDefault="007615D6" w:rsidP="007615D6">
      <w:pPr>
        <w:keepNext/>
        <w:keepLines/>
        <w:rPr>
          <w:b/>
          <w:bCs/>
        </w:rPr>
      </w:pPr>
      <w:r w:rsidRPr="005B25A1">
        <w:rPr>
          <w:b/>
          <w:bCs/>
        </w:rPr>
        <w:t>Convenor comment:</w:t>
      </w:r>
    </w:p>
    <w:p w14:paraId="21C828B0" w14:textId="77777777" w:rsidR="007615D6" w:rsidRPr="005B25A1" w:rsidRDefault="007615D6" w:rsidP="007615D6">
      <w:pPr>
        <w:keepNext/>
        <w:keepLines/>
      </w:pPr>
      <w:r w:rsidRPr="005B25A1">
        <w:t>Removal of ESI.</w:t>
      </w:r>
    </w:p>
    <w:p w14:paraId="16CDB711" w14:textId="77777777" w:rsidR="007615D6" w:rsidRPr="005B25A1" w:rsidRDefault="007615D6" w:rsidP="007615D6">
      <w:pPr>
        <w:keepNext/>
        <w:keepLines/>
        <w:rPr>
          <w:b/>
          <w:bCs/>
        </w:rPr>
      </w:pPr>
      <w:r w:rsidRPr="005B25A1">
        <w:rPr>
          <w:b/>
          <w:bCs/>
        </w:rPr>
        <w:t>Parallel discussion:</w:t>
      </w:r>
    </w:p>
    <w:p w14:paraId="6CF4B375" w14:textId="77777777" w:rsidR="007615D6" w:rsidRPr="005B25A1" w:rsidRDefault="007615D6" w:rsidP="007615D6">
      <w:pPr>
        <w:keepNext/>
        <w:keepLines/>
      </w:pPr>
      <w:r w:rsidRPr="005B25A1">
        <w:t>-</w:t>
      </w:r>
    </w:p>
    <w:p w14:paraId="029576C2" w14:textId="77777777" w:rsidR="007615D6" w:rsidRPr="005B25A1" w:rsidRDefault="007615D6" w:rsidP="007615D6">
      <w:pPr>
        <w:keepNext/>
        <w:keepLines/>
        <w:rPr>
          <w:b/>
          <w:bCs/>
        </w:rPr>
      </w:pPr>
      <w:r w:rsidRPr="005B25A1">
        <w:rPr>
          <w:b/>
          <w:bCs/>
        </w:rPr>
        <w:t>Plenary Discussion:</w:t>
      </w:r>
    </w:p>
    <w:p w14:paraId="3AF9AFA4" w14:textId="77777777" w:rsidR="007615D6" w:rsidRPr="005B25A1" w:rsidRDefault="007615D6" w:rsidP="007615D6">
      <w:pPr>
        <w:keepNext/>
        <w:keepLines/>
      </w:pPr>
      <w:r>
        <w:rPr>
          <w:color w:val="FF0000"/>
        </w:rPr>
        <w:t>NO DISCUSSION RECORDED</w:t>
      </w:r>
    </w:p>
    <w:p w14:paraId="17D40525" w14:textId="77777777" w:rsidR="007615D6" w:rsidRPr="00EB0339" w:rsidRDefault="007615D6" w:rsidP="007615D6">
      <w:r w:rsidRPr="005B25A1">
        <w:rPr>
          <w:b/>
          <w:bCs/>
        </w:rPr>
        <w:t>Status:</w:t>
      </w:r>
      <w:r>
        <w:t xml:space="preserve"> </w:t>
      </w:r>
      <w:r>
        <w:rPr>
          <w:color w:val="0000FF"/>
        </w:rPr>
        <w:t>Not concluded</w:t>
      </w:r>
      <w:r>
        <w:t>.</w:t>
      </w:r>
    </w:p>
    <w:p w14:paraId="3BD60966" w14:textId="77777777" w:rsidR="00E00DA6" w:rsidRDefault="007615D6" w:rsidP="000A3FBD">
      <w:pPr>
        <w:pStyle w:val="NormTop"/>
      </w:pPr>
      <w:r>
        <w:rPr>
          <w:color w:val="0000FF"/>
        </w:rPr>
        <w:t>S2-2506266</w:t>
      </w:r>
      <w:r w:rsidRPr="00D53282">
        <w:t xml:space="preserve"> </w:t>
      </w:r>
      <w:r>
        <w:t>(CR) 23.501 CR6327R1 (Rel-19, 'F'): Resolve the EN on Energy Saving Indicator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Resolve the EN on Energy Saving Indicator based on RAN WG3 LS.</w:t>
      </w:r>
    </w:p>
    <w:p w14:paraId="1D33674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S2-2505285</w:t>
      </w:r>
      <w:r>
        <w:t>.</w:t>
      </w:r>
    </w:p>
    <w:p w14:paraId="580E8EE6" w14:textId="77777777" w:rsidR="007615D6" w:rsidRPr="005B25A1" w:rsidRDefault="007615D6" w:rsidP="007615D6">
      <w:pPr>
        <w:keepNext/>
        <w:keepLines/>
        <w:rPr>
          <w:b/>
          <w:bCs/>
        </w:rPr>
      </w:pPr>
      <w:r w:rsidRPr="005B25A1">
        <w:rPr>
          <w:b/>
          <w:bCs/>
        </w:rPr>
        <w:t>Convenor comment:</w:t>
      </w:r>
    </w:p>
    <w:p w14:paraId="418CE18D" w14:textId="77777777" w:rsidR="007615D6" w:rsidRPr="005B25A1" w:rsidRDefault="007615D6" w:rsidP="007615D6">
      <w:pPr>
        <w:keepNext/>
        <w:keepLines/>
      </w:pPr>
      <w:r w:rsidRPr="005B25A1">
        <w:t>Removal of ESI.</w:t>
      </w:r>
    </w:p>
    <w:p w14:paraId="54B5A973" w14:textId="77777777" w:rsidR="007615D6" w:rsidRPr="005B25A1" w:rsidRDefault="007615D6" w:rsidP="007615D6">
      <w:pPr>
        <w:keepNext/>
        <w:keepLines/>
        <w:rPr>
          <w:b/>
          <w:bCs/>
        </w:rPr>
      </w:pPr>
      <w:r w:rsidRPr="005B25A1">
        <w:rPr>
          <w:b/>
          <w:bCs/>
        </w:rPr>
        <w:t>Parallel discussion:</w:t>
      </w:r>
    </w:p>
    <w:p w14:paraId="583288B4" w14:textId="77777777" w:rsidR="007615D6" w:rsidRPr="005B25A1" w:rsidRDefault="007615D6" w:rsidP="007615D6">
      <w:pPr>
        <w:keepNext/>
        <w:keepLines/>
      </w:pPr>
      <w:r w:rsidRPr="005B25A1">
        <w:t>-</w:t>
      </w:r>
    </w:p>
    <w:p w14:paraId="25B338C2" w14:textId="77777777" w:rsidR="007615D6" w:rsidRPr="005B25A1" w:rsidRDefault="007615D6" w:rsidP="007615D6">
      <w:pPr>
        <w:keepNext/>
        <w:keepLines/>
        <w:rPr>
          <w:b/>
          <w:bCs/>
        </w:rPr>
      </w:pPr>
      <w:r w:rsidRPr="005B25A1">
        <w:rPr>
          <w:b/>
          <w:bCs/>
        </w:rPr>
        <w:t>Plenary Discussion:</w:t>
      </w:r>
    </w:p>
    <w:p w14:paraId="67953C5F" w14:textId="77777777" w:rsidR="007615D6" w:rsidRPr="005B25A1" w:rsidRDefault="007615D6" w:rsidP="007615D6">
      <w:pPr>
        <w:keepNext/>
        <w:keepLines/>
      </w:pPr>
      <w:r>
        <w:rPr>
          <w:color w:val="FF0000"/>
        </w:rPr>
        <w:t>NO DISCUSSION RECORDED</w:t>
      </w:r>
    </w:p>
    <w:p w14:paraId="6339F6CE" w14:textId="77777777" w:rsidR="007615D6" w:rsidRPr="00EB0339" w:rsidRDefault="007615D6" w:rsidP="007615D6">
      <w:r w:rsidRPr="005B25A1">
        <w:rPr>
          <w:b/>
          <w:bCs/>
        </w:rPr>
        <w:t>Status:</w:t>
      </w:r>
      <w:r>
        <w:t xml:space="preserve"> </w:t>
      </w:r>
      <w:r>
        <w:rPr>
          <w:color w:val="0000FF"/>
        </w:rPr>
        <w:t>Not concluded</w:t>
      </w:r>
      <w:r>
        <w:t>.</w:t>
      </w:r>
    </w:p>
    <w:p w14:paraId="41BE25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information collection</w:t>
      </w:r>
    </w:p>
    <w:p w14:paraId="36A0A3B1" w14:textId="77777777" w:rsidR="00E00DA6" w:rsidRDefault="007615D6" w:rsidP="000A3FBD">
      <w:pPr>
        <w:pStyle w:val="NormTop"/>
      </w:pPr>
      <w:r>
        <w:rPr>
          <w:color w:val="0000FF"/>
        </w:rPr>
        <w:t>S2-2506407</w:t>
      </w:r>
      <w:r w:rsidRPr="00D53282">
        <w:t xml:space="preserve"> </w:t>
      </w:r>
      <w:r>
        <w:t>(DISCUSSION) Energy Consumption information collection from SMF (Source: Ericsson)</w:t>
      </w:r>
      <w:r>
        <w:br/>
      </w:r>
      <w:r w:rsidRPr="00D53282">
        <w:rPr>
          <w:b/>
        </w:rPr>
        <w:t>Document for:</w:t>
      </w:r>
      <w:r w:rsidRPr="00D53282">
        <w:t xml:space="preserve"> </w:t>
      </w:r>
      <w:r>
        <w:t>Discussion</w:t>
      </w:r>
      <w:r>
        <w:br/>
      </w:r>
      <w:r w:rsidRPr="00D53282">
        <w:rPr>
          <w:b/>
        </w:rPr>
        <w:t>Abstract:</w:t>
      </w:r>
      <w:r w:rsidRPr="00D53282">
        <w:t xml:space="preserve"> </w:t>
      </w:r>
      <w:r>
        <w:br/>
        <w:t>UPF Event Exposure can be used for information collection by SMF for Energy Consumption with no impact on PCC Rules.</w:t>
      </w:r>
    </w:p>
    <w:p w14:paraId="4BB47EB6" w14:textId="77777777" w:rsidR="007615D6" w:rsidRPr="005B25A1" w:rsidRDefault="007615D6" w:rsidP="007615D6">
      <w:pPr>
        <w:keepNext/>
        <w:keepLines/>
        <w:rPr>
          <w:b/>
          <w:bCs/>
        </w:rPr>
      </w:pPr>
      <w:r w:rsidRPr="005B25A1">
        <w:rPr>
          <w:b/>
          <w:bCs/>
        </w:rPr>
        <w:t>Parallel discussion:</w:t>
      </w:r>
    </w:p>
    <w:p w14:paraId="666DFBE8" w14:textId="77777777" w:rsidR="007615D6" w:rsidRPr="005B25A1" w:rsidRDefault="007615D6" w:rsidP="007615D6">
      <w:pPr>
        <w:keepNext/>
        <w:keepLines/>
      </w:pPr>
      <w:r w:rsidRPr="005B25A1">
        <w:t>-</w:t>
      </w:r>
    </w:p>
    <w:p w14:paraId="2465F3C9" w14:textId="77777777" w:rsidR="007615D6" w:rsidRPr="005B25A1" w:rsidRDefault="007615D6" w:rsidP="007615D6">
      <w:pPr>
        <w:keepNext/>
        <w:keepLines/>
        <w:rPr>
          <w:b/>
          <w:bCs/>
        </w:rPr>
      </w:pPr>
      <w:r w:rsidRPr="005B25A1">
        <w:rPr>
          <w:b/>
          <w:bCs/>
        </w:rPr>
        <w:t>Plenary Discussion:</w:t>
      </w:r>
    </w:p>
    <w:p w14:paraId="76462D33" w14:textId="77777777" w:rsidR="007615D6" w:rsidRPr="005B25A1" w:rsidRDefault="007615D6" w:rsidP="007615D6">
      <w:pPr>
        <w:keepNext/>
        <w:keepLines/>
      </w:pPr>
      <w:r>
        <w:rPr>
          <w:color w:val="FF0000"/>
        </w:rPr>
        <w:t>NO DISCUSSION RECORDED</w:t>
      </w:r>
    </w:p>
    <w:p w14:paraId="7D40ECCB" w14:textId="77777777" w:rsidR="007615D6" w:rsidRPr="00EB0339" w:rsidRDefault="007615D6" w:rsidP="007615D6">
      <w:r w:rsidRPr="005B25A1">
        <w:rPr>
          <w:b/>
          <w:bCs/>
        </w:rPr>
        <w:t>Status:</w:t>
      </w:r>
      <w:r>
        <w:t xml:space="preserve"> </w:t>
      </w:r>
      <w:r>
        <w:rPr>
          <w:color w:val="0000FF"/>
        </w:rPr>
        <w:t>Not concluded</w:t>
      </w:r>
      <w:r>
        <w:t>.</w:t>
      </w:r>
    </w:p>
    <w:p w14:paraId="3EC91DE9" w14:textId="77777777" w:rsidR="00E00DA6" w:rsidRDefault="007615D6" w:rsidP="000A3FBD">
      <w:pPr>
        <w:pStyle w:val="NormTop"/>
      </w:pPr>
      <w:r>
        <w:rPr>
          <w:color w:val="0000FF"/>
        </w:rPr>
        <w:t>S2-2506408</w:t>
      </w:r>
      <w:r w:rsidRPr="00D53282">
        <w:t xml:space="preserve"> </w:t>
      </w:r>
      <w:r>
        <w:t>(CR) 23.501 CR6353 (Rel-19, 'F'):</w:t>
      </w:r>
      <w:r>
        <w:lastRenderedPageBreak/>
        <w:t xml:space="preserve">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SMF subscribes to </w:t>
      </w:r>
      <w:proofErr w:type="spellStart"/>
      <w:r>
        <w:t>Nupf_EventExposure</w:t>
      </w:r>
      <w:proofErr w:type="spellEnd"/>
      <w:r>
        <w:t xml:space="preserve"> for Data volume information instead of sending and N4 Session Update which is complex, incompatible with optimizations like predefined rules, and not guaranteed to deliver what EIF needs (see DP S2-2.</w:t>
      </w:r>
    </w:p>
    <w:p w14:paraId="448D385B" w14:textId="77777777" w:rsidR="007615D6" w:rsidRPr="005B25A1" w:rsidRDefault="007615D6" w:rsidP="007615D6">
      <w:pPr>
        <w:keepNext/>
        <w:keepLines/>
        <w:rPr>
          <w:b/>
          <w:bCs/>
        </w:rPr>
      </w:pPr>
      <w:r w:rsidRPr="005B25A1">
        <w:rPr>
          <w:b/>
          <w:bCs/>
        </w:rPr>
        <w:t>Convenor comment:</w:t>
      </w:r>
    </w:p>
    <w:p w14:paraId="78B7C42F" w14:textId="77777777" w:rsidR="007615D6" w:rsidRPr="005B25A1" w:rsidRDefault="007615D6" w:rsidP="007615D6">
      <w:pPr>
        <w:keepNext/>
        <w:keepLines/>
      </w:pPr>
      <w:r w:rsidRPr="005B25A1">
        <w:t>Energy information from SMF.</w:t>
      </w:r>
    </w:p>
    <w:p w14:paraId="3CEE4A11" w14:textId="77777777" w:rsidR="007615D6" w:rsidRPr="005B25A1" w:rsidRDefault="007615D6" w:rsidP="007615D6">
      <w:pPr>
        <w:keepNext/>
        <w:keepLines/>
        <w:rPr>
          <w:b/>
          <w:bCs/>
        </w:rPr>
      </w:pPr>
      <w:r w:rsidRPr="005B25A1">
        <w:rPr>
          <w:b/>
          <w:bCs/>
        </w:rPr>
        <w:t>Parallel discussion:</w:t>
      </w:r>
    </w:p>
    <w:p w14:paraId="1C9C45EB" w14:textId="77777777" w:rsidR="007615D6" w:rsidRPr="005B25A1" w:rsidRDefault="007615D6" w:rsidP="007615D6">
      <w:pPr>
        <w:keepNext/>
        <w:keepLines/>
      </w:pPr>
      <w:r w:rsidRPr="005B25A1">
        <w:t>-</w:t>
      </w:r>
    </w:p>
    <w:p w14:paraId="323316BF" w14:textId="77777777" w:rsidR="007615D6" w:rsidRPr="005B25A1" w:rsidRDefault="007615D6" w:rsidP="007615D6">
      <w:pPr>
        <w:keepNext/>
        <w:keepLines/>
        <w:rPr>
          <w:b/>
          <w:bCs/>
        </w:rPr>
      </w:pPr>
      <w:r w:rsidRPr="005B25A1">
        <w:rPr>
          <w:b/>
          <w:bCs/>
        </w:rPr>
        <w:t>Plenary Discussion:</w:t>
      </w:r>
    </w:p>
    <w:p w14:paraId="6CFC7713" w14:textId="77777777" w:rsidR="007615D6" w:rsidRPr="005B25A1" w:rsidRDefault="007615D6" w:rsidP="007615D6">
      <w:pPr>
        <w:keepNext/>
        <w:keepLines/>
      </w:pPr>
      <w:r>
        <w:rPr>
          <w:color w:val="FF0000"/>
        </w:rPr>
        <w:t>NO DISCUSSION RECORDED</w:t>
      </w:r>
    </w:p>
    <w:p w14:paraId="2C70FE01" w14:textId="77777777" w:rsidR="007615D6" w:rsidRPr="00EB0339" w:rsidRDefault="007615D6" w:rsidP="007615D6">
      <w:r w:rsidRPr="005B25A1">
        <w:rPr>
          <w:b/>
          <w:bCs/>
        </w:rPr>
        <w:t>Status:</w:t>
      </w:r>
      <w:r>
        <w:t xml:space="preserve"> </w:t>
      </w:r>
      <w:r>
        <w:rPr>
          <w:color w:val="0000FF"/>
        </w:rPr>
        <w:t>Not concluded</w:t>
      </w:r>
      <w:r>
        <w:t>.</w:t>
      </w:r>
    </w:p>
    <w:p w14:paraId="05CD27A3" w14:textId="77777777" w:rsidR="00E00DA6" w:rsidRDefault="007615D6" w:rsidP="000A3FBD">
      <w:pPr>
        <w:pStyle w:val="NormTop"/>
      </w:pPr>
      <w:r>
        <w:rPr>
          <w:color w:val="0000FF"/>
        </w:rPr>
        <w:t>S2-2506409</w:t>
      </w:r>
      <w:r w:rsidRPr="00D53282">
        <w:t xml:space="preserve"> </w:t>
      </w:r>
      <w:r>
        <w:t>(CR) 23.502 CR5523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SMF subscribes to </w:t>
      </w:r>
      <w:proofErr w:type="spellStart"/>
      <w:r>
        <w:t>Nupf_EventExposure</w:t>
      </w:r>
      <w:proofErr w:type="spellEnd"/>
      <w:r>
        <w:t xml:space="preserve"> for Data volume information instead of sending and N4 Session Update which is complex, incompatible with optimizations like predefined rules, and not guaranteed to deliver what EIF needs (see DP S2-2.</w:t>
      </w:r>
    </w:p>
    <w:p w14:paraId="2A763F54" w14:textId="77777777" w:rsidR="007615D6" w:rsidRPr="005B25A1" w:rsidRDefault="007615D6" w:rsidP="007615D6">
      <w:pPr>
        <w:keepNext/>
        <w:keepLines/>
        <w:rPr>
          <w:b/>
          <w:bCs/>
        </w:rPr>
      </w:pPr>
      <w:r w:rsidRPr="005B25A1">
        <w:rPr>
          <w:b/>
          <w:bCs/>
        </w:rPr>
        <w:t>Convenor comment:</w:t>
      </w:r>
    </w:p>
    <w:p w14:paraId="15684C50" w14:textId="77777777" w:rsidR="007615D6" w:rsidRPr="005B25A1" w:rsidRDefault="007615D6" w:rsidP="007615D6">
      <w:pPr>
        <w:keepNext/>
        <w:keepLines/>
      </w:pPr>
      <w:r w:rsidRPr="005B25A1">
        <w:t>Energy information from SMF.</w:t>
      </w:r>
    </w:p>
    <w:p w14:paraId="5D4467E3" w14:textId="77777777" w:rsidR="007615D6" w:rsidRPr="005B25A1" w:rsidRDefault="007615D6" w:rsidP="007615D6">
      <w:pPr>
        <w:keepNext/>
        <w:keepLines/>
        <w:rPr>
          <w:b/>
          <w:bCs/>
        </w:rPr>
      </w:pPr>
      <w:r w:rsidRPr="005B25A1">
        <w:rPr>
          <w:b/>
          <w:bCs/>
        </w:rPr>
        <w:t>Parallel discussion:</w:t>
      </w:r>
    </w:p>
    <w:p w14:paraId="24524C9A" w14:textId="77777777" w:rsidR="007615D6" w:rsidRPr="005B25A1" w:rsidRDefault="007615D6" w:rsidP="007615D6">
      <w:pPr>
        <w:keepNext/>
        <w:keepLines/>
      </w:pPr>
      <w:r w:rsidRPr="005B25A1">
        <w:t>-</w:t>
      </w:r>
    </w:p>
    <w:p w14:paraId="04518152" w14:textId="77777777" w:rsidR="007615D6" w:rsidRPr="005B25A1" w:rsidRDefault="007615D6" w:rsidP="007615D6">
      <w:pPr>
        <w:keepNext/>
        <w:keepLines/>
        <w:rPr>
          <w:b/>
          <w:bCs/>
        </w:rPr>
      </w:pPr>
      <w:r w:rsidRPr="005B25A1">
        <w:rPr>
          <w:b/>
          <w:bCs/>
        </w:rPr>
        <w:t>Plenary Discussion:</w:t>
      </w:r>
    </w:p>
    <w:p w14:paraId="45DAE44E" w14:textId="77777777" w:rsidR="007615D6" w:rsidRPr="005B25A1" w:rsidRDefault="007615D6" w:rsidP="007615D6">
      <w:pPr>
        <w:keepNext/>
        <w:keepLines/>
      </w:pPr>
      <w:r>
        <w:rPr>
          <w:color w:val="FF0000"/>
        </w:rPr>
        <w:t>NO DISCUSSION RECORDED</w:t>
      </w:r>
    </w:p>
    <w:p w14:paraId="7975630B" w14:textId="77777777" w:rsidR="007615D6" w:rsidRPr="00EB0339" w:rsidRDefault="007615D6" w:rsidP="007615D6">
      <w:r w:rsidRPr="005B25A1">
        <w:rPr>
          <w:b/>
          <w:bCs/>
        </w:rPr>
        <w:t>Status:</w:t>
      </w:r>
      <w:r>
        <w:t xml:space="preserve"> </w:t>
      </w:r>
      <w:r>
        <w:rPr>
          <w:color w:val="0000FF"/>
        </w:rPr>
        <w:t>Not concluded</w:t>
      </w:r>
      <w:r>
        <w:t>.</w:t>
      </w:r>
    </w:p>
    <w:p w14:paraId="27658D9D" w14:textId="77777777" w:rsidR="00E00DA6" w:rsidRDefault="007615D6" w:rsidP="000A3FBD">
      <w:pPr>
        <w:pStyle w:val="NormTop"/>
      </w:pPr>
      <w:r>
        <w:rPr>
          <w:color w:val="0000FF"/>
        </w:rPr>
        <w:t>S2-2506704</w:t>
      </w:r>
      <w:r w:rsidRPr="00D53282">
        <w:t xml:space="preserve"> </w:t>
      </w:r>
      <w:r>
        <w:t xml:space="preserve">(CR) 23.502 CR5539 (Rel-19, 'F'): Clarification on SMF-UPF interactions for EC collection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An N4 configuration step is added as step 5a before the N4 Reporting as step 5b. Clarify that in the case of MA PDU Session, only the URR(s) for the 3GPP Access apply for the described procedure.</w:t>
      </w:r>
    </w:p>
    <w:p w14:paraId="7DF69A2C" w14:textId="77777777" w:rsidR="007615D6" w:rsidRPr="005B25A1" w:rsidRDefault="007615D6" w:rsidP="007615D6">
      <w:pPr>
        <w:keepNext/>
        <w:keepLines/>
        <w:rPr>
          <w:b/>
          <w:bCs/>
        </w:rPr>
      </w:pPr>
      <w:r w:rsidRPr="005B25A1">
        <w:rPr>
          <w:b/>
          <w:bCs/>
        </w:rPr>
        <w:t>Convenor comment:</w:t>
      </w:r>
    </w:p>
    <w:p w14:paraId="78857787" w14:textId="77777777" w:rsidR="007615D6" w:rsidRPr="005B25A1" w:rsidRDefault="007615D6" w:rsidP="007615D6">
      <w:pPr>
        <w:keepNext/>
        <w:keepLines/>
      </w:pPr>
      <w:r w:rsidRPr="005B25A1">
        <w:t>Energy information from SMF.</w:t>
      </w:r>
    </w:p>
    <w:p w14:paraId="33476576" w14:textId="77777777" w:rsidR="007615D6" w:rsidRPr="005B25A1" w:rsidRDefault="007615D6" w:rsidP="007615D6">
      <w:pPr>
        <w:keepNext/>
        <w:keepLines/>
        <w:rPr>
          <w:b/>
          <w:bCs/>
        </w:rPr>
      </w:pPr>
      <w:r w:rsidRPr="005B25A1">
        <w:rPr>
          <w:b/>
          <w:bCs/>
        </w:rPr>
        <w:t>Parallel discussion:</w:t>
      </w:r>
    </w:p>
    <w:p w14:paraId="550C3D9A" w14:textId="77777777" w:rsidR="007615D6" w:rsidRPr="005B25A1" w:rsidRDefault="007615D6" w:rsidP="007615D6">
      <w:pPr>
        <w:keepNext/>
        <w:keepLines/>
      </w:pPr>
      <w:r w:rsidRPr="005B25A1">
        <w:t>-</w:t>
      </w:r>
    </w:p>
    <w:p w14:paraId="51A41FB3" w14:textId="77777777" w:rsidR="007615D6" w:rsidRPr="005B25A1" w:rsidRDefault="007615D6" w:rsidP="007615D6">
      <w:pPr>
        <w:keepNext/>
        <w:keepLines/>
        <w:rPr>
          <w:b/>
          <w:bCs/>
        </w:rPr>
      </w:pPr>
      <w:r w:rsidRPr="005B25A1">
        <w:rPr>
          <w:b/>
          <w:bCs/>
        </w:rPr>
        <w:t>Plenary Discussion:</w:t>
      </w:r>
    </w:p>
    <w:p w14:paraId="2060FF4E" w14:textId="77777777" w:rsidR="007615D6" w:rsidRPr="005B25A1" w:rsidRDefault="007615D6" w:rsidP="007615D6">
      <w:pPr>
        <w:keepNext/>
        <w:keepLines/>
      </w:pPr>
      <w:r>
        <w:rPr>
          <w:color w:val="FF0000"/>
        </w:rPr>
        <w:t>NO DISCUSSION RECORDED</w:t>
      </w:r>
    </w:p>
    <w:p w14:paraId="442F0EAE" w14:textId="77777777" w:rsidR="007615D6" w:rsidRPr="00EB0339" w:rsidRDefault="007615D6" w:rsidP="007615D6">
      <w:r w:rsidRPr="005B25A1">
        <w:rPr>
          <w:b/>
          <w:bCs/>
        </w:rPr>
        <w:t>Status:</w:t>
      </w:r>
      <w:r>
        <w:t xml:space="preserve"> </w:t>
      </w:r>
      <w:r>
        <w:rPr>
          <w:color w:val="0000FF"/>
        </w:rPr>
        <w:t>Not concluded</w:t>
      </w:r>
      <w:r>
        <w:t>.</w:t>
      </w:r>
    </w:p>
    <w:p w14:paraId="5C52FDA7" w14:textId="77777777" w:rsidR="00E00DA6" w:rsidRDefault="007615D6" w:rsidP="000A3FBD">
      <w:pPr>
        <w:pStyle w:val="NormTop"/>
      </w:pPr>
      <w:r>
        <w:rPr>
          <w:color w:val="0000FF"/>
        </w:rPr>
        <w:t>S2-2506411</w:t>
      </w:r>
      <w:r w:rsidRPr="00D53282">
        <w:t xml:space="preserve"> </w:t>
      </w:r>
      <w:r>
        <w:t>(CR) 23.501 CR6355 (Rel-19, 'F'):</w:t>
      </w:r>
      <w:r>
        <w:lastRenderedPageBreak/>
        <w:t xml:space="preserve"> Use of </w:t>
      </w:r>
      <w:proofErr w:type="spellStart"/>
      <w:r>
        <w:t>Nudm_EventExposure</w:t>
      </w:r>
      <w:proofErr w:type="spellEnd"/>
      <w:r>
        <w:t xml:space="preserve"> operation for Energy information collection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process of information gathering for Energy calculation by EIF with the help of UDM.</w:t>
      </w:r>
    </w:p>
    <w:p w14:paraId="76D9E4B4" w14:textId="77777777" w:rsidR="007615D6" w:rsidRPr="005B25A1" w:rsidRDefault="007615D6" w:rsidP="007615D6">
      <w:pPr>
        <w:keepNext/>
        <w:keepLines/>
        <w:rPr>
          <w:b/>
          <w:bCs/>
        </w:rPr>
      </w:pPr>
      <w:r w:rsidRPr="005B25A1">
        <w:rPr>
          <w:b/>
          <w:bCs/>
        </w:rPr>
        <w:t>Convenor comment:</w:t>
      </w:r>
    </w:p>
    <w:p w14:paraId="2027C2F5" w14:textId="77777777" w:rsidR="007615D6" w:rsidRPr="005B25A1" w:rsidRDefault="007615D6" w:rsidP="007615D6">
      <w:pPr>
        <w:keepNext/>
        <w:keepLines/>
      </w:pPr>
      <w:r w:rsidRPr="005B25A1">
        <w:t>Energy information collection via UDM.</w:t>
      </w:r>
    </w:p>
    <w:p w14:paraId="306EE455" w14:textId="77777777" w:rsidR="007615D6" w:rsidRPr="005B25A1" w:rsidRDefault="007615D6" w:rsidP="007615D6">
      <w:pPr>
        <w:keepNext/>
        <w:keepLines/>
        <w:rPr>
          <w:b/>
          <w:bCs/>
        </w:rPr>
      </w:pPr>
      <w:r w:rsidRPr="005B25A1">
        <w:rPr>
          <w:b/>
          <w:bCs/>
        </w:rPr>
        <w:t>Parallel discussion:</w:t>
      </w:r>
    </w:p>
    <w:p w14:paraId="293A549E" w14:textId="77777777" w:rsidR="007615D6" w:rsidRPr="005B25A1" w:rsidRDefault="007615D6" w:rsidP="007615D6">
      <w:pPr>
        <w:keepNext/>
        <w:keepLines/>
      </w:pPr>
      <w:r w:rsidRPr="005B25A1">
        <w:t>-</w:t>
      </w:r>
    </w:p>
    <w:p w14:paraId="3DCCECAB" w14:textId="77777777" w:rsidR="007615D6" w:rsidRPr="005B25A1" w:rsidRDefault="007615D6" w:rsidP="007615D6">
      <w:pPr>
        <w:keepNext/>
        <w:keepLines/>
        <w:rPr>
          <w:b/>
          <w:bCs/>
        </w:rPr>
      </w:pPr>
      <w:r w:rsidRPr="005B25A1">
        <w:rPr>
          <w:b/>
          <w:bCs/>
        </w:rPr>
        <w:t>Plenary Discussion:</w:t>
      </w:r>
    </w:p>
    <w:p w14:paraId="79A02998" w14:textId="77777777" w:rsidR="007615D6" w:rsidRPr="005B25A1" w:rsidRDefault="007615D6" w:rsidP="007615D6">
      <w:pPr>
        <w:keepNext/>
        <w:keepLines/>
      </w:pPr>
      <w:r>
        <w:rPr>
          <w:color w:val="FF0000"/>
        </w:rPr>
        <w:t>NO DISCUSSION RECORDED</w:t>
      </w:r>
    </w:p>
    <w:p w14:paraId="1068A562" w14:textId="77777777" w:rsidR="007615D6" w:rsidRPr="00EB0339" w:rsidRDefault="007615D6" w:rsidP="007615D6">
      <w:r w:rsidRPr="005B25A1">
        <w:rPr>
          <w:b/>
          <w:bCs/>
        </w:rPr>
        <w:t>Status:</w:t>
      </w:r>
      <w:r>
        <w:t xml:space="preserve"> </w:t>
      </w:r>
      <w:r>
        <w:rPr>
          <w:color w:val="0000FF"/>
        </w:rPr>
        <w:t>Not concluded</w:t>
      </w:r>
      <w:r>
        <w:t>.</w:t>
      </w:r>
    </w:p>
    <w:p w14:paraId="199D4924" w14:textId="77777777" w:rsidR="00E00DA6" w:rsidRDefault="007615D6" w:rsidP="000A3FBD">
      <w:pPr>
        <w:pStyle w:val="NormTop"/>
      </w:pPr>
      <w:r>
        <w:rPr>
          <w:color w:val="0000FF"/>
        </w:rPr>
        <w:t>S2-2506412</w:t>
      </w:r>
      <w:r w:rsidRPr="00D53282">
        <w:t xml:space="preserve"> </w:t>
      </w:r>
      <w:r>
        <w:t xml:space="preserve">(CR) 23.502 CR5524 (Rel-19, 'F'): Use of </w:t>
      </w:r>
      <w:proofErr w:type="spellStart"/>
      <w:r>
        <w:t>Nudm_EventExposure</w:t>
      </w:r>
      <w:proofErr w:type="spellEnd"/>
      <w:r>
        <w:t xml:space="preserve"> operation for Energy information collection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process of information gathering for Energy calculation by EIF with the help of UDM.</w:t>
      </w:r>
    </w:p>
    <w:p w14:paraId="420BA7D2" w14:textId="77777777" w:rsidR="007615D6" w:rsidRPr="005B25A1" w:rsidRDefault="007615D6" w:rsidP="007615D6">
      <w:pPr>
        <w:keepNext/>
        <w:keepLines/>
        <w:rPr>
          <w:b/>
          <w:bCs/>
        </w:rPr>
      </w:pPr>
      <w:r w:rsidRPr="005B25A1">
        <w:rPr>
          <w:b/>
          <w:bCs/>
        </w:rPr>
        <w:t>Convenor comment:</w:t>
      </w:r>
    </w:p>
    <w:p w14:paraId="5431F08A" w14:textId="77777777" w:rsidR="007615D6" w:rsidRPr="005B25A1" w:rsidRDefault="007615D6" w:rsidP="007615D6">
      <w:pPr>
        <w:keepNext/>
        <w:keepLines/>
      </w:pPr>
      <w:r w:rsidRPr="005B25A1">
        <w:t>Energy information collection via UDM.</w:t>
      </w:r>
    </w:p>
    <w:p w14:paraId="1AE5C264" w14:textId="77777777" w:rsidR="007615D6" w:rsidRPr="005B25A1" w:rsidRDefault="007615D6" w:rsidP="007615D6">
      <w:pPr>
        <w:keepNext/>
        <w:keepLines/>
        <w:rPr>
          <w:b/>
          <w:bCs/>
        </w:rPr>
      </w:pPr>
      <w:r w:rsidRPr="005B25A1">
        <w:rPr>
          <w:b/>
          <w:bCs/>
        </w:rPr>
        <w:t>Parallel discussion:</w:t>
      </w:r>
    </w:p>
    <w:p w14:paraId="7B5F2B26" w14:textId="77777777" w:rsidR="007615D6" w:rsidRPr="005B25A1" w:rsidRDefault="007615D6" w:rsidP="007615D6">
      <w:pPr>
        <w:keepNext/>
        <w:keepLines/>
      </w:pPr>
      <w:r w:rsidRPr="005B25A1">
        <w:t>-</w:t>
      </w:r>
    </w:p>
    <w:p w14:paraId="0D07532F" w14:textId="77777777" w:rsidR="007615D6" w:rsidRPr="005B25A1" w:rsidRDefault="007615D6" w:rsidP="007615D6">
      <w:pPr>
        <w:keepNext/>
        <w:keepLines/>
        <w:rPr>
          <w:b/>
          <w:bCs/>
        </w:rPr>
      </w:pPr>
      <w:r w:rsidRPr="005B25A1">
        <w:rPr>
          <w:b/>
          <w:bCs/>
        </w:rPr>
        <w:t>Plenary Discussion:</w:t>
      </w:r>
    </w:p>
    <w:p w14:paraId="6D0EE7A5" w14:textId="77777777" w:rsidR="007615D6" w:rsidRPr="005B25A1" w:rsidRDefault="007615D6" w:rsidP="007615D6">
      <w:pPr>
        <w:keepNext/>
        <w:keepLines/>
      </w:pPr>
      <w:r>
        <w:rPr>
          <w:color w:val="FF0000"/>
        </w:rPr>
        <w:t>NO DISCUSSION RECORDED</w:t>
      </w:r>
    </w:p>
    <w:p w14:paraId="6FD9A045" w14:textId="77777777" w:rsidR="007615D6" w:rsidRPr="00EB0339" w:rsidRDefault="007615D6" w:rsidP="007615D6">
      <w:r w:rsidRPr="005B25A1">
        <w:rPr>
          <w:b/>
          <w:bCs/>
        </w:rPr>
        <w:t>Status:</w:t>
      </w:r>
      <w:r>
        <w:t xml:space="preserve"> </w:t>
      </w:r>
      <w:r>
        <w:rPr>
          <w:color w:val="0000FF"/>
        </w:rPr>
        <w:t>Not concluded</w:t>
      </w:r>
      <w:r>
        <w:t>.</w:t>
      </w:r>
    </w:p>
    <w:p w14:paraId="0AE676AC" w14:textId="77777777" w:rsidR="00E00DA6" w:rsidRDefault="007615D6" w:rsidP="000A3FBD">
      <w:pPr>
        <w:pStyle w:val="NormTop"/>
      </w:pPr>
      <w:r>
        <w:rPr>
          <w:color w:val="0000FF"/>
        </w:rPr>
        <w:t>S2-2506699</w:t>
      </w:r>
      <w:r w:rsidRPr="00D53282">
        <w:t xml:space="preserve"> </w:t>
      </w:r>
      <w:r>
        <w:t>(CR) 23.502 CR5508R1 (Rel-19, 'F'): Support of SMF subscription termination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Support SMF subscription termination.</w:t>
      </w:r>
    </w:p>
    <w:p w14:paraId="466364D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S2-2505291</w:t>
      </w:r>
      <w:r>
        <w:t>.</w:t>
      </w:r>
    </w:p>
    <w:p w14:paraId="6E20B3CB" w14:textId="77777777" w:rsidR="007615D6" w:rsidRPr="005B25A1" w:rsidRDefault="007615D6" w:rsidP="007615D6">
      <w:pPr>
        <w:keepNext/>
        <w:keepLines/>
        <w:rPr>
          <w:b/>
          <w:bCs/>
        </w:rPr>
      </w:pPr>
      <w:r w:rsidRPr="005B25A1">
        <w:rPr>
          <w:b/>
          <w:bCs/>
        </w:rPr>
        <w:t>Convenor comment:</w:t>
      </w:r>
    </w:p>
    <w:p w14:paraId="779E6037" w14:textId="77777777" w:rsidR="007615D6" w:rsidRPr="005B25A1" w:rsidRDefault="007615D6" w:rsidP="007615D6">
      <w:pPr>
        <w:keepNext/>
        <w:keepLines/>
      </w:pPr>
      <w:r w:rsidRPr="005B25A1">
        <w:t>SMF subscription termination.</w:t>
      </w:r>
    </w:p>
    <w:p w14:paraId="11DE065C" w14:textId="77777777" w:rsidR="007615D6" w:rsidRPr="005B25A1" w:rsidRDefault="007615D6" w:rsidP="007615D6">
      <w:pPr>
        <w:keepNext/>
        <w:keepLines/>
        <w:rPr>
          <w:b/>
          <w:bCs/>
        </w:rPr>
      </w:pPr>
      <w:r w:rsidRPr="005B25A1">
        <w:rPr>
          <w:b/>
          <w:bCs/>
        </w:rPr>
        <w:t>Parallel discussion:</w:t>
      </w:r>
    </w:p>
    <w:p w14:paraId="0DA6ABF3" w14:textId="77777777" w:rsidR="007615D6" w:rsidRPr="005B25A1" w:rsidRDefault="007615D6" w:rsidP="007615D6">
      <w:pPr>
        <w:keepNext/>
        <w:keepLines/>
      </w:pPr>
      <w:r w:rsidRPr="005B25A1">
        <w:t>-</w:t>
      </w:r>
    </w:p>
    <w:p w14:paraId="4E1F496A" w14:textId="77777777" w:rsidR="007615D6" w:rsidRPr="005B25A1" w:rsidRDefault="007615D6" w:rsidP="007615D6">
      <w:pPr>
        <w:keepNext/>
        <w:keepLines/>
        <w:rPr>
          <w:b/>
          <w:bCs/>
        </w:rPr>
      </w:pPr>
      <w:r w:rsidRPr="005B25A1">
        <w:rPr>
          <w:b/>
          <w:bCs/>
        </w:rPr>
        <w:t>Plenary Discussion:</w:t>
      </w:r>
    </w:p>
    <w:p w14:paraId="215053EE" w14:textId="77777777" w:rsidR="007615D6" w:rsidRPr="005B25A1" w:rsidRDefault="007615D6" w:rsidP="007615D6">
      <w:pPr>
        <w:keepNext/>
        <w:keepLines/>
      </w:pPr>
      <w:r>
        <w:rPr>
          <w:color w:val="FF0000"/>
        </w:rPr>
        <w:t>NO DISCUSSION RECORDED</w:t>
      </w:r>
    </w:p>
    <w:p w14:paraId="21B0A4EF" w14:textId="77777777" w:rsidR="007615D6" w:rsidRPr="00EB0339" w:rsidRDefault="007615D6" w:rsidP="007615D6">
      <w:r w:rsidRPr="005B25A1">
        <w:rPr>
          <w:b/>
          <w:bCs/>
        </w:rPr>
        <w:t>Status:</w:t>
      </w:r>
      <w:r>
        <w:t xml:space="preserve"> </w:t>
      </w:r>
      <w:r>
        <w:rPr>
          <w:color w:val="0000FF"/>
        </w:rPr>
        <w:t>Not concluded</w:t>
      </w:r>
      <w:r>
        <w:t>.</w:t>
      </w:r>
    </w:p>
    <w:p w14:paraId="10B425A4" w14:textId="77777777" w:rsidR="00E00DA6" w:rsidRDefault="007615D6" w:rsidP="000A3FBD">
      <w:pPr>
        <w:pStyle w:val="NormTop"/>
      </w:pPr>
      <w:r>
        <w:rPr>
          <w:color w:val="0000FF"/>
        </w:rPr>
        <w:t>S2-2507113</w:t>
      </w:r>
      <w:r w:rsidRPr="00D53282">
        <w:t xml:space="preserve"> </w:t>
      </w:r>
      <w:r>
        <w:t>(CR) 23.501 CR6398 (Rel-19, 'F'):</w:t>
      </w:r>
      <w:r>
        <w:lastRenderedPageBreak/>
        <w:t xml:space="preserve"> Node information collection from I-SMF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how the SMF of PDU session collects the I-UPF ID and ULI from I-SMF.</w:t>
      </w:r>
    </w:p>
    <w:p w14:paraId="6A14BC9F" w14:textId="77777777" w:rsidR="007615D6" w:rsidRPr="005B25A1" w:rsidRDefault="007615D6" w:rsidP="007615D6">
      <w:pPr>
        <w:keepNext/>
        <w:keepLines/>
        <w:rPr>
          <w:b/>
          <w:bCs/>
        </w:rPr>
      </w:pPr>
      <w:r w:rsidRPr="005B25A1">
        <w:rPr>
          <w:b/>
          <w:bCs/>
        </w:rPr>
        <w:t>Convenor comment:</w:t>
      </w:r>
    </w:p>
    <w:p w14:paraId="38951ADF" w14:textId="77777777" w:rsidR="007615D6" w:rsidRPr="005B25A1" w:rsidRDefault="007615D6" w:rsidP="007615D6">
      <w:pPr>
        <w:keepNext/>
        <w:keepLines/>
      </w:pPr>
      <w:r w:rsidRPr="005B25A1">
        <w:t>I-SMF info.</w:t>
      </w:r>
    </w:p>
    <w:p w14:paraId="4B34A132" w14:textId="77777777" w:rsidR="007615D6" w:rsidRPr="005B25A1" w:rsidRDefault="007615D6" w:rsidP="007615D6">
      <w:pPr>
        <w:keepNext/>
        <w:keepLines/>
        <w:rPr>
          <w:b/>
          <w:bCs/>
        </w:rPr>
      </w:pPr>
      <w:r w:rsidRPr="005B25A1">
        <w:rPr>
          <w:b/>
          <w:bCs/>
        </w:rPr>
        <w:t>Parallel discussion:</w:t>
      </w:r>
    </w:p>
    <w:p w14:paraId="3D18E03E" w14:textId="77777777" w:rsidR="007615D6" w:rsidRPr="005B25A1" w:rsidRDefault="007615D6" w:rsidP="007615D6">
      <w:pPr>
        <w:keepNext/>
        <w:keepLines/>
      </w:pPr>
      <w:r w:rsidRPr="005B25A1">
        <w:t>-</w:t>
      </w:r>
    </w:p>
    <w:p w14:paraId="7E5F85A2" w14:textId="77777777" w:rsidR="007615D6" w:rsidRPr="005B25A1" w:rsidRDefault="007615D6" w:rsidP="007615D6">
      <w:pPr>
        <w:keepNext/>
        <w:keepLines/>
        <w:rPr>
          <w:b/>
          <w:bCs/>
        </w:rPr>
      </w:pPr>
      <w:r w:rsidRPr="005B25A1">
        <w:rPr>
          <w:b/>
          <w:bCs/>
        </w:rPr>
        <w:t>Plenary Discussion:</w:t>
      </w:r>
    </w:p>
    <w:p w14:paraId="31969342" w14:textId="77777777" w:rsidR="007615D6" w:rsidRPr="005B25A1" w:rsidRDefault="007615D6" w:rsidP="007615D6">
      <w:pPr>
        <w:keepNext/>
        <w:keepLines/>
      </w:pPr>
      <w:r>
        <w:rPr>
          <w:color w:val="FF0000"/>
        </w:rPr>
        <w:t>NO DISCUSSION RECORDED</w:t>
      </w:r>
    </w:p>
    <w:p w14:paraId="789C2B1B" w14:textId="77777777" w:rsidR="007615D6" w:rsidRPr="00EB0339" w:rsidRDefault="007615D6" w:rsidP="007615D6">
      <w:r w:rsidRPr="005B25A1">
        <w:rPr>
          <w:b/>
          <w:bCs/>
        </w:rPr>
        <w:t>Status:</w:t>
      </w:r>
      <w:r>
        <w:t xml:space="preserve"> </w:t>
      </w:r>
      <w:r>
        <w:rPr>
          <w:color w:val="0000FF"/>
        </w:rPr>
        <w:t>Not concluded</w:t>
      </w:r>
      <w:r>
        <w:t>.</w:t>
      </w:r>
    </w:p>
    <w:p w14:paraId="1A2EACBD" w14:textId="77777777" w:rsidR="00E00DA6" w:rsidRDefault="007615D6" w:rsidP="000A3FBD">
      <w:pPr>
        <w:pStyle w:val="NormTop"/>
      </w:pPr>
      <w:r>
        <w:rPr>
          <w:color w:val="0000FF"/>
        </w:rPr>
        <w:t>S2-2506216</w:t>
      </w:r>
      <w:r w:rsidRPr="00D53282">
        <w:t xml:space="preserve"> </w:t>
      </w:r>
      <w:r>
        <w:t>(CR) 23.501 CR6336 (Rel-19, 'F'): On clarification of sharing information at NF/done level from OAM among EIF exposure subscriptions (Source: Nokia)</w:t>
      </w:r>
      <w:r>
        <w:br/>
      </w:r>
      <w:r w:rsidRPr="00D53282">
        <w:rPr>
          <w:b/>
        </w:rPr>
        <w:t>Document for:</w:t>
      </w:r>
      <w:r w:rsidRPr="00D53282">
        <w:t xml:space="preserve"> </w:t>
      </w:r>
      <w:r>
        <w:t>Approval</w:t>
      </w:r>
      <w:r>
        <w:br/>
      </w:r>
      <w:r w:rsidRPr="00D53282">
        <w:rPr>
          <w:b/>
        </w:rPr>
        <w:t>Abstract:</w:t>
      </w:r>
      <w:r w:rsidRPr="00D53282">
        <w:t xml:space="preserve"> </w:t>
      </w:r>
    </w:p>
    <w:p w14:paraId="0BA580F1" w14:textId="77777777" w:rsidR="007615D6" w:rsidRPr="005B25A1" w:rsidRDefault="007615D6" w:rsidP="007615D6">
      <w:pPr>
        <w:keepNext/>
        <w:keepLines/>
        <w:rPr>
          <w:b/>
          <w:bCs/>
        </w:rPr>
      </w:pPr>
      <w:r w:rsidRPr="005B25A1">
        <w:rPr>
          <w:b/>
          <w:bCs/>
        </w:rPr>
        <w:t>Convenor comment:</w:t>
      </w:r>
    </w:p>
    <w:p w14:paraId="67504C74" w14:textId="77777777" w:rsidR="007615D6" w:rsidRPr="005B25A1" w:rsidRDefault="007615D6" w:rsidP="007615D6">
      <w:pPr>
        <w:keepNext/>
        <w:keepLines/>
      </w:pPr>
      <w:r w:rsidRPr="005B25A1">
        <w:t>Collection from OAM.</w:t>
      </w:r>
    </w:p>
    <w:p w14:paraId="0E91F31B" w14:textId="77777777" w:rsidR="007615D6" w:rsidRPr="005B25A1" w:rsidRDefault="007615D6" w:rsidP="007615D6">
      <w:pPr>
        <w:keepNext/>
        <w:keepLines/>
        <w:rPr>
          <w:b/>
          <w:bCs/>
        </w:rPr>
      </w:pPr>
      <w:r w:rsidRPr="005B25A1">
        <w:rPr>
          <w:b/>
          <w:bCs/>
        </w:rPr>
        <w:t>Parallel discussion:</w:t>
      </w:r>
    </w:p>
    <w:p w14:paraId="10281B0B" w14:textId="77777777" w:rsidR="007615D6" w:rsidRPr="005B25A1" w:rsidRDefault="007615D6" w:rsidP="007615D6">
      <w:pPr>
        <w:keepNext/>
        <w:keepLines/>
      </w:pPr>
      <w:r w:rsidRPr="005B25A1">
        <w:t>-</w:t>
      </w:r>
    </w:p>
    <w:p w14:paraId="6DA22C5E" w14:textId="77777777" w:rsidR="007615D6" w:rsidRPr="005B25A1" w:rsidRDefault="007615D6" w:rsidP="007615D6">
      <w:pPr>
        <w:keepNext/>
        <w:keepLines/>
        <w:rPr>
          <w:b/>
          <w:bCs/>
        </w:rPr>
      </w:pPr>
      <w:r w:rsidRPr="005B25A1">
        <w:rPr>
          <w:b/>
          <w:bCs/>
        </w:rPr>
        <w:t>Plenary Discussion:</w:t>
      </w:r>
    </w:p>
    <w:p w14:paraId="018CF4E8" w14:textId="77777777" w:rsidR="007615D6" w:rsidRPr="005B25A1" w:rsidRDefault="007615D6" w:rsidP="007615D6">
      <w:pPr>
        <w:keepNext/>
        <w:keepLines/>
      </w:pPr>
      <w:r>
        <w:rPr>
          <w:color w:val="FF0000"/>
        </w:rPr>
        <w:t>NO DISCUSSION RECORDED</w:t>
      </w:r>
    </w:p>
    <w:p w14:paraId="179C2B58" w14:textId="77777777" w:rsidR="007615D6" w:rsidRPr="00EB0339" w:rsidRDefault="007615D6" w:rsidP="007615D6">
      <w:r w:rsidRPr="005B25A1">
        <w:rPr>
          <w:b/>
          <w:bCs/>
        </w:rPr>
        <w:t>Status:</w:t>
      </w:r>
      <w:r>
        <w:t xml:space="preserve"> </w:t>
      </w:r>
      <w:r>
        <w:rPr>
          <w:color w:val="0000FF"/>
        </w:rPr>
        <w:t>Not concluded</w:t>
      </w:r>
      <w:r>
        <w:t>.</w:t>
      </w:r>
    </w:p>
    <w:p w14:paraId="5D379840" w14:textId="77777777" w:rsidR="00E00DA6" w:rsidRDefault="007615D6" w:rsidP="000A3FBD">
      <w:pPr>
        <w:pStyle w:val="NormTop"/>
      </w:pPr>
      <w:r>
        <w:rPr>
          <w:color w:val="0000FF"/>
        </w:rPr>
        <w:t>S2-2507347</w:t>
      </w:r>
      <w:r w:rsidRPr="00D53282">
        <w:t xml:space="preserve"> </w:t>
      </w:r>
      <w:r>
        <w:t>(CR) 23.501 CR6415 (Rel-19, 'F'): Update on energy consumption information collection from OAM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clause 5.51.2.2.3, it is proposed to change the description of the 'UPF data volume' to the 'The UL/DL Data volume handled by a UPF over the configured time interval T.' For NOTE 2, it is proposed to add 'Node-level data volume </w:t>
      </w:r>
      <w:proofErr w:type="spellStart"/>
      <w:r>
        <w:t>infor</w:t>
      </w:r>
      <w:proofErr w:type="spellEnd"/>
      <w:r>
        <w:t>.</w:t>
      </w:r>
    </w:p>
    <w:p w14:paraId="38D8A6F4" w14:textId="77777777" w:rsidR="007615D6" w:rsidRPr="005B25A1" w:rsidRDefault="007615D6" w:rsidP="007615D6">
      <w:pPr>
        <w:keepNext/>
        <w:keepLines/>
        <w:rPr>
          <w:b/>
          <w:bCs/>
        </w:rPr>
      </w:pPr>
      <w:r w:rsidRPr="005B25A1">
        <w:rPr>
          <w:b/>
          <w:bCs/>
        </w:rPr>
        <w:t>Convenor comment:</w:t>
      </w:r>
    </w:p>
    <w:p w14:paraId="6A89BCC0" w14:textId="77777777" w:rsidR="007615D6" w:rsidRPr="005B25A1" w:rsidRDefault="007615D6" w:rsidP="007615D6">
      <w:pPr>
        <w:keepNext/>
        <w:keepLines/>
      </w:pPr>
      <w:r w:rsidRPr="005B25A1">
        <w:t>Collection from OAM.</w:t>
      </w:r>
    </w:p>
    <w:p w14:paraId="411AF0FC" w14:textId="77777777" w:rsidR="007615D6" w:rsidRPr="005B25A1" w:rsidRDefault="007615D6" w:rsidP="007615D6">
      <w:pPr>
        <w:keepNext/>
        <w:keepLines/>
        <w:rPr>
          <w:b/>
          <w:bCs/>
        </w:rPr>
      </w:pPr>
      <w:r w:rsidRPr="005B25A1">
        <w:rPr>
          <w:b/>
          <w:bCs/>
        </w:rPr>
        <w:t>Parallel discussion:</w:t>
      </w:r>
    </w:p>
    <w:p w14:paraId="419BC837" w14:textId="77777777" w:rsidR="007615D6" w:rsidRPr="005B25A1" w:rsidRDefault="007615D6" w:rsidP="007615D6">
      <w:pPr>
        <w:keepNext/>
        <w:keepLines/>
      </w:pPr>
      <w:r w:rsidRPr="005B25A1">
        <w:t>-</w:t>
      </w:r>
    </w:p>
    <w:p w14:paraId="105CC990" w14:textId="77777777" w:rsidR="007615D6" w:rsidRPr="005B25A1" w:rsidRDefault="007615D6" w:rsidP="007615D6">
      <w:pPr>
        <w:keepNext/>
        <w:keepLines/>
        <w:rPr>
          <w:b/>
          <w:bCs/>
        </w:rPr>
      </w:pPr>
      <w:r w:rsidRPr="005B25A1">
        <w:rPr>
          <w:b/>
          <w:bCs/>
        </w:rPr>
        <w:t>Plenary Discussion:</w:t>
      </w:r>
    </w:p>
    <w:p w14:paraId="52AD5C26" w14:textId="77777777" w:rsidR="007615D6" w:rsidRPr="005B25A1" w:rsidRDefault="007615D6" w:rsidP="007615D6">
      <w:pPr>
        <w:keepNext/>
        <w:keepLines/>
      </w:pPr>
      <w:r>
        <w:rPr>
          <w:color w:val="FF0000"/>
        </w:rPr>
        <w:t>NO DISCUSSION RECORDED</w:t>
      </w:r>
    </w:p>
    <w:p w14:paraId="5FB4F88B" w14:textId="77777777" w:rsidR="007615D6" w:rsidRPr="00EB0339" w:rsidRDefault="007615D6" w:rsidP="007615D6">
      <w:r w:rsidRPr="005B25A1">
        <w:rPr>
          <w:b/>
          <w:bCs/>
        </w:rPr>
        <w:t>Status:</w:t>
      </w:r>
      <w:r>
        <w:t xml:space="preserve"> </w:t>
      </w:r>
      <w:r>
        <w:rPr>
          <w:color w:val="0000FF"/>
        </w:rPr>
        <w:t>Not concluded</w:t>
      </w:r>
      <w:r>
        <w:t>.</w:t>
      </w:r>
    </w:p>
    <w:p w14:paraId="3CAFC510" w14:textId="77777777" w:rsidR="00E00DA6" w:rsidRDefault="007615D6" w:rsidP="000A3FBD">
      <w:pPr>
        <w:pStyle w:val="NormTop"/>
      </w:pPr>
      <w:r>
        <w:rPr>
          <w:color w:val="0000FF"/>
        </w:rPr>
        <w:t>S2-2506214</w:t>
      </w:r>
      <w:r w:rsidRPr="00D53282">
        <w:t xml:space="preserve"> </w:t>
      </w:r>
      <w:r>
        <w:t>(CR) 23.501 CR6334 (Rel-19, 'F'):</w:t>
      </w:r>
      <w:r>
        <w:lastRenderedPageBreak/>
        <w:t xml:space="preserve"> Clarification on reporting of usage data to EIF when the UE is in EPS (Source: Nokia)</w:t>
      </w:r>
      <w:r>
        <w:br/>
      </w:r>
      <w:r w:rsidRPr="00D53282">
        <w:rPr>
          <w:b/>
        </w:rPr>
        <w:t>Document for:</w:t>
      </w:r>
      <w:r w:rsidRPr="00D53282">
        <w:t xml:space="preserve"> </w:t>
      </w:r>
      <w:r>
        <w:t>Approval</w:t>
      </w:r>
      <w:r>
        <w:br/>
      </w:r>
      <w:r w:rsidRPr="00D53282">
        <w:rPr>
          <w:b/>
        </w:rPr>
        <w:t>Abstract:</w:t>
      </w:r>
      <w:r w:rsidRPr="00D53282">
        <w:t xml:space="preserve"> </w:t>
      </w:r>
    </w:p>
    <w:p w14:paraId="3E27C51D" w14:textId="77777777" w:rsidR="007615D6" w:rsidRPr="005B25A1" w:rsidRDefault="007615D6" w:rsidP="007615D6">
      <w:pPr>
        <w:keepNext/>
        <w:keepLines/>
        <w:rPr>
          <w:b/>
          <w:bCs/>
        </w:rPr>
      </w:pPr>
      <w:r w:rsidRPr="005B25A1">
        <w:rPr>
          <w:b/>
          <w:bCs/>
        </w:rPr>
        <w:t>Convenor comment:</w:t>
      </w:r>
    </w:p>
    <w:p w14:paraId="16C1BC42" w14:textId="77777777" w:rsidR="007615D6" w:rsidRPr="005B25A1" w:rsidRDefault="007615D6" w:rsidP="007615D6">
      <w:pPr>
        <w:keepNext/>
        <w:keepLines/>
      </w:pPr>
      <w:r w:rsidRPr="005B25A1">
        <w:t>Reporting - EPS.</w:t>
      </w:r>
    </w:p>
    <w:p w14:paraId="215FF7D6" w14:textId="77777777" w:rsidR="007615D6" w:rsidRPr="005B25A1" w:rsidRDefault="007615D6" w:rsidP="007615D6">
      <w:pPr>
        <w:keepNext/>
        <w:keepLines/>
        <w:rPr>
          <w:b/>
          <w:bCs/>
        </w:rPr>
      </w:pPr>
      <w:r w:rsidRPr="005B25A1">
        <w:rPr>
          <w:b/>
          <w:bCs/>
        </w:rPr>
        <w:t>Parallel discussion:</w:t>
      </w:r>
    </w:p>
    <w:p w14:paraId="79B387A2" w14:textId="77777777" w:rsidR="007615D6" w:rsidRPr="005B25A1" w:rsidRDefault="007615D6" w:rsidP="007615D6">
      <w:pPr>
        <w:keepNext/>
        <w:keepLines/>
      </w:pPr>
      <w:r w:rsidRPr="005B25A1">
        <w:t>-</w:t>
      </w:r>
    </w:p>
    <w:p w14:paraId="77674936" w14:textId="77777777" w:rsidR="007615D6" w:rsidRPr="005B25A1" w:rsidRDefault="007615D6" w:rsidP="007615D6">
      <w:pPr>
        <w:keepNext/>
        <w:keepLines/>
        <w:rPr>
          <w:b/>
          <w:bCs/>
        </w:rPr>
      </w:pPr>
      <w:r w:rsidRPr="005B25A1">
        <w:rPr>
          <w:b/>
          <w:bCs/>
        </w:rPr>
        <w:t>Plenary Discussion:</w:t>
      </w:r>
    </w:p>
    <w:p w14:paraId="50708418" w14:textId="77777777" w:rsidR="007615D6" w:rsidRPr="005B25A1" w:rsidRDefault="007615D6" w:rsidP="007615D6">
      <w:pPr>
        <w:keepNext/>
        <w:keepLines/>
      </w:pPr>
      <w:r>
        <w:rPr>
          <w:color w:val="FF0000"/>
        </w:rPr>
        <w:t>NO DISCUSSION RECORDED</w:t>
      </w:r>
    </w:p>
    <w:p w14:paraId="078860B8" w14:textId="77777777" w:rsidR="007615D6" w:rsidRPr="00EB0339" w:rsidRDefault="007615D6" w:rsidP="007615D6">
      <w:r w:rsidRPr="005B25A1">
        <w:rPr>
          <w:b/>
          <w:bCs/>
        </w:rPr>
        <w:t>Status:</w:t>
      </w:r>
      <w:r>
        <w:t xml:space="preserve"> </w:t>
      </w:r>
      <w:r>
        <w:rPr>
          <w:color w:val="0000FF"/>
        </w:rPr>
        <w:t>Not concluded</w:t>
      </w:r>
      <w:r>
        <w:t>.</w:t>
      </w:r>
    </w:p>
    <w:p w14:paraId="15F317B6" w14:textId="77777777" w:rsidR="00E00DA6" w:rsidRDefault="007615D6" w:rsidP="000A3FBD">
      <w:pPr>
        <w:pStyle w:val="NormTop"/>
      </w:pPr>
      <w:r>
        <w:rPr>
          <w:color w:val="0000FF"/>
        </w:rPr>
        <w:t>S2-2506215</w:t>
      </w:r>
      <w:r w:rsidRPr="00D53282">
        <w:t xml:space="preserve"> </w:t>
      </w:r>
      <w:r>
        <w:t>(CR) 23.501 CR6335 (Rel-19, 'F'): Clarification on reporting of usage data to EIF for MA-PDU sessions (Source: Nokia)</w:t>
      </w:r>
      <w:r>
        <w:br/>
      </w:r>
      <w:r w:rsidRPr="00D53282">
        <w:rPr>
          <w:b/>
        </w:rPr>
        <w:t>Document for:</w:t>
      </w:r>
      <w:r w:rsidRPr="00D53282">
        <w:t xml:space="preserve"> </w:t>
      </w:r>
      <w:r>
        <w:t>Approval</w:t>
      </w:r>
      <w:r>
        <w:br/>
      </w:r>
      <w:r w:rsidRPr="00D53282">
        <w:rPr>
          <w:b/>
        </w:rPr>
        <w:t>Abstract:</w:t>
      </w:r>
      <w:r w:rsidRPr="00D53282">
        <w:t xml:space="preserve"> </w:t>
      </w:r>
    </w:p>
    <w:p w14:paraId="29E162AE" w14:textId="77777777" w:rsidR="007615D6" w:rsidRPr="005B25A1" w:rsidRDefault="007615D6" w:rsidP="007615D6">
      <w:pPr>
        <w:keepNext/>
        <w:keepLines/>
        <w:rPr>
          <w:b/>
          <w:bCs/>
        </w:rPr>
      </w:pPr>
      <w:r w:rsidRPr="005B25A1">
        <w:rPr>
          <w:b/>
          <w:bCs/>
        </w:rPr>
        <w:t>Convenor comment:</w:t>
      </w:r>
    </w:p>
    <w:p w14:paraId="46938494" w14:textId="77777777" w:rsidR="007615D6" w:rsidRPr="005B25A1" w:rsidRDefault="007615D6" w:rsidP="007615D6">
      <w:pPr>
        <w:keepNext/>
        <w:keepLines/>
      </w:pPr>
      <w:r w:rsidRPr="005B25A1">
        <w:t>Reporting - MA-PDU sessions.</w:t>
      </w:r>
    </w:p>
    <w:p w14:paraId="2451F3AA" w14:textId="77777777" w:rsidR="007615D6" w:rsidRPr="005B25A1" w:rsidRDefault="007615D6" w:rsidP="007615D6">
      <w:pPr>
        <w:keepNext/>
        <w:keepLines/>
        <w:rPr>
          <w:b/>
          <w:bCs/>
        </w:rPr>
      </w:pPr>
      <w:r w:rsidRPr="005B25A1">
        <w:rPr>
          <w:b/>
          <w:bCs/>
        </w:rPr>
        <w:t>Parallel discussion:</w:t>
      </w:r>
    </w:p>
    <w:p w14:paraId="76FD88B0" w14:textId="77777777" w:rsidR="007615D6" w:rsidRPr="005B25A1" w:rsidRDefault="007615D6" w:rsidP="007615D6">
      <w:pPr>
        <w:keepNext/>
        <w:keepLines/>
      </w:pPr>
      <w:r w:rsidRPr="005B25A1">
        <w:t>-</w:t>
      </w:r>
    </w:p>
    <w:p w14:paraId="7771B029" w14:textId="77777777" w:rsidR="007615D6" w:rsidRPr="005B25A1" w:rsidRDefault="007615D6" w:rsidP="007615D6">
      <w:pPr>
        <w:keepNext/>
        <w:keepLines/>
        <w:rPr>
          <w:b/>
          <w:bCs/>
        </w:rPr>
      </w:pPr>
      <w:r w:rsidRPr="005B25A1">
        <w:rPr>
          <w:b/>
          <w:bCs/>
        </w:rPr>
        <w:t>Plenary Discussion:</w:t>
      </w:r>
    </w:p>
    <w:p w14:paraId="5F800835" w14:textId="77777777" w:rsidR="007615D6" w:rsidRPr="005B25A1" w:rsidRDefault="007615D6" w:rsidP="007615D6">
      <w:pPr>
        <w:keepNext/>
        <w:keepLines/>
      </w:pPr>
      <w:r>
        <w:rPr>
          <w:color w:val="FF0000"/>
        </w:rPr>
        <w:t>NO DISCUSSION RECORDED</w:t>
      </w:r>
    </w:p>
    <w:p w14:paraId="4DC7C813" w14:textId="77777777" w:rsidR="007615D6" w:rsidRPr="00EB0339" w:rsidRDefault="007615D6" w:rsidP="007615D6">
      <w:r w:rsidRPr="005B25A1">
        <w:rPr>
          <w:b/>
          <w:bCs/>
        </w:rPr>
        <w:t>Status:</w:t>
      </w:r>
      <w:r>
        <w:t xml:space="preserve"> </w:t>
      </w:r>
      <w:r>
        <w:rPr>
          <w:color w:val="0000FF"/>
        </w:rPr>
        <w:t>Not concluded</w:t>
      </w:r>
      <w:r>
        <w:t>.</w:t>
      </w:r>
    </w:p>
    <w:p w14:paraId="04534D2F" w14:textId="77777777" w:rsidR="00E00DA6" w:rsidRDefault="007615D6" w:rsidP="000A3FBD">
      <w:pPr>
        <w:pStyle w:val="NormTop"/>
      </w:pPr>
      <w:r>
        <w:rPr>
          <w:color w:val="0000FF"/>
        </w:rPr>
        <w:t>S2-2506703</w:t>
      </w:r>
      <w:r w:rsidRPr="00D53282">
        <w:t xml:space="preserve"> </w:t>
      </w:r>
      <w:r>
        <w:t xml:space="preserve">(CR) 23.501 CR6371 (Rel-19, 'F'): Clarification on SMF-UPF interaction regarding N3GPP for EC collection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the case of MA PDU session, SMF only generates URR(s) for 3GPP Access for the Data Volume counting with a Periodic measurement threshold set according to the Timer interval T and associates the subscription from EIF to t.</w:t>
      </w:r>
    </w:p>
    <w:p w14:paraId="0AC4B41B" w14:textId="77777777" w:rsidR="007615D6" w:rsidRPr="005B25A1" w:rsidRDefault="007615D6" w:rsidP="007615D6">
      <w:pPr>
        <w:keepNext/>
        <w:keepLines/>
        <w:rPr>
          <w:b/>
          <w:bCs/>
        </w:rPr>
      </w:pPr>
      <w:r w:rsidRPr="005B25A1">
        <w:rPr>
          <w:b/>
          <w:bCs/>
        </w:rPr>
        <w:t>Convenor comment:</w:t>
      </w:r>
    </w:p>
    <w:p w14:paraId="373E33D8" w14:textId="77777777" w:rsidR="007615D6" w:rsidRPr="005B25A1" w:rsidRDefault="007615D6" w:rsidP="007615D6">
      <w:pPr>
        <w:keepNext/>
        <w:keepLines/>
      </w:pPr>
      <w:r w:rsidRPr="005B25A1">
        <w:t>Reporting - MA-PDU sessions.</w:t>
      </w:r>
    </w:p>
    <w:p w14:paraId="6857BC9C" w14:textId="77777777" w:rsidR="007615D6" w:rsidRPr="005B25A1" w:rsidRDefault="007615D6" w:rsidP="007615D6">
      <w:pPr>
        <w:keepNext/>
        <w:keepLines/>
        <w:rPr>
          <w:b/>
          <w:bCs/>
        </w:rPr>
      </w:pPr>
      <w:r w:rsidRPr="005B25A1">
        <w:rPr>
          <w:b/>
          <w:bCs/>
        </w:rPr>
        <w:t>Parallel discussion:</w:t>
      </w:r>
    </w:p>
    <w:p w14:paraId="08EB9008" w14:textId="77777777" w:rsidR="007615D6" w:rsidRPr="005B25A1" w:rsidRDefault="007615D6" w:rsidP="007615D6">
      <w:pPr>
        <w:keepNext/>
        <w:keepLines/>
      </w:pPr>
      <w:r w:rsidRPr="005B25A1">
        <w:t>-</w:t>
      </w:r>
    </w:p>
    <w:p w14:paraId="500130D6" w14:textId="77777777" w:rsidR="007615D6" w:rsidRPr="005B25A1" w:rsidRDefault="007615D6" w:rsidP="007615D6">
      <w:pPr>
        <w:keepNext/>
        <w:keepLines/>
        <w:rPr>
          <w:b/>
          <w:bCs/>
        </w:rPr>
      </w:pPr>
      <w:r w:rsidRPr="005B25A1">
        <w:rPr>
          <w:b/>
          <w:bCs/>
        </w:rPr>
        <w:t>Plenary Discussion:</w:t>
      </w:r>
    </w:p>
    <w:p w14:paraId="58BB68D8" w14:textId="77777777" w:rsidR="007615D6" w:rsidRPr="005B25A1" w:rsidRDefault="007615D6" w:rsidP="007615D6">
      <w:pPr>
        <w:keepNext/>
        <w:keepLines/>
      </w:pPr>
      <w:r>
        <w:rPr>
          <w:color w:val="FF0000"/>
        </w:rPr>
        <w:t>NO DISCUSSION RECORDED</w:t>
      </w:r>
    </w:p>
    <w:p w14:paraId="28B1FDE9" w14:textId="77777777" w:rsidR="007615D6" w:rsidRPr="00EB0339" w:rsidRDefault="007615D6" w:rsidP="007615D6">
      <w:r w:rsidRPr="005B25A1">
        <w:rPr>
          <w:b/>
          <w:bCs/>
        </w:rPr>
        <w:t>Status:</w:t>
      </w:r>
      <w:r>
        <w:t xml:space="preserve"> </w:t>
      </w:r>
      <w:r>
        <w:rPr>
          <w:color w:val="0000FF"/>
        </w:rPr>
        <w:t>Not concluded</w:t>
      </w:r>
      <w:r>
        <w:t>.</w:t>
      </w:r>
    </w:p>
    <w:p w14:paraId="4F66AC82" w14:textId="77777777" w:rsidR="00E00DA6" w:rsidRDefault="007615D6" w:rsidP="000A3FBD">
      <w:pPr>
        <w:pStyle w:val="NormTop"/>
      </w:pPr>
      <w:r>
        <w:rPr>
          <w:color w:val="0000FF"/>
        </w:rPr>
        <w:t>S2-2506801</w:t>
      </w:r>
      <w:r w:rsidRPr="00D53282">
        <w:t xml:space="preserve"> </w:t>
      </w:r>
      <w:r>
        <w:t>(CR) 23.501 CR6387 (Rel-19, 'F'):</w:t>
      </w:r>
      <w:r>
        <w:lastRenderedPageBreak/>
        <w:t xml:space="preserve"> Clarifications on SMF collecting Energy Consumption information for MA PDU Session (Source: Samsung)</w:t>
      </w:r>
      <w:r>
        <w:br/>
      </w:r>
      <w:r w:rsidRPr="00D53282">
        <w:rPr>
          <w:b/>
        </w:rPr>
        <w:t>Document for:</w:t>
      </w:r>
      <w:r w:rsidRPr="00D53282">
        <w:t xml:space="preserve"> </w:t>
      </w:r>
      <w:r>
        <w:t>Approval</w:t>
      </w:r>
      <w:r>
        <w:br/>
      </w:r>
      <w:r w:rsidRPr="00D53282">
        <w:rPr>
          <w:b/>
        </w:rPr>
        <w:t>Abstract:</w:t>
      </w:r>
      <w:r w:rsidRPr="00D53282">
        <w:t xml:space="preserve"> </w:t>
      </w:r>
    </w:p>
    <w:p w14:paraId="30F4E167" w14:textId="77777777" w:rsidR="007615D6" w:rsidRPr="005B25A1" w:rsidRDefault="007615D6" w:rsidP="007615D6">
      <w:pPr>
        <w:keepNext/>
        <w:keepLines/>
        <w:rPr>
          <w:b/>
          <w:bCs/>
        </w:rPr>
      </w:pPr>
      <w:r w:rsidRPr="005B25A1">
        <w:rPr>
          <w:b/>
          <w:bCs/>
        </w:rPr>
        <w:t>Convenor comment:</w:t>
      </w:r>
    </w:p>
    <w:p w14:paraId="3D77EEA8" w14:textId="77777777" w:rsidR="007615D6" w:rsidRPr="005B25A1" w:rsidRDefault="007615D6" w:rsidP="007615D6">
      <w:pPr>
        <w:keepNext/>
        <w:keepLines/>
      </w:pPr>
      <w:r w:rsidRPr="005B25A1">
        <w:t>Reporting - MA-PDU sessions.</w:t>
      </w:r>
    </w:p>
    <w:p w14:paraId="3D0B6C63" w14:textId="77777777" w:rsidR="007615D6" w:rsidRPr="005B25A1" w:rsidRDefault="007615D6" w:rsidP="007615D6">
      <w:pPr>
        <w:keepNext/>
        <w:keepLines/>
        <w:rPr>
          <w:b/>
          <w:bCs/>
        </w:rPr>
      </w:pPr>
      <w:r w:rsidRPr="005B25A1">
        <w:rPr>
          <w:b/>
          <w:bCs/>
        </w:rPr>
        <w:t>Parallel discussion:</w:t>
      </w:r>
    </w:p>
    <w:p w14:paraId="3FF0B7EA" w14:textId="09BA268C" w:rsidR="00135BD7" w:rsidRPr="005B25A1" w:rsidRDefault="00135BD7" w:rsidP="00135BD7">
      <w:pPr>
        <w:keepNext/>
        <w:keepLines/>
      </w:pPr>
      <w:r>
        <w:t xml:space="preserve">Revised in drafting session to </w:t>
      </w:r>
      <w:r w:rsidRPr="00CE3EC0">
        <w:rPr>
          <w:color w:val="0000FF"/>
        </w:rPr>
        <w:t>S2-2</w:t>
      </w:r>
      <w:r>
        <w:rPr>
          <w:color w:val="0000FF"/>
        </w:rPr>
        <w:t>507905</w:t>
      </w:r>
      <w:r>
        <w:t>.</w:t>
      </w:r>
      <w:r w:rsidRPr="00375008">
        <w:t xml:space="preserve"> </w:t>
      </w:r>
    </w:p>
    <w:p w14:paraId="7A49E522" w14:textId="77777777" w:rsidR="007615D6" w:rsidRPr="005B25A1" w:rsidRDefault="007615D6" w:rsidP="007615D6">
      <w:pPr>
        <w:keepNext/>
        <w:keepLines/>
      </w:pPr>
      <w:r w:rsidRPr="005B25A1">
        <w:t>-</w:t>
      </w:r>
    </w:p>
    <w:p w14:paraId="7FE83B04" w14:textId="77777777" w:rsidR="007615D6" w:rsidRPr="005B25A1" w:rsidRDefault="007615D6" w:rsidP="007615D6">
      <w:pPr>
        <w:keepNext/>
        <w:keepLines/>
        <w:rPr>
          <w:b/>
          <w:bCs/>
        </w:rPr>
      </w:pPr>
      <w:r w:rsidRPr="005B25A1">
        <w:rPr>
          <w:b/>
          <w:bCs/>
        </w:rPr>
        <w:t>Plenary Discussion:</w:t>
      </w:r>
    </w:p>
    <w:p w14:paraId="344F9F38" w14:textId="77777777" w:rsidR="003C2D41" w:rsidRDefault="003C2D41" w:rsidP="003C2D41">
      <w:pPr>
        <w:keepNext/>
        <w:keepLines/>
      </w:pPr>
      <w:r>
        <w:t xml:space="preserve">  </w:t>
      </w:r>
      <w:r>
        <w:rPr>
          <w:color w:val="FF0000"/>
        </w:rPr>
        <w:t>&lt;RETURN - OPEN&gt;</w:t>
      </w:r>
    </w:p>
    <w:p w14:paraId="6D9BF079" w14:textId="77777777" w:rsidR="003C2D41" w:rsidRPr="00EB0339" w:rsidRDefault="003C2D41" w:rsidP="003C2D41">
      <w:r w:rsidRPr="005B25A1">
        <w:rPr>
          <w:b/>
          <w:bCs/>
        </w:rPr>
        <w:t>Status:</w:t>
      </w:r>
      <w:r>
        <w:t xml:space="preserve"> </w:t>
      </w:r>
      <w:r w:rsidRPr="00380F14">
        <w:rPr>
          <w:color w:val="FF0000"/>
        </w:rPr>
        <w:t>OPEN</w:t>
      </w:r>
    </w:p>
    <w:p w14:paraId="05AC1DCD" w14:textId="77777777" w:rsidR="00E00DA6" w:rsidRDefault="007615D6" w:rsidP="000A3FBD">
      <w:pPr>
        <w:pStyle w:val="NormTop"/>
      </w:pPr>
      <w:r>
        <w:rPr>
          <w:color w:val="0000FF"/>
        </w:rPr>
        <w:t>S2-2507348</w:t>
      </w:r>
      <w:r w:rsidRPr="00D53282">
        <w:t xml:space="preserve"> </w:t>
      </w:r>
      <w:r>
        <w:t>(CR) 23.501 CR6416 (Rel-19, 'F'): Clarification on energy consumption information for Non-3GPP Access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clause 5.51.2.2.2, when the PDU session is over Non-3GPP Access type, it is proposed to clarify that the SMF will not report the </w:t>
      </w:r>
      <w:proofErr w:type="spellStart"/>
      <w:r>
        <w:t>gNB</w:t>
      </w:r>
      <w:proofErr w:type="spellEnd"/>
      <w:r>
        <w:t xml:space="preserve"> ID and (I-)UPF ID(s) to the EIF. Furthermore, the description 'in the measurement period' should be.</w:t>
      </w:r>
    </w:p>
    <w:p w14:paraId="37000223" w14:textId="77777777" w:rsidR="007615D6" w:rsidRPr="005B25A1" w:rsidRDefault="007615D6" w:rsidP="007615D6">
      <w:pPr>
        <w:keepNext/>
        <w:keepLines/>
        <w:rPr>
          <w:b/>
          <w:bCs/>
        </w:rPr>
      </w:pPr>
      <w:r w:rsidRPr="005B25A1">
        <w:rPr>
          <w:b/>
          <w:bCs/>
        </w:rPr>
        <w:t>Convenor comment:</w:t>
      </w:r>
    </w:p>
    <w:p w14:paraId="165EC931" w14:textId="77777777" w:rsidR="007615D6" w:rsidRPr="005B25A1" w:rsidRDefault="007615D6" w:rsidP="007615D6">
      <w:pPr>
        <w:keepNext/>
        <w:keepLines/>
      </w:pPr>
      <w:r w:rsidRPr="005B25A1">
        <w:t>Reporting - N3GPP/MA-PDU.</w:t>
      </w:r>
    </w:p>
    <w:p w14:paraId="4D59136C" w14:textId="77777777" w:rsidR="007615D6" w:rsidRPr="005B25A1" w:rsidRDefault="007615D6" w:rsidP="007615D6">
      <w:pPr>
        <w:keepNext/>
        <w:keepLines/>
        <w:rPr>
          <w:b/>
          <w:bCs/>
        </w:rPr>
      </w:pPr>
      <w:r w:rsidRPr="005B25A1">
        <w:rPr>
          <w:b/>
          <w:bCs/>
        </w:rPr>
        <w:t>Parallel discussion:</w:t>
      </w:r>
    </w:p>
    <w:p w14:paraId="6D4B0008" w14:textId="77777777" w:rsidR="007615D6" w:rsidRPr="005B25A1" w:rsidRDefault="007615D6" w:rsidP="007615D6">
      <w:pPr>
        <w:keepNext/>
        <w:keepLines/>
      </w:pPr>
      <w:r w:rsidRPr="005B25A1">
        <w:t>-</w:t>
      </w:r>
    </w:p>
    <w:p w14:paraId="714D1F06" w14:textId="77777777" w:rsidR="007615D6" w:rsidRPr="005B25A1" w:rsidRDefault="007615D6" w:rsidP="007615D6">
      <w:pPr>
        <w:keepNext/>
        <w:keepLines/>
        <w:rPr>
          <w:b/>
          <w:bCs/>
        </w:rPr>
      </w:pPr>
      <w:r w:rsidRPr="005B25A1">
        <w:rPr>
          <w:b/>
          <w:bCs/>
        </w:rPr>
        <w:t>Plenary Discussion:</w:t>
      </w:r>
    </w:p>
    <w:p w14:paraId="36AC2D94" w14:textId="77777777" w:rsidR="007615D6" w:rsidRPr="005B25A1" w:rsidRDefault="007615D6" w:rsidP="007615D6">
      <w:pPr>
        <w:keepNext/>
        <w:keepLines/>
      </w:pPr>
      <w:r>
        <w:rPr>
          <w:color w:val="FF0000"/>
        </w:rPr>
        <w:t>NO DISCUSSION RECORDED</w:t>
      </w:r>
    </w:p>
    <w:p w14:paraId="065D5F1C" w14:textId="77777777" w:rsidR="007615D6" w:rsidRPr="00EB0339" w:rsidRDefault="007615D6" w:rsidP="007615D6">
      <w:r w:rsidRPr="005B25A1">
        <w:rPr>
          <w:b/>
          <w:bCs/>
        </w:rPr>
        <w:t>Status:</w:t>
      </w:r>
      <w:r>
        <w:t xml:space="preserve"> </w:t>
      </w:r>
      <w:r>
        <w:rPr>
          <w:color w:val="0000FF"/>
        </w:rPr>
        <w:t>Not concluded</w:t>
      </w:r>
      <w:r>
        <w:t>.</w:t>
      </w:r>
    </w:p>
    <w:p w14:paraId="47166E91" w14:textId="77777777" w:rsidR="00E00DA6" w:rsidRDefault="007615D6" w:rsidP="000A3FBD">
      <w:pPr>
        <w:pStyle w:val="NormTop"/>
      </w:pPr>
      <w:r>
        <w:rPr>
          <w:color w:val="0000FF"/>
        </w:rPr>
        <w:t>S2-2507313</w:t>
      </w:r>
      <w:r w:rsidRPr="00D53282">
        <w:t xml:space="preserve"> </w:t>
      </w:r>
      <w:r>
        <w:t xml:space="preserve">(CR) 23.501 CR6411 (Rel-19, 'F'): Correction on Energy Consumption calculation in case of redundant transmission or PDU Session with multiple PDU Session Anchors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429C8FC3" w14:textId="77777777" w:rsidR="007615D6" w:rsidRPr="005B25A1" w:rsidRDefault="007615D6" w:rsidP="007615D6">
      <w:pPr>
        <w:keepNext/>
        <w:keepLines/>
        <w:rPr>
          <w:b/>
          <w:bCs/>
        </w:rPr>
      </w:pPr>
      <w:r w:rsidRPr="005B25A1">
        <w:rPr>
          <w:b/>
          <w:bCs/>
        </w:rPr>
        <w:t>Convenor comment:</w:t>
      </w:r>
    </w:p>
    <w:p w14:paraId="0B43F293" w14:textId="77777777" w:rsidR="007615D6" w:rsidRPr="005B25A1" w:rsidRDefault="007615D6" w:rsidP="007615D6">
      <w:pPr>
        <w:keepNext/>
        <w:keepLines/>
      </w:pPr>
      <w:r w:rsidRPr="005B25A1">
        <w:t>Reporting - redundant transmission.</w:t>
      </w:r>
    </w:p>
    <w:p w14:paraId="48BDB6DC" w14:textId="77777777" w:rsidR="007615D6" w:rsidRPr="005B25A1" w:rsidRDefault="007615D6" w:rsidP="007615D6">
      <w:pPr>
        <w:keepNext/>
        <w:keepLines/>
        <w:rPr>
          <w:b/>
          <w:bCs/>
        </w:rPr>
      </w:pPr>
      <w:r w:rsidRPr="005B25A1">
        <w:rPr>
          <w:b/>
          <w:bCs/>
        </w:rPr>
        <w:t>Parallel discussion:</w:t>
      </w:r>
    </w:p>
    <w:p w14:paraId="311CFE60" w14:textId="77777777" w:rsidR="007615D6" w:rsidRPr="005B25A1" w:rsidRDefault="007615D6" w:rsidP="007615D6">
      <w:pPr>
        <w:keepNext/>
        <w:keepLines/>
      </w:pPr>
      <w:r w:rsidRPr="005B25A1">
        <w:t>-</w:t>
      </w:r>
    </w:p>
    <w:p w14:paraId="4057644B" w14:textId="77777777" w:rsidR="007615D6" w:rsidRPr="005B25A1" w:rsidRDefault="007615D6" w:rsidP="007615D6">
      <w:pPr>
        <w:keepNext/>
        <w:keepLines/>
        <w:rPr>
          <w:b/>
          <w:bCs/>
        </w:rPr>
      </w:pPr>
      <w:r w:rsidRPr="005B25A1">
        <w:rPr>
          <w:b/>
          <w:bCs/>
        </w:rPr>
        <w:t>Plenary Discussion:</w:t>
      </w:r>
    </w:p>
    <w:p w14:paraId="73AF6CA8" w14:textId="77777777" w:rsidR="007615D6" w:rsidRPr="005B25A1" w:rsidRDefault="007615D6" w:rsidP="007615D6">
      <w:pPr>
        <w:keepNext/>
        <w:keepLines/>
      </w:pPr>
      <w:r>
        <w:rPr>
          <w:color w:val="FF0000"/>
        </w:rPr>
        <w:t>NO DISCUSSION RECORDED</w:t>
      </w:r>
    </w:p>
    <w:p w14:paraId="2BE859F3" w14:textId="77777777" w:rsidR="007615D6" w:rsidRPr="00EB0339" w:rsidRDefault="007615D6" w:rsidP="007615D6">
      <w:r w:rsidRPr="005B25A1">
        <w:rPr>
          <w:b/>
          <w:bCs/>
        </w:rPr>
        <w:t>Status:</w:t>
      </w:r>
      <w:r>
        <w:t xml:space="preserve"> </w:t>
      </w:r>
      <w:r>
        <w:rPr>
          <w:color w:val="0000FF"/>
        </w:rPr>
        <w:t>Not concluded</w:t>
      </w:r>
      <w:r>
        <w:t>.</w:t>
      </w:r>
    </w:p>
    <w:p w14:paraId="0BCF8EEE" w14:textId="77777777" w:rsidR="00E00DA6" w:rsidRDefault="007615D6" w:rsidP="000A3FBD">
      <w:pPr>
        <w:pStyle w:val="NormTop"/>
      </w:pPr>
      <w:r>
        <w:rPr>
          <w:color w:val="0000FF"/>
        </w:rPr>
        <w:t>S2-2506702</w:t>
      </w:r>
      <w:r w:rsidRPr="00D53282">
        <w:t xml:space="preserve"> </w:t>
      </w:r>
      <w:r>
        <w:t>(CR) 23.501 CR6321R1 (Rel-19, 'F'</w:t>
      </w:r>
      <w:r>
        <w:lastRenderedPageBreak/>
        <w:t xml:space="preserve">): Clarification of the lack of supporting EC when DC is used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UE related Energy Consumption information does not consider the secondary RAT when DC is activated.</w:t>
      </w:r>
    </w:p>
    <w:p w14:paraId="34AAF72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S2-2505163</w:t>
      </w:r>
      <w:r>
        <w:t>.</w:t>
      </w:r>
    </w:p>
    <w:p w14:paraId="1DD8AA4D" w14:textId="77777777" w:rsidR="007615D6" w:rsidRPr="005B25A1" w:rsidRDefault="007615D6" w:rsidP="007615D6">
      <w:pPr>
        <w:keepNext/>
        <w:keepLines/>
        <w:rPr>
          <w:b/>
          <w:bCs/>
        </w:rPr>
      </w:pPr>
      <w:r w:rsidRPr="005B25A1">
        <w:rPr>
          <w:b/>
          <w:bCs/>
        </w:rPr>
        <w:t>Convenor comment:</w:t>
      </w:r>
    </w:p>
    <w:p w14:paraId="1C0A0D9D" w14:textId="77777777" w:rsidR="007615D6" w:rsidRPr="005B25A1" w:rsidRDefault="007615D6" w:rsidP="007615D6">
      <w:pPr>
        <w:keepNext/>
        <w:keepLines/>
      </w:pPr>
      <w:r w:rsidRPr="005B25A1">
        <w:t>Reporting - DC.</w:t>
      </w:r>
    </w:p>
    <w:p w14:paraId="48B8F802" w14:textId="77777777" w:rsidR="007615D6" w:rsidRPr="005B25A1" w:rsidRDefault="007615D6" w:rsidP="007615D6">
      <w:pPr>
        <w:keepNext/>
        <w:keepLines/>
        <w:rPr>
          <w:b/>
          <w:bCs/>
        </w:rPr>
      </w:pPr>
      <w:r w:rsidRPr="005B25A1">
        <w:rPr>
          <w:b/>
          <w:bCs/>
        </w:rPr>
        <w:t>Parallel discussion:</w:t>
      </w:r>
    </w:p>
    <w:p w14:paraId="7B0F3280" w14:textId="77777777" w:rsidR="007615D6" w:rsidRPr="005B25A1" w:rsidRDefault="007615D6" w:rsidP="007615D6">
      <w:pPr>
        <w:keepNext/>
        <w:keepLines/>
      </w:pPr>
      <w:r w:rsidRPr="005B25A1">
        <w:t>-</w:t>
      </w:r>
    </w:p>
    <w:p w14:paraId="1111472C" w14:textId="77777777" w:rsidR="007615D6" w:rsidRPr="005B25A1" w:rsidRDefault="007615D6" w:rsidP="007615D6">
      <w:pPr>
        <w:keepNext/>
        <w:keepLines/>
        <w:rPr>
          <w:b/>
          <w:bCs/>
        </w:rPr>
      </w:pPr>
      <w:r w:rsidRPr="005B25A1">
        <w:rPr>
          <w:b/>
          <w:bCs/>
        </w:rPr>
        <w:t>Plenary Discussion:</w:t>
      </w:r>
    </w:p>
    <w:p w14:paraId="5EE42166" w14:textId="77777777" w:rsidR="007615D6" w:rsidRPr="005B25A1" w:rsidRDefault="007615D6" w:rsidP="007615D6">
      <w:pPr>
        <w:keepNext/>
        <w:keepLines/>
      </w:pPr>
      <w:r>
        <w:rPr>
          <w:color w:val="FF0000"/>
        </w:rPr>
        <w:t>NO DISCUSSION RECORDED</w:t>
      </w:r>
    </w:p>
    <w:p w14:paraId="70E22BA8" w14:textId="77777777" w:rsidR="007615D6" w:rsidRPr="00EB0339" w:rsidRDefault="007615D6" w:rsidP="007615D6">
      <w:r w:rsidRPr="005B25A1">
        <w:rPr>
          <w:b/>
          <w:bCs/>
        </w:rPr>
        <w:t>Status:</w:t>
      </w:r>
      <w:r>
        <w:t xml:space="preserve"> </w:t>
      </w:r>
      <w:r>
        <w:rPr>
          <w:color w:val="0000FF"/>
        </w:rPr>
        <w:t>Not concluded</w:t>
      </w:r>
      <w:r>
        <w:t>.</w:t>
      </w:r>
    </w:p>
    <w:p w14:paraId="2FB1B18F" w14:textId="77777777" w:rsidR="00E00DA6" w:rsidRDefault="007615D6" w:rsidP="000A3FBD">
      <w:pPr>
        <w:pStyle w:val="NormTop"/>
      </w:pPr>
      <w:r>
        <w:rPr>
          <w:color w:val="0000FF"/>
        </w:rPr>
        <w:t>S2-2506710</w:t>
      </w:r>
      <w:r w:rsidRPr="00D53282">
        <w:t xml:space="preserve"> </w:t>
      </w:r>
      <w:r>
        <w:t>(CR) 23.501 CR6372 (Rel-19, 'F'): EIF discovery and selection to avoid duplicated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4EF59995" w14:textId="77777777" w:rsidR="007615D6" w:rsidRPr="005B25A1" w:rsidRDefault="007615D6" w:rsidP="007615D6">
      <w:pPr>
        <w:keepNext/>
        <w:keepLines/>
        <w:rPr>
          <w:b/>
          <w:bCs/>
        </w:rPr>
      </w:pPr>
      <w:r w:rsidRPr="005B25A1">
        <w:rPr>
          <w:b/>
          <w:bCs/>
        </w:rPr>
        <w:t>Convenor comment:</w:t>
      </w:r>
    </w:p>
    <w:p w14:paraId="3F11D2C7" w14:textId="77777777" w:rsidR="007615D6" w:rsidRPr="005B25A1" w:rsidRDefault="007615D6" w:rsidP="007615D6">
      <w:pPr>
        <w:keepNext/>
        <w:keepLines/>
      </w:pPr>
      <w:r w:rsidRPr="005B25A1">
        <w:t>EIF discovery.</w:t>
      </w:r>
    </w:p>
    <w:p w14:paraId="29CFFA7B" w14:textId="77777777" w:rsidR="007615D6" w:rsidRPr="005B25A1" w:rsidRDefault="007615D6" w:rsidP="007615D6">
      <w:pPr>
        <w:keepNext/>
        <w:keepLines/>
        <w:rPr>
          <w:b/>
          <w:bCs/>
        </w:rPr>
      </w:pPr>
      <w:r w:rsidRPr="005B25A1">
        <w:rPr>
          <w:b/>
          <w:bCs/>
        </w:rPr>
        <w:t>Parallel discussion:</w:t>
      </w:r>
    </w:p>
    <w:p w14:paraId="2AC90086" w14:textId="77777777" w:rsidR="007615D6" w:rsidRPr="005B25A1" w:rsidRDefault="007615D6" w:rsidP="007615D6">
      <w:pPr>
        <w:keepNext/>
        <w:keepLines/>
      </w:pPr>
      <w:r w:rsidRPr="005B25A1">
        <w:t>-</w:t>
      </w:r>
    </w:p>
    <w:p w14:paraId="7C25E539" w14:textId="77777777" w:rsidR="007615D6" w:rsidRPr="005B25A1" w:rsidRDefault="007615D6" w:rsidP="007615D6">
      <w:pPr>
        <w:keepNext/>
        <w:keepLines/>
        <w:rPr>
          <w:b/>
          <w:bCs/>
        </w:rPr>
      </w:pPr>
      <w:r w:rsidRPr="005B25A1">
        <w:rPr>
          <w:b/>
          <w:bCs/>
        </w:rPr>
        <w:t>Plenary Discussion:</w:t>
      </w:r>
    </w:p>
    <w:p w14:paraId="54D7C606" w14:textId="77777777" w:rsidR="007615D6" w:rsidRPr="005B25A1" w:rsidRDefault="007615D6" w:rsidP="007615D6">
      <w:pPr>
        <w:keepNext/>
        <w:keepLines/>
      </w:pPr>
      <w:r>
        <w:rPr>
          <w:color w:val="FF0000"/>
        </w:rPr>
        <w:t>NO DISCUSSION RECORDED</w:t>
      </w:r>
    </w:p>
    <w:p w14:paraId="74D4BA01" w14:textId="77777777" w:rsidR="007615D6" w:rsidRPr="00EB0339" w:rsidRDefault="007615D6" w:rsidP="007615D6">
      <w:r w:rsidRPr="005B25A1">
        <w:rPr>
          <w:b/>
          <w:bCs/>
        </w:rPr>
        <w:t>Status:</w:t>
      </w:r>
      <w:r>
        <w:t xml:space="preserve"> </w:t>
      </w:r>
      <w:r>
        <w:rPr>
          <w:color w:val="0000FF"/>
        </w:rPr>
        <w:t>Not concluded</w:t>
      </w:r>
      <w:r>
        <w:t>.</w:t>
      </w:r>
    </w:p>
    <w:p w14:paraId="1FF0B2CC" w14:textId="77777777" w:rsidR="00E00DA6" w:rsidRDefault="007615D6" w:rsidP="000A3FBD">
      <w:pPr>
        <w:pStyle w:val="NormTop"/>
      </w:pPr>
      <w:r>
        <w:rPr>
          <w:color w:val="0000FF"/>
        </w:rPr>
        <w:t>S2-2506713</w:t>
      </w:r>
      <w:r w:rsidRPr="00D53282">
        <w:t xml:space="preserve"> </w:t>
      </w:r>
      <w:r>
        <w:t>(CR) 23.502 CR5540 (Rel-19, 'F'): EIF discovery and selection to avoid duplicated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70080E74" w14:textId="77777777" w:rsidR="007615D6" w:rsidRPr="005B25A1" w:rsidRDefault="007615D6" w:rsidP="007615D6">
      <w:pPr>
        <w:keepNext/>
        <w:keepLines/>
        <w:rPr>
          <w:b/>
          <w:bCs/>
        </w:rPr>
      </w:pPr>
      <w:r w:rsidRPr="005B25A1">
        <w:rPr>
          <w:b/>
          <w:bCs/>
        </w:rPr>
        <w:t>Convenor comment:</w:t>
      </w:r>
    </w:p>
    <w:p w14:paraId="001F69E3" w14:textId="77777777" w:rsidR="007615D6" w:rsidRPr="005B25A1" w:rsidRDefault="007615D6" w:rsidP="007615D6">
      <w:pPr>
        <w:keepNext/>
        <w:keepLines/>
      </w:pPr>
      <w:r w:rsidRPr="005B25A1">
        <w:t>EIF discovery.</w:t>
      </w:r>
    </w:p>
    <w:p w14:paraId="502DD2C0" w14:textId="77777777" w:rsidR="007615D6" w:rsidRPr="005B25A1" w:rsidRDefault="007615D6" w:rsidP="007615D6">
      <w:pPr>
        <w:keepNext/>
        <w:keepLines/>
        <w:rPr>
          <w:b/>
          <w:bCs/>
        </w:rPr>
      </w:pPr>
      <w:r w:rsidRPr="005B25A1">
        <w:rPr>
          <w:b/>
          <w:bCs/>
        </w:rPr>
        <w:t>Parallel discussion:</w:t>
      </w:r>
    </w:p>
    <w:p w14:paraId="08FAECD1" w14:textId="77777777" w:rsidR="007615D6" w:rsidRPr="005B25A1" w:rsidRDefault="007615D6" w:rsidP="007615D6">
      <w:pPr>
        <w:keepNext/>
        <w:keepLines/>
      </w:pPr>
      <w:r w:rsidRPr="005B25A1">
        <w:t>-</w:t>
      </w:r>
    </w:p>
    <w:p w14:paraId="1D5BC05B" w14:textId="77777777" w:rsidR="007615D6" w:rsidRPr="005B25A1" w:rsidRDefault="007615D6" w:rsidP="007615D6">
      <w:pPr>
        <w:keepNext/>
        <w:keepLines/>
        <w:rPr>
          <w:b/>
          <w:bCs/>
        </w:rPr>
      </w:pPr>
      <w:r w:rsidRPr="005B25A1">
        <w:rPr>
          <w:b/>
          <w:bCs/>
        </w:rPr>
        <w:t>Plenary Discussion:</w:t>
      </w:r>
    </w:p>
    <w:p w14:paraId="63EF1FE6" w14:textId="77777777" w:rsidR="007615D6" w:rsidRPr="005B25A1" w:rsidRDefault="007615D6" w:rsidP="007615D6">
      <w:pPr>
        <w:keepNext/>
        <w:keepLines/>
      </w:pPr>
      <w:r>
        <w:rPr>
          <w:color w:val="FF0000"/>
        </w:rPr>
        <w:t>NO DISCUSSION RECORDED</w:t>
      </w:r>
    </w:p>
    <w:p w14:paraId="67A7A746" w14:textId="77777777" w:rsidR="007615D6" w:rsidRPr="00EB0339" w:rsidRDefault="007615D6" w:rsidP="007615D6">
      <w:r w:rsidRPr="005B25A1">
        <w:rPr>
          <w:b/>
          <w:bCs/>
        </w:rPr>
        <w:t>Status:</w:t>
      </w:r>
      <w:r>
        <w:t xml:space="preserve"> </w:t>
      </w:r>
      <w:r>
        <w:rPr>
          <w:color w:val="0000FF"/>
        </w:rPr>
        <w:t>Not concluded</w:t>
      </w:r>
      <w:r>
        <w:t>.</w:t>
      </w:r>
    </w:p>
    <w:p w14:paraId="25C917C6" w14:textId="77777777" w:rsidR="00E00DA6" w:rsidRDefault="007615D6" w:rsidP="000A3FBD">
      <w:pPr>
        <w:pStyle w:val="NormTop"/>
      </w:pPr>
      <w:r>
        <w:rPr>
          <w:color w:val="0000FF"/>
        </w:rPr>
        <w:t>S2-2507111</w:t>
      </w:r>
      <w:r w:rsidRPr="00D53282">
        <w:t xml:space="preserve"> </w:t>
      </w:r>
      <w:r>
        <w:t>(CR) 23.501 CR6397 (Rel-19, 'F'):</w:t>
      </w:r>
      <w:r>
        <w:lastRenderedPageBreak/>
        <w:t xml:space="preserve"> Clarification on the EIF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energy calculation.</w:t>
      </w:r>
    </w:p>
    <w:p w14:paraId="2EA1DDA0" w14:textId="77777777" w:rsidR="007615D6" w:rsidRPr="005B25A1" w:rsidRDefault="007615D6" w:rsidP="007615D6">
      <w:pPr>
        <w:keepNext/>
        <w:keepLines/>
        <w:rPr>
          <w:b/>
          <w:bCs/>
        </w:rPr>
      </w:pPr>
      <w:r w:rsidRPr="005B25A1">
        <w:rPr>
          <w:b/>
          <w:bCs/>
        </w:rPr>
        <w:t>Convenor comment:</w:t>
      </w:r>
    </w:p>
    <w:p w14:paraId="12BFFCAC" w14:textId="77777777" w:rsidR="007615D6" w:rsidRPr="005B25A1" w:rsidRDefault="007615D6" w:rsidP="007615D6">
      <w:pPr>
        <w:keepNext/>
        <w:keepLines/>
      </w:pPr>
      <w:r w:rsidRPr="005B25A1">
        <w:t>Renewable energy.</w:t>
      </w:r>
    </w:p>
    <w:p w14:paraId="6A4D1924" w14:textId="77777777" w:rsidR="007615D6" w:rsidRPr="005B25A1" w:rsidRDefault="007615D6" w:rsidP="007615D6">
      <w:pPr>
        <w:keepNext/>
        <w:keepLines/>
        <w:rPr>
          <w:b/>
          <w:bCs/>
        </w:rPr>
      </w:pPr>
      <w:r w:rsidRPr="005B25A1">
        <w:rPr>
          <w:b/>
          <w:bCs/>
        </w:rPr>
        <w:t>Parallel discussion:</w:t>
      </w:r>
    </w:p>
    <w:p w14:paraId="2ACA5EEF" w14:textId="77777777" w:rsidR="007615D6" w:rsidRPr="005B25A1" w:rsidRDefault="007615D6" w:rsidP="007615D6">
      <w:pPr>
        <w:keepNext/>
        <w:keepLines/>
      </w:pPr>
      <w:r w:rsidRPr="005B25A1">
        <w:t>-</w:t>
      </w:r>
    </w:p>
    <w:p w14:paraId="30A8BD09" w14:textId="77777777" w:rsidR="007615D6" w:rsidRPr="005B25A1" w:rsidRDefault="007615D6" w:rsidP="007615D6">
      <w:pPr>
        <w:keepNext/>
        <w:keepLines/>
        <w:rPr>
          <w:b/>
          <w:bCs/>
        </w:rPr>
      </w:pPr>
      <w:r w:rsidRPr="005B25A1">
        <w:rPr>
          <w:b/>
          <w:bCs/>
        </w:rPr>
        <w:t>Plenary Discussion:</w:t>
      </w:r>
    </w:p>
    <w:p w14:paraId="5468BD50" w14:textId="77777777" w:rsidR="007615D6" w:rsidRPr="005B25A1" w:rsidRDefault="007615D6" w:rsidP="007615D6">
      <w:pPr>
        <w:keepNext/>
        <w:keepLines/>
      </w:pPr>
      <w:r>
        <w:rPr>
          <w:color w:val="FF0000"/>
        </w:rPr>
        <w:t>NO DISCUSSION RECORDED</w:t>
      </w:r>
    </w:p>
    <w:p w14:paraId="513384FF" w14:textId="77777777" w:rsidR="007615D6" w:rsidRPr="00EB0339" w:rsidRDefault="007615D6" w:rsidP="007615D6">
      <w:r w:rsidRPr="005B25A1">
        <w:rPr>
          <w:b/>
          <w:bCs/>
        </w:rPr>
        <w:t>Status:</w:t>
      </w:r>
      <w:r>
        <w:t xml:space="preserve"> </w:t>
      </w:r>
      <w:r>
        <w:rPr>
          <w:color w:val="0000FF"/>
        </w:rPr>
        <w:t>Not concluded</w:t>
      </w:r>
      <w:r>
        <w:t>.</w:t>
      </w:r>
    </w:p>
    <w:p w14:paraId="408209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information exposure</w:t>
      </w:r>
    </w:p>
    <w:p w14:paraId="57BEA4CF" w14:textId="77777777" w:rsidR="00E00DA6" w:rsidRDefault="007615D6" w:rsidP="000A3FBD">
      <w:pPr>
        <w:pStyle w:val="NormTop"/>
      </w:pPr>
      <w:r>
        <w:rPr>
          <w:color w:val="0000FF"/>
        </w:rPr>
        <w:t>S2-2506239</w:t>
      </w:r>
      <w:r w:rsidRPr="00D53282">
        <w:t xml:space="preserve"> </w:t>
      </w:r>
      <w:r>
        <w:t>(CR) 23.501 CR6341 (Rel-19, 'F'): Clarification on exposure of energy consumption threshold by EIF (Source: Nokia)</w:t>
      </w:r>
      <w:r>
        <w:br/>
      </w:r>
      <w:r w:rsidRPr="00D53282">
        <w:rPr>
          <w:b/>
        </w:rPr>
        <w:t>Document for:</w:t>
      </w:r>
      <w:r w:rsidRPr="00D53282">
        <w:t xml:space="preserve"> </w:t>
      </w:r>
      <w:r>
        <w:t>Approval</w:t>
      </w:r>
      <w:r>
        <w:br/>
      </w:r>
      <w:r w:rsidRPr="00D53282">
        <w:rPr>
          <w:b/>
        </w:rPr>
        <w:t>Abstract:</w:t>
      </w:r>
      <w:r w:rsidRPr="00D53282">
        <w:t xml:space="preserve"> </w:t>
      </w:r>
    </w:p>
    <w:p w14:paraId="47C580E6"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'-6341'!</w:t>
      </w:r>
    </w:p>
    <w:p w14:paraId="7EEEE060" w14:textId="77777777" w:rsidR="007615D6" w:rsidRPr="005B25A1" w:rsidRDefault="007615D6" w:rsidP="007615D6">
      <w:pPr>
        <w:keepNext/>
        <w:keepLines/>
        <w:rPr>
          <w:b/>
          <w:bCs/>
        </w:rPr>
      </w:pPr>
      <w:r w:rsidRPr="005B25A1">
        <w:rPr>
          <w:b/>
          <w:bCs/>
        </w:rPr>
        <w:t>Convenor comment:</w:t>
      </w:r>
    </w:p>
    <w:p w14:paraId="2D22C780" w14:textId="77777777" w:rsidR="007615D6" w:rsidRPr="005B25A1" w:rsidRDefault="007615D6" w:rsidP="007615D6">
      <w:pPr>
        <w:keepNext/>
        <w:keepLines/>
      </w:pPr>
      <w:r w:rsidRPr="005B25A1">
        <w:t>Reporting time period, time window, reporting period.</w:t>
      </w:r>
    </w:p>
    <w:p w14:paraId="2A4C4075" w14:textId="77777777" w:rsidR="007615D6" w:rsidRPr="005B25A1" w:rsidRDefault="007615D6" w:rsidP="007615D6">
      <w:pPr>
        <w:keepNext/>
        <w:keepLines/>
        <w:rPr>
          <w:b/>
          <w:bCs/>
        </w:rPr>
      </w:pPr>
      <w:r w:rsidRPr="005B25A1">
        <w:rPr>
          <w:b/>
          <w:bCs/>
        </w:rPr>
        <w:t>Parallel discussion:</w:t>
      </w:r>
    </w:p>
    <w:p w14:paraId="4A51A2DE" w14:textId="77777777" w:rsidR="007615D6" w:rsidRPr="005B25A1" w:rsidRDefault="007615D6" w:rsidP="007615D6">
      <w:pPr>
        <w:keepNext/>
        <w:keepLines/>
      </w:pPr>
      <w:r w:rsidRPr="005B25A1">
        <w:t>-</w:t>
      </w:r>
    </w:p>
    <w:p w14:paraId="38E1FABC" w14:textId="77777777" w:rsidR="007615D6" w:rsidRPr="005B25A1" w:rsidRDefault="007615D6" w:rsidP="007615D6">
      <w:pPr>
        <w:keepNext/>
        <w:keepLines/>
        <w:rPr>
          <w:b/>
          <w:bCs/>
        </w:rPr>
      </w:pPr>
      <w:r w:rsidRPr="005B25A1">
        <w:rPr>
          <w:b/>
          <w:bCs/>
        </w:rPr>
        <w:t>Plenary Discussion:</w:t>
      </w:r>
    </w:p>
    <w:p w14:paraId="505CE134" w14:textId="77777777" w:rsidR="007615D6" w:rsidRPr="005B25A1" w:rsidRDefault="007615D6" w:rsidP="007615D6">
      <w:pPr>
        <w:keepNext/>
        <w:keepLines/>
      </w:pPr>
      <w:r>
        <w:rPr>
          <w:color w:val="FF0000"/>
        </w:rPr>
        <w:t>NO DISCUSSION RECORDED</w:t>
      </w:r>
    </w:p>
    <w:p w14:paraId="163858BE" w14:textId="77777777" w:rsidR="007615D6" w:rsidRPr="00EB0339" w:rsidRDefault="007615D6" w:rsidP="007615D6">
      <w:r w:rsidRPr="005B25A1">
        <w:rPr>
          <w:b/>
          <w:bCs/>
        </w:rPr>
        <w:t>Status:</w:t>
      </w:r>
      <w:r>
        <w:t xml:space="preserve"> </w:t>
      </w:r>
      <w:r>
        <w:rPr>
          <w:color w:val="0000FF"/>
        </w:rPr>
        <w:t>Not concluded</w:t>
      </w:r>
      <w:r>
        <w:t>.</w:t>
      </w:r>
    </w:p>
    <w:p w14:paraId="0AB12421" w14:textId="77777777" w:rsidR="00E00DA6" w:rsidRDefault="007615D6" w:rsidP="000A3FBD">
      <w:pPr>
        <w:pStyle w:val="NormTop"/>
      </w:pPr>
      <w:r>
        <w:rPr>
          <w:color w:val="0000FF"/>
        </w:rPr>
        <w:t>S2-2507110</w:t>
      </w:r>
      <w:r w:rsidRPr="00D53282">
        <w:t xml:space="preserve"> </w:t>
      </w:r>
      <w:r>
        <w:t>(CR) 23.501 CR6396 (Rel-19, 'F'): Clarification on the Energy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Node description and reporting time condition.</w:t>
      </w:r>
    </w:p>
    <w:p w14:paraId="48C3B4D1" w14:textId="77777777" w:rsidR="007615D6" w:rsidRPr="005B25A1" w:rsidRDefault="007615D6" w:rsidP="007615D6">
      <w:pPr>
        <w:keepNext/>
        <w:keepLines/>
        <w:rPr>
          <w:b/>
          <w:bCs/>
        </w:rPr>
      </w:pPr>
      <w:r w:rsidRPr="005B25A1">
        <w:rPr>
          <w:b/>
          <w:bCs/>
        </w:rPr>
        <w:t>Convenor comment:</w:t>
      </w:r>
    </w:p>
    <w:p w14:paraId="16FCA3EC" w14:textId="77777777" w:rsidR="007615D6" w:rsidRPr="005B25A1" w:rsidRDefault="007615D6" w:rsidP="007615D6">
      <w:pPr>
        <w:keepNext/>
        <w:keepLines/>
      </w:pPr>
      <w:r w:rsidRPr="005B25A1">
        <w:t>Reporting time period, time window, reporting period.</w:t>
      </w:r>
    </w:p>
    <w:p w14:paraId="75296115" w14:textId="77777777" w:rsidR="007615D6" w:rsidRPr="005B25A1" w:rsidRDefault="007615D6" w:rsidP="007615D6">
      <w:pPr>
        <w:keepNext/>
        <w:keepLines/>
        <w:rPr>
          <w:b/>
          <w:bCs/>
        </w:rPr>
      </w:pPr>
      <w:r w:rsidRPr="005B25A1">
        <w:rPr>
          <w:b/>
          <w:bCs/>
        </w:rPr>
        <w:t>Parallel discussion:</w:t>
      </w:r>
    </w:p>
    <w:p w14:paraId="4F7E665A" w14:textId="77777777" w:rsidR="007615D6" w:rsidRPr="005B25A1" w:rsidRDefault="007615D6" w:rsidP="007615D6">
      <w:pPr>
        <w:keepNext/>
        <w:keepLines/>
      </w:pPr>
      <w:r w:rsidRPr="005B25A1">
        <w:t>-</w:t>
      </w:r>
    </w:p>
    <w:p w14:paraId="3F29711F" w14:textId="77777777" w:rsidR="007615D6" w:rsidRPr="005B25A1" w:rsidRDefault="007615D6" w:rsidP="007615D6">
      <w:pPr>
        <w:keepNext/>
        <w:keepLines/>
        <w:rPr>
          <w:b/>
          <w:bCs/>
        </w:rPr>
      </w:pPr>
      <w:r w:rsidRPr="005B25A1">
        <w:rPr>
          <w:b/>
          <w:bCs/>
        </w:rPr>
        <w:t>Plenary Discussion:</w:t>
      </w:r>
    </w:p>
    <w:p w14:paraId="33E597B7" w14:textId="77777777" w:rsidR="007615D6" w:rsidRPr="005B25A1" w:rsidRDefault="007615D6" w:rsidP="007615D6">
      <w:pPr>
        <w:keepNext/>
        <w:keepLines/>
      </w:pPr>
      <w:r>
        <w:rPr>
          <w:color w:val="FF0000"/>
        </w:rPr>
        <w:t>NO DISCUSSION RECORDED</w:t>
      </w:r>
    </w:p>
    <w:p w14:paraId="09FA1F13" w14:textId="77777777" w:rsidR="007615D6" w:rsidRPr="00EB0339" w:rsidRDefault="007615D6" w:rsidP="007615D6">
      <w:r w:rsidRPr="005B25A1">
        <w:rPr>
          <w:b/>
          <w:bCs/>
        </w:rPr>
        <w:t>Status:</w:t>
      </w:r>
      <w:r>
        <w:t xml:space="preserve"> </w:t>
      </w:r>
      <w:r>
        <w:rPr>
          <w:color w:val="0000FF"/>
        </w:rPr>
        <w:t>Not concluded</w:t>
      </w:r>
      <w:r>
        <w:t>.</w:t>
      </w:r>
    </w:p>
    <w:p w14:paraId="5B86DC57" w14:textId="77777777" w:rsidR="00E00DA6" w:rsidRDefault="007615D6" w:rsidP="000A3FBD">
      <w:pPr>
        <w:pStyle w:val="NormTop"/>
      </w:pPr>
      <w:r>
        <w:rPr>
          <w:color w:val="0000FF"/>
        </w:rPr>
        <w:t>S2-2506410</w:t>
      </w:r>
      <w:r w:rsidRPr="00D53282">
        <w:t xml:space="preserve"> </w:t>
      </w:r>
      <w:r>
        <w:t>(CR) 23.501 CR6354 (Rel-19, 'F'):</w:t>
      </w:r>
      <w:r>
        <w:lastRenderedPageBreak/>
        <w:t xml:space="preserve"> Clarify Unit of Energy Consumption Exposed from EIF is Joule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Unit of Energy Consumption Exposed from EIF is joule.</w:t>
      </w:r>
    </w:p>
    <w:p w14:paraId="5FBFD789" w14:textId="77777777" w:rsidR="007615D6" w:rsidRPr="005B25A1" w:rsidRDefault="007615D6" w:rsidP="007615D6">
      <w:pPr>
        <w:keepNext/>
        <w:keepLines/>
        <w:rPr>
          <w:b/>
          <w:bCs/>
        </w:rPr>
      </w:pPr>
      <w:r w:rsidRPr="005B25A1">
        <w:rPr>
          <w:b/>
          <w:bCs/>
        </w:rPr>
        <w:t>Convenor comment:</w:t>
      </w:r>
    </w:p>
    <w:p w14:paraId="5DBC8C1E" w14:textId="77777777" w:rsidR="007615D6" w:rsidRPr="005B25A1" w:rsidRDefault="007615D6" w:rsidP="007615D6">
      <w:pPr>
        <w:keepNext/>
        <w:keepLines/>
      </w:pPr>
      <w:r w:rsidRPr="005B25A1">
        <w:t>Unit of energy calculation.</w:t>
      </w:r>
    </w:p>
    <w:p w14:paraId="25584393" w14:textId="77777777" w:rsidR="007615D6" w:rsidRPr="005B25A1" w:rsidRDefault="007615D6" w:rsidP="007615D6">
      <w:pPr>
        <w:keepNext/>
        <w:keepLines/>
        <w:rPr>
          <w:b/>
          <w:bCs/>
        </w:rPr>
      </w:pPr>
      <w:r w:rsidRPr="005B25A1">
        <w:rPr>
          <w:b/>
          <w:bCs/>
        </w:rPr>
        <w:t>Parallel discussion:</w:t>
      </w:r>
    </w:p>
    <w:p w14:paraId="46252EBA" w14:textId="77777777" w:rsidR="007615D6" w:rsidRPr="005B25A1" w:rsidRDefault="007615D6" w:rsidP="007615D6">
      <w:pPr>
        <w:keepNext/>
        <w:keepLines/>
      </w:pPr>
      <w:r w:rsidRPr="005B25A1">
        <w:t>-</w:t>
      </w:r>
    </w:p>
    <w:p w14:paraId="1B7E649F" w14:textId="77777777" w:rsidR="007615D6" w:rsidRPr="005B25A1" w:rsidRDefault="007615D6" w:rsidP="007615D6">
      <w:pPr>
        <w:keepNext/>
        <w:keepLines/>
        <w:rPr>
          <w:b/>
          <w:bCs/>
        </w:rPr>
      </w:pPr>
      <w:r w:rsidRPr="005B25A1">
        <w:rPr>
          <w:b/>
          <w:bCs/>
        </w:rPr>
        <w:t>Plenary Discussion:</w:t>
      </w:r>
    </w:p>
    <w:p w14:paraId="5AE6F370" w14:textId="77777777" w:rsidR="007615D6" w:rsidRPr="005B25A1" w:rsidRDefault="007615D6" w:rsidP="007615D6">
      <w:pPr>
        <w:keepNext/>
        <w:keepLines/>
      </w:pPr>
      <w:r>
        <w:rPr>
          <w:color w:val="FF0000"/>
        </w:rPr>
        <w:t>NO DISCUSSION RECORDED</w:t>
      </w:r>
    </w:p>
    <w:p w14:paraId="6915FB0F" w14:textId="77777777" w:rsidR="007615D6" w:rsidRPr="00EB0339" w:rsidRDefault="007615D6" w:rsidP="007615D6">
      <w:r w:rsidRPr="005B25A1">
        <w:rPr>
          <w:b/>
          <w:bCs/>
        </w:rPr>
        <w:t>Status:</w:t>
      </w:r>
      <w:r>
        <w:t xml:space="preserve"> </w:t>
      </w:r>
      <w:r>
        <w:rPr>
          <w:color w:val="0000FF"/>
        </w:rPr>
        <w:t>Not concluded</w:t>
      </w:r>
      <w:r>
        <w:t>.</w:t>
      </w:r>
    </w:p>
    <w:p w14:paraId="0B4D5375" w14:textId="77777777" w:rsidR="00E00DA6" w:rsidRDefault="007615D6" w:rsidP="000A3FBD">
      <w:pPr>
        <w:pStyle w:val="NormTop"/>
      </w:pPr>
      <w:r>
        <w:rPr>
          <w:color w:val="0000FF"/>
        </w:rPr>
        <w:t>S2-2507112</w:t>
      </w:r>
      <w:r w:rsidRPr="00D53282">
        <w:t xml:space="preserve"> </w:t>
      </w:r>
      <w:r>
        <w:t>(CR) 23.502 CR5558 (Rel-19, 'F'): Correction to EIF Event Exposure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reference clause and event filter description.</w:t>
      </w:r>
    </w:p>
    <w:p w14:paraId="30875D49" w14:textId="77777777" w:rsidR="007615D6" w:rsidRPr="005B25A1" w:rsidRDefault="007615D6" w:rsidP="007615D6">
      <w:pPr>
        <w:keepNext/>
        <w:keepLines/>
        <w:rPr>
          <w:b/>
          <w:bCs/>
        </w:rPr>
      </w:pPr>
      <w:r w:rsidRPr="005B25A1">
        <w:rPr>
          <w:b/>
          <w:bCs/>
        </w:rPr>
        <w:t>Convenor comment:</w:t>
      </w:r>
    </w:p>
    <w:p w14:paraId="541292AF" w14:textId="77777777" w:rsidR="007615D6" w:rsidRPr="005B25A1" w:rsidRDefault="007615D6" w:rsidP="007615D6">
      <w:pPr>
        <w:keepNext/>
        <w:keepLines/>
      </w:pPr>
      <w:r w:rsidRPr="005B25A1">
        <w:t>Event filter.</w:t>
      </w:r>
    </w:p>
    <w:p w14:paraId="67922341" w14:textId="77777777" w:rsidR="007615D6" w:rsidRPr="005B25A1" w:rsidRDefault="007615D6" w:rsidP="007615D6">
      <w:pPr>
        <w:keepNext/>
        <w:keepLines/>
        <w:rPr>
          <w:b/>
          <w:bCs/>
        </w:rPr>
      </w:pPr>
      <w:r w:rsidRPr="005B25A1">
        <w:rPr>
          <w:b/>
          <w:bCs/>
        </w:rPr>
        <w:t>Parallel discussion:</w:t>
      </w:r>
    </w:p>
    <w:p w14:paraId="6C5F7317" w14:textId="77777777" w:rsidR="007615D6" w:rsidRPr="005B25A1" w:rsidRDefault="007615D6" w:rsidP="007615D6">
      <w:pPr>
        <w:keepNext/>
        <w:keepLines/>
      </w:pPr>
      <w:r w:rsidRPr="005B25A1">
        <w:t>-</w:t>
      </w:r>
    </w:p>
    <w:p w14:paraId="24CF2A93" w14:textId="77777777" w:rsidR="007615D6" w:rsidRPr="005B25A1" w:rsidRDefault="007615D6" w:rsidP="007615D6">
      <w:pPr>
        <w:keepNext/>
        <w:keepLines/>
        <w:rPr>
          <w:b/>
          <w:bCs/>
        </w:rPr>
      </w:pPr>
      <w:r w:rsidRPr="005B25A1">
        <w:rPr>
          <w:b/>
          <w:bCs/>
        </w:rPr>
        <w:t>Plenary Discussion:</w:t>
      </w:r>
    </w:p>
    <w:p w14:paraId="3AA10E90" w14:textId="77777777" w:rsidR="007615D6" w:rsidRPr="005B25A1" w:rsidRDefault="007615D6" w:rsidP="007615D6">
      <w:pPr>
        <w:keepNext/>
        <w:keepLines/>
      </w:pPr>
      <w:r>
        <w:rPr>
          <w:color w:val="FF0000"/>
        </w:rPr>
        <w:t>NO DISCUSSION RECORDED</w:t>
      </w:r>
    </w:p>
    <w:p w14:paraId="4FB876E3" w14:textId="77777777" w:rsidR="007615D6" w:rsidRPr="00EB0339" w:rsidRDefault="007615D6" w:rsidP="007615D6">
      <w:r w:rsidRPr="005B25A1">
        <w:rPr>
          <w:b/>
          <w:bCs/>
        </w:rPr>
        <w:t>Status:</w:t>
      </w:r>
      <w:r>
        <w:t xml:space="preserve"> </w:t>
      </w:r>
      <w:r>
        <w:rPr>
          <w:color w:val="0000FF"/>
        </w:rPr>
        <w:t>Not concluded</w:t>
      </w:r>
      <w:r>
        <w:t>.</w:t>
      </w:r>
    </w:p>
    <w:p w14:paraId="72B5D4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Policy based on Energy information</w:t>
      </w:r>
    </w:p>
    <w:p w14:paraId="44AEE3D9" w14:textId="77777777" w:rsidR="00E00DA6" w:rsidRDefault="007615D6" w:rsidP="000A3FBD">
      <w:pPr>
        <w:pStyle w:val="NormTop"/>
      </w:pPr>
      <w:r>
        <w:rPr>
          <w:color w:val="0000FF"/>
        </w:rPr>
        <w:t>S2-2507198</w:t>
      </w:r>
      <w:r w:rsidRPr="00D53282">
        <w:t xml:space="preserve"> </w:t>
      </w:r>
      <w:r>
        <w:t>(CR) 23.503 CR1572 (Rel-19, 'F'): Clarification on user consent for energy-based policy (Source: Samsung)</w:t>
      </w:r>
      <w:r>
        <w:br/>
      </w:r>
      <w:r w:rsidRPr="00D53282">
        <w:rPr>
          <w:b/>
        </w:rPr>
        <w:t>Document for:</w:t>
      </w:r>
      <w:r w:rsidRPr="00D53282">
        <w:t xml:space="preserve"> </w:t>
      </w:r>
      <w:r>
        <w:t>Approval</w:t>
      </w:r>
      <w:r>
        <w:br/>
      </w:r>
      <w:r w:rsidRPr="00D53282">
        <w:rPr>
          <w:b/>
        </w:rPr>
        <w:t>Abstract:</w:t>
      </w:r>
      <w:r w:rsidRPr="00D53282">
        <w:t xml:space="preserve"> </w:t>
      </w:r>
    </w:p>
    <w:p w14:paraId="0467D47A" w14:textId="77777777" w:rsidR="007615D6" w:rsidRPr="005B25A1" w:rsidRDefault="007615D6" w:rsidP="007615D6">
      <w:pPr>
        <w:keepNext/>
        <w:keepLines/>
        <w:rPr>
          <w:b/>
          <w:bCs/>
        </w:rPr>
      </w:pPr>
      <w:r w:rsidRPr="005B25A1">
        <w:rPr>
          <w:b/>
          <w:bCs/>
        </w:rPr>
        <w:t>Convenor comment:</w:t>
      </w:r>
    </w:p>
    <w:p w14:paraId="1E4EFB3A" w14:textId="77777777" w:rsidR="007615D6" w:rsidRPr="005B25A1" w:rsidRDefault="007615D6" w:rsidP="007615D6">
      <w:pPr>
        <w:keepNext/>
        <w:keepLines/>
      </w:pPr>
      <w:r w:rsidRPr="005B25A1">
        <w:t>User consent.</w:t>
      </w:r>
    </w:p>
    <w:p w14:paraId="5708AEAB" w14:textId="77777777" w:rsidR="007615D6" w:rsidRPr="005B25A1" w:rsidRDefault="007615D6" w:rsidP="007615D6">
      <w:pPr>
        <w:keepNext/>
        <w:keepLines/>
        <w:rPr>
          <w:b/>
          <w:bCs/>
        </w:rPr>
      </w:pPr>
      <w:r w:rsidRPr="005B25A1">
        <w:rPr>
          <w:b/>
          <w:bCs/>
        </w:rPr>
        <w:t>Parallel discussion:</w:t>
      </w:r>
    </w:p>
    <w:p w14:paraId="0321C4B8" w14:textId="77777777" w:rsidR="007615D6" w:rsidRPr="005B25A1" w:rsidRDefault="007615D6" w:rsidP="007615D6">
      <w:pPr>
        <w:keepNext/>
        <w:keepLines/>
      </w:pPr>
      <w:r w:rsidRPr="005B25A1">
        <w:t>-</w:t>
      </w:r>
    </w:p>
    <w:p w14:paraId="41847E37" w14:textId="77777777" w:rsidR="007615D6" w:rsidRPr="005B25A1" w:rsidRDefault="007615D6" w:rsidP="007615D6">
      <w:pPr>
        <w:keepNext/>
        <w:keepLines/>
        <w:rPr>
          <w:b/>
          <w:bCs/>
        </w:rPr>
      </w:pPr>
      <w:r w:rsidRPr="005B25A1">
        <w:rPr>
          <w:b/>
          <w:bCs/>
        </w:rPr>
        <w:t>Plenary Discussion:</w:t>
      </w:r>
    </w:p>
    <w:p w14:paraId="12EAE6BE" w14:textId="77777777" w:rsidR="007615D6" w:rsidRPr="005B25A1" w:rsidRDefault="007615D6" w:rsidP="007615D6">
      <w:pPr>
        <w:keepNext/>
        <w:keepLines/>
      </w:pPr>
      <w:r>
        <w:rPr>
          <w:color w:val="FF0000"/>
        </w:rPr>
        <w:t>NO DISCUSSION RECORDED</w:t>
      </w:r>
    </w:p>
    <w:p w14:paraId="58A2BA93" w14:textId="77777777" w:rsidR="007615D6" w:rsidRPr="00EB0339" w:rsidRDefault="007615D6" w:rsidP="007615D6">
      <w:r w:rsidRPr="005B25A1">
        <w:rPr>
          <w:b/>
          <w:bCs/>
        </w:rPr>
        <w:t>Status:</w:t>
      </w:r>
      <w:r>
        <w:t xml:space="preserve"> </w:t>
      </w:r>
      <w:r>
        <w:rPr>
          <w:color w:val="0000FF"/>
        </w:rPr>
        <w:t>Not concluded</w:t>
      </w:r>
      <w:r>
        <w:t>.</w:t>
      </w:r>
    </w:p>
    <w:p w14:paraId="75DC720A" w14:textId="77777777" w:rsidR="007615D6" w:rsidRDefault="007615D6" w:rsidP="005A50C0">
      <w:pPr>
        <w:pStyle w:val="Heading3"/>
      </w:pPr>
      <w:r>
        <w:t>19.5.2</w:t>
      </w:r>
      <w:r>
        <w:tab/>
        <w:t>MPS for IMS Messaging and SMS services (MPS4msg)</w:t>
      </w:r>
    </w:p>
    <w:p w14:paraId="250FE54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DDB3073" w14:textId="77777777" w:rsidR="008A22D1" w:rsidRDefault="00000000" w:rsidP="00BB3F37">
      <w:r>
        <w:t>There were no contributions to this agenda item.</w:t>
      </w:r>
    </w:p>
    <w:p w14:paraId="0CDEA850" w14:textId="77777777" w:rsidR="008A22D1" w:rsidRDefault="008A22D1" w:rsidP="00BB3F37"/>
    <w:p w14:paraId="54EBB457" w14:textId="77777777" w:rsidR="007615D6" w:rsidRDefault="007615D6" w:rsidP="005A50C0">
      <w:pPr>
        <w:pStyle w:val="Heading3"/>
      </w:pPr>
      <w:r>
        <w:t>19.6.2</w:t>
      </w:r>
      <w:r>
        <w:tab/>
        <w:t>Architecture Enhancements for Vehicle</w:t>
      </w:r>
      <w:r>
        <w:lastRenderedPageBreak/>
        <w:t xml:space="preserve"> Mounted Relays Phase 2 (VMR_Ph2)</w:t>
      </w:r>
    </w:p>
    <w:p w14:paraId="71725F0B" w14:textId="77777777" w:rsidR="00E00DA6" w:rsidRDefault="007615D6" w:rsidP="000A3FBD">
      <w:pPr>
        <w:pStyle w:val="NormTop"/>
      </w:pPr>
      <w:r>
        <w:rPr>
          <w:color w:val="0000FF"/>
        </w:rPr>
        <w:t>S2-2506212</w:t>
      </w:r>
      <w:r w:rsidRPr="00D53282">
        <w:t xml:space="preserve"> </w:t>
      </w:r>
      <w:r>
        <w:t>(CR) 23.501 CR6187R1 (Rel-19, 'F'): Clarification of the network slicing clause (Source: Nokia,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the text refers to a UE served by the MWAB-</w:t>
      </w:r>
      <w:proofErr w:type="spellStart"/>
      <w:r>
        <w:t>gNB</w:t>
      </w:r>
      <w:proofErr w:type="spellEnd"/>
      <w:r>
        <w:t>, and the wording of paragraph 2 is improved. The right procedure name is used. This is clarified that if the S-NSSAI for the new BH PDU session to be established is not in M.</w:t>
      </w:r>
    </w:p>
    <w:p w14:paraId="4BB5295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S2-2503177</w:t>
      </w:r>
      <w:r>
        <w:t>.</w:t>
      </w:r>
    </w:p>
    <w:p w14:paraId="00001B05" w14:textId="77777777" w:rsidR="007615D6" w:rsidRPr="005B25A1" w:rsidRDefault="007615D6" w:rsidP="007615D6">
      <w:pPr>
        <w:keepNext/>
        <w:keepLines/>
        <w:rPr>
          <w:b/>
          <w:bCs/>
        </w:rPr>
      </w:pPr>
      <w:r w:rsidRPr="005B25A1">
        <w:rPr>
          <w:b/>
          <w:bCs/>
        </w:rPr>
        <w:t>Convenor comment:</w:t>
      </w:r>
    </w:p>
    <w:p w14:paraId="1F194092" w14:textId="77777777" w:rsidR="007615D6" w:rsidRPr="005B25A1" w:rsidRDefault="007615D6" w:rsidP="007615D6">
      <w:pPr>
        <w:keepNext/>
        <w:keepLines/>
      </w:pPr>
      <w:r w:rsidRPr="005B25A1">
        <w:t>HANDLE.</w:t>
      </w:r>
    </w:p>
    <w:p w14:paraId="26CEEBE5" w14:textId="77777777" w:rsidR="007615D6" w:rsidRPr="005B25A1" w:rsidRDefault="007615D6" w:rsidP="007615D6">
      <w:pPr>
        <w:keepNext/>
        <w:keepLines/>
        <w:rPr>
          <w:b/>
          <w:bCs/>
        </w:rPr>
      </w:pPr>
      <w:r w:rsidRPr="005B25A1">
        <w:rPr>
          <w:b/>
          <w:bCs/>
        </w:rPr>
        <w:t>Parallel discussion:</w:t>
      </w:r>
    </w:p>
    <w:p w14:paraId="6B3C830F" w14:textId="7D6D62AE" w:rsidR="007615D6" w:rsidRPr="005B25A1" w:rsidRDefault="006D594D" w:rsidP="007615D6">
      <w:pPr>
        <w:keepNext/>
        <w:keepLines/>
      </w:pPr>
      <w:r>
        <w:t xml:space="preserve">The new </w:t>
      </w:r>
      <w:r w:rsidR="00455105">
        <w:t>Note X should be removed and the reference corrected.</w:t>
      </w:r>
      <w:r>
        <w:t xml:space="preserve"> This was revised to </w:t>
      </w:r>
      <w:r w:rsidRPr="006D594D">
        <w:rPr>
          <w:color w:val="0000FF"/>
        </w:rPr>
        <w:t>S2-250</w:t>
      </w:r>
      <w:r>
        <w:rPr>
          <w:color w:val="0000FF"/>
        </w:rPr>
        <w:t>7917</w:t>
      </w:r>
      <w:r>
        <w:t>.</w:t>
      </w:r>
      <w:r w:rsidRPr="006D594D">
        <w:rPr>
          <w:color w:val="0000FF"/>
        </w:rPr>
        <w:t xml:space="preserve"> </w:t>
      </w:r>
    </w:p>
    <w:p w14:paraId="74316603" w14:textId="77777777" w:rsidR="0061178C" w:rsidRPr="005B25A1" w:rsidRDefault="006D594D" w:rsidP="0061178C">
      <w:pPr>
        <w:keepNext/>
        <w:keepLines/>
      </w:pPr>
      <w:r>
        <w:t xml:space="preserve">This was </w:t>
      </w:r>
      <w:r w:rsidRPr="00B30893">
        <w:rPr>
          <w:color w:val="FF0000"/>
        </w:rPr>
        <w:t>agreed</w:t>
      </w:r>
      <w:r>
        <w:t xml:space="preserve"> in parallel session</w:t>
      </w:r>
      <w:r w:rsidR="0061178C">
        <w:t xml:space="preserve">. </w:t>
      </w:r>
    </w:p>
    <w:p w14:paraId="26237E86" w14:textId="77777777" w:rsidR="0061178C" w:rsidRDefault="0061178C" w:rsidP="0061178C">
      <w:pPr>
        <w:keepNext/>
        <w:keepLines/>
        <w:rPr>
          <w:b/>
          <w:bCs/>
        </w:rPr>
      </w:pPr>
      <w:r>
        <w:rPr>
          <w:b/>
          <w:bCs/>
        </w:rPr>
        <w:t>Plenary Discussion:</w:t>
      </w:r>
    </w:p>
    <w:p w14:paraId="4D773993" w14:textId="3AB990DA" w:rsidR="006D594D" w:rsidRPr="00290594" w:rsidRDefault="006D594D" w:rsidP="006D594D">
      <w:pPr>
        <w:keepNext/>
        <w:keepLines/>
      </w:pPr>
    </w:p>
    <w:p w14:paraId="71E89E08" w14:textId="77777777" w:rsidR="006D594D" w:rsidRPr="00EB0339" w:rsidRDefault="006D594D" w:rsidP="006D594D">
      <w:r w:rsidRPr="005B25A1">
        <w:rPr>
          <w:b/>
          <w:bCs/>
        </w:rPr>
        <w:t>Status:</w:t>
      </w:r>
      <w:r>
        <w:t xml:space="preserve"> </w:t>
      </w:r>
      <w:r w:rsidRPr="00290594">
        <w:rPr>
          <w:color w:val="0000FF"/>
        </w:rPr>
        <w:t>&lt;Parallel Agreed&gt;.</w:t>
      </w:r>
    </w:p>
    <w:p w14:paraId="132263CE" w14:textId="77777777" w:rsidR="00E00DA6" w:rsidRDefault="007615D6" w:rsidP="000A3FBD">
      <w:pPr>
        <w:pStyle w:val="NormTop"/>
      </w:pPr>
      <w:r>
        <w:rPr>
          <w:color w:val="0000FF"/>
        </w:rPr>
        <w:t>S2-2506211</w:t>
      </w:r>
      <w:r w:rsidRPr="00D53282">
        <w:t xml:space="preserve"> </w:t>
      </w:r>
      <w:r>
        <w:t>(CR) 23.501 CR6186R1 (Rel-19, 'F'): Clarification of mobility clause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text is clarified to state the MWAB-</w:t>
      </w:r>
      <w:proofErr w:type="spellStart"/>
      <w:r>
        <w:t>gNB</w:t>
      </w:r>
      <w:proofErr w:type="spellEnd"/>
      <w:r>
        <w:t xml:space="preserve"> advertising the new value(s) is the new logical </w:t>
      </w:r>
      <w:proofErr w:type="spellStart"/>
      <w:r>
        <w:t>gNB</w:t>
      </w:r>
      <w:proofErr w:type="spellEnd"/>
      <w:r>
        <w:t xml:space="preserve"> as specified in TS 38.401 [42].</w:t>
      </w:r>
    </w:p>
    <w:p w14:paraId="295BA05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S2-2503168</w:t>
      </w:r>
      <w:r>
        <w:t>.</w:t>
      </w:r>
    </w:p>
    <w:p w14:paraId="3B220C08" w14:textId="77777777" w:rsidR="007615D6" w:rsidRPr="005B25A1" w:rsidRDefault="007615D6" w:rsidP="007615D6">
      <w:pPr>
        <w:keepNext/>
        <w:keepLines/>
        <w:rPr>
          <w:b/>
          <w:bCs/>
        </w:rPr>
      </w:pPr>
      <w:r w:rsidRPr="005B25A1">
        <w:rPr>
          <w:b/>
          <w:bCs/>
        </w:rPr>
        <w:t>Convenor comment:</w:t>
      </w:r>
    </w:p>
    <w:p w14:paraId="2434691F" w14:textId="77777777" w:rsidR="007615D6" w:rsidRPr="005B25A1" w:rsidRDefault="007615D6" w:rsidP="007615D6">
      <w:pPr>
        <w:keepNext/>
        <w:keepLines/>
      </w:pPr>
      <w:r w:rsidRPr="005B25A1">
        <w:t>HANDLE.</w:t>
      </w:r>
    </w:p>
    <w:p w14:paraId="09B1986A" w14:textId="77777777" w:rsidR="007615D6" w:rsidRPr="005B25A1" w:rsidRDefault="007615D6" w:rsidP="007615D6">
      <w:pPr>
        <w:keepNext/>
        <w:keepLines/>
        <w:rPr>
          <w:b/>
          <w:bCs/>
        </w:rPr>
      </w:pPr>
      <w:r w:rsidRPr="005B25A1">
        <w:rPr>
          <w:b/>
          <w:bCs/>
        </w:rPr>
        <w:t>Parallel discussion:</w:t>
      </w:r>
    </w:p>
    <w:p w14:paraId="23F809C6" w14:textId="77777777" w:rsidR="00F57862" w:rsidRPr="00F57862" w:rsidRDefault="006D594D" w:rsidP="00F57862">
      <w:pPr>
        <w:keepNext/>
        <w:keepLines/>
      </w:pPr>
      <w:r>
        <w:t xml:space="preserve">Some corrections were requested. This was left for off-line discussion and revised to </w:t>
      </w:r>
      <w:r w:rsidRPr="006D594D">
        <w:rPr>
          <w:color w:val="0000FF"/>
        </w:rPr>
        <w:t>S2-250</w:t>
      </w:r>
      <w:r>
        <w:rPr>
          <w:color w:val="0000FF"/>
        </w:rPr>
        <w:t>7918</w:t>
      </w:r>
      <w:r w:rsidR="00F57862" w:rsidRPr="00F57862">
        <w:t xml:space="preserve">. </w:t>
      </w:r>
    </w:p>
    <w:p w14:paraId="49379658" w14:textId="77777777" w:rsidR="0061178C" w:rsidRPr="005B25A1" w:rsidRDefault="00AC161C" w:rsidP="0061178C">
      <w:pPr>
        <w:keepNext/>
        <w:keepLines/>
      </w:pPr>
      <w:r>
        <w:t xml:space="preserve">This was reviewed and </w:t>
      </w:r>
      <w:r w:rsidRPr="00B30893">
        <w:rPr>
          <w:color w:val="FF0000"/>
        </w:rPr>
        <w:t>agreed</w:t>
      </w:r>
      <w:r>
        <w:t xml:space="preserve"> in parallel session</w:t>
      </w:r>
      <w:r w:rsidR="0061178C">
        <w:t xml:space="preserve">. </w:t>
      </w:r>
    </w:p>
    <w:p w14:paraId="748F89C1" w14:textId="77777777" w:rsidR="0061178C" w:rsidRDefault="0061178C" w:rsidP="0061178C">
      <w:pPr>
        <w:keepNext/>
        <w:keepLines/>
        <w:rPr>
          <w:b/>
          <w:bCs/>
        </w:rPr>
      </w:pPr>
      <w:r>
        <w:rPr>
          <w:b/>
          <w:bCs/>
        </w:rPr>
        <w:t>Plenary Discussion:</w:t>
      </w:r>
    </w:p>
    <w:p w14:paraId="1D628589" w14:textId="41A49E82" w:rsidR="00AC161C" w:rsidRPr="00301857" w:rsidRDefault="00AC161C" w:rsidP="00AC161C">
      <w:pPr>
        <w:keepNext/>
        <w:keepLines/>
      </w:pPr>
    </w:p>
    <w:p w14:paraId="67A99F20" w14:textId="77777777" w:rsidR="00AC161C" w:rsidRPr="00EB0339" w:rsidRDefault="00AC161C" w:rsidP="00AC161C">
      <w:r w:rsidRPr="005B25A1">
        <w:rPr>
          <w:b/>
          <w:bCs/>
        </w:rPr>
        <w:t>Status:</w:t>
      </w:r>
      <w:r>
        <w:t xml:space="preserve"> </w:t>
      </w:r>
      <w:r>
        <w:rPr>
          <w:color w:val="0000FF"/>
        </w:rPr>
        <w:t>&lt;Parallel Agreed&gt;</w:t>
      </w:r>
      <w:r>
        <w:t>.</w:t>
      </w:r>
    </w:p>
    <w:p w14:paraId="3EF59D90" w14:textId="77777777" w:rsidR="00E00DA6" w:rsidRDefault="007615D6" w:rsidP="000A3FBD">
      <w:pPr>
        <w:pStyle w:val="NormTop"/>
      </w:pPr>
      <w:r>
        <w:rPr>
          <w:color w:val="0000FF"/>
        </w:rPr>
        <w:t>S2-2506543</w:t>
      </w:r>
      <w:r w:rsidRPr="00D53282">
        <w:t xml:space="preserve"> </w:t>
      </w:r>
      <w:r>
        <w:t>(CR) 23.501 CR6170R1 (Rel-19, 'F'):</w:t>
      </w:r>
      <w:r>
        <w:lastRenderedPageBreak/>
        <w:t xml:space="preserve"> MWAB-</w:t>
      </w:r>
      <w:proofErr w:type="spellStart"/>
      <w:r>
        <w:t>gNB</w:t>
      </w:r>
      <w:proofErr w:type="spellEnd"/>
      <w:r>
        <w:t xml:space="preserve"> authorization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the possibility for releasing the UE. Adding the description of N2/</w:t>
      </w:r>
      <w:proofErr w:type="spellStart"/>
      <w:r>
        <w:t>Xn</w:t>
      </w:r>
      <w:proofErr w:type="spellEnd"/>
      <w:r>
        <w:t xml:space="preserve"> release.</w:t>
      </w:r>
    </w:p>
    <w:p w14:paraId="6FAA66F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S2-2502980</w:t>
      </w:r>
      <w:r>
        <w:t>.</w:t>
      </w:r>
    </w:p>
    <w:p w14:paraId="773D00C5" w14:textId="77777777" w:rsidR="007615D6" w:rsidRPr="005B25A1" w:rsidRDefault="007615D6" w:rsidP="007615D6">
      <w:pPr>
        <w:keepNext/>
        <w:keepLines/>
        <w:rPr>
          <w:b/>
          <w:bCs/>
        </w:rPr>
      </w:pPr>
      <w:r w:rsidRPr="005B25A1">
        <w:rPr>
          <w:b/>
          <w:bCs/>
        </w:rPr>
        <w:t>Convenor comment:</w:t>
      </w:r>
    </w:p>
    <w:p w14:paraId="7A538D42" w14:textId="77777777" w:rsidR="007615D6" w:rsidRPr="005B25A1" w:rsidRDefault="007615D6" w:rsidP="007615D6">
      <w:pPr>
        <w:keepNext/>
        <w:keepLines/>
      </w:pPr>
      <w:r w:rsidRPr="005B25A1">
        <w:t>HANDLE.</w:t>
      </w:r>
    </w:p>
    <w:p w14:paraId="725F1B61" w14:textId="77777777" w:rsidR="007615D6" w:rsidRPr="005B25A1" w:rsidRDefault="007615D6" w:rsidP="007615D6">
      <w:pPr>
        <w:keepNext/>
        <w:keepLines/>
        <w:rPr>
          <w:b/>
          <w:bCs/>
        </w:rPr>
      </w:pPr>
      <w:r w:rsidRPr="005B25A1">
        <w:rPr>
          <w:b/>
          <w:bCs/>
        </w:rPr>
        <w:t>Parallel discussion:</w:t>
      </w:r>
    </w:p>
    <w:p w14:paraId="41EE7547" w14:textId="77777777" w:rsidR="00F57862" w:rsidRPr="00F57862" w:rsidRDefault="00A546DB" w:rsidP="00F57862">
      <w:pPr>
        <w:keepNext/>
        <w:keepLines/>
      </w:pPr>
      <w:r>
        <w:t xml:space="preserve">Some corrections were requested. This was left for off-line discussion and revised to </w:t>
      </w:r>
      <w:r w:rsidRPr="006D594D">
        <w:rPr>
          <w:color w:val="0000FF"/>
        </w:rPr>
        <w:t>S2-250</w:t>
      </w:r>
      <w:r>
        <w:rPr>
          <w:color w:val="0000FF"/>
        </w:rPr>
        <w:t>7919</w:t>
      </w:r>
      <w:r w:rsidR="00F57862" w:rsidRPr="00F57862">
        <w:t xml:space="preserve">. </w:t>
      </w:r>
    </w:p>
    <w:p w14:paraId="3871BFEA" w14:textId="77777777" w:rsidR="0061178C" w:rsidRPr="005B25A1" w:rsidRDefault="00AC161C" w:rsidP="0061178C">
      <w:pPr>
        <w:keepNext/>
        <w:keepLines/>
      </w:pPr>
      <w:r>
        <w:t>Nokia proposed removing the first two changes. Ericsson replied that this is a matter of authorization and not on whether the MWAB-</w:t>
      </w:r>
      <w:proofErr w:type="spellStart"/>
      <w:r>
        <w:t>gNB</w:t>
      </w:r>
      <w:proofErr w:type="spellEnd"/>
      <w:r>
        <w:t xml:space="preserve"> can operate in a particular area. This was then </w:t>
      </w:r>
      <w:r w:rsidRPr="00B30893">
        <w:rPr>
          <w:color w:val="FF0000"/>
        </w:rPr>
        <w:t>agreed</w:t>
      </w:r>
      <w:r>
        <w:t xml:space="preserve"> in parallel session</w:t>
      </w:r>
      <w:r w:rsidR="0061178C">
        <w:t xml:space="preserve">. </w:t>
      </w:r>
    </w:p>
    <w:p w14:paraId="7EDC5749" w14:textId="77777777" w:rsidR="0061178C" w:rsidRDefault="0061178C" w:rsidP="0061178C">
      <w:pPr>
        <w:keepNext/>
        <w:keepLines/>
        <w:rPr>
          <w:b/>
          <w:bCs/>
        </w:rPr>
      </w:pPr>
      <w:r>
        <w:rPr>
          <w:b/>
          <w:bCs/>
        </w:rPr>
        <w:t>Plenary Discussion:</w:t>
      </w:r>
    </w:p>
    <w:p w14:paraId="7790BE4A" w14:textId="660D7F35" w:rsidR="00AC161C" w:rsidRPr="00301857" w:rsidRDefault="00AC161C" w:rsidP="00AC161C">
      <w:pPr>
        <w:keepNext/>
        <w:keepLines/>
      </w:pPr>
    </w:p>
    <w:p w14:paraId="06E11CCA" w14:textId="77777777" w:rsidR="00AC161C" w:rsidRPr="00EB0339" w:rsidRDefault="00AC161C" w:rsidP="00AC161C">
      <w:r w:rsidRPr="005B25A1">
        <w:rPr>
          <w:b/>
          <w:bCs/>
        </w:rPr>
        <w:t>Status:</w:t>
      </w:r>
      <w:r>
        <w:t xml:space="preserve"> </w:t>
      </w:r>
      <w:r>
        <w:rPr>
          <w:color w:val="0000FF"/>
        </w:rPr>
        <w:t>&lt;Parallel Agreed&gt;</w:t>
      </w:r>
      <w:r>
        <w:t>.</w:t>
      </w:r>
    </w:p>
    <w:p w14:paraId="5C72A268" w14:textId="77777777" w:rsidR="00E00DA6" w:rsidRDefault="007615D6" w:rsidP="000A3FBD">
      <w:pPr>
        <w:pStyle w:val="NormTop"/>
      </w:pPr>
      <w:r>
        <w:rPr>
          <w:color w:val="0000FF"/>
        </w:rPr>
        <w:t>S2-2506213</w:t>
      </w:r>
      <w:r w:rsidRPr="00D53282">
        <w:t xml:space="preserve"> </w:t>
      </w:r>
      <w:r>
        <w:t>(CR) 23.501 CR6188R1 (Rel-19, 'F'): Handling of BH PDU session in the network (Source: Nokia)</w:t>
      </w:r>
      <w:r>
        <w:br/>
      </w:r>
      <w:r w:rsidRPr="00D53282">
        <w:rPr>
          <w:b/>
        </w:rPr>
        <w:t>Document for:</w:t>
      </w:r>
      <w:r w:rsidRPr="00D53282">
        <w:t xml:space="preserve"> </w:t>
      </w:r>
      <w:r>
        <w:t>Approval</w:t>
      </w:r>
      <w:r>
        <w:br/>
      </w:r>
      <w:r w:rsidRPr="00D53282">
        <w:rPr>
          <w:b/>
        </w:rPr>
        <w:t>Abstract:</w:t>
      </w:r>
      <w:r w:rsidRPr="00D53282">
        <w:t xml:space="preserve"> </w:t>
      </w:r>
      <w:r>
        <w:br/>
        <w:t>Summary of change: Handling of BH PDU session from network side is provided so that re-authorization of MWAB can be done in timely manner and unnecessary signalling is avoided (assuming the MWAB-UE would keep trying to have OAM connection).</w:t>
      </w:r>
    </w:p>
    <w:p w14:paraId="34CD584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S2-2503181</w:t>
      </w:r>
      <w:r>
        <w:t>.</w:t>
      </w:r>
    </w:p>
    <w:p w14:paraId="44C19116" w14:textId="77777777" w:rsidR="007615D6" w:rsidRPr="005B25A1" w:rsidRDefault="007615D6" w:rsidP="007615D6">
      <w:pPr>
        <w:keepNext/>
        <w:keepLines/>
        <w:rPr>
          <w:b/>
          <w:bCs/>
        </w:rPr>
      </w:pPr>
      <w:r w:rsidRPr="005B25A1">
        <w:rPr>
          <w:b/>
          <w:bCs/>
        </w:rPr>
        <w:t>Convenor comment:</w:t>
      </w:r>
    </w:p>
    <w:p w14:paraId="50E7D048" w14:textId="77777777" w:rsidR="007615D6" w:rsidRPr="005B25A1" w:rsidRDefault="007615D6" w:rsidP="007615D6">
      <w:pPr>
        <w:keepNext/>
        <w:keepLines/>
      </w:pPr>
      <w:r w:rsidRPr="005B25A1">
        <w:t>HANDLE (discuss together w/ S2-2506619).</w:t>
      </w:r>
    </w:p>
    <w:p w14:paraId="682E4B72" w14:textId="77777777" w:rsidR="007615D6" w:rsidRPr="005B25A1" w:rsidRDefault="007615D6" w:rsidP="007615D6">
      <w:pPr>
        <w:keepNext/>
        <w:keepLines/>
        <w:rPr>
          <w:b/>
          <w:bCs/>
        </w:rPr>
      </w:pPr>
      <w:r w:rsidRPr="005B25A1">
        <w:rPr>
          <w:b/>
          <w:bCs/>
        </w:rPr>
        <w:t>Parallel discussion:</w:t>
      </w:r>
    </w:p>
    <w:p w14:paraId="531146D4" w14:textId="77777777" w:rsidR="007615D6" w:rsidRPr="005B25A1" w:rsidRDefault="007615D6" w:rsidP="007615D6">
      <w:pPr>
        <w:keepNext/>
        <w:keepLines/>
      </w:pPr>
      <w:r w:rsidRPr="005B25A1">
        <w:t>-</w:t>
      </w:r>
    </w:p>
    <w:p w14:paraId="58D71ADD" w14:textId="77777777" w:rsidR="007615D6" w:rsidRPr="005B25A1" w:rsidRDefault="007615D6" w:rsidP="007615D6">
      <w:pPr>
        <w:keepNext/>
        <w:keepLines/>
        <w:rPr>
          <w:b/>
          <w:bCs/>
        </w:rPr>
      </w:pPr>
      <w:r w:rsidRPr="005B25A1">
        <w:rPr>
          <w:b/>
          <w:bCs/>
        </w:rPr>
        <w:t>Plenary Discussion:</w:t>
      </w:r>
    </w:p>
    <w:p w14:paraId="6FD9E1CC" w14:textId="77777777" w:rsidR="008A07F6" w:rsidRPr="005B25A1" w:rsidRDefault="008A07F6" w:rsidP="008A07F6">
      <w:pPr>
        <w:keepNext/>
        <w:keepLines/>
      </w:pPr>
      <w:r>
        <w:t xml:space="preserve">This was </w:t>
      </w:r>
      <w:r w:rsidRPr="00C3284B">
        <w:rPr>
          <w:color w:val="0000FF"/>
        </w:rPr>
        <w:t>noted</w:t>
      </w:r>
      <w:r>
        <w:t xml:space="preserve"> in parallel session.</w:t>
      </w:r>
    </w:p>
    <w:p w14:paraId="14B83337" w14:textId="77777777" w:rsidR="008A07F6" w:rsidRPr="00EB0339" w:rsidRDefault="008A07F6" w:rsidP="008A07F6">
      <w:r w:rsidRPr="005B25A1">
        <w:rPr>
          <w:b/>
          <w:bCs/>
        </w:rPr>
        <w:t>Status:</w:t>
      </w:r>
      <w:r>
        <w:t xml:space="preserve"> </w:t>
      </w:r>
      <w:r>
        <w:rPr>
          <w:color w:val="0000FF"/>
        </w:rPr>
        <w:t>Noted</w:t>
      </w:r>
      <w:r>
        <w:t>.</w:t>
      </w:r>
    </w:p>
    <w:p w14:paraId="59AB29CB" w14:textId="77777777" w:rsidR="00E00DA6" w:rsidRDefault="007615D6" w:rsidP="000A3FBD">
      <w:pPr>
        <w:pStyle w:val="NormTop"/>
      </w:pPr>
      <w:r>
        <w:rPr>
          <w:color w:val="0000FF"/>
        </w:rPr>
        <w:t>S2-2506619</w:t>
      </w:r>
      <w:r w:rsidRPr="00D53282">
        <w:t xml:space="preserve"> </w:t>
      </w:r>
      <w:r>
        <w:t>(CR) 23.501 CR6099R2 (Rel-19, 'F'): Clarification on MWAB-UE aspect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5.49.3.2 - Add description about that the MWAB-UE remains in CM-CONNECTED state for MWAB operation.</w:t>
      </w:r>
    </w:p>
    <w:p w14:paraId="166F3C7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S2-2503018</w:t>
      </w:r>
      <w:r>
        <w:t>.</w:t>
      </w:r>
    </w:p>
    <w:p w14:paraId="44708F41" w14:textId="77777777" w:rsidR="007615D6" w:rsidRPr="005B25A1" w:rsidRDefault="007615D6" w:rsidP="007615D6">
      <w:pPr>
        <w:keepNext/>
        <w:keepLines/>
        <w:rPr>
          <w:b/>
          <w:bCs/>
        </w:rPr>
      </w:pPr>
      <w:r w:rsidRPr="005B25A1">
        <w:rPr>
          <w:b/>
          <w:bCs/>
        </w:rPr>
        <w:t>Convenor comment:</w:t>
      </w:r>
    </w:p>
    <w:p w14:paraId="2D349684" w14:textId="77777777" w:rsidR="007615D6" w:rsidRPr="005B25A1" w:rsidRDefault="007615D6" w:rsidP="007615D6">
      <w:pPr>
        <w:keepNext/>
        <w:keepLines/>
      </w:pPr>
      <w:r w:rsidRPr="005B25A1">
        <w:t>HANDLE (discuss together w/ S2-2506213).</w:t>
      </w:r>
    </w:p>
    <w:p w14:paraId="557F20FD" w14:textId="77777777" w:rsidR="007615D6" w:rsidRPr="005B25A1" w:rsidRDefault="007615D6" w:rsidP="007615D6">
      <w:pPr>
        <w:keepNext/>
        <w:keepLines/>
        <w:rPr>
          <w:b/>
          <w:bCs/>
        </w:rPr>
      </w:pPr>
      <w:r w:rsidRPr="005B25A1">
        <w:rPr>
          <w:b/>
          <w:bCs/>
        </w:rPr>
        <w:t>Parallel discussion:</w:t>
      </w:r>
    </w:p>
    <w:p w14:paraId="09217E5A" w14:textId="62D53DBC" w:rsidR="007615D6" w:rsidRPr="005B25A1" w:rsidRDefault="008A07F6" w:rsidP="007615D6">
      <w:pPr>
        <w:keepNext/>
        <w:keepLines/>
      </w:pPr>
      <w:r>
        <w:t xml:space="preserve">This was </w:t>
      </w:r>
      <w:r w:rsidRPr="00C3284B">
        <w:rPr>
          <w:color w:val="0000FF"/>
        </w:rPr>
        <w:t>noted</w:t>
      </w:r>
      <w:r>
        <w:t xml:space="preserve"> in parallel session.</w:t>
      </w:r>
    </w:p>
    <w:p w14:paraId="63D56655" w14:textId="29AE3D60" w:rsidR="007615D6" w:rsidRPr="00EB0339" w:rsidRDefault="007615D6" w:rsidP="007615D6">
      <w:r w:rsidRPr="005B25A1">
        <w:rPr>
          <w:b/>
          <w:bCs/>
        </w:rPr>
        <w:t>Status:</w:t>
      </w:r>
      <w:r>
        <w:t xml:space="preserve"> </w:t>
      </w:r>
      <w:r>
        <w:rPr>
          <w:color w:val="0000FF"/>
        </w:rPr>
        <w:t>Noted</w:t>
      </w:r>
      <w:r>
        <w:t>.</w:t>
      </w:r>
    </w:p>
    <w:p w14:paraId="0CC3A672" w14:textId="77777777" w:rsidR="00E00DA6" w:rsidRDefault="007615D6" w:rsidP="000A3FBD">
      <w:pPr>
        <w:pStyle w:val="NormTop"/>
      </w:pPr>
      <w:r>
        <w:rPr>
          <w:color w:val="0000FF"/>
        </w:rPr>
        <w:t>S2-2506617</w:t>
      </w:r>
      <w:r w:rsidRPr="00D53282">
        <w:t xml:space="preserve"> </w:t>
      </w:r>
      <w:r>
        <w:t>(CR) 23.501 CR6364 (Rel-19, 'F'): Cl</w:t>
      </w:r>
      <w:r>
        <w:lastRenderedPageBreak/>
        <w:t>arification on S-NSSAIs supported by MWAB-</w:t>
      </w:r>
      <w:proofErr w:type="spellStart"/>
      <w:r>
        <w:t>gNB</w:t>
      </w:r>
      <w:proofErr w:type="spellEnd"/>
      <w:r>
        <w:t xml:space="preserv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5.49.1.4 - Clarify that the MWAB-</w:t>
      </w:r>
      <w:proofErr w:type="spellStart"/>
      <w:r>
        <w:t>gNB</w:t>
      </w:r>
      <w:proofErr w:type="spellEnd"/>
      <w:r>
        <w:t xml:space="preserve"> determines the S-NSSAI(s) supported by itself in the MWAB Broadcasted PLMN/SNPN based on the information on the Allowed S-NSSAI(s) provided by the MWAB-UE, and provides its supported S-NSSAI(s) to t.</w:t>
      </w:r>
    </w:p>
    <w:p w14:paraId="48D5158A" w14:textId="77777777" w:rsidR="007615D6" w:rsidRPr="005B25A1" w:rsidRDefault="007615D6" w:rsidP="007615D6">
      <w:pPr>
        <w:keepNext/>
        <w:keepLines/>
        <w:rPr>
          <w:b/>
          <w:bCs/>
        </w:rPr>
      </w:pPr>
      <w:r w:rsidRPr="005B25A1">
        <w:rPr>
          <w:b/>
          <w:bCs/>
        </w:rPr>
        <w:t>Convenor comment:</w:t>
      </w:r>
    </w:p>
    <w:p w14:paraId="31A83CD4" w14:textId="77777777" w:rsidR="007615D6" w:rsidRPr="005B25A1" w:rsidRDefault="007615D6" w:rsidP="007615D6">
      <w:pPr>
        <w:keepNext/>
        <w:keepLines/>
      </w:pPr>
      <w:r w:rsidRPr="005B25A1">
        <w:t>HANDLE.</w:t>
      </w:r>
    </w:p>
    <w:p w14:paraId="1E3267DC" w14:textId="77777777" w:rsidR="007615D6" w:rsidRPr="005B25A1" w:rsidRDefault="007615D6" w:rsidP="007615D6">
      <w:pPr>
        <w:keepNext/>
        <w:keepLines/>
        <w:rPr>
          <w:b/>
          <w:bCs/>
        </w:rPr>
      </w:pPr>
      <w:r w:rsidRPr="005B25A1">
        <w:rPr>
          <w:b/>
          <w:bCs/>
        </w:rPr>
        <w:t>Parallel discussion:</w:t>
      </w:r>
    </w:p>
    <w:p w14:paraId="588C21FD" w14:textId="77777777" w:rsidR="00F57862" w:rsidRPr="00F57862" w:rsidRDefault="008A07F6" w:rsidP="00F57862">
      <w:pPr>
        <w:keepNext/>
        <w:keepLines/>
      </w:pPr>
      <w:r>
        <w:t>This was</w:t>
      </w:r>
      <w:r w:rsidR="00367DE4">
        <w:t xml:space="preserve"> reviewed and</w:t>
      </w:r>
      <w:r>
        <w:t xml:space="preserve"> left for off-line discussion and revised to </w:t>
      </w:r>
      <w:r w:rsidRPr="008A07F6">
        <w:rPr>
          <w:color w:val="0000FF"/>
        </w:rPr>
        <w:t>S2-250</w:t>
      </w:r>
      <w:r>
        <w:rPr>
          <w:color w:val="0000FF"/>
        </w:rPr>
        <w:t>7920</w:t>
      </w:r>
      <w:r w:rsidR="00F57862" w:rsidRPr="00F57862">
        <w:t xml:space="preserve">. </w:t>
      </w:r>
    </w:p>
    <w:p w14:paraId="0EC9D9F4" w14:textId="77777777" w:rsidR="0061178C" w:rsidRDefault="00AC161C" w:rsidP="0061178C">
      <w:pPr>
        <w:keepNext/>
        <w:keepLines/>
      </w:pPr>
      <w:r>
        <w:t>It was suggested to add ‘</w:t>
      </w:r>
      <w:r w:rsidRPr="00AC161C">
        <w:rPr>
          <w:i/>
          <w:iCs/>
        </w:rPr>
        <w:t>based on the default S-</w:t>
      </w:r>
      <w:proofErr w:type="spellStart"/>
      <w:r w:rsidRPr="00AC161C">
        <w:rPr>
          <w:i/>
          <w:iCs/>
        </w:rPr>
        <w:t>NSSAI</w:t>
      </w:r>
      <w:r>
        <w:t>’.Nokia</w:t>
      </w:r>
      <w:proofErr w:type="spellEnd"/>
      <w:r>
        <w:t xml:space="preserve"> added that there may not be a default S-NSSAI and suggested ‘</w:t>
      </w:r>
      <w:r w:rsidRPr="00AC161C">
        <w:rPr>
          <w:i/>
          <w:iCs/>
        </w:rPr>
        <w:t>based on the default traffic descriptor setting</w:t>
      </w:r>
      <w:r>
        <w:t>’</w:t>
      </w:r>
      <w:r w:rsidR="00C166CF">
        <w:t xml:space="preserve">. As this is an example it was suggested to delete it instead. This was left for off-line discussion and revised to </w:t>
      </w:r>
      <w:r w:rsidR="00C166CF" w:rsidRPr="00497EE3">
        <w:rPr>
          <w:color w:val="0000FF"/>
        </w:rPr>
        <w:t>S2-250</w:t>
      </w:r>
      <w:r w:rsidR="00C166CF">
        <w:rPr>
          <w:color w:val="0000FF"/>
        </w:rPr>
        <w:t>8012</w:t>
      </w:r>
      <w:r w:rsidR="0061178C">
        <w:t xml:space="preserve">. </w:t>
      </w:r>
    </w:p>
    <w:p w14:paraId="70BB0EC6" w14:textId="77777777" w:rsidR="0061178C" w:rsidRDefault="0061178C" w:rsidP="0061178C">
      <w:pPr>
        <w:keepNext/>
        <w:keepLines/>
        <w:rPr>
          <w:b/>
          <w:bCs/>
        </w:rPr>
      </w:pPr>
      <w:r>
        <w:rPr>
          <w:b/>
          <w:bCs/>
        </w:rPr>
        <w:t>Plenary Discussion:</w:t>
      </w:r>
    </w:p>
    <w:p w14:paraId="1F4112E7" w14:textId="5332B76B" w:rsidR="00520DEE" w:rsidRDefault="00520DEE" w:rsidP="00520DEE">
      <w:pPr>
        <w:keepNext/>
        <w:keepLines/>
      </w:pPr>
      <w:r>
        <w:t xml:space="preserve">  </w:t>
      </w:r>
      <w:r>
        <w:rPr>
          <w:color w:val="FF0000"/>
        </w:rPr>
        <w:t>&lt;RETURN - OPEN&gt;</w:t>
      </w:r>
    </w:p>
    <w:p w14:paraId="51F68C3D" w14:textId="77777777" w:rsidR="008A07F6" w:rsidRPr="00EB0339" w:rsidRDefault="008A07F6" w:rsidP="008A07F6">
      <w:r w:rsidRPr="005B25A1">
        <w:rPr>
          <w:b/>
          <w:bCs/>
        </w:rPr>
        <w:t>Status:</w:t>
      </w:r>
      <w:r>
        <w:t xml:space="preserve"> </w:t>
      </w:r>
      <w:r w:rsidRPr="00380F14">
        <w:rPr>
          <w:color w:val="FF0000"/>
        </w:rPr>
        <w:t>OPEN</w:t>
      </w:r>
    </w:p>
    <w:p w14:paraId="4461417E" w14:textId="77777777" w:rsidR="00E00DA6" w:rsidRDefault="007615D6" w:rsidP="000A3FBD">
      <w:pPr>
        <w:pStyle w:val="NormTop"/>
      </w:pPr>
      <w:r>
        <w:rPr>
          <w:color w:val="0000FF"/>
        </w:rPr>
        <w:t>S2-2506620</w:t>
      </w:r>
      <w:r w:rsidRPr="00D53282">
        <w:t xml:space="preserve"> </w:t>
      </w:r>
      <w:r>
        <w:t>(CR) 23.501 CR6365 (Rel-19, 'F'): Clarification on N2 connection setup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5.49.1.1 - Add N2 connection of MWAB-</w:t>
      </w:r>
      <w:proofErr w:type="spellStart"/>
      <w:r>
        <w:t>gNB</w:t>
      </w:r>
      <w:proofErr w:type="spellEnd"/>
      <w:r>
        <w:t>.</w:t>
      </w:r>
    </w:p>
    <w:p w14:paraId="621A6174" w14:textId="77777777" w:rsidR="007615D6" w:rsidRPr="005B25A1" w:rsidRDefault="007615D6" w:rsidP="007615D6">
      <w:pPr>
        <w:keepNext/>
        <w:keepLines/>
        <w:rPr>
          <w:b/>
          <w:bCs/>
        </w:rPr>
      </w:pPr>
      <w:r w:rsidRPr="005B25A1">
        <w:rPr>
          <w:b/>
          <w:bCs/>
        </w:rPr>
        <w:t>Convenor comment:</w:t>
      </w:r>
    </w:p>
    <w:p w14:paraId="29198173" w14:textId="77777777" w:rsidR="007615D6" w:rsidRPr="005B25A1" w:rsidRDefault="007615D6" w:rsidP="007615D6">
      <w:pPr>
        <w:keepNext/>
        <w:keepLines/>
      </w:pPr>
      <w:r w:rsidRPr="005B25A1">
        <w:t>HANDLE.</w:t>
      </w:r>
    </w:p>
    <w:p w14:paraId="5287D83E" w14:textId="77777777" w:rsidR="007615D6" w:rsidRPr="005B25A1" w:rsidRDefault="007615D6" w:rsidP="007615D6">
      <w:pPr>
        <w:keepNext/>
        <w:keepLines/>
        <w:rPr>
          <w:b/>
          <w:bCs/>
        </w:rPr>
      </w:pPr>
      <w:r w:rsidRPr="005B25A1">
        <w:rPr>
          <w:b/>
          <w:bCs/>
        </w:rPr>
        <w:t>Parallel discussion:</w:t>
      </w:r>
    </w:p>
    <w:p w14:paraId="5D9ADCAB" w14:textId="4E6F0CF7" w:rsidR="00367DE4" w:rsidRPr="005B25A1" w:rsidRDefault="00367DE4" w:rsidP="00367DE4">
      <w:pPr>
        <w:keepNext/>
        <w:keepLines/>
      </w:pPr>
      <w:r>
        <w:t xml:space="preserve">The cover sheet should be updated and N3 added. This was revised to </w:t>
      </w:r>
      <w:r w:rsidRPr="008A07F6">
        <w:rPr>
          <w:color w:val="0000FF"/>
        </w:rPr>
        <w:t>S2-250</w:t>
      </w:r>
      <w:r>
        <w:rPr>
          <w:color w:val="0000FF"/>
        </w:rPr>
        <w:t>7921</w:t>
      </w:r>
      <w:r>
        <w:t>.</w:t>
      </w:r>
      <w:r w:rsidRPr="008A07F6">
        <w:rPr>
          <w:color w:val="0000FF"/>
        </w:rPr>
        <w:t xml:space="preserve"> </w:t>
      </w:r>
    </w:p>
    <w:p w14:paraId="62B6C263" w14:textId="77777777" w:rsidR="0061178C" w:rsidRPr="005B25A1" w:rsidRDefault="00367DE4" w:rsidP="0061178C">
      <w:pPr>
        <w:keepNext/>
        <w:keepLines/>
      </w:pPr>
      <w:r>
        <w:t xml:space="preserve">This was </w:t>
      </w:r>
      <w:r w:rsidRPr="00B30893">
        <w:rPr>
          <w:color w:val="FF0000"/>
        </w:rPr>
        <w:t>agreed</w:t>
      </w:r>
      <w:r>
        <w:t xml:space="preserve"> in parallel session</w:t>
      </w:r>
      <w:r w:rsidR="0061178C">
        <w:t xml:space="preserve">. </w:t>
      </w:r>
    </w:p>
    <w:p w14:paraId="184C2C5B" w14:textId="77777777" w:rsidR="0061178C" w:rsidRDefault="0061178C" w:rsidP="0061178C">
      <w:pPr>
        <w:keepNext/>
        <w:keepLines/>
        <w:rPr>
          <w:b/>
          <w:bCs/>
        </w:rPr>
      </w:pPr>
      <w:r>
        <w:rPr>
          <w:b/>
          <w:bCs/>
        </w:rPr>
        <w:t>Plenary Discussion:</w:t>
      </w:r>
    </w:p>
    <w:p w14:paraId="041AB776" w14:textId="3D4E511C" w:rsidR="00367DE4" w:rsidRPr="00290594" w:rsidRDefault="00367DE4" w:rsidP="00367DE4">
      <w:pPr>
        <w:keepNext/>
        <w:keepLines/>
      </w:pPr>
    </w:p>
    <w:p w14:paraId="0FFCE5AA" w14:textId="77777777" w:rsidR="00367DE4" w:rsidRPr="00EB0339" w:rsidRDefault="00367DE4" w:rsidP="00367DE4">
      <w:r w:rsidRPr="005B25A1">
        <w:rPr>
          <w:b/>
          <w:bCs/>
        </w:rPr>
        <w:t>Status:</w:t>
      </w:r>
      <w:r>
        <w:t xml:space="preserve"> </w:t>
      </w:r>
      <w:r w:rsidRPr="00290594">
        <w:rPr>
          <w:color w:val="0000FF"/>
        </w:rPr>
        <w:t>&lt;Parallel Agreed&gt;.</w:t>
      </w:r>
    </w:p>
    <w:p w14:paraId="67CAC32D" w14:textId="77777777" w:rsidR="008A22D1" w:rsidRDefault="008A22D1" w:rsidP="00BB3F37"/>
    <w:p w14:paraId="68AE7B53" w14:textId="77777777" w:rsidR="007615D6" w:rsidRDefault="007615D6" w:rsidP="005A50C0">
      <w:pPr>
        <w:pStyle w:val="Heading3"/>
      </w:pPr>
      <w:r>
        <w:t>19.7.2</w:t>
      </w:r>
      <w:r>
        <w:tab/>
        <w:t>System Enhancement for Proximity-based Ser</w:t>
      </w:r>
      <w:r>
        <w:lastRenderedPageBreak/>
        <w:t>vices in 5GS - Phase 3 (5G_ProSe_Ph3)</w:t>
      </w:r>
    </w:p>
    <w:p w14:paraId="7D227870" w14:textId="77777777" w:rsidR="00C42A32" w:rsidRDefault="00C42A32" w:rsidP="00C42A32">
      <w:pPr>
        <w:pStyle w:val="H6"/>
        <w:pBdr>
          <w:top w:val="single" w:sz="4" w:space="1" w:color="auto"/>
          <w:left w:val="single" w:sz="4" w:space="4" w:color="auto"/>
          <w:bottom w:val="single" w:sz="4" w:space="1" w:color="auto"/>
          <w:right w:val="single" w:sz="4" w:space="4" w:color="auto"/>
        </w:pBdr>
        <w:rPr>
          <w:color w:val="0000FF"/>
        </w:rPr>
      </w:pPr>
      <w:r>
        <w:rPr>
          <w:color w:val="0000FF"/>
        </w:rPr>
        <w:t>CT WG1 LS on path information in discovery procedures</w:t>
      </w:r>
    </w:p>
    <w:p w14:paraId="2E735294" w14:textId="77777777" w:rsidR="00C42A32" w:rsidRDefault="00C42A32" w:rsidP="00C42A32">
      <w:pPr>
        <w:pStyle w:val="NormTop"/>
      </w:pPr>
      <w:r>
        <w:rPr>
          <w:color w:val="0000FF"/>
        </w:rPr>
        <w:t>S2-2506119</w:t>
      </w:r>
      <w:r w:rsidRPr="00D53282">
        <w:t xml:space="preserve"> </w:t>
      </w:r>
      <w:r>
        <w:t xml:space="preserve">(LS IN) LS from CT WG1: LS on the path information in 5G </w:t>
      </w:r>
      <w:proofErr w:type="spellStart"/>
      <w:r>
        <w:t>ProSe</w:t>
      </w:r>
      <w:proofErr w:type="spellEnd"/>
      <w:r>
        <w:t xml:space="preserve"> multi-hop discovery procedures (Source: CT WG1 (C1-253724))</w:t>
      </w:r>
      <w:r>
        <w:br/>
      </w:r>
      <w:r w:rsidRPr="00D53282">
        <w:rPr>
          <w:b/>
        </w:rPr>
        <w:t>Document for:</w:t>
      </w:r>
      <w:r w:rsidRPr="00D53282">
        <w:t xml:space="preserve"> </w:t>
      </w:r>
      <w:r>
        <w:t>Action</w:t>
      </w:r>
      <w:r>
        <w:br/>
      </w:r>
      <w:r w:rsidRPr="00D53282">
        <w:rPr>
          <w:b/>
        </w:rPr>
        <w:t>Abstract:</w:t>
      </w:r>
      <w:r w:rsidRPr="00D53282">
        <w:t xml:space="preserve"> </w:t>
      </w:r>
      <w:r>
        <w:br/>
        <w:t xml:space="preserve">For 5G </w:t>
      </w:r>
      <w:proofErr w:type="spellStart"/>
      <w:r>
        <w:t>ProSe</w:t>
      </w:r>
      <w:proofErr w:type="spellEnd"/>
      <w:r>
        <w:t xml:space="preserve"> multi-hop UE-to-UE relay discovery procedure with reference to TS 23.304 clause 5.8.6.3 (excerpted below), the following two questions to SA WG2 are raised: {. . .} Action: CT WG1 kindly asks SA WG2 to provide answers to the three questions above.</w:t>
      </w:r>
    </w:p>
    <w:p w14:paraId="1933D534" w14:textId="77777777" w:rsidR="00C42A32" w:rsidRPr="00B81031" w:rsidRDefault="00C42A32" w:rsidP="00C42A32">
      <w:pPr>
        <w:keepNext/>
        <w:keepLines/>
        <w:rPr>
          <w:i/>
        </w:rPr>
      </w:pPr>
      <w:r w:rsidRPr="00B81031">
        <w:rPr>
          <w:b/>
          <w:bCs/>
          <w:i/>
        </w:rPr>
        <w:t>Comment:</w:t>
      </w:r>
      <w:r>
        <w:rPr>
          <w:i/>
        </w:rPr>
        <w:t xml:space="preserve"> Responses drafted in</w:t>
      </w:r>
      <w:r>
        <w:rPr>
          <w:color w:val="0000FF"/>
        </w:rPr>
        <w:t xml:space="preserve"> S2-2506297</w:t>
      </w:r>
      <w:r>
        <w:t>,</w:t>
      </w:r>
      <w:r>
        <w:rPr>
          <w:color w:val="0000FF"/>
        </w:rPr>
        <w:t xml:space="preserve"> S2-2506791</w:t>
      </w:r>
      <w:r>
        <w:t>,</w:t>
      </w:r>
      <w:r>
        <w:rPr>
          <w:color w:val="0000FF"/>
        </w:rPr>
        <w:t xml:space="preserve"> S2-2506895</w:t>
      </w:r>
      <w:r>
        <w:t>,</w:t>
      </w:r>
      <w:r>
        <w:rPr>
          <w:color w:val="0000FF"/>
        </w:rPr>
        <w:t xml:space="preserve"> S2-2506957</w:t>
      </w:r>
      <w:r>
        <w:t>.</w:t>
      </w:r>
    </w:p>
    <w:p w14:paraId="7486F2C5" w14:textId="77777777" w:rsidR="00C42A32" w:rsidRPr="005B25A1" w:rsidRDefault="00C42A32" w:rsidP="00C42A32">
      <w:pPr>
        <w:keepNext/>
        <w:keepLines/>
        <w:rPr>
          <w:b/>
          <w:bCs/>
        </w:rPr>
      </w:pPr>
      <w:r w:rsidRPr="005B25A1">
        <w:rPr>
          <w:b/>
          <w:bCs/>
        </w:rPr>
        <w:t>Parallel discussion:</w:t>
      </w:r>
    </w:p>
    <w:p w14:paraId="5D3FA384" w14:textId="77777777" w:rsidR="0061178C" w:rsidRPr="005B25A1" w:rsidRDefault="00C42A32" w:rsidP="0061178C">
      <w:pPr>
        <w:keepNext/>
        <w:keepLines/>
      </w:pPr>
      <w:r>
        <w:t>The proposed response LSs were reviewed</w:t>
      </w:r>
      <w:r w:rsidR="0061178C">
        <w:t xml:space="preserve">. </w:t>
      </w:r>
    </w:p>
    <w:p w14:paraId="6D70EC6C" w14:textId="77777777" w:rsidR="0061178C" w:rsidRDefault="0061178C" w:rsidP="0061178C">
      <w:pPr>
        <w:keepNext/>
        <w:keepLines/>
        <w:rPr>
          <w:b/>
          <w:bCs/>
        </w:rPr>
      </w:pPr>
      <w:r>
        <w:rPr>
          <w:b/>
          <w:bCs/>
        </w:rPr>
        <w:t>Plenary Discussion:</w:t>
      </w:r>
    </w:p>
    <w:p w14:paraId="073A1AC2" w14:textId="202ADF00" w:rsidR="00520DEE" w:rsidRDefault="00520DEE" w:rsidP="00520DEE">
      <w:pPr>
        <w:keepNext/>
        <w:keepLines/>
      </w:pPr>
      <w:r>
        <w:t xml:space="preserve">  </w:t>
      </w:r>
      <w:r>
        <w:rPr>
          <w:color w:val="FF0000"/>
        </w:rPr>
        <w:t>&lt;RETURN - OPEN&gt;</w:t>
      </w:r>
    </w:p>
    <w:p w14:paraId="1534F6C5" w14:textId="77777777" w:rsidR="00C42A32" w:rsidRPr="00EB0339" w:rsidRDefault="00C42A32" w:rsidP="00C42A32">
      <w:r w:rsidRPr="005B25A1">
        <w:rPr>
          <w:b/>
          <w:bCs/>
        </w:rPr>
        <w:t>Status:</w:t>
      </w:r>
      <w:r>
        <w:t xml:space="preserve"> </w:t>
      </w:r>
      <w:r w:rsidRPr="00380F14">
        <w:rPr>
          <w:color w:val="FF0000"/>
        </w:rPr>
        <w:t>OPEN</w:t>
      </w:r>
    </w:p>
    <w:p w14:paraId="7541AECF" w14:textId="77777777" w:rsidR="00E00DA6" w:rsidRDefault="007615D6" w:rsidP="000A3FBD">
      <w:pPr>
        <w:pStyle w:val="NormTop"/>
      </w:pPr>
      <w:r>
        <w:rPr>
          <w:color w:val="0000FF"/>
        </w:rPr>
        <w:t>S2-2506297</w:t>
      </w:r>
      <w:r w:rsidRPr="00D53282">
        <w:t xml:space="preserve"> </w:t>
      </w:r>
      <w:r>
        <w:t xml:space="preserve">(LS OUT) [DRAFT] Reply LS on the path information in 5G </w:t>
      </w:r>
      <w:proofErr w:type="spellStart"/>
      <w:r>
        <w:t>ProSe</w:t>
      </w:r>
      <w:proofErr w:type="spellEnd"/>
      <w:r>
        <w:t xml:space="preserve"> multi-hop discovery procedures (Source: Samsung)</w:t>
      </w:r>
      <w:r>
        <w:br/>
      </w:r>
      <w:r w:rsidRPr="00D53282">
        <w:rPr>
          <w:b/>
        </w:rPr>
        <w:t>Document for:</w:t>
      </w:r>
      <w:r w:rsidRPr="00D53282">
        <w:t xml:space="preserve"> </w:t>
      </w:r>
      <w:r>
        <w:t>Approval</w:t>
      </w:r>
      <w:r>
        <w:br/>
      </w:r>
      <w:r w:rsidRPr="00D53282">
        <w:rPr>
          <w:b/>
        </w:rPr>
        <w:t>Abstract:</w:t>
      </w:r>
      <w:r w:rsidRPr="00D53282">
        <w:t xml:space="preserve"> </w:t>
      </w:r>
    </w:p>
    <w:p w14:paraId="73DC3B0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62D150E2" w14:textId="77777777" w:rsidR="007615D6" w:rsidRPr="005B25A1" w:rsidRDefault="007615D6" w:rsidP="007615D6">
      <w:pPr>
        <w:keepNext/>
        <w:keepLines/>
        <w:rPr>
          <w:b/>
          <w:bCs/>
        </w:rPr>
      </w:pPr>
      <w:r w:rsidRPr="005B25A1">
        <w:rPr>
          <w:b/>
          <w:bCs/>
        </w:rPr>
        <w:t>Parallel discussion:</w:t>
      </w:r>
    </w:p>
    <w:p w14:paraId="1318EA1C" w14:textId="5232950C" w:rsidR="007615D6" w:rsidRPr="00F57862" w:rsidRDefault="007575F6" w:rsidP="007615D6">
      <w:pPr>
        <w:keepNext/>
        <w:keepLines/>
      </w:pPr>
      <w:r>
        <w:t xml:space="preserve">Some clarifications were needed for Q1 and Q2 and Q3 required further discussion. This was left for off-line discussion and revised to </w:t>
      </w:r>
      <w:r w:rsidRPr="007575F6">
        <w:rPr>
          <w:color w:val="0000FF"/>
        </w:rPr>
        <w:t>S2-250</w:t>
      </w:r>
      <w:r>
        <w:rPr>
          <w:color w:val="0000FF"/>
        </w:rPr>
        <w:t>7869</w:t>
      </w:r>
      <w:r w:rsidRPr="00F57862">
        <w:t xml:space="preserve">. </w:t>
      </w:r>
    </w:p>
    <w:p w14:paraId="0A0AED35" w14:textId="77777777" w:rsidR="0061178C" w:rsidRDefault="00431026" w:rsidP="0061178C">
      <w:pPr>
        <w:keepNext/>
        <w:keepLines/>
      </w:pPr>
      <w:r>
        <w:t xml:space="preserve">This was left for off-line update to align with the associated CR and was revised to </w:t>
      </w:r>
      <w:r w:rsidRPr="00CE3EC0">
        <w:rPr>
          <w:color w:val="0000FF"/>
        </w:rPr>
        <w:t>S2-2</w:t>
      </w:r>
      <w:r>
        <w:rPr>
          <w:color w:val="0000FF"/>
        </w:rPr>
        <w:t>508009</w:t>
      </w:r>
      <w:r w:rsidR="0061178C">
        <w:t xml:space="preserve">. </w:t>
      </w:r>
    </w:p>
    <w:p w14:paraId="603AC944" w14:textId="77777777" w:rsidR="0061178C" w:rsidRDefault="0061178C" w:rsidP="0061178C">
      <w:pPr>
        <w:keepNext/>
        <w:keepLines/>
        <w:rPr>
          <w:b/>
          <w:bCs/>
        </w:rPr>
      </w:pPr>
      <w:r>
        <w:rPr>
          <w:b/>
          <w:bCs/>
        </w:rPr>
        <w:t>Plenary Discussion:</w:t>
      </w:r>
    </w:p>
    <w:p w14:paraId="25E7CC3E" w14:textId="4A482CB0" w:rsidR="00520DEE" w:rsidRDefault="00520DEE" w:rsidP="00520DEE">
      <w:pPr>
        <w:keepNext/>
        <w:keepLines/>
      </w:pPr>
      <w:r>
        <w:t xml:space="preserve">  </w:t>
      </w:r>
      <w:r>
        <w:rPr>
          <w:color w:val="FF0000"/>
        </w:rPr>
        <w:t>&lt;RETURN - OPEN&gt;</w:t>
      </w:r>
    </w:p>
    <w:p w14:paraId="71B01325" w14:textId="77777777" w:rsidR="007575F6" w:rsidRPr="00EB0339" w:rsidRDefault="007575F6" w:rsidP="007575F6">
      <w:r w:rsidRPr="005B25A1">
        <w:rPr>
          <w:b/>
          <w:bCs/>
        </w:rPr>
        <w:t>Status:</w:t>
      </w:r>
      <w:r>
        <w:t xml:space="preserve"> </w:t>
      </w:r>
      <w:r w:rsidRPr="00380F14">
        <w:rPr>
          <w:color w:val="FF0000"/>
        </w:rPr>
        <w:t>OPEN</w:t>
      </w:r>
    </w:p>
    <w:p w14:paraId="0D2121B8" w14:textId="77777777" w:rsidR="00E00DA6" w:rsidRDefault="007615D6" w:rsidP="000A3FBD">
      <w:pPr>
        <w:pStyle w:val="NormTop"/>
      </w:pPr>
      <w:r>
        <w:rPr>
          <w:color w:val="0000FF"/>
        </w:rPr>
        <w:t>S2-2506366</w:t>
      </w:r>
      <w:r w:rsidRPr="00D53282">
        <w:t xml:space="preserve"> </w:t>
      </w:r>
      <w:r>
        <w:t>(CR) 23.304 CR0556 (Rel-19, 'F'): Correction of path information for Multi-hop U2U discovery for Non-IP type and for Multi-hop U2N Model B discovery (Source: Samsung)</w:t>
      </w:r>
      <w:r>
        <w:br/>
      </w:r>
      <w:r w:rsidRPr="00D53282">
        <w:rPr>
          <w:b/>
        </w:rPr>
        <w:t>Document for:</w:t>
      </w:r>
      <w:r w:rsidRPr="00D53282">
        <w:t xml:space="preserve"> </w:t>
      </w:r>
      <w:r>
        <w:t>Approval</w:t>
      </w:r>
      <w:r>
        <w:br/>
      </w:r>
      <w:r w:rsidRPr="00D53282">
        <w:rPr>
          <w:b/>
        </w:rPr>
        <w:t>Abstract:</w:t>
      </w:r>
      <w:r w:rsidRPr="00D53282">
        <w:t xml:space="preserve"> </w:t>
      </w:r>
    </w:p>
    <w:p w14:paraId="4B173874" w14:textId="77777777" w:rsidR="007615D6" w:rsidRPr="005B25A1" w:rsidRDefault="007615D6" w:rsidP="007615D6">
      <w:pPr>
        <w:keepNext/>
        <w:keepLines/>
        <w:rPr>
          <w:b/>
          <w:bCs/>
        </w:rPr>
      </w:pPr>
      <w:r w:rsidRPr="005B25A1">
        <w:rPr>
          <w:b/>
          <w:bCs/>
        </w:rPr>
        <w:t>Parallel discussion:</w:t>
      </w:r>
    </w:p>
    <w:p w14:paraId="54DDA536" w14:textId="77777777" w:rsidR="007615D6" w:rsidRPr="005B25A1" w:rsidRDefault="007615D6" w:rsidP="007615D6">
      <w:pPr>
        <w:keepNext/>
        <w:keepLines/>
      </w:pPr>
      <w:r w:rsidRPr="005B25A1">
        <w:t>-</w:t>
      </w:r>
    </w:p>
    <w:p w14:paraId="5617F81C" w14:textId="77777777" w:rsidR="007615D6" w:rsidRPr="005B25A1" w:rsidRDefault="007615D6" w:rsidP="007615D6">
      <w:pPr>
        <w:keepNext/>
        <w:keepLines/>
        <w:rPr>
          <w:b/>
          <w:bCs/>
        </w:rPr>
      </w:pPr>
      <w:r w:rsidRPr="005B25A1">
        <w:rPr>
          <w:b/>
          <w:bCs/>
        </w:rPr>
        <w:t>Plenary Discussion:</w:t>
      </w:r>
    </w:p>
    <w:p w14:paraId="70962ECC" w14:textId="77777777" w:rsidR="007615D6" w:rsidRPr="005B25A1" w:rsidRDefault="007615D6" w:rsidP="007615D6">
      <w:pPr>
        <w:keepNext/>
        <w:keepLines/>
      </w:pPr>
      <w:r>
        <w:rPr>
          <w:color w:val="FF0000"/>
        </w:rPr>
        <w:t>NO DISCUSSION RECORDED</w:t>
      </w:r>
    </w:p>
    <w:p w14:paraId="4C8E4623" w14:textId="77777777" w:rsidR="007615D6" w:rsidRPr="00EB0339" w:rsidRDefault="007615D6" w:rsidP="007615D6">
      <w:r w:rsidRPr="005B25A1">
        <w:rPr>
          <w:b/>
          <w:bCs/>
        </w:rPr>
        <w:t>Status:</w:t>
      </w:r>
      <w:r>
        <w:t xml:space="preserve"> </w:t>
      </w:r>
      <w:r>
        <w:rPr>
          <w:color w:val="0000FF"/>
        </w:rPr>
        <w:t>Not concluded</w:t>
      </w:r>
      <w:r>
        <w:t>.</w:t>
      </w:r>
    </w:p>
    <w:p w14:paraId="09259AA3" w14:textId="77777777" w:rsidR="00E00DA6" w:rsidRDefault="007615D6" w:rsidP="000A3FBD">
      <w:pPr>
        <w:pStyle w:val="NormTop"/>
      </w:pPr>
      <w:r>
        <w:rPr>
          <w:color w:val="0000FF"/>
        </w:rPr>
        <w:t>S2-2506791</w:t>
      </w:r>
      <w:r w:rsidRPr="00D53282">
        <w:t xml:space="preserve"> </w:t>
      </w:r>
      <w:r>
        <w:t>(LS OUT) [DRAFT] Reply LS on the path in</w:t>
      </w:r>
      <w:r>
        <w:lastRenderedPageBreak/>
        <w:t xml:space="preserve">formation in 5G </w:t>
      </w:r>
      <w:proofErr w:type="spellStart"/>
      <w:r>
        <w:t>ProSe</w:t>
      </w:r>
      <w:proofErr w:type="spellEnd"/>
      <w:r>
        <w:t xml:space="preserve"> multi-hop discovery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Reply LS on the path information in 5G </w:t>
      </w:r>
      <w:proofErr w:type="spellStart"/>
      <w:r>
        <w:t>ProSe</w:t>
      </w:r>
      <w:proofErr w:type="spellEnd"/>
      <w:r>
        <w:t xml:space="preserve"> multi-hop discovery procedures (C1-253724).</w:t>
      </w:r>
    </w:p>
    <w:p w14:paraId="02AA249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544AE310" w14:textId="77777777" w:rsidR="007615D6" w:rsidRPr="005B25A1" w:rsidRDefault="007615D6" w:rsidP="007615D6">
      <w:pPr>
        <w:keepNext/>
        <w:keepLines/>
        <w:rPr>
          <w:b/>
          <w:bCs/>
        </w:rPr>
      </w:pPr>
      <w:r w:rsidRPr="005B25A1">
        <w:rPr>
          <w:b/>
          <w:bCs/>
        </w:rPr>
        <w:t>Parallel discussion:</w:t>
      </w:r>
    </w:p>
    <w:p w14:paraId="57F5C2B7" w14:textId="77777777" w:rsidR="007615D6" w:rsidRPr="005B25A1" w:rsidRDefault="007615D6" w:rsidP="007615D6">
      <w:pPr>
        <w:keepNext/>
        <w:keepLines/>
      </w:pPr>
      <w:r w:rsidRPr="005B25A1">
        <w:t>-</w:t>
      </w:r>
    </w:p>
    <w:p w14:paraId="0A3BD886" w14:textId="77777777" w:rsidR="007615D6" w:rsidRPr="005B25A1" w:rsidRDefault="007615D6" w:rsidP="007615D6">
      <w:pPr>
        <w:keepNext/>
        <w:keepLines/>
        <w:rPr>
          <w:b/>
          <w:bCs/>
        </w:rPr>
      </w:pPr>
      <w:r w:rsidRPr="005B25A1">
        <w:rPr>
          <w:b/>
          <w:bCs/>
        </w:rPr>
        <w:t>Plenary Discussion:</w:t>
      </w:r>
    </w:p>
    <w:p w14:paraId="34EE51B1" w14:textId="77777777" w:rsidR="007615D6" w:rsidRPr="005B25A1" w:rsidRDefault="007615D6" w:rsidP="007615D6">
      <w:pPr>
        <w:keepNext/>
        <w:keepLines/>
      </w:pPr>
      <w:r>
        <w:rPr>
          <w:color w:val="FF0000"/>
        </w:rPr>
        <w:t>NO DISCUSSION RECORDED</w:t>
      </w:r>
    </w:p>
    <w:p w14:paraId="35C0B1F1" w14:textId="77777777" w:rsidR="007615D6" w:rsidRPr="00EB0339" w:rsidRDefault="007615D6" w:rsidP="007615D6">
      <w:r w:rsidRPr="005B25A1">
        <w:rPr>
          <w:b/>
          <w:bCs/>
        </w:rPr>
        <w:t>Status:</w:t>
      </w:r>
      <w:r>
        <w:t xml:space="preserve"> </w:t>
      </w:r>
      <w:r>
        <w:rPr>
          <w:color w:val="0000FF"/>
        </w:rPr>
        <w:t>Not concluded</w:t>
      </w:r>
      <w:r>
        <w:t>.</w:t>
      </w:r>
    </w:p>
    <w:p w14:paraId="3C773EB2" w14:textId="77777777" w:rsidR="00E00DA6" w:rsidRDefault="007615D6" w:rsidP="000A3FBD">
      <w:pPr>
        <w:pStyle w:val="NormTop"/>
      </w:pPr>
      <w:r>
        <w:rPr>
          <w:color w:val="0000FF"/>
        </w:rPr>
        <w:t>S2-2506792</w:t>
      </w:r>
      <w:r w:rsidRPr="00D53282">
        <w:t xml:space="preserve"> </w:t>
      </w:r>
      <w:r>
        <w:t xml:space="preserve">(CR) 23.304 CR0558 (Rel-19, 'F'): Clarification on the path information in 5G </w:t>
      </w:r>
      <w:proofErr w:type="spellStart"/>
      <w:r>
        <w:t>ProSe</w:t>
      </w:r>
      <w:proofErr w:type="spellEnd"/>
      <w:r>
        <w:t xml:space="preserve"> multi-hop discovery procedures and Editorial Correction for TS 23.304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word 'discoverer' from the path information in </w:t>
      </w:r>
      <w:proofErr w:type="spellStart"/>
      <w:r>
        <w:t>multihup</w:t>
      </w:r>
      <w:proofErr w:type="spellEnd"/>
      <w:r>
        <w:t xml:space="preserve"> U2U Model A Discovery. Clarify the path information in the step 4a in clause 6.3.2.5.3 is an (ordered) list of User Info ID(s) of Intermediate UE-to-Network Relay(s) in.</w:t>
      </w:r>
    </w:p>
    <w:p w14:paraId="45AD0BD4" w14:textId="77777777" w:rsidR="007615D6" w:rsidRPr="005B25A1" w:rsidRDefault="007615D6" w:rsidP="007615D6">
      <w:pPr>
        <w:keepNext/>
        <w:keepLines/>
        <w:rPr>
          <w:b/>
          <w:bCs/>
        </w:rPr>
      </w:pPr>
      <w:r w:rsidRPr="005B25A1">
        <w:rPr>
          <w:b/>
          <w:bCs/>
        </w:rPr>
        <w:t>Parallel discussion:</w:t>
      </w:r>
    </w:p>
    <w:p w14:paraId="1AABA3B4" w14:textId="2A224B14" w:rsidR="007615D6" w:rsidRPr="00F57862" w:rsidRDefault="007575F6" w:rsidP="007615D6">
      <w:pPr>
        <w:keepNext/>
        <w:keepLines/>
      </w:pPr>
      <w:r>
        <w:t xml:space="preserve">This was used as a baseline for further discussion. It seemed acceptable to keep the layer 2 ID, which would need clarification of notes. This was left for off-line discussion and revised to </w:t>
      </w:r>
      <w:r w:rsidRPr="007575F6">
        <w:rPr>
          <w:color w:val="0000FF"/>
        </w:rPr>
        <w:t>S2-250</w:t>
      </w:r>
      <w:r>
        <w:rPr>
          <w:color w:val="0000FF"/>
        </w:rPr>
        <w:t>7870</w:t>
      </w:r>
      <w:r w:rsidRPr="00F57862">
        <w:t xml:space="preserve">. </w:t>
      </w:r>
    </w:p>
    <w:p w14:paraId="3C96477B" w14:textId="77777777" w:rsidR="0061178C" w:rsidRDefault="00F57862" w:rsidP="0061178C">
      <w:pPr>
        <w:keepNext/>
        <w:keepLines/>
      </w:pPr>
      <w:r>
        <w:t xml:space="preserve">Additional text to replace the deleted notes was requested. This was left for off-line discussion and revised to </w:t>
      </w:r>
      <w:r w:rsidRPr="00497EE3">
        <w:rPr>
          <w:color w:val="0000FF"/>
        </w:rPr>
        <w:t>S2-250</w:t>
      </w:r>
      <w:r>
        <w:rPr>
          <w:color w:val="0000FF"/>
        </w:rPr>
        <w:t>8008</w:t>
      </w:r>
      <w:r w:rsidR="0061178C">
        <w:t xml:space="preserve">. </w:t>
      </w:r>
    </w:p>
    <w:p w14:paraId="6C410030" w14:textId="77777777" w:rsidR="0061178C" w:rsidRDefault="0061178C" w:rsidP="0061178C">
      <w:pPr>
        <w:keepNext/>
        <w:keepLines/>
        <w:rPr>
          <w:b/>
          <w:bCs/>
        </w:rPr>
      </w:pPr>
      <w:r>
        <w:rPr>
          <w:b/>
          <w:bCs/>
        </w:rPr>
        <w:t>Plenary Discussion:</w:t>
      </w:r>
    </w:p>
    <w:p w14:paraId="52FF4E21" w14:textId="14B12EB8" w:rsidR="00520DEE" w:rsidRDefault="00520DEE" w:rsidP="00520DEE">
      <w:pPr>
        <w:keepNext/>
        <w:keepLines/>
      </w:pPr>
      <w:r>
        <w:t xml:space="preserve">  </w:t>
      </w:r>
      <w:r>
        <w:rPr>
          <w:color w:val="FF0000"/>
        </w:rPr>
        <w:t>&lt;RETURN - OPEN&gt;</w:t>
      </w:r>
    </w:p>
    <w:p w14:paraId="4C4B278B" w14:textId="77777777" w:rsidR="007575F6" w:rsidRPr="00EB0339" w:rsidRDefault="007575F6" w:rsidP="007575F6">
      <w:r w:rsidRPr="005B25A1">
        <w:rPr>
          <w:b/>
          <w:bCs/>
        </w:rPr>
        <w:t>Status:</w:t>
      </w:r>
      <w:r>
        <w:t xml:space="preserve"> </w:t>
      </w:r>
      <w:r w:rsidRPr="00380F14">
        <w:rPr>
          <w:color w:val="FF0000"/>
        </w:rPr>
        <w:t>OPEN</w:t>
      </w:r>
    </w:p>
    <w:p w14:paraId="28D4EA46" w14:textId="77777777" w:rsidR="00E00DA6" w:rsidRDefault="007615D6" w:rsidP="000A3FBD">
      <w:pPr>
        <w:pStyle w:val="NormTop"/>
      </w:pPr>
      <w:r>
        <w:rPr>
          <w:color w:val="0000FF"/>
        </w:rPr>
        <w:t>S2-2506895</w:t>
      </w:r>
      <w:r w:rsidRPr="00D53282">
        <w:t xml:space="preserve"> </w:t>
      </w:r>
      <w:r>
        <w:t xml:space="preserve">(LS OUT) [DRAFT] Reply LS on the path information in 5G </w:t>
      </w:r>
      <w:proofErr w:type="spellStart"/>
      <w:r>
        <w:t>ProSe</w:t>
      </w:r>
      <w:proofErr w:type="spellEnd"/>
      <w:r>
        <w:t xml:space="preserve"> multi-hop discovery procedures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Reply LS on the path information in 5G </w:t>
      </w:r>
      <w:proofErr w:type="spellStart"/>
      <w:r>
        <w:t>ProSe</w:t>
      </w:r>
      <w:proofErr w:type="spellEnd"/>
      <w:r>
        <w:t xml:space="preserve"> multi-hop discovery procedures.</w:t>
      </w:r>
    </w:p>
    <w:p w14:paraId="0B2C4F7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3DF0EEAE" w14:textId="77777777" w:rsidR="007615D6" w:rsidRPr="005B25A1" w:rsidRDefault="007615D6" w:rsidP="007615D6">
      <w:pPr>
        <w:keepNext/>
        <w:keepLines/>
        <w:rPr>
          <w:b/>
          <w:bCs/>
        </w:rPr>
      </w:pPr>
      <w:r w:rsidRPr="005B25A1">
        <w:rPr>
          <w:b/>
          <w:bCs/>
        </w:rPr>
        <w:t>Parallel discussion:</w:t>
      </w:r>
    </w:p>
    <w:p w14:paraId="5F01655F" w14:textId="77777777" w:rsidR="007615D6" w:rsidRPr="005B25A1" w:rsidRDefault="007615D6" w:rsidP="007615D6">
      <w:pPr>
        <w:keepNext/>
        <w:keepLines/>
      </w:pPr>
      <w:r w:rsidRPr="005B25A1">
        <w:t>-</w:t>
      </w:r>
    </w:p>
    <w:p w14:paraId="539AD762" w14:textId="77777777" w:rsidR="007615D6" w:rsidRPr="005B25A1" w:rsidRDefault="007615D6" w:rsidP="007615D6">
      <w:pPr>
        <w:keepNext/>
        <w:keepLines/>
        <w:rPr>
          <w:b/>
          <w:bCs/>
        </w:rPr>
      </w:pPr>
      <w:r w:rsidRPr="005B25A1">
        <w:rPr>
          <w:b/>
          <w:bCs/>
        </w:rPr>
        <w:t>Plenary Discussion:</w:t>
      </w:r>
    </w:p>
    <w:p w14:paraId="7645BDB0" w14:textId="77777777" w:rsidR="007615D6" w:rsidRPr="005B25A1" w:rsidRDefault="007615D6" w:rsidP="007615D6">
      <w:pPr>
        <w:keepNext/>
        <w:keepLines/>
      </w:pPr>
      <w:r>
        <w:rPr>
          <w:color w:val="FF0000"/>
        </w:rPr>
        <w:t>NO DISCUSSION RECORDED</w:t>
      </w:r>
    </w:p>
    <w:p w14:paraId="6C8B0923" w14:textId="77777777" w:rsidR="007615D6" w:rsidRPr="00EB0339" w:rsidRDefault="007615D6" w:rsidP="007615D6">
      <w:r w:rsidRPr="005B25A1">
        <w:rPr>
          <w:b/>
          <w:bCs/>
        </w:rPr>
        <w:t>Status:</w:t>
      </w:r>
      <w:r>
        <w:t xml:space="preserve"> </w:t>
      </w:r>
      <w:r>
        <w:rPr>
          <w:color w:val="0000FF"/>
        </w:rPr>
        <w:t>Not concluded</w:t>
      </w:r>
      <w:r>
        <w:t>.</w:t>
      </w:r>
    </w:p>
    <w:p w14:paraId="2CEA7BD4" w14:textId="77777777" w:rsidR="00E00DA6" w:rsidRDefault="007615D6" w:rsidP="000A3FBD">
      <w:pPr>
        <w:pStyle w:val="NormTop"/>
      </w:pPr>
      <w:r>
        <w:rPr>
          <w:color w:val="0000FF"/>
        </w:rPr>
        <w:t>S2-2506896</w:t>
      </w:r>
      <w:r w:rsidRPr="00D53282">
        <w:t xml:space="preserve"> </w:t>
      </w:r>
      <w:r>
        <w:t>(CR) 23.304 CR0559 (Rel-19, 'F'): Correct</w:t>
      </w:r>
      <w:r>
        <w:lastRenderedPageBreak/>
        <w:t xml:space="preserve">ion of Identifiers for 5G </w:t>
      </w:r>
      <w:proofErr w:type="spellStart"/>
      <w:r>
        <w:t>ProSe</w:t>
      </w:r>
      <w:proofErr w:type="spellEnd"/>
      <w:r>
        <w:t xml:space="preserve"> Multi-hop UE-to-UE Relay discovery of non-IP PDU type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Remove the 'discoverer' in the identifier description for Model A message in clause 5.8.6.3.</w:t>
      </w:r>
    </w:p>
    <w:p w14:paraId="3A9D2E16" w14:textId="77777777" w:rsidR="007615D6" w:rsidRPr="005B25A1" w:rsidRDefault="007615D6" w:rsidP="007615D6">
      <w:pPr>
        <w:keepNext/>
        <w:keepLines/>
        <w:rPr>
          <w:b/>
          <w:bCs/>
        </w:rPr>
      </w:pPr>
      <w:r w:rsidRPr="005B25A1">
        <w:rPr>
          <w:b/>
          <w:bCs/>
        </w:rPr>
        <w:t>Parallel discussion:</w:t>
      </w:r>
    </w:p>
    <w:p w14:paraId="3AFDD311" w14:textId="77777777" w:rsidR="007615D6" w:rsidRPr="005B25A1" w:rsidRDefault="007615D6" w:rsidP="007615D6">
      <w:pPr>
        <w:keepNext/>
        <w:keepLines/>
      </w:pPr>
      <w:r w:rsidRPr="005B25A1">
        <w:t>-</w:t>
      </w:r>
    </w:p>
    <w:p w14:paraId="3696FB2F" w14:textId="77777777" w:rsidR="007615D6" w:rsidRPr="005B25A1" w:rsidRDefault="007615D6" w:rsidP="007615D6">
      <w:pPr>
        <w:keepNext/>
        <w:keepLines/>
        <w:rPr>
          <w:b/>
          <w:bCs/>
        </w:rPr>
      </w:pPr>
      <w:r w:rsidRPr="005B25A1">
        <w:rPr>
          <w:b/>
          <w:bCs/>
        </w:rPr>
        <w:t>Plenary Discussion:</w:t>
      </w:r>
    </w:p>
    <w:p w14:paraId="592F02E7" w14:textId="77777777" w:rsidR="007615D6" w:rsidRPr="005B25A1" w:rsidRDefault="007615D6" w:rsidP="007615D6">
      <w:pPr>
        <w:keepNext/>
        <w:keepLines/>
      </w:pPr>
      <w:r>
        <w:rPr>
          <w:color w:val="FF0000"/>
        </w:rPr>
        <w:t>NO DISCUSSION RECORDED</w:t>
      </w:r>
    </w:p>
    <w:p w14:paraId="7B8F4709" w14:textId="77777777" w:rsidR="007615D6" w:rsidRPr="00EB0339" w:rsidRDefault="007615D6" w:rsidP="007615D6">
      <w:r w:rsidRPr="005B25A1">
        <w:rPr>
          <w:b/>
          <w:bCs/>
        </w:rPr>
        <w:t>Status:</w:t>
      </w:r>
      <w:r>
        <w:t xml:space="preserve"> </w:t>
      </w:r>
      <w:r>
        <w:rPr>
          <w:color w:val="0000FF"/>
        </w:rPr>
        <w:t>Not concluded</w:t>
      </w:r>
      <w:r>
        <w:t>.</w:t>
      </w:r>
    </w:p>
    <w:p w14:paraId="42A50C6C" w14:textId="77777777" w:rsidR="00E00DA6" w:rsidRDefault="007615D6" w:rsidP="000A3FBD">
      <w:pPr>
        <w:pStyle w:val="NormTop"/>
      </w:pPr>
      <w:r>
        <w:rPr>
          <w:color w:val="0000FF"/>
        </w:rPr>
        <w:t>S2-2506957</w:t>
      </w:r>
      <w:r w:rsidRPr="00D53282">
        <w:t xml:space="preserve"> </w:t>
      </w:r>
      <w:r>
        <w:t xml:space="preserve">(LS OUT) [DRAFT] Reply LS on the path information in 5G </w:t>
      </w:r>
      <w:proofErr w:type="spellStart"/>
      <w:r>
        <w:t>ProSe</w:t>
      </w:r>
      <w:proofErr w:type="spellEnd"/>
      <w:r>
        <w:t xml:space="preserve"> multi-hop discovery procedures (Source: ZTE)</w:t>
      </w:r>
      <w:r>
        <w:br/>
      </w:r>
      <w:r w:rsidRPr="00D53282">
        <w:rPr>
          <w:b/>
        </w:rPr>
        <w:t>Document for:</w:t>
      </w:r>
      <w:r w:rsidRPr="00D53282">
        <w:t xml:space="preserve"> </w:t>
      </w:r>
      <w:r>
        <w:t>Approval</w:t>
      </w:r>
      <w:r>
        <w:br/>
      </w:r>
      <w:r w:rsidRPr="00D53282">
        <w:rPr>
          <w:b/>
        </w:rPr>
        <w:t>Abstract:</w:t>
      </w:r>
      <w:r w:rsidRPr="00D53282">
        <w:t xml:space="preserve"> </w:t>
      </w:r>
      <w:r>
        <w:br/>
        <w:t xml:space="preserve">[Draft] Reply LS on the path information in 5G </w:t>
      </w:r>
      <w:proofErr w:type="spellStart"/>
      <w:r>
        <w:t>ProSe</w:t>
      </w:r>
      <w:proofErr w:type="spellEnd"/>
      <w:r>
        <w:t xml:space="preserve"> multi-hop discovery procedures.</w:t>
      </w:r>
    </w:p>
    <w:p w14:paraId="50DA514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626D7DB7" w14:textId="77777777" w:rsidR="007615D6" w:rsidRPr="005B25A1" w:rsidRDefault="007615D6" w:rsidP="007615D6">
      <w:pPr>
        <w:keepNext/>
        <w:keepLines/>
        <w:rPr>
          <w:b/>
          <w:bCs/>
        </w:rPr>
      </w:pPr>
      <w:r w:rsidRPr="005B25A1">
        <w:rPr>
          <w:b/>
          <w:bCs/>
        </w:rPr>
        <w:t>Parallel discussion:</w:t>
      </w:r>
    </w:p>
    <w:p w14:paraId="1D7CBCA9" w14:textId="77777777" w:rsidR="007615D6" w:rsidRPr="005B25A1" w:rsidRDefault="007615D6" w:rsidP="007615D6">
      <w:pPr>
        <w:keepNext/>
        <w:keepLines/>
      </w:pPr>
      <w:r w:rsidRPr="005B25A1">
        <w:t>-</w:t>
      </w:r>
    </w:p>
    <w:p w14:paraId="555E5771" w14:textId="77777777" w:rsidR="007615D6" w:rsidRPr="005B25A1" w:rsidRDefault="007615D6" w:rsidP="007615D6">
      <w:pPr>
        <w:keepNext/>
        <w:keepLines/>
        <w:rPr>
          <w:b/>
          <w:bCs/>
        </w:rPr>
      </w:pPr>
      <w:r w:rsidRPr="005B25A1">
        <w:rPr>
          <w:b/>
          <w:bCs/>
        </w:rPr>
        <w:t>Plenary Discussion:</w:t>
      </w:r>
    </w:p>
    <w:p w14:paraId="1F4D5ECC" w14:textId="77777777" w:rsidR="007615D6" w:rsidRPr="005B25A1" w:rsidRDefault="007615D6" w:rsidP="007615D6">
      <w:pPr>
        <w:keepNext/>
        <w:keepLines/>
      </w:pPr>
      <w:r>
        <w:rPr>
          <w:color w:val="FF0000"/>
        </w:rPr>
        <w:t>NO DISCUSSION RECORDED</w:t>
      </w:r>
    </w:p>
    <w:p w14:paraId="763A7C4B" w14:textId="77777777" w:rsidR="007615D6" w:rsidRPr="00EB0339" w:rsidRDefault="007615D6" w:rsidP="007615D6">
      <w:r w:rsidRPr="005B25A1">
        <w:rPr>
          <w:b/>
          <w:bCs/>
        </w:rPr>
        <w:t>Status:</w:t>
      </w:r>
      <w:r>
        <w:t xml:space="preserve"> </w:t>
      </w:r>
      <w:r>
        <w:rPr>
          <w:color w:val="0000FF"/>
        </w:rPr>
        <w:t>Not concluded</w:t>
      </w:r>
      <w:r>
        <w:t>.</w:t>
      </w:r>
    </w:p>
    <w:p w14:paraId="3CBF2E53" w14:textId="77777777" w:rsidR="00E00DA6" w:rsidRDefault="007615D6" w:rsidP="000A3FBD">
      <w:pPr>
        <w:pStyle w:val="NormTop"/>
      </w:pPr>
      <w:r>
        <w:rPr>
          <w:color w:val="0000FF"/>
        </w:rPr>
        <w:t>S2-2506956</w:t>
      </w:r>
      <w:r w:rsidRPr="00D53282">
        <w:t xml:space="preserve"> </w:t>
      </w:r>
      <w:r>
        <w:t>(CR) 23.304 CR0561 (Rel-19, 'F'): Correction to Multi-hop Discovery Procedures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path information for multi-hop discovery procedures.</w:t>
      </w:r>
    </w:p>
    <w:p w14:paraId="0D610158" w14:textId="77777777" w:rsidR="007615D6" w:rsidRPr="005B25A1" w:rsidRDefault="007615D6" w:rsidP="007615D6">
      <w:pPr>
        <w:keepNext/>
        <w:keepLines/>
        <w:rPr>
          <w:b/>
          <w:bCs/>
        </w:rPr>
      </w:pPr>
      <w:r w:rsidRPr="005B25A1">
        <w:rPr>
          <w:b/>
          <w:bCs/>
        </w:rPr>
        <w:t>Parallel discussion:</w:t>
      </w:r>
    </w:p>
    <w:p w14:paraId="5D7D429E" w14:textId="77777777" w:rsidR="007615D6" w:rsidRPr="005B25A1" w:rsidRDefault="007615D6" w:rsidP="007615D6">
      <w:pPr>
        <w:keepNext/>
        <w:keepLines/>
      </w:pPr>
      <w:r w:rsidRPr="005B25A1">
        <w:t>-</w:t>
      </w:r>
    </w:p>
    <w:p w14:paraId="29718356" w14:textId="77777777" w:rsidR="007615D6" w:rsidRPr="005B25A1" w:rsidRDefault="007615D6" w:rsidP="007615D6">
      <w:pPr>
        <w:keepNext/>
        <w:keepLines/>
        <w:rPr>
          <w:b/>
          <w:bCs/>
        </w:rPr>
      </w:pPr>
      <w:r w:rsidRPr="005B25A1">
        <w:rPr>
          <w:b/>
          <w:bCs/>
        </w:rPr>
        <w:t>Plenary Discussion:</w:t>
      </w:r>
    </w:p>
    <w:p w14:paraId="02C84F37" w14:textId="77777777" w:rsidR="007615D6" w:rsidRPr="005B25A1" w:rsidRDefault="007615D6" w:rsidP="007615D6">
      <w:pPr>
        <w:keepNext/>
        <w:keepLines/>
      </w:pPr>
      <w:r>
        <w:rPr>
          <w:color w:val="FF0000"/>
        </w:rPr>
        <w:t>NO DISCUSSION RECORDED</w:t>
      </w:r>
    </w:p>
    <w:p w14:paraId="5993A3B5" w14:textId="77777777" w:rsidR="007615D6" w:rsidRPr="00EB0339" w:rsidRDefault="007615D6" w:rsidP="007615D6">
      <w:r w:rsidRPr="005B25A1">
        <w:rPr>
          <w:b/>
          <w:bCs/>
        </w:rPr>
        <w:t>Status:</w:t>
      </w:r>
      <w:r>
        <w:t xml:space="preserve"> </w:t>
      </w:r>
      <w:r>
        <w:rPr>
          <w:color w:val="0000FF"/>
        </w:rPr>
        <w:t>Not concluded</w:t>
      </w:r>
      <w:r>
        <w:t>.</w:t>
      </w:r>
    </w:p>
    <w:p w14:paraId="0FFC2F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CT WG1 LS on additional parameters announcement</w:t>
      </w:r>
    </w:p>
    <w:p w14:paraId="58B601D5" w14:textId="77777777" w:rsidR="00E00DA6" w:rsidRDefault="007615D6" w:rsidP="000A3FBD">
      <w:pPr>
        <w:pStyle w:val="NormTop"/>
      </w:pPr>
      <w:r>
        <w:rPr>
          <w:color w:val="0000FF"/>
        </w:rPr>
        <w:t>S2-2</w:t>
      </w:r>
      <w:r>
        <w:rPr>
          <w:color w:val="0000FF"/>
        </w:rPr>
        <w:lastRenderedPageBreak/>
        <w:t>506121</w:t>
      </w:r>
      <w:r w:rsidRPr="00D53282">
        <w:t xml:space="preserve"> </w:t>
      </w:r>
      <w:r>
        <w:t xml:space="preserve">(LS IN) LS from CT WG1: LS on parameters for </w:t>
      </w:r>
      <w:proofErr w:type="spellStart"/>
      <w:r>
        <w:t>ProSe</w:t>
      </w:r>
      <w:proofErr w:type="spellEnd"/>
      <w:r>
        <w:t xml:space="preserve"> additional parameters announcement request message (Source: CT WG1 (C1-254010))</w:t>
      </w:r>
      <w:r>
        <w:br/>
      </w:r>
      <w:r w:rsidRPr="00D53282">
        <w:rPr>
          <w:b/>
        </w:rPr>
        <w:t>Document for:</w:t>
      </w:r>
      <w:r w:rsidRPr="00D53282">
        <w:t xml:space="preserve"> </w:t>
      </w:r>
      <w:r>
        <w:t>Action</w:t>
      </w:r>
      <w:r>
        <w:br/>
      </w:r>
      <w:r w:rsidRPr="00D53282">
        <w:rPr>
          <w:b/>
        </w:rPr>
        <w:t>Abstract:</w:t>
      </w:r>
      <w:r w:rsidRPr="00D53282">
        <w:t xml:space="preserve"> </w:t>
      </w:r>
      <w:r>
        <w:br/>
        <w:t xml:space="preserve">As per stage-2 requirements in clause 6.3.2.5.4 of TS 23.304 which states the following: 2. The 5G </w:t>
      </w:r>
      <w:proofErr w:type="spellStart"/>
      <w:r>
        <w:t>ProSe</w:t>
      </w:r>
      <w:proofErr w:type="spellEnd"/>
      <w:r>
        <w:t xml:space="preserve"> Remote UE sends to the 5G </w:t>
      </w:r>
      <w:proofErr w:type="spellStart"/>
      <w:r>
        <w:t>ProSe</w:t>
      </w:r>
      <w:proofErr w:type="spellEnd"/>
      <w:r>
        <w:t xml:space="preserve"> Intermediate UE-to-Network Relay an Additional Parameters Announcement Request including the following additional information to obtain additional parameters. - Relay Service Code: information about the connectivity service provided by the 5G </w:t>
      </w:r>
      <w:proofErr w:type="spellStart"/>
      <w:r>
        <w:t>ProSe</w:t>
      </w:r>
      <w:proofErr w:type="spellEnd"/>
      <w:r>
        <w:t xml:space="preserve"> UE-to-Network Relay. - Root Relay Info: identify information (i.e. User Info ID) of the 5G </w:t>
      </w:r>
      <w:proofErr w:type="spellStart"/>
      <w:r>
        <w:t>ProSe</w:t>
      </w:r>
      <w:proofErr w:type="spellEnd"/>
      <w:r>
        <w:t xml:space="preserve"> UE-to-Network Relay. CT WG1 would like to ask questions for including both relay service code and root relay info in the </w:t>
      </w:r>
      <w:proofErr w:type="spellStart"/>
      <w:r>
        <w:t>ProSe</w:t>
      </w:r>
      <w:proofErr w:type="spellEnd"/>
      <w:r>
        <w:t xml:space="preserve"> additional parameters announcement request message. Given that the </w:t>
      </w:r>
      <w:proofErr w:type="spellStart"/>
      <w:r>
        <w:t>ProSe</w:t>
      </w:r>
      <w:proofErr w:type="spellEnd"/>
      <w:r>
        <w:t xml:space="preserve"> additional parameter announcement request message is a PC5-S message, it is assumed that the 5G </w:t>
      </w:r>
      <w:proofErr w:type="spellStart"/>
      <w:r>
        <w:t>ProSe</w:t>
      </w:r>
      <w:proofErr w:type="spellEnd"/>
      <w:r>
        <w:t xml:space="preserve"> multi-hop remote UE, the 5G </w:t>
      </w:r>
      <w:proofErr w:type="spellStart"/>
      <w:r>
        <w:t>ProSe</w:t>
      </w:r>
      <w:proofErr w:type="spellEnd"/>
      <w:r>
        <w:t xml:space="preserve"> intermediate UE-to-network relay UE, and the root UE-to-network relay UE have established the PC5 direct link for the relay service code. Hence, the </w:t>
      </w:r>
      <w:proofErr w:type="spellStart"/>
      <w:r>
        <w:t>ProSe</w:t>
      </w:r>
      <w:proofErr w:type="spellEnd"/>
      <w:r>
        <w:t xml:space="preserve"> additional parameter announcement request message can be routed to the root UE-to-network relay UE through the established PC5 direct link. In this sense, both the relay service code and the root relay info seem not necessary to be included in the </w:t>
      </w:r>
      <w:proofErr w:type="spellStart"/>
      <w:r>
        <w:t>ProSe</w:t>
      </w:r>
      <w:proofErr w:type="spellEnd"/>
      <w:r>
        <w:t xml:space="preserve"> additional parameter announcement request message. Question 1: CT WG1 would like to get clarification from SA WG2 regarding what the usage of both relay service code and root relay info for </w:t>
      </w:r>
      <w:proofErr w:type="spellStart"/>
      <w:r>
        <w:t>ProSe</w:t>
      </w:r>
      <w:proofErr w:type="spellEnd"/>
      <w:r>
        <w:t xml:space="preserve"> additional parameter announcement request procedure is. Question 2: CT WG1 would like to ask SA WG2 if both relay service code and root relay info can be excluded from the message for protocol efficiency. Action: CT WG1 kindly asks SA WG2 to provide feedback for the questions above.</w:t>
      </w:r>
    </w:p>
    <w:p w14:paraId="59713027"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S2-2506198</w:t>
      </w:r>
      <w:r>
        <w:t>,</w:t>
      </w:r>
      <w:r>
        <w:rPr>
          <w:color w:val="0000FF"/>
        </w:rPr>
        <w:t xml:space="preserve"> S2-2506897</w:t>
      </w:r>
      <w:r>
        <w:t>.</w:t>
      </w:r>
    </w:p>
    <w:p w14:paraId="665137F5" w14:textId="77777777" w:rsidR="007615D6" w:rsidRPr="005B25A1" w:rsidRDefault="007615D6" w:rsidP="007615D6">
      <w:pPr>
        <w:keepNext/>
        <w:keepLines/>
        <w:rPr>
          <w:b/>
          <w:bCs/>
        </w:rPr>
      </w:pPr>
      <w:r w:rsidRPr="005B25A1">
        <w:rPr>
          <w:b/>
          <w:bCs/>
        </w:rPr>
        <w:t>Parallel discussion:</w:t>
      </w:r>
    </w:p>
    <w:p w14:paraId="1E434DD6" w14:textId="77777777" w:rsidR="0061178C" w:rsidRPr="005B25A1" w:rsidRDefault="0084745A" w:rsidP="0061178C">
      <w:pPr>
        <w:keepNext/>
        <w:keepLines/>
      </w:pPr>
      <w:r>
        <w:t>The proposed responses were reviewed</w:t>
      </w:r>
      <w:r w:rsidR="0061178C">
        <w:t xml:space="preserve">. </w:t>
      </w:r>
    </w:p>
    <w:p w14:paraId="170DBD06" w14:textId="77777777" w:rsidR="0061178C" w:rsidRDefault="0061178C" w:rsidP="0061178C">
      <w:pPr>
        <w:keepNext/>
        <w:keepLines/>
        <w:rPr>
          <w:b/>
          <w:bCs/>
        </w:rPr>
      </w:pPr>
      <w:r>
        <w:rPr>
          <w:b/>
          <w:bCs/>
        </w:rPr>
        <w:t>Plenary Discussion:</w:t>
      </w:r>
    </w:p>
    <w:p w14:paraId="70C6718B" w14:textId="05193E17" w:rsidR="00520DEE" w:rsidRDefault="00520DEE" w:rsidP="00520DEE">
      <w:pPr>
        <w:keepNext/>
        <w:keepLines/>
      </w:pPr>
      <w:r>
        <w:t xml:space="preserve">  </w:t>
      </w:r>
      <w:r>
        <w:rPr>
          <w:color w:val="FF0000"/>
        </w:rPr>
        <w:t>&lt;RETURN - OPEN&gt;</w:t>
      </w:r>
    </w:p>
    <w:p w14:paraId="680EA435" w14:textId="77777777" w:rsidR="0084745A" w:rsidRPr="00EB0339" w:rsidRDefault="0084745A" w:rsidP="0084745A">
      <w:r w:rsidRPr="005B25A1">
        <w:rPr>
          <w:b/>
          <w:bCs/>
        </w:rPr>
        <w:t>Status:</w:t>
      </w:r>
      <w:r>
        <w:t xml:space="preserve"> </w:t>
      </w:r>
      <w:r w:rsidRPr="00380F14">
        <w:rPr>
          <w:color w:val="FF0000"/>
        </w:rPr>
        <w:t>OPEN</w:t>
      </w:r>
    </w:p>
    <w:p w14:paraId="27D87C72" w14:textId="77777777" w:rsidR="00E00DA6" w:rsidRDefault="007615D6" w:rsidP="000A3FBD">
      <w:pPr>
        <w:pStyle w:val="NormTop"/>
      </w:pPr>
      <w:r>
        <w:rPr>
          <w:color w:val="0000FF"/>
        </w:rPr>
        <w:t>S2-2506198</w:t>
      </w:r>
      <w:r w:rsidRPr="00D53282">
        <w:t xml:space="preserve"> </w:t>
      </w:r>
      <w:r>
        <w:t xml:space="preserve">(LS OUT) [DRAFT] Reply LS on parameters for </w:t>
      </w:r>
      <w:proofErr w:type="spellStart"/>
      <w:r>
        <w:t>ProSe</w:t>
      </w:r>
      <w:proofErr w:type="spellEnd"/>
      <w:r>
        <w:t xml:space="preserve"> additional parameters announcement request message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Reply LS on parameters for </w:t>
      </w:r>
      <w:proofErr w:type="spellStart"/>
      <w:r>
        <w:t>ProSe</w:t>
      </w:r>
      <w:proofErr w:type="spellEnd"/>
      <w:r>
        <w:t xml:space="preserve"> additional parameters announcement request message.</w:t>
      </w:r>
    </w:p>
    <w:p w14:paraId="372AE7B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S2-2506121</w:t>
      </w:r>
      <w:r>
        <w:t>.</w:t>
      </w:r>
    </w:p>
    <w:p w14:paraId="0407800B" w14:textId="77777777" w:rsidR="007615D6" w:rsidRPr="005B25A1" w:rsidRDefault="007615D6" w:rsidP="007615D6">
      <w:pPr>
        <w:keepNext/>
        <w:keepLines/>
        <w:rPr>
          <w:b/>
          <w:bCs/>
        </w:rPr>
      </w:pPr>
      <w:r w:rsidRPr="005B25A1">
        <w:rPr>
          <w:b/>
          <w:bCs/>
        </w:rPr>
        <w:t>Parallel discussion:</w:t>
      </w:r>
    </w:p>
    <w:p w14:paraId="2EC7DA73" w14:textId="77777777" w:rsidR="007615D6" w:rsidRPr="005B25A1" w:rsidRDefault="007615D6" w:rsidP="007615D6">
      <w:pPr>
        <w:keepNext/>
        <w:keepLines/>
      </w:pPr>
      <w:r w:rsidRPr="005B25A1">
        <w:t>-</w:t>
      </w:r>
    </w:p>
    <w:p w14:paraId="441426F3" w14:textId="77777777" w:rsidR="007615D6" w:rsidRPr="005B25A1" w:rsidRDefault="007615D6" w:rsidP="007615D6">
      <w:pPr>
        <w:keepNext/>
        <w:keepLines/>
        <w:rPr>
          <w:b/>
          <w:bCs/>
        </w:rPr>
      </w:pPr>
      <w:r w:rsidRPr="005B25A1">
        <w:rPr>
          <w:b/>
          <w:bCs/>
        </w:rPr>
        <w:t>Plenary Discussion:</w:t>
      </w:r>
    </w:p>
    <w:p w14:paraId="54270275" w14:textId="77777777" w:rsidR="007615D6" w:rsidRPr="005B25A1" w:rsidRDefault="007615D6" w:rsidP="007615D6">
      <w:pPr>
        <w:keepNext/>
        <w:keepLines/>
      </w:pPr>
      <w:r>
        <w:rPr>
          <w:color w:val="FF0000"/>
        </w:rPr>
        <w:t>NO DISCUSSION RECORDED</w:t>
      </w:r>
    </w:p>
    <w:p w14:paraId="77961599" w14:textId="77777777" w:rsidR="007615D6" w:rsidRPr="00EB0339" w:rsidRDefault="007615D6" w:rsidP="007615D6">
      <w:r w:rsidRPr="005B25A1">
        <w:rPr>
          <w:b/>
          <w:bCs/>
        </w:rPr>
        <w:t>Status:</w:t>
      </w:r>
      <w:r>
        <w:t xml:space="preserve"> </w:t>
      </w:r>
      <w:r>
        <w:rPr>
          <w:color w:val="0000FF"/>
        </w:rPr>
        <w:t>Not concluded</w:t>
      </w:r>
      <w:r>
        <w:t>.</w:t>
      </w:r>
    </w:p>
    <w:p w14:paraId="53C77947" w14:textId="77777777" w:rsidR="00E00DA6" w:rsidRDefault="007615D6" w:rsidP="000A3FBD">
      <w:pPr>
        <w:pStyle w:val="NormTop"/>
      </w:pPr>
      <w:r>
        <w:rPr>
          <w:color w:val="0000FF"/>
        </w:rPr>
        <w:t>S2-2506197</w:t>
      </w:r>
      <w:r w:rsidRPr="00D53282">
        <w:t xml:space="preserve"> </w:t>
      </w:r>
      <w:r>
        <w:t>(CR) 23.304 CR0555 (Rel-19, 'F'): Clarific</w:t>
      </w:r>
      <w:r>
        <w:lastRenderedPageBreak/>
        <w:t>ation on additional parameters announcement request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6.3.2.5.4 - Remove Relay Service Code and Root Relay Info in step 2.</w:t>
      </w:r>
    </w:p>
    <w:p w14:paraId="26848BCF" w14:textId="77777777" w:rsidR="007615D6" w:rsidRPr="005B25A1" w:rsidRDefault="007615D6" w:rsidP="007615D6">
      <w:pPr>
        <w:keepNext/>
        <w:keepLines/>
        <w:rPr>
          <w:b/>
          <w:bCs/>
        </w:rPr>
      </w:pPr>
      <w:r w:rsidRPr="005B25A1">
        <w:rPr>
          <w:b/>
          <w:bCs/>
        </w:rPr>
        <w:t>Parallel discussion:</w:t>
      </w:r>
    </w:p>
    <w:p w14:paraId="357CEEC7" w14:textId="77777777" w:rsidR="0084745A" w:rsidRDefault="0084745A" w:rsidP="007615D6">
      <w:pPr>
        <w:keepNext/>
        <w:keepLines/>
      </w:pPr>
      <w:r>
        <w:t xml:space="preserve">This was reviewed and revised to </w:t>
      </w:r>
      <w:r w:rsidRPr="00CE3EC0">
        <w:rPr>
          <w:color w:val="0000FF"/>
        </w:rPr>
        <w:t>S2-2</w:t>
      </w:r>
      <w:r>
        <w:rPr>
          <w:color w:val="0000FF"/>
        </w:rPr>
        <w:t>507871</w:t>
      </w:r>
      <w:r>
        <w:t>.</w:t>
      </w:r>
    </w:p>
    <w:p w14:paraId="573C78E7" w14:textId="77777777" w:rsidR="0061178C" w:rsidRDefault="0084745A" w:rsidP="0061178C">
      <w:pPr>
        <w:keepNext/>
        <w:keepLines/>
      </w:pPr>
      <w:r>
        <w:t xml:space="preserve">This was </w:t>
      </w:r>
      <w:r w:rsidRPr="00B30893">
        <w:rPr>
          <w:color w:val="FF0000"/>
        </w:rPr>
        <w:t>agreed</w:t>
      </w:r>
      <w:r>
        <w:t xml:space="preserve"> in parallel session</w:t>
      </w:r>
      <w:r w:rsidR="0061178C">
        <w:t xml:space="preserve">. </w:t>
      </w:r>
    </w:p>
    <w:p w14:paraId="45F71C0C" w14:textId="77777777" w:rsidR="0061178C" w:rsidRDefault="0061178C" w:rsidP="0061178C">
      <w:pPr>
        <w:keepNext/>
        <w:keepLines/>
        <w:rPr>
          <w:b/>
          <w:bCs/>
        </w:rPr>
      </w:pPr>
      <w:r>
        <w:rPr>
          <w:b/>
          <w:bCs/>
        </w:rPr>
        <w:t>Plenary Discussion:</w:t>
      </w:r>
    </w:p>
    <w:p w14:paraId="48A63106" w14:textId="33FBC1F1" w:rsidR="0084745A" w:rsidRPr="005B25A1" w:rsidRDefault="0084745A" w:rsidP="0084745A">
      <w:pPr>
        <w:keepNext/>
        <w:keepLines/>
      </w:pPr>
    </w:p>
    <w:p w14:paraId="64EFBEF0" w14:textId="51B08E8F" w:rsidR="007615D6" w:rsidRPr="00EB0339" w:rsidRDefault="007615D6" w:rsidP="007615D6">
      <w:r w:rsidRPr="005B25A1">
        <w:rPr>
          <w:b/>
          <w:bCs/>
        </w:rPr>
        <w:t>Status:</w:t>
      </w:r>
      <w:r>
        <w:t xml:space="preserve"> </w:t>
      </w:r>
      <w:r w:rsidR="0084745A" w:rsidRPr="0084745A">
        <w:rPr>
          <w:color w:val="0000FF"/>
        </w:rPr>
        <w:t>&lt;Parallel Agreed&gt;.</w:t>
      </w:r>
    </w:p>
    <w:p w14:paraId="5C7CDD9E" w14:textId="77777777" w:rsidR="00E00DA6" w:rsidRDefault="007615D6" w:rsidP="000A3FBD">
      <w:pPr>
        <w:pStyle w:val="NormTop"/>
      </w:pPr>
      <w:r>
        <w:rPr>
          <w:color w:val="0000FF"/>
        </w:rPr>
        <w:t>S2-2506897</w:t>
      </w:r>
      <w:r w:rsidRPr="00D53282">
        <w:t xml:space="preserve"> </w:t>
      </w:r>
      <w:r>
        <w:t xml:space="preserve">(LS OUT) [DRAFT] Reply LS on parameters for </w:t>
      </w:r>
      <w:proofErr w:type="spellStart"/>
      <w:r>
        <w:t>ProSe</w:t>
      </w:r>
      <w:proofErr w:type="spellEnd"/>
      <w:r>
        <w:t xml:space="preserve"> additional parameters announcement request message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Reply LS on parameters for </w:t>
      </w:r>
      <w:proofErr w:type="spellStart"/>
      <w:r>
        <w:t>ProSe</w:t>
      </w:r>
      <w:proofErr w:type="spellEnd"/>
      <w:r>
        <w:t xml:space="preserve"> additional parameters announcement request message.</w:t>
      </w:r>
    </w:p>
    <w:p w14:paraId="3D4EEDD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S2-2506121</w:t>
      </w:r>
      <w:r>
        <w:t>.</w:t>
      </w:r>
    </w:p>
    <w:p w14:paraId="1806F2C0" w14:textId="77777777" w:rsidR="007615D6" w:rsidRPr="005B25A1" w:rsidRDefault="007615D6" w:rsidP="007615D6">
      <w:pPr>
        <w:keepNext/>
        <w:keepLines/>
        <w:rPr>
          <w:b/>
          <w:bCs/>
        </w:rPr>
      </w:pPr>
      <w:r w:rsidRPr="005B25A1">
        <w:rPr>
          <w:b/>
          <w:bCs/>
        </w:rPr>
        <w:t>Parallel discussion:</w:t>
      </w:r>
    </w:p>
    <w:p w14:paraId="5CA0E653" w14:textId="74652F8C" w:rsidR="0084745A" w:rsidRDefault="0084745A" w:rsidP="0084745A">
      <w:pPr>
        <w:keepNext/>
        <w:keepLines/>
      </w:pPr>
      <w:r>
        <w:t xml:space="preserve">This was reviewed and revised to </w:t>
      </w:r>
      <w:r w:rsidRPr="00CE3EC0">
        <w:rPr>
          <w:color w:val="0000FF"/>
        </w:rPr>
        <w:t>S2-2</w:t>
      </w:r>
      <w:r>
        <w:rPr>
          <w:color w:val="0000FF"/>
        </w:rPr>
        <w:t>507872</w:t>
      </w:r>
      <w:r>
        <w:t>.</w:t>
      </w:r>
    </w:p>
    <w:p w14:paraId="6A197BA4" w14:textId="77777777" w:rsidR="0061178C" w:rsidRDefault="0084745A" w:rsidP="0061178C">
      <w:pPr>
        <w:keepNext/>
        <w:keepLines/>
      </w:pPr>
      <w:r>
        <w:t xml:space="preserve">This was </w:t>
      </w:r>
      <w:r w:rsidRPr="00B30893">
        <w:rPr>
          <w:color w:val="FF0000"/>
        </w:rPr>
        <w:t>agreed</w:t>
      </w:r>
      <w:r>
        <w:t xml:space="preserve"> in parallel session</w:t>
      </w:r>
      <w:r w:rsidR="0061178C">
        <w:t xml:space="preserve">. </w:t>
      </w:r>
    </w:p>
    <w:p w14:paraId="6EA93298" w14:textId="77777777" w:rsidR="0061178C" w:rsidRDefault="0061178C" w:rsidP="0061178C">
      <w:pPr>
        <w:keepNext/>
        <w:keepLines/>
        <w:rPr>
          <w:b/>
          <w:bCs/>
        </w:rPr>
      </w:pPr>
      <w:r>
        <w:rPr>
          <w:b/>
          <w:bCs/>
        </w:rPr>
        <w:t>Plenary Discussion:</w:t>
      </w:r>
    </w:p>
    <w:p w14:paraId="51FD728C" w14:textId="6C06E043" w:rsidR="0084745A" w:rsidRPr="005B25A1" w:rsidRDefault="0084745A" w:rsidP="0084745A">
      <w:pPr>
        <w:keepNext/>
        <w:keepLines/>
      </w:pPr>
    </w:p>
    <w:p w14:paraId="032048E5" w14:textId="77777777" w:rsidR="0084745A" w:rsidRPr="00EB0339" w:rsidRDefault="0084745A" w:rsidP="0084745A">
      <w:r w:rsidRPr="005B25A1">
        <w:rPr>
          <w:b/>
          <w:bCs/>
        </w:rPr>
        <w:t>Status:</w:t>
      </w:r>
      <w:r>
        <w:t xml:space="preserve"> </w:t>
      </w:r>
      <w:r w:rsidRPr="0084745A">
        <w:rPr>
          <w:color w:val="0000FF"/>
        </w:rPr>
        <w:t>&lt;Parallel Agreed&gt;.</w:t>
      </w:r>
    </w:p>
    <w:p w14:paraId="666C6B49" w14:textId="77777777" w:rsidR="00E00DA6" w:rsidRDefault="007615D6" w:rsidP="000A3FBD">
      <w:pPr>
        <w:pStyle w:val="NormTop"/>
      </w:pPr>
      <w:r>
        <w:rPr>
          <w:color w:val="0000FF"/>
        </w:rPr>
        <w:t>S2-2506899</w:t>
      </w:r>
      <w:r w:rsidRPr="00D53282">
        <w:t xml:space="preserve"> </w:t>
      </w:r>
      <w:r>
        <w:t xml:space="preserve">(CR) 23.304 CR0560 (Rel-19, 'F'): Correction of parameters for </w:t>
      </w:r>
      <w:proofErr w:type="spellStart"/>
      <w:r>
        <w:t>ProSe</w:t>
      </w:r>
      <w:proofErr w:type="spellEnd"/>
      <w:r>
        <w:t xml:space="preserve"> additional parameters announcement request message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Remove the 'Relay Service Code' and 'Root Relay Info' from the Additional Parameters Announcement Request message description in clause 6.3.2.5.4.</w:t>
      </w:r>
    </w:p>
    <w:p w14:paraId="685CC5E7" w14:textId="77777777" w:rsidR="007615D6" w:rsidRPr="005B25A1" w:rsidRDefault="007615D6" w:rsidP="007615D6">
      <w:pPr>
        <w:keepNext/>
        <w:keepLines/>
        <w:rPr>
          <w:b/>
          <w:bCs/>
        </w:rPr>
      </w:pPr>
      <w:r w:rsidRPr="005B25A1">
        <w:rPr>
          <w:b/>
          <w:bCs/>
        </w:rPr>
        <w:t>Parallel discussion:</w:t>
      </w:r>
    </w:p>
    <w:p w14:paraId="4A212ED2" w14:textId="77777777" w:rsidR="007615D6" w:rsidRPr="005B25A1" w:rsidRDefault="007615D6" w:rsidP="007615D6">
      <w:pPr>
        <w:keepNext/>
        <w:keepLines/>
      </w:pPr>
      <w:r w:rsidRPr="005B25A1">
        <w:t>-</w:t>
      </w:r>
    </w:p>
    <w:p w14:paraId="760E0A73" w14:textId="77777777" w:rsidR="007615D6" w:rsidRPr="005B25A1" w:rsidRDefault="007615D6" w:rsidP="007615D6">
      <w:pPr>
        <w:keepNext/>
        <w:keepLines/>
        <w:rPr>
          <w:b/>
          <w:bCs/>
        </w:rPr>
      </w:pPr>
      <w:r w:rsidRPr="005B25A1">
        <w:rPr>
          <w:b/>
          <w:bCs/>
        </w:rPr>
        <w:t>Plenary Discussion:</w:t>
      </w:r>
    </w:p>
    <w:p w14:paraId="13B3C7A7" w14:textId="77777777" w:rsidR="007615D6" w:rsidRPr="005B25A1" w:rsidRDefault="007615D6" w:rsidP="007615D6">
      <w:pPr>
        <w:keepNext/>
        <w:keepLines/>
      </w:pPr>
      <w:r>
        <w:rPr>
          <w:color w:val="FF0000"/>
        </w:rPr>
        <w:t>NO DISCUSSION RECORDED</w:t>
      </w:r>
    </w:p>
    <w:p w14:paraId="72FF1E77" w14:textId="77777777" w:rsidR="007615D6" w:rsidRPr="00EB0339" w:rsidRDefault="007615D6" w:rsidP="007615D6">
      <w:r w:rsidRPr="005B25A1">
        <w:rPr>
          <w:b/>
          <w:bCs/>
        </w:rPr>
        <w:t>Status:</w:t>
      </w:r>
      <w:r>
        <w:t xml:space="preserve"> </w:t>
      </w:r>
      <w:r>
        <w:rPr>
          <w:color w:val="0000FF"/>
        </w:rPr>
        <w:t>Not concluded</w:t>
      </w:r>
      <w:r>
        <w:t>.</w:t>
      </w:r>
    </w:p>
    <w:p w14:paraId="4040C2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RAN WG2 LS on relay reselection notification</w:t>
      </w:r>
    </w:p>
    <w:p w14:paraId="0F6EB6F9" w14:textId="77777777" w:rsidR="00E00DA6" w:rsidRDefault="007615D6" w:rsidP="000A3FBD">
      <w:pPr>
        <w:pStyle w:val="NormTop"/>
      </w:pPr>
      <w:r>
        <w:rPr>
          <w:color w:val="0000FF"/>
        </w:rPr>
        <w:t>S2-2506131</w:t>
      </w:r>
      <w:r w:rsidRPr="00D53282">
        <w:lastRenderedPageBreak/>
        <w:t xml:space="preserve"> </w:t>
      </w:r>
      <w:r>
        <w:t>(LS IN) LS from RAN WG2: LS on relay reselection notification agreements (Source: RAN WG2 (R2-2504809))</w:t>
      </w:r>
      <w:r>
        <w:br/>
      </w:r>
      <w:r w:rsidRPr="00D53282">
        <w:rPr>
          <w:b/>
        </w:rPr>
        <w:t>Document for:</w:t>
      </w:r>
      <w:r w:rsidRPr="00D53282">
        <w:t xml:space="preserve"> </w:t>
      </w:r>
      <w:r>
        <w:t>Action</w:t>
      </w:r>
      <w:r>
        <w:br/>
      </w:r>
      <w:r w:rsidRPr="00D53282">
        <w:rPr>
          <w:b/>
        </w:rPr>
        <w:t>Abstract:</w:t>
      </w:r>
      <w:r w:rsidRPr="00D53282">
        <w:t xml:space="preserve"> </w:t>
      </w:r>
      <w:r>
        <w:br/>
        <w:t>In RAN2#129bis meeting, RAN WG2 has made the following agreement: Agreements: When the parent UE in idle/inactive performs reselection, RAN WG2 assume that an indication of the reselection is needed for the child UE. FFS if the notification message is used or we rely on upper layer signalling (e.g., discovery). In addition, to address the FFS issue in the above agreement, it is further agreed in RAN WG2 #130 meeting that the notification message is used to indicate the L2 relay (re)selection triggered by AS layer to the child UE, which is shown as follows: Agreements: The notification message is used for the L2 child UE in case of upstream relay (re)selection triggered by AS layer failure cases (</w:t>
      </w:r>
      <w:proofErr w:type="spellStart"/>
      <w:r>
        <w:t>Uu</w:t>
      </w:r>
      <w:proofErr w:type="spellEnd"/>
      <w:r>
        <w:t xml:space="preserve">/PC5 link failure/release, using legacy cause value) where the upper layer does not trigger link release towards the child. For reselection triggered by upper layers we rely on the upper-layer notification/release mechanism already defined. Remote UE handling of the notification is up to upper layer implementation when the UE is in idle/inactive state. Further handling of any inter-layer issues on this topic can be done in maintenance phase. Regarding to the notification message mentioned in the above agreements, it is defined in TS 38.331 as </w:t>
      </w:r>
      <w:proofErr w:type="spellStart"/>
      <w:r>
        <w:t>NotificationMessageSidelink</w:t>
      </w:r>
      <w:proofErr w:type="spellEnd"/>
      <w:r>
        <w:t xml:space="preserve"> since Rel-17, in details, the notification message is used to inform L2 or L3 U2N Remote UE(s) when the L2 or L3 U2N Relay UE performs handover, detects </w:t>
      </w:r>
      <w:proofErr w:type="spellStart"/>
      <w:r>
        <w:t>Uu</w:t>
      </w:r>
      <w:proofErr w:type="spellEnd"/>
      <w:r>
        <w:t xml:space="preserve"> RLF, or its </w:t>
      </w:r>
      <w:proofErr w:type="spellStart"/>
      <w:r>
        <w:t>Uu</w:t>
      </w:r>
      <w:proofErr w:type="spellEnd"/>
      <w:r>
        <w:t xml:space="preserve"> RRC connection establishment/resume fails. Upon reception of the notification message, it is up to U2N Remote UE implementation whether to release or keep the unicast PC5 link. If U2N Remote UE decides to release the unicast PC5 link, it triggers the PC5 release procedure and may perform cell or relay reselection. Action: RAN WG2 would like to respectfully ask SA WG2 and CT WG1 to take the above RAN WG2 agreements into account.</w:t>
      </w:r>
    </w:p>
    <w:p w14:paraId="256E21DC"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S2-2506423</w:t>
      </w:r>
      <w:r>
        <w:t>.</w:t>
      </w:r>
    </w:p>
    <w:p w14:paraId="0D15BFA1" w14:textId="77777777" w:rsidR="007615D6" w:rsidRPr="005B25A1" w:rsidRDefault="007615D6" w:rsidP="007615D6">
      <w:pPr>
        <w:keepNext/>
        <w:keepLines/>
        <w:rPr>
          <w:b/>
          <w:bCs/>
        </w:rPr>
      </w:pPr>
      <w:r w:rsidRPr="005B25A1">
        <w:rPr>
          <w:b/>
          <w:bCs/>
        </w:rPr>
        <w:t>Parallel discussion:</w:t>
      </w:r>
    </w:p>
    <w:p w14:paraId="16653AA3" w14:textId="0ED2243E" w:rsidR="007615D6" w:rsidRPr="005B25A1" w:rsidRDefault="0088118C" w:rsidP="007615D6">
      <w:pPr>
        <w:keepNext/>
        <w:keepLines/>
      </w:pPr>
      <w:r>
        <w:t xml:space="preserve">It was suggested to postpone this LS and await more information from RAN WG2. It was argued that postponing the LS would indicate that SA WG2 are still considering issues with the proposals, so it would be better to note the LS and only send a response to any further questions from RAN WG2 on this. This was then </w:t>
      </w:r>
      <w:r w:rsidRPr="00C3284B">
        <w:rPr>
          <w:color w:val="0000FF"/>
        </w:rPr>
        <w:t>noted</w:t>
      </w:r>
      <w:r>
        <w:t xml:space="preserve"> in parallel session.</w:t>
      </w:r>
    </w:p>
    <w:p w14:paraId="5C48A05C" w14:textId="45F0551E" w:rsidR="007615D6" w:rsidRPr="00EB0339" w:rsidRDefault="007615D6" w:rsidP="007615D6">
      <w:r w:rsidRPr="005B25A1">
        <w:rPr>
          <w:b/>
          <w:bCs/>
        </w:rPr>
        <w:t>Status:</w:t>
      </w:r>
      <w:r>
        <w:t xml:space="preserve"> </w:t>
      </w:r>
      <w:r>
        <w:rPr>
          <w:color w:val="0000FF"/>
        </w:rPr>
        <w:t>Noted</w:t>
      </w:r>
      <w:r>
        <w:t>.</w:t>
      </w:r>
    </w:p>
    <w:p w14:paraId="693CC86E" w14:textId="77777777" w:rsidR="00E00DA6" w:rsidRDefault="007615D6" w:rsidP="000A3FBD">
      <w:pPr>
        <w:pStyle w:val="NormTop"/>
      </w:pPr>
      <w:r>
        <w:rPr>
          <w:color w:val="0000FF"/>
        </w:rPr>
        <w:t>S2-2506423</w:t>
      </w:r>
      <w:r w:rsidRPr="00D53282">
        <w:t xml:space="preserve"> </w:t>
      </w:r>
      <w:r>
        <w:t>(LS OUT) [DRAFT] Reply LS on relay reselection notification agreements (Source: NEC)</w:t>
      </w:r>
      <w:r>
        <w:br/>
      </w:r>
      <w:r w:rsidRPr="00D53282">
        <w:rPr>
          <w:b/>
        </w:rPr>
        <w:t>Document for:</w:t>
      </w:r>
      <w:r w:rsidRPr="00D53282">
        <w:t xml:space="preserve"> </w:t>
      </w:r>
      <w:r>
        <w:t>Approval</w:t>
      </w:r>
      <w:r>
        <w:br/>
      </w:r>
      <w:r w:rsidRPr="00D53282">
        <w:rPr>
          <w:b/>
        </w:rPr>
        <w:t>Abstract:</w:t>
      </w:r>
      <w:r w:rsidRPr="00D53282">
        <w:t xml:space="preserve"> </w:t>
      </w:r>
      <w:r>
        <w:br/>
        <w:t>The Reply LS on relay reselection notification agreements is proposed.</w:t>
      </w:r>
    </w:p>
    <w:p w14:paraId="5BE20A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S2-2506131</w:t>
      </w:r>
      <w:r>
        <w:t>.</w:t>
      </w:r>
    </w:p>
    <w:p w14:paraId="09A9DDF0" w14:textId="77777777" w:rsidR="007615D6" w:rsidRPr="005B25A1" w:rsidRDefault="007615D6" w:rsidP="007615D6">
      <w:pPr>
        <w:keepNext/>
        <w:keepLines/>
        <w:rPr>
          <w:b/>
          <w:bCs/>
        </w:rPr>
      </w:pPr>
      <w:r w:rsidRPr="005B25A1">
        <w:rPr>
          <w:b/>
          <w:bCs/>
        </w:rPr>
        <w:t>Parallel discussion:</w:t>
      </w:r>
    </w:p>
    <w:p w14:paraId="54B401E6" w14:textId="2AD9FECF" w:rsidR="007615D6" w:rsidRPr="005B25A1" w:rsidRDefault="0088118C" w:rsidP="007615D6">
      <w:pPr>
        <w:keepNext/>
        <w:keepLines/>
      </w:pPr>
      <w:r>
        <w:t xml:space="preserve">No reply was considered necessary and this was </w:t>
      </w:r>
      <w:r w:rsidRPr="00C3284B">
        <w:rPr>
          <w:color w:val="0000FF"/>
        </w:rPr>
        <w:t>noted</w:t>
      </w:r>
      <w:r>
        <w:t xml:space="preserve"> in parallel session.</w:t>
      </w:r>
    </w:p>
    <w:p w14:paraId="7AA28C14" w14:textId="77777777" w:rsidR="0088118C" w:rsidRPr="00EB0339" w:rsidRDefault="0088118C" w:rsidP="0088118C">
      <w:r w:rsidRPr="005B25A1">
        <w:rPr>
          <w:b/>
          <w:bCs/>
        </w:rPr>
        <w:t>Status:</w:t>
      </w:r>
      <w:r>
        <w:t xml:space="preserve"> </w:t>
      </w:r>
      <w:r>
        <w:rPr>
          <w:color w:val="0000FF"/>
        </w:rPr>
        <w:t>Noted</w:t>
      </w:r>
      <w:r>
        <w:t>.</w:t>
      </w:r>
    </w:p>
    <w:p w14:paraId="53E77A9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Clarifications</w:t>
      </w:r>
    </w:p>
    <w:p w14:paraId="7257099C" w14:textId="77777777" w:rsidR="00E00DA6" w:rsidRDefault="007615D6" w:rsidP="000A3FBD">
      <w:pPr>
        <w:pStyle w:val="NormTop"/>
      </w:pPr>
      <w:r>
        <w:rPr>
          <w:color w:val="0000FF"/>
        </w:rPr>
        <w:t>S2-2506367</w:t>
      </w:r>
      <w:r w:rsidRPr="00D53282">
        <w:t xml:space="preserve"> </w:t>
      </w:r>
      <w:r>
        <w:t>(CR) 23.304 CR0557 (Rel-19, '</w:t>
      </w:r>
      <w:r>
        <w:lastRenderedPageBreak/>
        <w:t xml:space="preserve">F'): Clarification of Identifiers for 5G </w:t>
      </w:r>
      <w:proofErr w:type="spellStart"/>
      <w:r>
        <w:t>ProSe</w:t>
      </w:r>
      <w:proofErr w:type="spellEnd"/>
      <w:r>
        <w:t xml:space="preserve"> Multi-hop UE-to-UE Relay for IP PDU type (Source: Samsung)</w:t>
      </w:r>
      <w:r>
        <w:br/>
      </w:r>
      <w:r w:rsidRPr="00D53282">
        <w:rPr>
          <w:b/>
        </w:rPr>
        <w:t>Document for:</w:t>
      </w:r>
      <w:r w:rsidRPr="00D53282">
        <w:t xml:space="preserve"> </w:t>
      </w:r>
      <w:r>
        <w:t>Approval</w:t>
      </w:r>
      <w:r>
        <w:br/>
      </w:r>
      <w:r w:rsidRPr="00D53282">
        <w:rPr>
          <w:b/>
        </w:rPr>
        <w:t>Abstract:</w:t>
      </w:r>
      <w:r w:rsidRPr="00D53282">
        <w:t xml:space="preserve"> </w:t>
      </w:r>
    </w:p>
    <w:p w14:paraId="10189132" w14:textId="77777777" w:rsidR="007615D6" w:rsidRPr="005B25A1" w:rsidRDefault="007615D6" w:rsidP="007615D6">
      <w:pPr>
        <w:keepNext/>
        <w:keepLines/>
        <w:rPr>
          <w:b/>
          <w:bCs/>
        </w:rPr>
      </w:pPr>
      <w:r w:rsidRPr="005B25A1">
        <w:rPr>
          <w:b/>
          <w:bCs/>
        </w:rPr>
        <w:t>Parallel discussion:</w:t>
      </w:r>
    </w:p>
    <w:p w14:paraId="3970AF73" w14:textId="77777777" w:rsidR="0061178C" w:rsidRPr="005B25A1" w:rsidRDefault="0088118C" w:rsidP="0061178C">
      <w:pPr>
        <w:keepNext/>
        <w:keepLines/>
      </w:pPr>
      <w:r>
        <w:t xml:space="preserve">Overlaps with the proposed CR from Huawei should be checked and that CR modified accordingly. This was then </w:t>
      </w:r>
      <w:r w:rsidRPr="00B30893">
        <w:rPr>
          <w:color w:val="FF0000"/>
        </w:rPr>
        <w:t>agreed</w:t>
      </w:r>
      <w:r>
        <w:t xml:space="preserve"> in parallel session</w:t>
      </w:r>
      <w:r w:rsidR="0061178C">
        <w:t xml:space="preserve">. </w:t>
      </w:r>
    </w:p>
    <w:p w14:paraId="3307AC84" w14:textId="77777777" w:rsidR="0061178C" w:rsidRDefault="0061178C" w:rsidP="0061178C">
      <w:pPr>
        <w:keepNext/>
        <w:keepLines/>
        <w:rPr>
          <w:b/>
          <w:bCs/>
        </w:rPr>
      </w:pPr>
      <w:r>
        <w:rPr>
          <w:b/>
          <w:bCs/>
        </w:rPr>
        <w:t>Plenary Discussion:</w:t>
      </w:r>
    </w:p>
    <w:p w14:paraId="7FDF6AE6" w14:textId="48720058" w:rsidR="007615D6" w:rsidRPr="0088118C" w:rsidRDefault="007615D6" w:rsidP="007615D6">
      <w:pPr>
        <w:keepNext/>
        <w:keepLines/>
      </w:pPr>
    </w:p>
    <w:p w14:paraId="3914F8EF" w14:textId="04C58074" w:rsidR="007615D6" w:rsidRPr="00EB0339" w:rsidRDefault="007615D6" w:rsidP="007615D6">
      <w:r w:rsidRPr="005B25A1">
        <w:rPr>
          <w:b/>
          <w:bCs/>
        </w:rPr>
        <w:t>Status:</w:t>
      </w:r>
      <w:r>
        <w:t xml:space="preserve"> </w:t>
      </w:r>
      <w:r w:rsidR="0088118C" w:rsidRPr="0088118C">
        <w:rPr>
          <w:color w:val="0000FF"/>
        </w:rPr>
        <w:t>&lt;Parallel Agreed&gt;.</w:t>
      </w:r>
    </w:p>
    <w:p w14:paraId="2C352F7C" w14:textId="77777777" w:rsidR="007615D6" w:rsidRDefault="007615D6" w:rsidP="005A50C0">
      <w:pPr>
        <w:pStyle w:val="Heading3"/>
      </w:pPr>
      <w:r>
        <w:t>19.8.2</w:t>
      </w:r>
      <w:r>
        <w:tab/>
        <w:t>Identifying non-3GPP Devices Connecting behind a UE or 5G-RG (UIA_ARC)</w:t>
      </w:r>
    </w:p>
    <w:p w14:paraId="0F6B68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688BF7F" w14:textId="77777777" w:rsidR="008A22D1" w:rsidRDefault="008A22D1" w:rsidP="00BB3F37"/>
    <w:p w14:paraId="67273E9B" w14:textId="77777777" w:rsidR="008A22D1" w:rsidRDefault="008A22D1" w:rsidP="00BB3F37"/>
    <w:p w14:paraId="6799A7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SMF Selection (3 Options)</w:t>
      </w:r>
    </w:p>
    <w:p w14:paraId="0CBB1E76" w14:textId="77777777" w:rsidR="00E00DA6" w:rsidRDefault="007615D6" w:rsidP="000A3FBD">
      <w:pPr>
        <w:pStyle w:val="NormTop"/>
      </w:pPr>
      <w:r>
        <w:rPr>
          <w:color w:val="0000FF"/>
        </w:rPr>
        <w:t>S2-2506732</w:t>
      </w:r>
      <w:r w:rsidRPr="00D53282">
        <w:t xml:space="preserve"> </w:t>
      </w:r>
      <w:r>
        <w:t>(CR) 23.502 CR5382R1 (Rel-19, 'F'): NF selection mechanisms and authorization for non-3GPP devices QoS differentiation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changes are proposed: - Non-3GPP QoS Differentiation Indicator is added to the </w:t>
      </w:r>
      <w:proofErr w:type="spellStart"/>
      <w:r>
        <w:t>CreateSMContext</w:t>
      </w:r>
      <w:proofErr w:type="spellEnd"/>
      <w:r>
        <w:t xml:space="preserve"> Request - Editor note on non-3GPP connection information is removed - SMF authorization of the requested PDU session </w:t>
      </w:r>
      <w:proofErr w:type="spellStart"/>
      <w:r>
        <w:t>modificati</w:t>
      </w:r>
      <w:proofErr w:type="spellEnd"/>
      <w:r>
        <w:t>.</w:t>
      </w:r>
    </w:p>
    <w:p w14:paraId="018C434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S2-2502901</w:t>
      </w:r>
      <w:r>
        <w:t>.</w:t>
      </w:r>
    </w:p>
    <w:p w14:paraId="7CFCB26E" w14:textId="77777777" w:rsidR="007615D6" w:rsidRPr="005B25A1" w:rsidRDefault="007615D6" w:rsidP="007615D6">
      <w:pPr>
        <w:keepNext/>
        <w:keepLines/>
        <w:rPr>
          <w:b/>
          <w:bCs/>
        </w:rPr>
      </w:pPr>
      <w:r w:rsidRPr="005B25A1">
        <w:rPr>
          <w:b/>
          <w:bCs/>
        </w:rPr>
        <w:t>Convenor comment:</w:t>
      </w:r>
    </w:p>
    <w:p w14:paraId="05563168" w14:textId="77777777" w:rsidR="007615D6" w:rsidRPr="005B25A1" w:rsidRDefault="007615D6" w:rsidP="007615D6">
      <w:pPr>
        <w:keepNext/>
        <w:keepLines/>
      </w:pPr>
      <w:r w:rsidRPr="005B25A1">
        <w:t>Handle - Indication in UDM 23.502 Baseline (Option #1).</w:t>
      </w:r>
    </w:p>
    <w:p w14:paraId="56B22325" w14:textId="77777777" w:rsidR="007615D6" w:rsidRPr="005B25A1" w:rsidRDefault="007615D6" w:rsidP="007615D6">
      <w:pPr>
        <w:keepNext/>
        <w:keepLines/>
        <w:rPr>
          <w:b/>
          <w:bCs/>
        </w:rPr>
      </w:pPr>
      <w:r w:rsidRPr="005B25A1">
        <w:rPr>
          <w:b/>
          <w:bCs/>
        </w:rPr>
        <w:t>Parallel discussion:</w:t>
      </w:r>
    </w:p>
    <w:p w14:paraId="0AFB1D68" w14:textId="77777777" w:rsidR="007615D6" w:rsidRPr="005B25A1" w:rsidRDefault="007615D6" w:rsidP="007615D6">
      <w:pPr>
        <w:keepNext/>
        <w:keepLines/>
      </w:pPr>
      <w:r w:rsidRPr="005B25A1">
        <w:t>-</w:t>
      </w:r>
    </w:p>
    <w:p w14:paraId="5EA3E5E3" w14:textId="77777777" w:rsidR="007615D6" w:rsidRPr="005B25A1" w:rsidRDefault="007615D6" w:rsidP="007615D6">
      <w:pPr>
        <w:keepNext/>
        <w:keepLines/>
        <w:rPr>
          <w:b/>
          <w:bCs/>
        </w:rPr>
      </w:pPr>
      <w:r w:rsidRPr="005B25A1">
        <w:rPr>
          <w:b/>
          <w:bCs/>
        </w:rPr>
        <w:t>Plenary Discussion:</w:t>
      </w:r>
    </w:p>
    <w:p w14:paraId="50B71DC4" w14:textId="77777777" w:rsidR="007615D6" w:rsidRPr="005B25A1" w:rsidRDefault="007615D6" w:rsidP="007615D6">
      <w:pPr>
        <w:keepNext/>
        <w:keepLines/>
      </w:pPr>
      <w:r>
        <w:rPr>
          <w:color w:val="FF0000"/>
        </w:rPr>
        <w:t>NO DISCUSSION RECORDED</w:t>
      </w:r>
    </w:p>
    <w:p w14:paraId="1BFDBC0D" w14:textId="77777777" w:rsidR="007615D6" w:rsidRPr="00EB0339" w:rsidRDefault="007615D6" w:rsidP="007615D6">
      <w:r w:rsidRPr="005B25A1">
        <w:rPr>
          <w:b/>
          <w:bCs/>
        </w:rPr>
        <w:t>Status:</w:t>
      </w:r>
      <w:r>
        <w:t xml:space="preserve"> </w:t>
      </w:r>
      <w:r>
        <w:rPr>
          <w:color w:val="0000FF"/>
        </w:rPr>
        <w:t>Not concluded</w:t>
      </w:r>
      <w:r>
        <w:t>.</w:t>
      </w:r>
    </w:p>
    <w:p w14:paraId="7023FC03" w14:textId="77777777" w:rsidR="00E00DA6" w:rsidRDefault="007615D6" w:rsidP="000A3FBD">
      <w:pPr>
        <w:pStyle w:val="NormTop"/>
      </w:pPr>
      <w:r>
        <w:rPr>
          <w:color w:val="0000FF"/>
        </w:rPr>
        <w:t>S2-2506295</w:t>
      </w:r>
      <w:r w:rsidRPr="00D53282">
        <w:t xml:space="preserve"> </w:t>
      </w:r>
      <w:r>
        <w:t>(CR) 23.502 CR5516 (Rel-19, 'F'): Selection m</w:t>
      </w:r>
      <w:r>
        <w:lastRenderedPageBreak/>
        <w:t>echanisms for SMF and PCF for non-3GPP devices QoS differentiation (Source: Samsung)</w:t>
      </w:r>
      <w:r>
        <w:br/>
      </w:r>
      <w:r w:rsidRPr="00D53282">
        <w:rPr>
          <w:b/>
        </w:rPr>
        <w:t>Document for:</w:t>
      </w:r>
      <w:r w:rsidRPr="00D53282">
        <w:t xml:space="preserve"> </w:t>
      </w:r>
      <w:r>
        <w:t>Approval</w:t>
      </w:r>
      <w:r>
        <w:br/>
      </w:r>
      <w:r w:rsidRPr="00D53282">
        <w:rPr>
          <w:b/>
        </w:rPr>
        <w:t>Abstract:</w:t>
      </w:r>
      <w:r w:rsidRPr="00D53282">
        <w:t xml:space="preserve"> </w:t>
      </w:r>
    </w:p>
    <w:p w14:paraId="2F87EF42" w14:textId="77777777" w:rsidR="007615D6" w:rsidRPr="005B25A1" w:rsidRDefault="007615D6" w:rsidP="007615D6">
      <w:pPr>
        <w:keepNext/>
        <w:keepLines/>
        <w:rPr>
          <w:b/>
          <w:bCs/>
        </w:rPr>
      </w:pPr>
      <w:r w:rsidRPr="005B25A1">
        <w:rPr>
          <w:b/>
          <w:bCs/>
        </w:rPr>
        <w:t>Convenor comment:</w:t>
      </w:r>
    </w:p>
    <w:p w14:paraId="0CF28DAC" w14:textId="77777777" w:rsidR="007615D6" w:rsidRPr="005B25A1" w:rsidRDefault="007615D6" w:rsidP="007615D6">
      <w:pPr>
        <w:keepNext/>
        <w:keepLines/>
      </w:pPr>
      <w:r w:rsidRPr="005B25A1">
        <w:t>Merge into S2-2506732?</w:t>
      </w:r>
    </w:p>
    <w:p w14:paraId="5031B907" w14:textId="77777777" w:rsidR="007615D6" w:rsidRPr="005B25A1" w:rsidRDefault="007615D6" w:rsidP="007615D6">
      <w:pPr>
        <w:keepNext/>
        <w:keepLines/>
        <w:rPr>
          <w:b/>
          <w:bCs/>
        </w:rPr>
      </w:pPr>
      <w:r w:rsidRPr="005B25A1">
        <w:rPr>
          <w:b/>
          <w:bCs/>
        </w:rPr>
        <w:t>Parallel discussion:</w:t>
      </w:r>
    </w:p>
    <w:p w14:paraId="1E942E91" w14:textId="77777777" w:rsidR="007615D6" w:rsidRPr="005B25A1" w:rsidRDefault="007615D6" w:rsidP="007615D6">
      <w:pPr>
        <w:keepNext/>
        <w:keepLines/>
      </w:pPr>
      <w:r w:rsidRPr="005B25A1">
        <w:t>-</w:t>
      </w:r>
    </w:p>
    <w:p w14:paraId="35CB2F2B" w14:textId="77777777" w:rsidR="007615D6" w:rsidRPr="005B25A1" w:rsidRDefault="007615D6" w:rsidP="007615D6">
      <w:pPr>
        <w:keepNext/>
        <w:keepLines/>
        <w:rPr>
          <w:b/>
          <w:bCs/>
        </w:rPr>
      </w:pPr>
      <w:r w:rsidRPr="005B25A1">
        <w:rPr>
          <w:b/>
          <w:bCs/>
        </w:rPr>
        <w:t>Plenary Discussion:</w:t>
      </w:r>
    </w:p>
    <w:p w14:paraId="4EDD4AD4" w14:textId="77777777" w:rsidR="007615D6" w:rsidRPr="005B25A1" w:rsidRDefault="007615D6" w:rsidP="007615D6">
      <w:pPr>
        <w:keepNext/>
        <w:keepLines/>
      </w:pPr>
      <w:r>
        <w:rPr>
          <w:color w:val="FF0000"/>
        </w:rPr>
        <w:t>NO DISCUSSION RECORDED</w:t>
      </w:r>
    </w:p>
    <w:p w14:paraId="1A8C886D" w14:textId="77777777" w:rsidR="007615D6" w:rsidRPr="00EB0339" w:rsidRDefault="007615D6" w:rsidP="007615D6">
      <w:r w:rsidRPr="005B25A1">
        <w:rPr>
          <w:b/>
          <w:bCs/>
        </w:rPr>
        <w:t>Status:</w:t>
      </w:r>
      <w:r>
        <w:t xml:space="preserve"> </w:t>
      </w:r>
      <w:r>
        <w:rPr>
          <w:color w:val="0000FF"/>
        </w:rPr>
        <w:t>Not concluded</w:t>
      </w:r>
      <w:r>
        <w:t>.</w:t>
      </w:r>
    </w:p>
    <w:p w14:paraId="1C5A762C" w14:textId="77777777" w:rsidR="00E00DA6" w:rsidRDefault="007615D6" w:rsidP="000A3FBD">
      <w:pPr>
        <w:pStyle w:val="NormTop"/>
      </w:pPr>
      <w:r>
        <w:rPr>
          <w:color w:val="0000FF"/>
        </w:rPr>
        <w:t>S2-2506365</w:t>
      </w:r>
      <w:r w:rsidRPr="00D53282">
        <w:t xml:space="preserve"> </w:t>
      </w:r>
      <w:r>
        <w:t>(CR) 23.501 CR6352 (Rel-19, 'F'): PCF and SMF selection for QoS differentiation for non-3GPP devices (Source: Samsung)</w:t>
      </w:r>
      <w:r>
        <w:br/>
      </w:r>
      <w:r w:rsidRPr="00D53282">
        <w:rPr>
          <w:b/>
        </w:rPr>
        <w:t>Document for:</w:t>
      </w:r>
      <w:r w:rsidRPr="00D53282">
        <w:t xml:space="preserve"> </w:t>
      </w:r>
      <w:r>
        <w:t>Approval</w:t>
      </w:r>
      <w:r>
        <w:br/>
      </w:r>
      <w:r w:rsidRPr="00D53282">
        <w:rPr>
          <w:b/>
        </w:rPr>
        <w:t>Abstract:</w:t>
      </w:r>
      <w:r w:rsidRPr="00D53282">
        <w:t xml:space="preserve"> </w:t>
      </w:r>
    </w:p>
    <w:p w14:paraId="55742EC7" w14:textId="77777777" w:rsidR="007615D6" w:rsidRPr="005B25A1" w:rsidRDefault="007615D6" w:rsidP="007615D6">
      <w:pPr>
        <w:keepNext/>
        <w:keepLines/>
        <w:rPr>
          <w:b/>
          <w:bCs/>
        </w:rPr>
      </w:pPr>
      <w:r w:rsidRPr="005B25A1">
        <w:rPr>
          <w:b/>
          <w:bCs/>
        </w:rPr>
        <w:t>Convenor comment:</w:t>
      </w:r>
    </w:p>
    <w:p w14:paraId="65337C5B" w14:textId="77777777" w:rsidR="007615D6" w:rsidRPr="005B25A1" w:rsidRDefault="007615D6" w:rsidP="007615D6">
      <w:pPr>
        <w:keepNext/>
        <w:keepLines/>
      </w:pPr>
      <w:r w:rsidRPr="005B25A1">
        <w:t>Handle - Indication in UDM 23.501 Baseline (Option #1).</w:t>
      </w:r>
    </w:p>
    <w:p w14:paraId="033696C3" w14:textId="77777777" w:rsidR="007615D6" w:rsidRPr="005B25A1" w:rsidRDefault="007615D6" w:rsidP="007615D6">
      <w:pPr>
        <w:keepNext/>
        <w:keepLines/>
        <w:rPr>
          <w:b/>
          <w:bCs/>
        </w:rPr>
      </w:pPr>
      <w:r w:rsidRPr="005B25A1">
        <w:rPr>
          <w:b/>
          <w:bCs/>
        </w:rPr>
        <w:t>Parallel discussion:</w:t>
      </w:r>
    </w:p>
    <w:p w14:paraId="6042794D" w14:textId="77777777" w:rsidR="007615D6" w:rsidRPr="005B25A1" w:rsidRDefault="007615D6" w:rsidP="007615D6">
      <w:pPr>
        <w:keepNext/>
        <w:keepLines/>
      </w:pPr>
      <w:r w:rsidRPr="005B25A1">
        <w:t>-</w:t>
      </w:r>
    </w:p>
    <w:p w14:paraId="71345D3B" w14:textId="77777777" w:rsidR="007615D6" w:rsidRPr="005B25A1" w:rsidRDefault="007615D6" w:rsidP="007615D6">
      <w:pPr>
        <w:keepNext/>
        <w:keepLines/>
        <w:rPr>
          <w:b/>
          <w:bCs/>
        </w:rPr>
      </w:pPr>
      <w:r w:rsidRPr="005B25A1">
        <w:rPr>
          <w:b/>
          <w:bCs/>
        </w:rPr>
        <w:t>Plenary Discussion:</w:t>
      </w:r>
    </w:p>
    <w:p w14:paraId="00E9A49C" w14:textId="77777777" w:rsidR="007615D6" w:rsidRPr="005B25A1" w:rsidRDefault="007615D6" w:rsidP="007615D6">
      <w:pPr>
        <w:keepNext/>
        <w:keepLines/>
      </w:pPr>
      <w:r>
        <w:rPr>
          <w:color w:val="FF0000"/>
        </w:rPr>
        <w:t>NO DISCUSSION RECORDED</w:t>
      </w:r>
    </w:p>
    <w:p w14:paraId="1E5CB809" w14:textId="77777777" w:rsidR="007615D6" w:rsidRPr="00EB0339" w:rsidRDefault="007615D6" w:rsidP="007615D6">
      <w:r w:rsidRPr="005B25A1">
        <w:rPr>
          <w:b/>
          <w:bCs/>
        </w:rPr>
        <w:t>Status:</w:t>
      </w:r>
      <w:r>
        <w:t xml:space="preserve"> </w:t>
      </w:r>
      <w:r>
        <w:rPr>
          <w:color w:val="0000FF"/>
        </w:rPr>
        <w:t>Not concluded</w:t>
      </w:r>
      <w:r>
        <w:t>.</w:t>
      </w:r>
    </w:p>
    <w:p w14:paraId="660CF00F" w14:textId="77777777" w:rsidR="00E00DA6" w:rsidRDefault="007615D6" w:rsidP="000A3FBD">
      <w:pPr>
        <w:pStyle w:val="NormTop"/>
      </w:pPr>
      <w:r>
        <w:rPr>
          <w:color w:val="0000FF"/>
        </w:rPr>
        <w:t>S2-2506731</w:t>
      </w:r>
      <w:r w:rsidRPr="00D53282">
        <w:t xml:space="preserve"> </w:t>
      </w:r>
      <w:r>
        <w:t>(CR) 23.501 CR6165R2 (Rel-19, 'F'): PCF and SMF selection for QoS differentiation for non-3GPP devices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Support for QoS differentiation for non-3GPP device identifiers is added to section 6.3.2 for SMF selection - Support for QoS differentiation for non-3GPP device identifiers is added to section 6.3.</w:t>
      </w:r>
    </w:p>
    <w:p w14:paraId="19625D0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S2-2504035</w:t>
      </w:r>
      <w:r>
        <w:t>.</w:t>
      </w:r>
    </w:p>
    <w:p w14:paraId="6D97DB83" w14:textId="77777777" w:rsidR="007615D6" w:rsidRPr="005B25A1" w:rsidRDefault="007615D6" w:rsidP="007615D6">
      <w:pPr>
        <w:keepNext/>
        <w:keepLines/>
        <w:rPr>
          <w:b/>
          <w:bCs/>
        </w:rPr>
      </w:pPr>
      <w:r w:rsidRPr="005B25A1">
        <w:rPr>
          <w:b/>
          <w:bCs/>
        </w:rPr>
        <w:t>Convenor comment:</w:t>
      </w:r>
    </w:p>
    <w:p w14:paraId="75CD2819" w14:textId="77777777" w:rsidR="007615D6" w:rsidRPr="005B25A1" w:rsidRDefault="007615D6" w:rsidP="007615D6">
      <w:pPr>
        <w:keepNext/>
        <w:keepLines/>
      </w:pPr>
      <w:r w:rsidRPr="005B25A1">
        <w:t>Merge into S2-2506365?</w:t>
      </w:r>
    </w:p>
    <w:p w14:paraId="5A883C7E" w14:textId="77777777" w:rsidR="007615D6" w:rsidRPr="005B25A1" w:rsidRDefault="007615D6" w:rsidP="007615D6">
      <w:pPr>
        <w:keepNext/>
        <w:keepLines/>
        <w:rPr>
          <w:b/>
          <w:bCs/>
        </w:rPr>
      </w:pPr>
      <w:r w:rsidRPr="005B25A1">
        <w:rPr>
          <w:b/>
          <w:bCs/>
        </w:rPr>
        <w:t>Parallel discussion:</w:t>
      </w:r>
    </w:p>
    <w:p w14:paraId="37859FE4" w14:textId="77777777" w:rsidR="007615D6" w:rsidRPr="005B25A1" w:rsidRDefault="007615D6" w:rsidP="007615D6">
      <w:pPr>
        <w:keepNext/>
        <w:keepLines/>
      </w:pPr>
      <w:r w:rsidRPr="005B25A1">
        <w:t>-</w:t>
      </w:r>
    </w:p>
    <w:p w14:paraId="1C53B9CF" w14:textId="77777777" w:rsidR="007615D6" w:rsidRPr="005B25A1" w:rsidRDefault="007615D6" w:rsidP="007615D6">
      <w:pPr>
        <w:keepNext/>
        <w:keepLines/>
        <w:rPr>
          <w:b/>
          <w:bCs/>
        </w:rPr>
      </w:pPr>
      <w:r w:rsidRPr="005B25A1">
        <w:rPr>
          <w:b/>
          <w:bCs/>
        </w:rPr>
        <w:t>Plenary Discussion:</w:t>
      </w:r>
    </w:p>
    <w:p w14:paraId="530BF4B8" w14:textId="77777777" w:rsidR="007615D6" w:rsidRPr="005B25A1" w:rsidRDefault="007615D6" w:rsidP="007615D6">
      <w:pPr>
        <w:keepNext/>
        <w:keepLines/>
      </w:pPr>
      <w:r>
        <w:rPr>
          <w:color w:val="FF0000"/>
        </w:rPr>
        <w:t>NO DISCUSSION RECORDED</w:t>
      </w:r>
    </w:p>
    <w:p w14:paraId="0CB80B5E" w14:textId="77777777" w:rsidR="007615D6" w:rsidRPr="00EB0339" w:rsidRDefault="007615D6" w:rsidP="007615D6">
      <w:r w:rsidRPr="005B25A1">
        <w:rPr>
          <w:b/>
          <w:bCs/>
        </w:rPr>
        <w:t>Status:</w:t>
      </w:r>
      <w:r>
        <w:t xml:space="preserve"> </w:t>
      </w:r>
      <w:r>
        <w:rPr>
          <w:color w:val="0000FF"/>
        </w:rPr>
        <w:t>Not concluded</w:t>
      </w:r>
      <w:r>
        <w:t>.</w:t>
      </w:r>
    </w:p>
    <w:p w14:paraId="0B98C46F" w14:textId="77777777" w:rsidR="00E00DA6" w:rsidRDefault="007615D6" w:rsidP="000A3FBD">
      <w:pPr>
        <w:pStyle w:val="NormTop"/>
      </w:pPr>
      <w:r>
        <w:rPr>
          <w:color w:val="0000FF"/>
        </w:rPr>
        <w:t>S2-2507122</w:t>
      </w:r>
      <w:r w:rsidRPr="00D53282">
        <w:t xml:space="preserve"> </w:t>
      </w:r>
      <w:r>
        <w:t xml:space="preserve">(CR) 23.501 CR6401 (Rel-19, 'F'): Support of </w:t>
      </w:r>
      <w:r>
        <w:lastRenderedPageBreak/>
        <w:t xml:space="preserve">SMF selection considering the Non-3GPP Device Identifier (Source: Huawei, </w:t>
      </w:r>
      <w:proofErr w:type="spellStart"/>
      <w:r>
        <w:t>HiSilicon</w:t>
      </w:r>
      <w:proofErr w:type="spellEnd"/>
      <w:r>
        <w:t>, LG Electronics, NEC, Google)</w:t>
      </w:r>
      <w:r>
        <w:br/>
      </w:r>
      <w:r w:rsidRPr="00D53282">
        <w:rPr>
          <w:b/>
        </w:rPr>
        <w:t>Document for:</w:t>
      </w:r>
      <w:r w:rsidRPr="00D53282">
        <w:t xml:space="preserve"> </w:t>
      </w:r>
      <w:r>
        <w:t>Approval</w:t>
      </w:r>
      <w:r>
        <w:br/>
      </w:r>
      <w:r w:rsidRPr="00D53282">
        <w:rPr>
          <w:b/>
        </w:rPr>
        <w:t>Abstract:</w:t>
      </w:r>
      <w:r w:rsidRPr="00D53282">
        <w:t xml:space="preserve"> </w:t>
      </w:r>
      <w:r>
        <w:br/>
        <w:t>Summary of change: - The SMF/PCF registers its capability to support Non-3GPP Device Identifier in the NRF. - During the PDU Session establishment procedure, when the PDU Session is related to a Device Identifier, the AMF selects an SMF which supports non.</w:t>
      </w:r>
    </w:p>
    <w:p w14:paraId="7EB47B09" w14:textId="77777777" w:rsidR="007615D6" w:rsidRPr="005B25A1" w:rsidRDefault="007615D6" w:rsidP="007615D6">
      <w:pPr>
        <w:keepNext/>
        <w:keepLines/>
        <w:rPr>
          <w:b/>
          <w:bCs/>
        </w:rPr>
      </w:pPr>
      <w:r w:rsidRPr="005B25A1">
        <w:rPr>
          <w:b/>
          <w:bCs/>
        </w:rPr>
        <w:t>Convenor comment:</w:t>
      </w:r>
    </w:p>
    <w:p w14:paraId="6CE1089F" w14:textId="77777777" w:rsidR="007615D6" w:rsidRPr="005B25A1" w:rsidRDefault="007615D6" w:rsidP="007615D6">
      <w:pPr>
        <w:keepNext/>
        <w:keepLines/>
      </w:pPr>
      <w:r w:rsidRPr="005B25A1">
        <w:t>Handle -Indication from the UE 23.501 Baseline (Option #2).</w:t>
      </w:r>
    </w:p>
    <w:p w14:paraId="10149B73" w14:textId="77777777" w:rsidR="007615D6" w:rsidRPr="005B25A1" w:rsidRDefault="007615D6" w:rsidP="007615D6">
      <w:pPr>
        <w:keepNext/>
        <w:keepLines/>
        <w:rPr>
          <w:b/>
          <w:bCs/>
        </w:rPr>
      </w:pPr>
      <w:r w:rsidRPr="005B25A1">
        <w:rPr>
          <w:b/>
          <w:bCs/>
        </w:rPr>
        <w:t>Parallel discussion:</w:t>
      </w:r>
    </w:p>
    <w:p w14:paraId="019C3C9C" w14:textId="77777777" w:rsidR="007615D6" w:rsidRPr="005B25A1" w:rsidRDefault="007615D6" w:rsidP="007615D6">
      <w:pPr>
        <w:keepNext/>
        <w:keepLines/>
      </w:pPr>
      <w:r w:rsidRPr="005B25A1">
        <w:t>-</w:t>
      </w:r>
    </w:p>
    <w:p w14:paraId="61CDD821" w14:textId="77777777" w:rsidR="007615D6" w:rsidRPr="005B25A1" w:rsidRDefault="007615D6" w:rsidP="007615D6">
      <w:pPr>
        <w:keepNext/>
        <w:keepLines/>
        <w:rPr>
          <w:b/>
          <w:bCs/>
        </w:rPr>
      </w:pPr>
      <w:r w:rsidRPr="005B25A1">
        <w:rPr>
          <w:b/>
          <w:bCs/>
        </w:rPr>
        <w:t>Plenary Discussion:</w:t>
      </w:r>
    </w:p>
    <w:p w14:paraId="30E95151" w14:textId="77777777" w:rsidR="007615D6" w:rsidRPr="005B25A1" w:rsidRDefault="007615D6" w:rsidP="007615D6">
      <w:pPr>
        <w:keepNext/>
        <w:keepLines/>
      </w:pPr>
      <w:r>
        <w:rPr>
          <w:color w:val="FF0000"/>
        </w:rPr>
        <w:t>NO DISCUSSION RECORDED</w:t>
      </w:r>
    </w:p>
    <w:p w14:paraId="01E161E0" w14:textId="77777777" w:rsidR="007615D6" w:rsidRPr="00EB0339" w:rsidRDefault="007615D6" w:rsidP="007615D6">
      <w:r w:rsidRPr="005B25A1">
        <w:rPr>
          <w:b/>
          <w:bCs/>
        </w:rPr>
        <w:t>Status:</w:t>
      </w:r>
      <w:r>
        <w:t xml:space="preserve"> </w:t>
      </w:r>
      <w:r>
        <w:rPr>
          <w:color w:val="0000FF"/>
        </w:rPr>
        <w:t>Not concluded</w:t>
      </w:r>
      <w:r>
        <w:t>.</w:t>
      </w:r>
    </w:p>
    <w:p w14:paraId="3E7492DC" w14:textId="77777777" w:rsidR="00E00DA6" w:rsidRDefault="007615D6" w:rsidP="000A3FBD">
      <w:pPr>
        <w:pStyle w:val="NormTop"/>
      </w:pPr>
      <w:r>
        <w:rPr>
          <w:color w:val="0000FF"/>
        </w:rPr>
        <w:t>S2-2507123</w:t>
      </w:r>
      <w:r w:rsidRPr="00D53282">
        <w:t xml:space="preserve"> </w:t>
      </w:r>
      <w:r>
        <w:t xml:space="preserve">(CR) 23.502 CR5561 (Rel-19, 'F'): Support of SMF selection for Non-3GPP Device </w:t>
      </w:r>
      <w:proofErr w:type="spellStart"/>
      <w:r>
        <w:t>Identifer</w:t>
      </w:r>
      <w:proofErr w:type="spellEnd"/>
      <w:r>
        <w:t xml:space="preserve"> (Source: Huawei, </w:t>
      </w:r>
      <w:proofErr w:type="spellStart"/>
      <w:r>
        <w:t>HiSilicon</w:t>
      </w:r>
      <w:proofErr w:type="spellEnd"/>
      <w:r>
        <w:t>, LG Electronics,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Support of Non-3GPP Device Identifiers is provided to AMF and SMF in the PDU session establishment to select an appropriate SMF and PCF that support Non-3GPP Device Identifier handling respectively. Corresponding NRF service is </w:t>
      </w:r>
      <w:proofErr w:type="spellStart"/>
      <w:r>
        <w:t>specifie</w:t>
      </w:r>
      <w:proofErr w:type="spellEnd"/>
      <w:r>
        <w:t>.</w:t>
      </w:r>
    </w:p>
    <w:p w14:paraId="1932DC84" w14:textId="77777777" w:rsidR="007615D6" w:rsidRPr="005B25A1" w:rsidRDefault="007615D6" w:rsidP="007615D6">
      <w:pPr>
        <w:keepNext/>
        <w:keepLines/>
        <w:rPr>
          <w:b/>
          <w:bCs/>
        </w:rPr>
      </w:pPr>
      <w:r w:rsidRPr="005B25A1">
        <w:rPr>
          <w:b/>
          <w:bCs/>
        </w:rPr>
        <w:t>Convenor comment:</w:t>
      </w:r>
    </w:p>
    <w:p w14:paraId="4F426F39" w14:textId="77777777" w:rsidR="007615D6" w:rsidRPr="005B25A1" w:rsidRDefault="007615D6" w:rsidP="007615D6">
      <w:pPr>
        <w:keepNext/>
        <w:keepLines/>
      </w:pPr>
      <w:r w:rsidRPr="005B25A1">
        <w:t>Handle -Indication from the UE 23.502 Baseline (Option #2).</w:t>
      </w:r>
    </w:p>
    <w:p w14:paraId="42B1AB2F" w14:textId="77777777" w:rsidR="007615D6" w:rsidRPr="005B25A1" w:rsidRDefault="007615D6" w:rsidP="007615D6">
      <w:pPr>
        <w:keepNext/>
        <w:keepLines/>
        <w:rPr>
          <w:b/>
          <w:bCs/>
        </w:rPr>
      </w:pPr>
      <w:r w:rsidRPr="005B25A1">
        <w:rPr>
          <w:b/>
          <w:bCs/>
        </w:rPr>
        <w:t>Parallel discussion:</w:t>
      </w:r>
    </w:p>
    <w:p w14:paraId="3500FCDF" w14:textId="77777777" w:rsidR="007615D6" w:rsidRPr="005B25A1" w:rsidRDefault="007615D6" w:rsidP="007615D6">
      <w:pPr>
        <w:keepNext/>
        <w:keepLines/>
      </w:pPr>
      <w:r w:rsidRPr="005B25A1">
        <w:t>-</w:t>
      </w:r>
    </w:p>
    <w:p w14:paraId="01F1C5D7" w14:textId="77777777" w:rsidR="007615D6" w:rsidRPr="005B25A1" w:rsidRDefault="007615D6" w:rsidP="007615D6">
      <w:pPr>
        <w:keepNext/>
        <w:keepLines/>
        <w:rPr>
          <w:b/>
          <w:bCs/>
        </w:rPr>
      </w:pPr>
      <w:r w:rsidRPr="005B25A1">
        <w:rPr>
          <w:b/>
          <w:bCs/>
        </w:rPr>
        <w:t>Plenary Discussion:</w:t>
      </w:r>
    </w:p>
    <w:p w14:paraId="333F7FE1" w14:textId="77777777" w:rsidR="007615D6" w:rsidRPr="005B25A1" w:rsidRDefault="007615D6" w:rsidP="007615D6">
      <w:pPr>
        <w:keepNext/>
        <w:keepLines/>
      </w:pPr>
      <w:r>
        <w:rPr>
          <w:color w:val="FF0000"/>
        </w:rPr>
        <w:t>NO DISCUSSION RECORDED</w:t>
      </w:r>
    </w:p>
    <w:p w14:paraId="2619AC1D" w14:textId="77777777" w:rsidR="007615D6" w:rsidRPr="00EB0339" w:rsidRDefault="007615D6" w:rsidP="007615D6">
      <w:r w:rsidRPr="005B25A1">
        <w:rPr>
          <w:b/>
          <w:bCs/>
        </w:rPr>
        <w:t>Status:</w:t>
      </w:r>
      <w:r>
        <w:t xml:space="preserve"> </w:t>
      </w:r>
      <w:r>
        <w:rPr>
          <w:color w:val="0000FF"/>
        </w:rPr>
        <w:t>Not concluded</w:t>
      </w:r>
      <w:r>
        <w:t>.</w:t>
      </w:r>
    </w:p>
    <w:p w14:paraId="41ECA90E" w14:textId="77777777" w:rsidR="00E00DA6" w:rsidRDefault="007615D6" w:rsidP="000A3FBD">
      <w:pPr>
        <w:pStyle w:val="NormTop"/>
      </w:pPr>
      <w:r>
        <w:rPr>
          <w:color w:val="0000FF"/>
        </w:rPr>
        <w:t>S2-2506588</w:t>
      </w:r>
      <w:r w:rsidRPr="00D53282">
        <w:t xml:space="preserve"> </w:t>
      </w:r>
      <w:r>
        <w:t>(CR) 23.501 CR6362 (Rel-19, 'F'): Capability negotiation on QoS differentiation of traffic for Non-3GPP Device Identifier (Source: LG Electronics)</w:t>
      </w:r>
      <w:r>
        <w:br/>
      </w:r>
      <w:r w:rsidRPr="00D53282">
        <w:rPr>
          <w:b/>
        </w:rPr>
        <w:t>Document for:</w:t>
      </w:r>
      <w:r w:rsidRPr="00D53282">
        <w:t xml:space="preserve"> </w:t>
      </w:r>
      <w:r>
        <w:t>Approval</w:t>
      </w:r>
      <w:r>
        <w:br/>
      </w:r>
      <w:r w:rsidRPr="00D53282">
        <w:rPr>
          <w:b/>
        </w:rPr>
        <w:t>Abstract:</w:t>
      </w:r>
      <w:r w:rsidRPr="00D53282">
        <w:t xml:space="preserve"> </w:t>
      </w:r>
    </w:p>
    <w:p w14:paraId="2F1E53BB" w14:textId="77777777" w:rsidR="007615D6" w:rsidRPr="005B25A1" w:rsidRDefault="007615D6" w:rsidP="007615D6">
      <w:pPr>
        <w:keepNext/>
        <w:keepLines/>
        <w:rPr>
          <w:b/>
          <w:bCs/>
        </w:rPr>
      </w:pPr>
      <w:r w:rsidRPr="005B25A1">
        <w:rPr>
          <w:b/>
          <w:bCs/>
        </w:rPr>
        <w:t>Convenor comment:</w:t>
      </w:r>
    </w:p>
    <w:p w14:paraId="397EF803" w14:textId="77777777" w:rsidR="007615D6" w:rsidRPr="005B25A1" w:rsidRDefault="007615D6" w:rsidP="007615D6">
      <w:pPr>
        <w:keepNext/>
        <w:keepLines/>
      </w:pPr>
      <w:r w:rsidRPr="005B25A1">
        <w:t>Merge into S2-2507122?</w:t>
      </w:r>
    </w:p>
    <w:p w14:paraId="56FD6514" w14:textId="77777777" w:rsidR="007615D6" w:rsidRPr="005B25A1" w:rsidRDefault="007615D6" w:rsidP="007615D6">
      <w:pPr>
        <w:keepNext/>
        <w:keepLines/>
        <w:rPr>
          <w:b/>
          <w:bCs/>
        </w:rPr>
      </w:pPr>
      <w:r w:rsidRPr="005B25A1">
        <w:rPr>
          <w:b/>
          <w:bCs/>
        </w:rPr>
        <w:t>Parallel discussion:</w:t>
      </w:r>
    </w:p>
    <w:p w14:paraId="521B8FE0" w14:textId="77777777" w:rsidR="007615D6" w:rsidRPr="005B25A1" w:rsidRDefault="007615D6" w:rsidP="007615D6">
      <w:pPr>
        <w:keepNext/>
        <w:keepLines/>
      </w:pPr>
      <w:r w:rsidRPr="005B25A1">
        <w:t>-</w:t>
      </w:r>
    </w:p>
    <w:p w14:paraId="066B5587" w14:textId="77777777" w:rsidR="007615D6" w:rsidRPr="005B25A1" w:rsidRDefault="007615D6" w:rsidP="007615D6">
      <w:pPr>
        <w:keepNext/>
        <w:keepLines/>
        <w:rPr>
          <w:b/>
          <w:bCs/>
        </w:rPr>
      </w:pPr>
      <w:r w:rsidRPr="005B25A1">
        <w:rPr>
          <w:b/>
          <w:bCs/>
        </w:rPr>
        <w:t>Plenary Discussion:</w:t>
      </w:r>
    </w:p>
    <w:p w14:paraId="5EBCC4A7" w14:textId="77777777" w:rsidR="007615D6" w:rsidRPr="005B25A1" w:rsidRDefault="007615D6" w:rsidP="007615D6">
      <w:pPr>
        <w:keepNext/>
        <w:keepLines/>
      </w:pPr>
      <w:r>
        <w:rPr>
          <w:color w:val="FF0000"/>
        </w:rPr>
        <w:t>NO DISCUSSION RECORDED</w:t>
      </w:r>
    </w:p>
    <w:p w14:paraId="0AD125BE" w14:textId="77777777" w:rsidR="007615D6" w:rsidRPr="00EB0339" w:rsidRDefault="007615D6" w:rsidP="007615D6">
      <w:r w:rsidRPr="005B25A1">
        <w:rPr>
          <w:b/>
          <w:bCs/>
        </w:rPr>
        <w:t>Status:</w:t>
      </w:r>
      <w:r>
        <w:t xml:space="preserve"> </w:t>
      </w:r>
      <w:r>
        <w:rPr>
          <w:color w:val="0000FF"/>
        </w:rPr>
        <w:t>Not concluded</w:t>
      </w:r>
      <w:r>
        <w:t>.</w:t>
      </w:r>
    </w:p>
    <w:p w14:paraId="14A1B328" w14:textId="77777777" w:rsidR="00E00DA6" w:rsidRDefault="007615D6" w:rsidP="000A3FBD">
      <w:pPr>
        <w:pStyle w:val="NormTop"/>
      </w:pPr>
      <w:r>
        <w:rPr>
          <w:color w:val="0000FF"/>
        </w:rPr>
        <w:t>S2-2507115</w:t>
      </w:r>
      <w:r w:rsidRPr="00D53282">
        <w:t xml:space="preserve"> </w:t>
      </w:r>
      <w:r>
        <w:t>(CR) 23.501 CR6399 (Rel-19, 'F'): Clarificati</w:t>
      </w:r>
      <w:r>
        <w:lastRenderedPageBreak/>
        <w:t>on on the SMF and PCF selection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Clatify</w:t>
      </w:r>
      <w:proofErr w:type="spellEnd"/>
      <w:r>
        <w:t xml:space="preserve"> the DNN/S-NSSAI is used for SMF selection. Keep alignment with stage-3 on PCF discovery and selection.</w:t>
      </w:r>
    </w:p>
    <w:p w14:paraId="1A62C3CD"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59FE40C6" w14:textId="77777777" w:rsidR="007615D6" w:rsidRPr="005B25A1" w:rsidRDefault="007615D6" w:rsidP="007615D6">
      <w:pPr>
        <w:keepNext/>
        <w:keepLines/>
        <w:rPr>
          <w:b/>
          <w:bCs/>
        </w:rPr>
      </w:pPr>
      <w:r w:rsidRPr="005B25A1">
        <w:rPr>
          <w:b/>
          <w:bCs/>
        </w:rPr>
        <w:t>Convenor comment:</w:t>
      </w:r>
    </w:p>
    <w:p w14:paraId="0A07D9B4" w14:textId="77777777" w:rsidR="007615D6" w:rsidRPr="005B25A1" w:rsidRDefault="007615D6" w:rsidP="007615D6">
      <w:pPr>
        <w:keepNext/>
        <w:keepLines/>
      </w:pPr>
      <w:r w:rsidRPr="005B25A1">
        <w:t>Handle - Rejection Option TS 23.501 Baseline (Option #3).</w:t>
      </w:r>
    </w:p>
    <w:p w14:paraId="6A3785D6" w14:textId="77777777" w:rsidR="007615D6" w:rsidRPr="005B25A1" w:rsidRDefault="007615D6" w:rsidP="007615D6">
      <w:pPr>
        <w:keepNext/>
        <w:keepLines/>
        <w:rPr>
          <w:b/>
          <w:bCs/>
        </w:rPr>
      </w:pPr>
      <w:r w:rsidRPr="005B25A1">
        <w:rPr>
          <w:b/>
          <w:bCs/>
        </w:rPr>
        <w:t>Parallel discussion:</w:t>
      </w:r>
    </w:p>
    <w:p w14:paraId="6F164C77" w14:textId="77777777" w:rsidR="007615D6" w:rsidRPr="005B25A1" w:rsidRDefault="007615D6" w:rsidP="007615D6">
      <w:pPr>
        <w:keepNext/>
        <w:keepLines/>
      </w:pPr>
      <w:r w:rsidRPr="005B25A1">
        <w:t>-</w:t>
      </w:r>
    </w:p>
    <w:p w14:paraId="45805662" w14:textId="77777777" w:rsidR="007615D6" w:rsidRPr="005B25A1" w:rsidRDefault="007615D6" w:rsidP="007615D6">
      <w:pPr>
        <w:keepNext/>
        <w:keepLines/>
        <w:rPr>
          <w:b/>
          <w:bCs/>
        </w:rPr>
      </w:pPr>
      <w:r w:rsidRPr="005B25A1">
        <w:rPr>
          <w:b/>
          <w:bCs/>
        </w:rPr>
        <w:t>Plenary Discussion:</w:t>
      </w:r>
    </w:p>
    <w:p w14:paraId="677ECFD5" w14:textId="77777777" w:rsidR="007615D6" w:rsidRPr="005B25A1" w:rsidRDefault="007615D6" w:rsidP="007615D6">
      <w:pPr>
        <w:keepNext/>
        <w:keepLines/>
      </w:pPr>
      <w:r>
        <w:rPr>
          <w:color w:val="FF0000"/>
        </w:rPr>
        <w:t>NO DISCUSSION RECORDED</w:t>
      </w:r>
    </w:p>
    <w:p w14:paraId="06F7FD3E" w14:textId="77777777" w:rsidR="007615D6" w:rsidRPr="00EB0339" w:rsidRDefault="007615D6" w:rsidP="007615D6">
      <w:r w:rsidRPr="005B25A1">
        <w:rPr>
          <w:b/>
          <w:bCs/>
        </w:rPr>
        <w:t>Status:</w:t>
      </w:r>
      <w:r>
        <w:t xml:space="preserve"> </w:t>
      </w:r>
      <w:r>
        <w:rPr>
          <w:color w:val="0000FF"/>
        </w:rPr>
        <w:t>Not concluded</w:t>
      </w:r>
      <w:r>
        <w:t>.</w:t>
      </w:r>
    </w:p>
    <w:p w14:paraId="72BAE559" w14:textId="77777777" w:rsidR="00E00DA6" w:rsidRDefault="007615D6" w:rsidP="000A3FBD">
      <w:pPr>
        <w:pStyle w:val="NormTop"/>
      </w:pPr>
      <w:r>
        <w:rPr>
          <w:color w:val="0000FF"/>
        </w:rPr>
        <w:t>S2-2506312</w:t>
      </w:r>
      <w:r w:rsidRPr="00D53282">
        <w:t xml:space="preserve"> </w:t>
      </w:r>
      <w:r>
        <w:t xml:space="preserve">(CR) 23.501 CR6349 (Rel-19, 'F'): Dealing with the Scenario where the SMF or PCF does not support the QoS differentiation of traffic for Non-3GPP Device Identifier Feature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Updated a note to explain that the UE should be configured with a DNN/S-NSSAI combination to use to obtain QoS Differentiation of the non-3GPP device's traffic. Also, added text to say that, when the SMF or PCF does not support the feat.</w:t>
      </w:r>
    </w:p>
    <w:p w14:paraId="06FD7F85" w14:textId="77777777" w:rsidR="007615D6" w:rsidRPr="005B25A1" w:rsidRDefault="007615D6" w:rsidP="007615D6">
      <w:pPr>
        <w:keepNext/>
        <w:keepLines/>
        <w:rPr>
          <w:b/>
          <w:bCs/>
        </w:rPr>
      </w:pPr>
      <w:r w:rsidRPr="005B25A1">
        <w:rPr>
          <w:b/>
          <w:bCs/>
        </w:rPr>
        <w:t>Convenor comment:</w:t>
      </w:r>
    </w:p>
    <w:p w14:paraId="4611D247" w14:textId="77777777" w:rsidR="007615D6" w:rsidRPr="005B25A1" w:rsidRDefault="007615D6" w:rsidP="007615D6">
      <w:pPr>
        <w:keepNext/>
        <w:keepLines/>
      </w:pPr>
      <w:r w:rsidRPr="005B25A1">
        <w:t>Merge into S2-2507115?</w:t>
      </w:r>
    </w:p>
    <w:p w14:paraId="34BCDA24" w14:textId="77777777" w:rsidR="007615D6" w:rsidRPr="005B25A1" w:rsidRDefault="007615D6" w:rsidP="007615D6">
      <w:pPr>
        <w:keepNext/>
        <w:keepLines/>
        <w:rPr>
          <w:b/>
          <w:bCs/>
        </w:rPr>
      </w:pPr>
      <w:r w:rsidRPr="005B25A1">
        <w:rPr>
          <w:b/>
          <w:bCs/>
        </w:rPr>
        <w:t>Parallel discussion:</w:t>
      </w:r>
    </w:p>
    <w:p w14:paraId="4C096394" w14:textId="77777777" w:rsidR="007615D6" w:rsidRPr="005B25A1" w:rsidRDefault="007615D6" w:rsidP="007615D6">
      <w:pPr>
        <w:keepNext/>
        <w:keepLines/>
      </w:pPr>
      <w:r w:rsidRPr="005B25A1">
        <w:t>-</w:t>
      </w:r>
    </w:p>
    <w:p w14:paraId="1F3E1011" w14:textId="77777777" w:rsidR="007615D6" w:rsidRPr="005B25A1" w:rsidRDefault="007615D6" w:rsidP="007615D6">
      <w:pPr>
        <w:keepNext/>
        <w:keepLines/>
        <w:rPr>
          <w:b/>
          <w:bCs/>
        </w:rPr>
      </w:pPr>
      <w:r w:rsidRPr="005B25A1">
        <w:rPr>
          <w:b/>
          <w:bCs/>
        </w:rPr>
        <w:t>Plenary Discussion:</w:t>
      </w:r>
    </w:p>
    <w:p w14:paraId="2AFB13D9" w14:textId="77777777" w:rsidR="007615D6" w:rsidRPr="005B25A1" w:rsidRDefault="007615D6" w:rsidP="007615D6">
      <w:pPr>
        <w:keepNext/>
        <w:keepLines/>
      </w:pPr>
      <w:r>
        <w:rPr>
          <w:color w:val="FF0000"/>
        </w:rPr>
        <w:t>NO DISCUSSION RECORDED</w:t>
      </w:r>
    </w:p>
    <w:p w14:paraId="7D354418" w14:textId="77777777" w:rsidR="007615D6" w:rsidRPr="00EB0339" w:rsidRDefault="007615D6" w:rsidP="007615D6">
      <w:r w:rsidRPr="005B25A1">
        <w:rPr>
          <w:b/>
          <w:bCs/>
        </w:rPr>
        <w:t>Status:</w:t>
      </w:r>
      <w:r>
        <w:t xml:space="preserve"> </w:t>
      </w:r>
      <w:r>
        <w:rPr>
          <w:color w:val="0000FF"/>
        </w:rPr>
        <w:t>Not concluded</w:t>
      </w:r>
      <w:r>
        <w:t>.</w:t>
      </w:r>
    </w:p>
    <w:p w14:paraId="7F824BDE" w14:textId="77777777" w:rsidR="00E00DA6" w:rsidRDefault="007615D6" w:rsidP="000A3FBD">
      <w:pPr>
        <w:pStyle w:val="NormTop"/>
      </w:pPr>
      <w:r>
        <w:rPr>
          <w:color w:val="0000FF"/>
        </w:rPr>
        <w:t>S2-2507116</w:t>
      </w:r>
      <w:r w:rsidRPr="00D53282">
        <w:t xml:space="preserve"> </w:t>
      </w:r>
      <w:r>
        <w:t>(CR) 23.502 CR5559 (Rel-19, 'F'): Clarification on the SMF and PCF selection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PCF discovery and selection.</w:t>
      </w:r>
    </w:p>
    <w:p w14:paraId="44A58D4B" w14:textId="77777777" w:rsidR="007615D6" w:rsidRPr="005B25A1" w:rsidRDefault="007615D6" w:rsidP="007615D6">
      <w:pPr>
        <w:keepNext/>
        <w:keepLines/>
        <w:rPr>
          <w:b/>
          <w:bCs/>
        </w:rPr>
      </w:pPr>
      <w:r w:rsidRPr="005B25A1">
        <w:rPr>
          <w:b/>
          <w:bCs/>
        </w:rPr>
        <w:t>Convenor comment:</w:t>
      </w:r>
    </w:p>
    <w:p w14:paraId="1E2A43A6" w14:textId="77777777" w:rsidR="007615D6" w:rsidRPr="005B25A1" w:rsidRDefault="007615D6" w:rsidP="007615D6">
      <w:pPr>
        <w:keepNext/>
        <w:keepLines/>
      </w:pPr>
      <w:r w:rsidRPr="005B25A1">
        <w:t>Handle - Rejection Option TS 23.502 Baseline (Option #3).</w:t>
      </w:r>
    </w:p>
    <w:p w14:paraId="56720322" w14:textId="77777777" w:rsidR="007615D6" w:rsidRPr="005B25A1" w:rsidRDefault="007615D6" w:rsidP="007615D6">
      <w:pPr>
        <w:keepNext/>
        <w:keepLines/>
        <w:rPr>
          <w:b/>
          <w:bCs/>
        </w:rPr>
      </w:pPr>
      <w:r w:rsidRPr="005B25A1">
        <w:rPr>
          <w:b/>
          <w:bCs/>
        </w:rPr>
        <w:t>Parallel discussion:</w:t>
      </w:r>
    </w:p>
    <w:p w14:paraId="6EEF024B" w14:textId="77777777" w:rsidR="007615D6" w:rsidRPr="005B25A1" w:rsidRDefault="007615D6" w:rsidP="007615D6">
      <w:pPr>
        <w:keepNext/>
        <w:keepLines/>
      </w:pPr>
      <w:r w:rsidRPr="005B25A1">
        <w:t>-</w:t>
      </w:r>
    </w:p>
    <w:p w14:paraId="6237FA5E" w14:textId="77777777" w:rsidR="007615D6" w:rsidRPr="005B25A1" w:rsidRDefault="007615D6" w:rsidP="007615D6">
      <w:pPr>
        <w:keepNext/>
        <w:keepLines/>
        <w:rPr>
          <w:b/>
          <w:bCs/>
        </w:rPr>
      </w:pPr>
      <w:r w:rsidRPr="005B25A1">
        <w:rPr>
          <w:b/>
          <w:bCs/>
        </w:rPr>
        <w:t>Plenary Discussion:</w:t>
      </w:r>
    </w:p>
    <w:p w14:paraId="188CE38F" w14:textId="77777777" w:rsidR="007615D6" w:rsidRPr="005B25A1" w:rsidRDefault="007615D6" w:rsidP="007615D6">
      <w:pPr>
        <w:keepNext/>
        <w:keepLines/>
      </w:pPr>
      <w:r>
        <w:rPr>
          <w:color w:val="FF0000"/>
        </w:rPr>
        <w:t>NO DISCUSSION RECORDED</w:t>
      </w:r>
    </w:p>
    <w:p w14:paraId="70029EA4" w14:textId="77777777" w:rsidR="007615D6" w:rsidRPr="00EB0339" w:rsidRDefault="007615D6" w:rsidP="007615D6">
      <w:r w:rsidRPr="005B25A1">
        <w:rPr>
          <w:b/>
          <w:bCs/>
        </w:rPr>
        <w:t>Status:</w:t>
      </w:r>
      <w:r>
        <w:t xml:space="preserve"> </w:t>
      </w:r>
      <w:r>
        <w:rPr>
          <w:color w:val="0000FF"/>
        </w:rPr>
        <w:t>Not concluded</w:t>
      </w:r>
      <w:r>
        <w:t>.</w:t>
      </w:r>
    </w:p>
    <w:p w14:paraId="2F8CF489" w14:textId="77777777" w:rsidR="00E00DA6" w:rsidRDefault="007615D6" w:rsidP="000A3FBD">
      <w:pPr>
        <w:pStyle w:val="NormTop"/>
      </w:pPr>
      <w:r>
        <w:rPr>
          <w:color w:val="0000FF"/>
        </w:rPr>
        <w:t>S2-2507114</w:t>
      </w:r>
      <w:r w:rsidRPr="00D53282">
        <w:t xml:space="preserve"> </w:t>
      </w:r>
      <w:r>
        <w:t>(DISCUSSION) Discussion on the SMF and PCF se</w:t>
      </w:r>
      <w:r>
        <w:lastRenderedPageBreak/>
        <w:t>lection for the UIA (Source: ZTE)</w:t>
      </w:r>
      <w:r>
        <w:br/>
      </w:r>
      <w:r w:rsidRPr="00D53282">
        <w:rPr>
          <w:b/>
        </w:rPr>
        <w:t>Document for:</w:t>
      </w:r>
      <w:r w:rsidRPr="00D53282">
        <w:t xml:space="preserve"> </w:t>
      </w:r>
      <w:r>
        <w:t>Discussion</w:t>
      </w:r>
      <w:r>
        <w:br/>
      </w:r>
      <w:r w:rsidRPr="00D53282">
        <w:rPr>
          <w:b/>
        </w:rPr>
        <w:t>Abstract:</w:t>
      </w:r>
      <w:r w:rsidRPr="00D53282">
        <w:t xml:space="preserve"> </w:t>
      </w:r>
      <w:r>
        <w:br/>
        <w:t>This paper discusses the SMF and PCF behaviour when it does not support the UIA feature, and gives the proposal.</w:t>
      </w:r>
    </w:p>
    <w:p w14:paraId="4D8E0875" w14:textId="77777777" w:rsidR="007615D6" w:rsidRPr="005B25A1" w:rsidRDefault="007615D6" w:rsidP="007615D6">
      <w:pPr>
        <w:keepNext/>
        <w:keepLines/>
        <w:rPr>
          <w:b/>
          <w:bCs/>
        </w:rPr>
      </w:pPr>
      <w:r w:rsidRPr="005B25A1">
        <w:rPr>
          <w:b/>
          <w:bCs/>
        </w:rPr>
        <w:t>Parallel discussion:</w:t>
      </w:r>
    </w:p>
    <w:p w14:paraId="5CE73E6E" w14:textId="77777777" w:rsidR="007615D6" w:rsidRPr="005B25A1" w:rsidRDefault="007615D6" w:rsidP="007615D6">
      <w:pPr>
        <w:keepNext/>
        <w:keepLines/>
      </w:pPr>
      <w:r w:rsidRPr="005B25A1">
        <w:t>-</w:t>
      </w:r>
    </w:p>
    <w:p w14:paraId="2E52D834" w14:textId="77777777" w:rsidR="007615D6" w:rsidRPr="005B25A1" w:rsidRDefault="007615D6" w:rsidP="007615D6">
      <w:pPr>
        <w:keepNext/>
        <w:keepLines/>
        <w:rPr>
          <w:b/>
          <w:bCs/>
        </w:rPr>
      </w:pPr>
      <w:r w:rsidRPr="005B25A1">
        <w:rPr>
          <w:b/>
          <w:bCs/>
        </w:rPr>
        <w:t>Plenary Discussion:</w:t>
      </w:r>
    </w:p>
    <w:p w14:paraId="3B3D1F5A" w14:textId="77777777" w:rsidR="007615D6" w:rsidRPr="005B25A1" w:rsidRDefault="007615D6" w:rsidP="007615D6">
      <w:pPr>
        <w:keepNext/>
        <w:keepLines/>
      </w:pPr>
      <w:r>
        <w:rPr>
          <w:color w:val="FF0000"/>
        </w:rPr>
        <w:t>NO DISCUSSION RECORDED</w:t>
      </w:r>
    </w:p>
    <w:p w14:paraId="32E89F15" w14:textId="77777777" w:rsidR="007615D6" w:rsidRPr="00EB0339" w:rsidRDefault="007615D6" w:rsidP="007615D6">
      <w:r w:rsidRPr="005B25A1">
        <w:rPr>
          <w:b/>
          <w:bCs/>
        </w:rPr>
        <w:t>Status:</w:t>
      </w:r>
      <w:r>
        <w:t xml:space="preserve"> </w:t>
      </w:r>
      <w:r>
        <w:rPr>
          <w:color w:val="0000FF"/>
        </w:rPr>
        <w:t>Not concluded</w:t>
      </w:r>
      <w:r>
        <w:t>.</w:t>
      </w:r>
    </w:p>
    <w:p w14:paraId="212BA4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Interworking</w:t>
      </w:r>
    </w:p>
    <w:p w14:paraId="2260DA5A" w14:textId="77777777" w:rsidR="00E00DA6" w:rsidRDefault="007615D6" w:rsidP="000A3FBD">
      <w:pPr>
        <w:pStyle w:val="NormTop"/>
      </w:pPr>
      <w:r>
        <w:rPr>
          <w:color w:val="0000FF"/>
        </w:rPr>
        <w:t>S2-2507310</w:t>
      </w:r>
      <w:r w:rsidRPr="00D53282">
        <w:t xml:space="preserve"> </w:t>
      </w:r>
      <w:r>
        <w:t xml:space="preserve">(CR) 23.503 CR1576 (Rel-19, 'F'): PCC rule for non-3GPP device identifier to avoid moving a QoS flow to EPC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8A57247" w14:textId="77777777" w:rsidR="007615D6" w:rsidRPr="005B25A1" w:rsidRDefault="007615D6" w:rsidP="007615D6">
      <w:pPr>
        <w:keepNext/>
        <w:keepLines/>
        <w:rPr>
          <w:b/>
          <w:bCs/>
        </w:rPr>
      </w:pPr>
      <w:r w:rsidRPr="005B25A1">
        <w:rPr>
          <w:b/>
          <w:bCs/>
        </w:rPr>
        <w:t>Convenor comment:</w:t>
      </w:r>
    </w:p>
    <w:p w14:paraId="7E1E07D9" w14:textId="77777777" w:rsidR="007615D6" w:rsidRPr="005B25A1" w:rsidRDefault="007615D6" w:rsidP="007615D6">
      <w:pPr>
        <w:keepNext/>
        <w:keepLines/>
      </w:pPr>
      <w:r w:rsidRPr="005B25A1">
        <w:t>Handle.</w:t>
      </w:r>
    </w:p>
    <w:p w14:paraId="61200BFD" w14:textId="77777777" w:rsidR="007615D6" w:rsidRPr="005B25A1" w:rsidRDefault="007615D6" w:rsidP="007615D6">
      <w:pPr>
        <w:keepNext/>
        <w:keepLines/>
        <w:rPr>
          <w:b/>
          <w:bCs/>
        </w:rPr>
      </w:pPr>
      <w:r w:rsidRPr="005B25A1">
        <w:rPr>
          <w:b/>
          <w:bCs/>
        </w:rPr>
        <w:t>Parallel discussion:</w:t>
      </w:r>
    </w:p>
    <w:p w14:paraId="2578C200" w14:textId="77777777" w:rsidR="007615D6" w:rsidRPr="005B25A1" w:rsidRDefault="007615D6" w:rsidP="007615D6">
      <w:pPr>
        <w:keepNext/>
        <w:keepLines/>
      </w:pPr>
      <w:r w:rsidRPr="005B25A1">
        <w:t>-</w:t>
      </w:r>
    </w:p>
    <w:p w14:paraId="24B752B8" w14:textId="77777777" w:rsidR="007615D6" w:rsidRPr="005B25A1" w:rsidRDefault="007615D6" w:rsidP="007615D6">
      <w:pPr>
        <w:keepNext/>
        <w:keepLines/>
        <w:rPr>
          <w:b/>
          <w:bCs/>
        </w:rPr>
      </w:pPr>
      <w:r w:rsidRPr="005B25A1">
        <w:rPr>
          <w:b/>
          <w:bCs/>
        </w:rPr>
        <w:t>Plenary Discussion:</w:t>
      </w:r>
    </w:p>
    <w:p w14:paraId="27ED12B8" w14:textId="77777777" w:rsidR="007615D6" w:rsidRPr="005B25A1" w:rsidRDefault="007615D6" w:rsidP="007615D6">
      <w:pPr>
        <w:keepNext/>
        <w:keepLines/>
      </w:pPr>
      <w:r>
        <w:rPr>
          <w:color w:val="FF0000"/>
        </w:rPr>
        <w:t>NO DISCUSSION RECORDED</w:t>
      </w:r>
    </w:p>
    <w:p w14:paraId="4CF3E752" w14:textId="77777777" w:rsidR="007615D6" w:rsidRPr="00EB0339" w:rsidRDefault="007615D6" w:rsidP="007615D6">
      <w:r w:rsidRPr="005B25A1">
        <w:rPr>
          <w:b/>
          <w:bCs/>
        </w:rPr>
        <w:t>Status:</w:t>
      </w:r>
      <w:r>
        <w:t xml:space="preserve"> </w:t>
      </w:r>
      <w:r>
        <w:rPr>
          <w:color w:val="0000FF"/>
        </w:rPr>
        <w:t>Not concluded</w:t>
      </w:r>
      <w:r>
        <w:t>.</w:t>
      </w:r>
    </w:p>
    <w:p w14:paraId="43FE23C2" w14:textId="77777777" w:rsidR="00E00DA6" w:rsidRDefault="007615D6" w:rsidP="000A3FBD">
      <w:pPr>
        <w:pStyle w:val="NormTop"/>
      </w:pPr>
      <w:r>
        <w:rPr>
          <w:color w:val="0000FF"/>
        </w:rPr>
        <w:t>S2-2507311</w:t>
      </w:r>
      <w:r w:rsidRPr="00D53282">
        <w:t xml:space="preserve"> </w:t>
      </w:r>
      <w:r>
        <w:t xml:space="preserve">(CR) 23.502 CR5565 (Rel-19, 'F'): EBI allocation not applicable for QoS flows of non-3GPP devices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07AEA3B2" w14:textId="77777777" w:rsidR="007615D6" w:rsidRPr="005B25A1" w:rsidRDefault="007615D6" w:rsidP="007615D6">
      <w:pPr>
        <w:keepNext/>
        <w:keepLines/>
        <w:rPr>
          <w:b/>
          <w:bCs/>
        </w:rPr>
      </w:pPr>
      <w:r w:rsidRPr="005B25A1">
        <w:rPr>
          <w:b/>
          <w:bCs/>
        </w:rPr>
        <w:t>Convenor comment:</w:t>
      </w:r>
    </w:p>
    <w:p w14:paraId="51CA8B73" w14:textId="77777777" w:rsidR="007615D6" w:rsidRPr="005B25A1" w:rsidRDefault="007615D6" w:rsidP="007615D6">
      <w:pPr>
        <w:keepNext/>
        <w:keepLines/>
      </w:pPr>
      <w:r w:rsidRPr="005B25A1">
        <w:t>Handle.</w:t>
      </w:r>
    </w:p>
    <w:p w14:paraId="6254A5EC" w14:textId="77777777" w:rsidR="007615D6" w:rsidRPr="005B25A1" w:rsidRDefault="007615D6" w:rsidP="007615D6">
      <w:pPr>
        <w:keepNext/>
        <w:keepLines/>
        <w:rPr>
          <w:b/>
          <w:bCs/>
        </w:rPr>
      </w:pPr>
      <w:r w:rsidRPr="005B25A1">
        <w:rPr>
          <w:b/>
          <w:bCs/>
        </w:rPr>
        <w:t>Parallel discussion:</w:t>
      </w:r>
    </w:p>
    <w:p w14:paraId="646E4532" w14:textId="77777777" w:rsidR="007615D6" w:rsidRPr="005B25A1" w:rsidRDefault="007615D6" w:rsidP="007615D6">
      <w:pPr>
        <w:keepNext/>
        <w:keepLines/>
      </w:pPr>
      <w:r w:rsidRPr="005B25A1">
        <w:t>-</w:t>
      </w:r>
    </w:p>
    <w:p w14:paraId="75616FAB" w14:textId="77777777" w:rsidR="007615D6" w:rsidRPr="005B25A1" w:rsidRDefault="007615D6" w:rsidP="007615D6">
      <w:pPr>
        <w:keepNext/>
        <w:keepLines/>
        <w:rPr>
          <w:b/>
          <w:bCs/>
        </w:rPr>
      </w:pPr>
      <w:r w:rsidRPr="005B25A1">
        <w:rPr>
          <w:b/>
          <w:bCs/>
        </w:rPr>
        <w:t>Plenary Discussion:</w:t>
      </w:r>
    </w:p>
    <w:p w14:paraId="3605F187" w14:textId="77777777" w:rsidR="007615D6" w:rsidRPr="005B25A1" w:rsidRDefault="007615D6" w:rsidP="007615D6">
      <w:pPr>
        <w:keepNext/>
        <w:keepLines/>
      </w:pPr>
      <w:r>
        <w:rPr>
          <w:color w:val="FF0000"/>
        </w:rPr>
        <w:t>NO DISCUSSION RECORDED</w:t>
      </w:r>
    </w:p>
    <w:p w14:paraId="1D0F8C01" w14:textId="77777777" w:rsidR="007615D6" w:rsidRPr="00EB0339" w:rsidRDefault="007615D6" w:rsidP="007615D6">
      <w:r w:rsidRPr="005B25A1">
        <w:rPr>
          <w:b/>
          <w:bCs/>
        </w:rPr>
        <w:t>Status:</w:t>
      </w:r>
      <w:r>
        <w:t xml:space="preserve"> </w:t>
      </w:r>
      <w:r>
        <w:rPr>
          <w:color w:val="0000FF"/>
        </w:rPr>
        <w:t>Not concluded</w:t>
      </w:r>
      <w:r>
        <w:t>.</w:t>
      </w:r>
    </w:p>
    <w:p w14:paraId="787AD28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VLAN Tag Usage</w:t>
      </w:r>
    </w:p>
    <w:p w14:paraId="1AEBB940" w14:textId="77777777" w:rsidR="00E00DA6" w:rsidRDefault="007615D6" w:rsidP="000A3FBD">
      <w:pPr>
        <w:pStyle w:val="NormTop"/>
      </w:pPr>
      <w:r>
        <w:rPr>
          <w:color w:val="0000FF"/>
        </w:rPr>
        <w:t>S2-2507117</w:t>
      </w:r>
      <w:r w:rsidRPr="00D53282">
        <w:t xml:space="preserve"> </w:t>
      </w:r>
      <w:r>
        <w:t>(CR) 23.501 CR6400 (Rel-19, 'F</w:t>
      </w:r>
      <w:r>
        <w:lastRenderedPageBreak/>
        <w:t>'): Clarification on VLAN usage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VLAN handling to keep alignment with clause 5.6.10.</w:t>
      </w:r>
    </w:p>
    <w:p w14:paraId="602E79E1" w14:textId="77777777" w:rsidR="007615D6" w:rsidRPr="005B25A1" w:rsidRDefault="007615D6" w:rsidP="007615D6">
      <w:pPr>
        <w:keepNext/>
        <w:keepLines/>
        <w:rPr>
          <w:b/>
          <w:bCs/>
        </w:rPr>
      </w:pPr>
      <w:r w:rsidRPr="005B25A1">
        <w:rPr>
          <w:b/>
          <w:bCs/>
        </w:rPr>
        <w:t>Convenor comment:</w:t>
      </w:r>
    </w:p>
    <w:p w14:paraId="72069E54" w14:textId="77777777" w:rsidR="007615D6" w:rsidRPr="005B25A1" w:rsidRDefault="007615D6" w:rsidP="007615D6">
      <w:pPr>
        <w:keepNext/>
        <w:keepLines/>
      </w:pPr>
      <w:r w:rsidRPr="005B25A1">
        <w:t>Handle - Baseline.</w:t>
      </w:r>
    </w:p>
    <w:p w14:paraId="02F4E472" w14:textId="77777777" w:rsidR="007615D6" w:rsidRPr="005B25A1" w:rsidRDefault="007615D6" w:rsidP="007615D6">
      <w:pPr>
        <w:keepNext/>
        <w:keepLines/>
        <w:rPr>
          <w:b/>
          <w:bCs/>
        </w:rPr>
      </w:pPr>
      <w:r w:rsidRPr="005B25A1">
        <w:rPr>
          <w:b/>
          <w:bCs/>
        </w:rPr>
        <w:t>Parallel discussion:</w:t>
      </w:r>
    </w:p>
    <w:p w14:paraId="07EC9A7F" w14:textId="77777777" w:rsidR="007615D6" w:rsidRPr="005B25A1" w:rsidRDefault="007615D6" w:rsidP="007615D6">
      <w:pPr>
        <w:keepNext/>
        <w:keepLines/>
      </w:pPr>
      <w:r w:rsidRPr="005B25A1">
        <w:t>-</w:t>
      </w:r>
    </w:p>
    <w:p w14:paraId="1AEFACA5" w14:textId="77777777" w:rsidR="007615D6" w:rsidRPr="005B25A1" w:rsidRDefault="007615D6" w:rsidP="007615D6">
      <w:pPr>
        <w:keepNext/>
        <w:keepLines/>
        <w:rPr>
          <w:b/>
          <w:bCs/>
        </w:rPr>
      </w:pPr>
      <w:r w:rsidRPr="005B25A1">
        <w:rPr>
          <w:b/>
          <w:bCs/>
        </w:rPr>
        <w:t>Plenary Discussion:</w:t>
      </w:r>
    </w:p>
    <w:p w14:paraId="77BEEA61" w14:textId="77777777" w:rsidR="007615D6" w:rsidRPr="005B25A1" w:rsidRDefault="007615D6" w:rsidP="007615D6">
      <w:pPr>
        <w:keepNext/>
        <w:keepLines/>
      </w:pPr>
      <w:r>
        <w:rPr>
          <w:color w:val="FF0000"/>
        </w:rPr>
        <w:t>NO DISCUSSION RECORDED</w:t>
      </w:r>
    </w:p>
    <w:p w14:paraId="723281E2" w14:textId="77777777" w:rsidR="007615D6" w:rsidRPr="00EB0339" w:rsidRDefault="007615D6" w:rsidP="007615D6">
      <w:r w:rsidRPr="005B25A1">
        <w:rPr>
          <w:b/>
          <w:bCs/>
        </w:rPr>
        <w:t>Status:</w:t>
      </w:r>
      <w:r>
        <w:t xml:space="preserve"> </w:t>
      </w:r>
      <w:r>
        <w:rPr>
          <w:color w:val="0000FF"/>
        </w:rPr>
        <w:t>Not concluded</w:t>
      </w:r>
      <w:r>
        <w:t>.</w:t>
      </w:r>
    </w:p>
    <w:p w14:paraId="16ADC041" w14:textId="77777777" w:rsidR="00E00DA6" w:rsidRDefault="007615D6" w:rsidP="000A3FBD">
      <w:pPr>
        <w:pStyle w:val="NormTop"/>
      </w:pPr>
      <w:r>
        <w:rPr>
          <w:color w:val="0000FF"/>
        </w:rPr>
        <w:t>S2-2506736</w:t>
      </w:r>
      <w:r w:rsidRPr="00D53282">
        <w:t xml:space="preserve"> </w:t>
      </w:r>
      <w:r>
        <w:t>(CR) 23.501 CR6377 (Rel-19, 'F'): QoS differentiation request for Non-3GPP devices when VLAN tag is not allowed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the text related to rejection due to VLAN TAGs is removed.</w:t>
      </w:r>
    </w:p>
    <w:p w14:paraId="22B5288D" w14:textId="77777777" w:rsidR="007615D6" w:rsidRPr="005B25A1" w:rsidRDefault="007615D6" w:rsidP="007615D6">
      <w:pPr>
        <w:keepNext/>
        <w:keepLines/>
        <w:rPr>
          <w:b/>
          <w:bCs/>
        </w:rPr>
      </w:pPr>
      <w:r w:rsidRPr="005B25A1">
        <w:rPr>
          <w:b/>
          <w:bCs/>
        </w:rPr>
        <w:t>Convenor comment:</w:t>
      </w:r>
    </w:p>
    <w:p w14:paraId="1AE15FC6" w14:textId="77777777" w:rsidR="007615D6" w:rsidRPr="005B25A1" w:rsidRDefault="007615D6" w:rsidP="007615D6">
      <w:pPr>
        <w:keepNext/>
        <w:keepLines/>
      </w:pPr>
      <w:r w:rsidRPr="005B25A1">
        <w:t>Merge into S2-2507117?</w:t>
      </w:r>
    </w:p>
    <w:p w14:paraId="5323EB65" w14:textId="77777777" w:rsidR="007615D6" w:rsidRPr="005B25A1" w:rsidRDefault="007615D6" w:rsidP="007615D6">
      <w:pPr>
        <w:keepNext/>
        <w:keepLines/>
        <w:rPr>
          <w:b/>
          <w:bCs/>
        </w:rPr>
      </w:pPr>
      <w:r w:rsidRPr="005B25A1">
        <w:rPr>
          <w:b/>
          <w:bCs/>
        </w:rPr>
        <w:t>Parallel discussion:</w:t>
      </w:r>
    </w:p>
    <w:p w14:paraId="240A71F0" w14:textId="77777777" w:rsidR="007615D6" w:rsidRPr="005B25A1" w:rsidRDefault="007615D6" w:rsidP="007615D6">
      <w:pPr>
        <w:keepNext/>
        <w:keepLines/>
      </w:pPr>
      <w:r w:rsidRPr="005B25A1">
        <w:t>-</w:t>
      </w:r>
    </w:p>
    <w:p w14:paraId="3FC1BB69" w14:textId="77777777" w:rsidR="007615D6" w:rsidRPr="005B25A1" w:rsidRDefault="007615D6" w:rsidP="007615D6">
      <w:pPr>
        <w:keepNext/>
        <w:keepLines/>
        <w:rPr>
          <w:b/>
          <w:bCs/>
        </w:rPr>
      </w:pPr>
      <w:r w:rsidRPr="005B25A1">
        <w:rPr>
          <w:b/>
          <w:bCs/>
        </w:rPr>
        <w:t>Plenary Discussion:</w:t>
      </w:r>
    </w:p>
    <w:p w14:paraId="063F7FF8" w14:textId="77777777" w:rsidR="007615D6" w:rsidRPr="005B25A1" w:rsidRDefault="007615D6" w:rsidP="007615D6">
      <w:pPr>
        <w:keepNext/>
        <w:keepLines/>
      </w:pPr>
      <w:r>
        <w:rPr>
          <w:color w:val="FF0000"/>
        </w:rPr>
        <w:t>NO DISCUSSION RECORDED</w:t>
      </w:r>
    </w:p>
    <w:p w14:paraId="4D1CF1E2" w14:textId="77777777" w:rsidR="007615D6" w:rsidRPr="00EB0339" w:rsidRDefault="007615D6" w:rsidP="007615D6">
      <w:r w:rsidRPr="005B25A1">
        <w:rPr>
          <w:b/>
          <w:bCs/>
        </w:rPr>
        <w:t>Status:</w:t>
      </w:r>
      <w:r>
        <w:t xml:space="preserve"> </w:t>
      </w:r>
      <w:r>
        <w:rPr>
          <w:color w:val="0000FF"/>
        </w:rPr>
        <w:t>Not concluded</w:t>
      </w:r>
      <w:r>
        <w:t>.</w:t>
      </w:r>
    </w:p>
    <w:p w14:paraId="6A784C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Framed Routing / IPv4 Address Clarification</w:t>
      </w:r>
    </w:p>
    <w:p w14:paraId="240AB6F0" w14:textId="77777777" w:rsidR="00E00DA6" w:rsidRDefault="007615D6" w:rsidP="000A3FBD">
      <w:pPr>
        <w:pStyle w:val="NormTop"/>
      </w:pPr>
      <w:r>
        <w:rPr>
          <w:color w:val="0000FF"/>
        </w:rPr>
        <w:t>S2-2506218</w:t>
      </w:r>
      <w:r w:rsidRPr="00D53282">
        <w:t xml:space="preserve"> </w:t>
      </w:r>
      <w:r>
        <w:t xml:space="preserve">(CR) 23.501 CR6337 (Rel-19, 'F'): Clarification on the IPv4 addresses (Source: Nokia,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Added a note to clarify that the IPv4 Address is the IPv4 Address of the PDU Session or an IPv4 Address that is in the range of one of the Framed Routes.</w:t>
      </w:r>
    </w:p>
    <w:p w14:paraId="4A18E6B6" w14:textId="77777777" w:rsidR="007615D6" w:rsidRPr="005B25A1" w:rsidRDefault="007615D6" w:rsidP="007615D6">
      <w:pPr>
        <w:keepNext/>
        <w:keepLines/>
        <w:rPr>
          <w:b/>
          <w:bCs/>
        </w:rPr>
      </w:pPr>
      <w:r w:rsidRPr="005B25A1">
        <w:rPr>
          <w:b/>
          <w:bCs/>
        </w:rPr>
        <w:t>Convenor comment:</w:t>
      </w:r>
    </w:p>
    <w:p w14:paraId="38579F92" w14:textId="77777777" w:rsidR="007615D6" w:rsidRPr="005B25A1" w:rsidRDefault="007615D6" w:rsidP="007615D6">
      <w:pPr>
        <w:keepNext/>
        <w:keepLines/>
      </w:pPr>
      <w:r w:rsidRPr="005B25A1">
        <w:t>Handle.</w:t>
      </w:r>
    </w:p>
    <w:p w14:paraId="14917A82" w14:textId="77777777" w:rsidR="007615D6" w:rsidRPr="005B25A1" w:rsidRDefault="007615D6" w:rsidP="007615D6">
      <w:pPr>
        <w:keepNext/>
        <w:keepLines/>
        <w:rPr>
          <w:b/>
          <w:bCs/>
        </w:rPr>
      </w:pPr>
      <w:r w:rsidRPr="005B25A1">
        <w:rPr>
          <w:b/>
          <w:bCs/>
        </w:rPr>
        <w:t>Parallel discussion:</w:t>
      </w:r>
    </w:p>
    <w:p w14:paraId="2C15983B" w14:textId="77777777" w:rsidR="007615D6" w:rsidRPr="005B25A1" w:rsidRDefault="007615D6" w:rsidP="007615D6">
      <w:pPr>
        <w:keepNext/>
        <w:keepLines/>
      </w:pPr>
      <w:r w:rsidRPr="005B25A1">
        <w:t>-</w:t>
      </w:r>
    </w:p>
    <w:p w14:paraId="537DE274" w14:textId="77777777" w:rsidR="007615D6" w:rsidRPr="005B25A1" w:rsidRDefault="007615D6" w:rsidP="007615D6">
      <w:pPr>
        <w:keepNext/>
        <w:keepLines/>
        <w:rPr>
          <w:b/>
          <w:bCs/>
        </w:rPr>
      </w:pPr>
      <w:r w:rsidRPr="005B25A1">
        <w:rPr>
          <w:b/>
          <w:bCs/>
        </w:rPr>
        <w:t>Plenary Discussion:</w:t>
      </w:r>
    </w:p>
    <w:p w14:paraId="1F655FDF" w14:textId="77777777" w:rsidR="007615D6" w:rsidRPr="005B25A1" w:rsidRDefault="007615D6" w:rsidP="007615D6">
      <w:pPr>
        <w:keepNext/>
        <w:keepLines/>
      </w:pPr>
      <w:r>
        <w:rPr>
          <w:color w:val="FF0000"/>
        </w:rPr>
        <w:t>NO DISCUSSION RECORDED</w:t>
      </w:r>
    </w:p>
    <w:p w14:paraId="0F1BBECA" w14:textId="77777777" w:rsidR="007615D6" w:rsidRPr="00EB0339" w:rsidRDefault="007615D6" w:rsidP="007615D6">
      <w:r w:rsidRPr="005B25A1">
        <w:rPr>
          <w:b/>
          <w:bCs/>
        </w:rPr>
        <w:t>Status:</w:t>
      </w:r>
      <w:r>
        <w:t xml:space="preserve"> </w:t>
      </w:r>
      <w:r>
        <w:rPr>
          <w:color w:val="0000FF"/>
        </w:rPr>
        <w:t>Not concluded</w:t>
      </w:r>
      <w:r>
        <w:t>.</w:t>
      </w:r>
    </w:p>
    <w:p w14:paraId="3672F784" w14:textId="77777777" w:rsidR="00E00DA6" w:rsidRDefault="007615D6" w:rsidP="000A3FBD">
      <w:pPr>
        <w:pStyle w:val="NormTop"/>
      </w:pPr>
      <w:r>
        <w:rPr>
          <w:color w:val="0000FF"/>
        </w:rPr>
        <w:t>S2-2506292</w:t>
      </w:r>
      <w:r w:rsidRPr="00D53282">
        <w:t xml:space="preserve"> </w:t>
      </w:r>
      <w:r>
        <w:t>(CR) 23.501 CR6345 (Rel-19, 'F'): Clarificati</w:t>
      </w:r>
      <w:r>
        <w:lastRenderedPageBreak/>
        <w:t>on of Session management aspects for Non-3GPP Device Identifiers (Source: Samsung)</w:t>
      </w:r>
      <w:r>
        <w:br/>
      </w:r>
      <w:r w:rsidRPr="00D53282">
        <w:rPr>
          <w:b/>
        </w:rPr>
        <w:t>Document for:</w:t>
      </w:r>
      <w:r w:rsidRPr="00D53282">
        <w:t xml:space="preserve"> </w:t>
      </w:r>
      <w:r>
        <w:t>Approval</w:t>
      </w:r>
      <w:r>
        <w:br/>
      </w:r>
      <w:r w:rsidRPr="00D53282">
        <w:rPr>
          <w:b/>
        </w:rPr>
        <w:t>Abstract:</w:t>
      </w:r>
      <w:r w:rsidRPr="00D53282">
        <w:t xml:space="preserve"> </w:t>
      </w:r>
    </w:p>
    <w:p w14:paraId="738E5C44" w14:textId="77777777" w:rsidR="007615D6" w:rsidRPr="005B25A1" w:rsidRDefault="007615D6" w:rsidP="007615D6">
      <w:pPr>
        <w:keepNext/>
        <w:keepLines/>
        <w:rPr>
          <w:b/>
          <w:bCs/>
        </w:rPr>
      </w:pPr>
      <w:r w:rsidRPr="005B25A1">
        <w:rPr>
          <w:b/>
          <w:bCs/>
        </w:rPr>
        <w:t>Convenor comment:</w:t>
      </w:r>
    </w:p>
    <w:p w14:paraId="37768A53" w14:textId="77777777" w:rsidR="007615D6" w:rsidRPr="005B25A1" w:rsidRDefault="007615D6" w:rsidP="007615D6">
      <w:pPr>
        <w:keepNext/>
        <w:keepLines/>
      </w:pPr>
      <w:r w:rsidRPr="005B25A1">
        <w:t>Handle.</w:t>
      </w:r>
    </w:p>
    <w:p w14:paraId="59A56219" w14:textId="77777777" w:rsidR="007615D6" w:rsidRPr="005B25A1" w:rsidRDefault="007615D6" w:rsidP="007615D6">
      <w:pPr>
        <w:keepNext/>
        <w:keepLines/>
        <w:rPr>
          <w:b/>
          <w:bCs/>
        </w:rPr>
      </w:pPr>
      <w:r w:rsidRPr="005B25A1">
        <w:rPr>
          <w:b/>
          <w:bCs/>
        </w:rPr>
        <w:t>Parallel discussion:</w:t>
      </w:r>
    </w:p>
    <w:p w14:paraId="38B15204" w14:textId="77777777" w:rsidR="007615D6" w:rsidRPr="005B25A1" w:rsidRDefault="007615D6" w:rsidP="007615D6">
      <w:pPr>
        <w:keepNext/>
        <w:keepLines/>
      </w:pPr>
      <w:r w:rsidRPr="005B25A1">
        <w:t>-</w:t>
      </w:r>
    </w:p>
    <w:p w14:paraId="05A443BD" w14:textId="77777777" w:rsidR="007615D6" w:rsidRPr="005B25A1" w:rsidRDefault="007615D6" w:rsidP="007615D6">
      <w:pPr>
        <w:keepNext/>
        <w:keepLines/>
        <w:rPr>
          <w:b/>
          <w:bCs/>
        </w:rPr>
      </w:pPr>
      <w:r w:rsidRPr="005B25A1">
        <w:rPr>
          <w:b/>
          <w:bCs/>
        </w:rPr>
        <w:t>Plenary Discussion:</w:t>
      </w:r>
    </w:p>
    <w:p w14:paraId="09C76CCD" w14:textId="77777777" w:rsidR="007615D6" w:rsidRPr="005B25A1" w:rsidRDefault="007615D6" w:rsidP="007615D6">
      <w:pPr>
        <w:keepNext/>
        <w:keepLines/>
      </w:pPr>
      <w:r>
        <w:rPr>
          <w:color w:val="FF0000"/>
        </w:rPr>
        <w:t>NO DISCUSSION RECORDED</w:t>
      </w:r>
    </w:p>
    <w:p w14:paraId="42A59E5C" w14:textId="77777777" w:rsidR="007615D6" w:rsidRPr="00EB0339" w:rsidRDefault="007615D6" w:rsidP="007615D6">
      <w:r w:rsidRPr="005B25A1">
        <w:rPr>
          <w:b/>
          <w:bCs/>
        </w:rPr>
        <w:t>Status:</w:t>
      </w:r>
      <w:r>
        <w:t xml:space="preserve"> </w:t>
      </w:r>
      <w:r>
        <w:rPr>
          <w:color w:val="0000FF"/>
        </w:rPr>
        <w:t>Not concluded</w:t>
      </w:r>
      <w:r>
        <w:t>.</w:t>
      </w:r>
    </w:p>
    <w:p w14:paraId="66B8F780" w14:textId="77777777" w:rsidR="00E00DA6" w:rsidRDefault="007615D6" w:rsidP="000A3FBD">
      <w:pPr>
        <w:pStyle w:val="NormTop"/>
      </w:pPr>
      <w:r>
        <w:rPr>
          <w:color w:val="0000FF"/>
        </w:rPr>
        <w:t>S2-2506293</w:t>
      </w:r>
      <w:r w:rsidRPr="00D53282">
        <w:t xml:space="preserve"> </w:t>
      </w:r>
      <w:r>
        <w:t>(CR) 23.501 CR6346 (Rel-19, 'F'): Clarification of Non-Allowed address provided in Non-3GPP Device Connection Information (Source: Samsung)</w:t>
      </w:r>
      <w:r>
        <w:br/>
      </w:r>
      <w:r w:rsidRPr="00D53282">
        <w:rPr>
          <w:b/>
        </w:rPr>
        <w:t>Document for:</w:t>
      </w:r>
      <w:r w:rsidRPr="00D53282">
        <w:t xml:space="preserve"> </w:t>
      </w:r>
      <w:r>
        <w:t>Approval</w:t>
      </w:r>
      <w:r>
        <w:br/>
      </w:r>
      <w:r w:rsidRPr="00D53282">
        <w:rPr>
          <w:b/>
        </w:rPr>
        <w:t>Abstract:</w:t>
      </w:r>
      <w:r w:rsidRPr="00D53282">
        <w:t xml:space="preserve"> </w:t>
      </w:r>
    </w:p>
    <w:p w14:paraId="60FBDFA9" w14:textId="77777777" w:rsidR="007615D6" w:rsidRPr="005B25A1" w:rsidRDefault="007615D6" w:rsidP="007615D6">
      <w:pPr>
        <w:keepNext/>
        <w:keepLines/>
        <w:rPr>
          <w:b/>
          <w:bCs/>
        </w:rPr>
      </w:pPr>
      <w:r w:rsidRPr="005B25A1">
        <w:rPr>
          <w:b/>
          <w:bCs/>
        </w:rPr>
        <w:t>Convenor comment:</w:t>
      </w:r>
    </w:p>
    <w:p w14:paraId="39C04165" w14:textId="77777777" w:rsidR="007615D6" w:rsidRPr="005B25A1" w:rsidRDefault="007615D6" w:rsidP="007615D6">
      <w:pPr>
        <w:keepNext/>
        <w:keepLines/>
      </w:pPr>
      <w:r w:rsidRPr="005B25A1">
        <w:t>Handle.</w:t>
      </w:r>
    </w:p>
    <w:p w14:paraId="1F9981DB" w14:textId="77777777" w:rsidR="007615D6" w:rsidRPr="005B25A1" w:rsidRDefault="007615D6" w:rsidP="007615D6">
      <w:pPr>
        <w:keepNext/>
        <w:keepLines/>
        <w:rPr>
          <w:b/>
          <w:bCs/>
        </w:rPr>
      </w:pPr>
      <w:r w:rsidRPr="005B25A1">
        <w:rPr>
          <w:b/>
          <w:bCs/>
        </w:rPr>
        <w:t>Parallel discussion:</w:t>
      </w:r>
    </w:p>
    <w:p w14:paraId="5F1770F2" w14:textId="77777777" w:rsidR="007615D6" w:rsidRPr="005B25A1" w:rsidRDefault="007615D6" w:rsidP="007615D6">
      <w:pPr>
        <w:keepNext/>
        <w:keepLines/>
      </w:pPr>
      <w:r w:rsidRPr="005B25A1">
        <w:t>-</w:t>
      </w:r>
    </w:p>
    <w:p w14:paraId="2154CB35" w14:textId="77777777" w:rsidR="007615D6" w:rsidRPr="005B25A1" w:rsidRDefault="007615D6" w:rsidP="007615D6">
      <w:pPr>
        <w:keepNext/>
        <w:keepLines/>
        <w:rPr>
          <w:b/>
          <w:bCs/>
        </w:rPr>
      </w:pPr>
      <w:r w:rsidRPr="005B25A1">
        <w:rPr>
          <w:b/>
          <w:bCs/>
        </w:rPr>
        <w:t>Plenary Discussion:</w:t>
      </w:r>
    </w:p>
    <w:p w14:paraId="4D047B2F" w14:textId="77777777" w:rsidR="007615D6" w:rsidRPr="005B25A1" w:rsidRDefault="007615D6" w:rsidP="007615D6">
      <w:pPr>
        <w:keepNext/>
        <w:keepLines/>
      </w:pPr>
      <w:r>
        <w:rPr>
          <w:color w:val="FF0000"/>
        </w:rPr>
        <w:t>NO DISCUSSION RECORDED</w:t>
      </w:r>
    </w:p>
    <w:p w14:paraId="3FF68620" w14:textId="77777777" w:rsidR="007615D6" w:rsidRPr="00EB0339" w:rsidRDefault="007615D6" w:rsidP="007615D6">
      <w:r w:rsidRPr="005B25A1">
        <w:rPr>
          <w:b/>
          <w:bCs/>
        </w:rPr>
        <w:t>Status:</w:t>
      </w:r>
      <w:r>
        <w:t xml:space="preserve"> </w:t>
      </w:r>
      <w:r>
        <w:rPr>
          <w:color w:val="0000FF"/>
        </w:rPr>
        <w:t>Not concluded</w:t>
      </w:r>
      <w:r>
        <w:t>.</w:t>
      </w:r>
    </w:p>
    <w:p w14:paraId="6F8461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UE Stopping QoS Differentiation</w:t>
      </w:r>
    </w:p>
    <w:p w14:paraId="449C55B8" w14:textId="77777777" w:rsidR="00E00DA6" w:rsidRDefault="007615D6" w:rsidP="000A3FBD">
      <w:pPr>
        <w:pStyle w:val="NormTop"/>
      </w:pPr>
      <w:r>
        <w:rPr>
          <w:color w:val="0000FF"/>
        </w:rPr>
        <w:t>S2-2506733</w:t>
      </w:r>
      <w:r w:rsidRPr="00D53282">
        <w:t xml:space="preserve"> </w:t>
      </w:r>
      <w:r>
        <w:t>(CR) 23.501 CR6376 (Rel-19, 'F'): Revoking QoS differentiation for Non-3GPP Device Identifiers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3C9149F0" w14:textId="77777777" w:rsidR="007615D6" w:rsidRPr="005B25A1" w:rsidRDefault="007615D6" w:rsidP="007615D6">
      <w:pPr>
        <w:keepNext/>
        <w:keepLines/>
        <w:rPr>
          <w:b/>
          <w:bCs/>
        </w:rPr>
      </w:pPr>
      <w:r w:rsidRPr="005B25A1">
        <w:rPr>
          <w:b/>
          <w:bCs/>
        </w:rPr>
        <w:t>Convenor comment:</w:t>
      </w:r>
    </w:p>
    <w:p w14:paraId="2CCE4AB7" w14:textId="77777777" w:rsidR="007615D6" w:rsidRPr="005B25A1" w:rsidRDefault="007615D6" w:rsidP="007615D6">
      <w:pPr>
        <w:keepNext/>
        <w:keepLines/>
      </w:pPr>
      <w:r w:rsidRPr="005B25A1">
        <w:t>Handle.</w:t>
      </w:r>
    </w:p>
    <w:p w14:paraId="01150FBF" w14:textId="77777777" w:rsidR="007615D6" w:rsidRPr="005B25A1" w:rsidRDefault="007615D6" w:rsidP="007615D6">
      <w:pPr>
        <w:keepNext/>
        <w:keepLines/>
        <w:rPr>
          <w:b/>
          <w:bCs/>
        </w:rPr>
      </w:pPr>
      <w:r w:rsidRPr="005B25A1">
        <w:rPr>
          <w:b/>
          <w:bCs/>
        </w:rPr>
        <w:t>Parallel discussion:</w:t>
      </w:r>
    </w:p>
    <w:p w14:paraId="2009CDE2" w14:textId="77777777" w:rsidR="007615D6" w:rsidRPr="005B25A1" w:rsidRDefault="007615D6" w:rsidP="007615D6">
      <w:pPr>
        <w:keepNext/>
        <w:keepLines/>
      </w:pPr>
      <w:r w:rsidRPr="005B25A1">
        <w:t>-</w:t>
      </w:r>
    </w:p>
    <w:p w14:paraId="332C131F" w14:textId="77777777" w:rsidR="007615D6" w:rsidRPr="005B25A1" w:rsidRDefault="007615D6" w:rsidP="007615D6">
      <w:pPr>
        <w:keepNext/>
        <w:keepLines/>
        <w:rPr>
          <w:b/>
          <w:bCs/>
        </w:rPr>
      </w:pPr>
      <w:r w:rsidRPr="005B25A1">
        <w:rPr>
          <w:b/>
          <w:bCs/>
        </w:rPr>
        <w:t>Plenary Discussion:</w:t>
      </w:r>
    </w:p>
    <w:p w14:paraId="3CE65E32" w14:textId="77777777" w:rsidR="007615D6" w:rsidRPr="005B25A1" w:rsidRDefault="007615D6" w:rsidP="007615D6">
      <w:pPr>
        <w:keepNext/>
        <w:keepLines/>
      </w:pPr>
      <w:r>
        <w:rPr>
          <w:color w:val="FF0000"/>
        </w:rPr>
        <w:t>NO DISCUSSION RECORDED</w:t>
      </w:r>
    </w:p>
    <w:p w14:paraId="6CB882C2" w14:textId="77777777" w:rsidR="007615D6" w:rsidRPr="00EB0339" w:rsidRDefault="007615D6" w:rsidP="007615D6">
      <w:r w:rsidRPr="005B25A1">
        <w:rPr>
          <w:b/>
          <w:bCs/>
        </w:rPr>
        <w:t>Status:</w:t>
      </w:r>
      <w:r>
        <w:t xml:space="preserve"> </w:t>
      </w:r>
      <w:r>
        <w:rPr>
          <w:color w:val="0000FF"/>
        </w:rPr>
        <w:t>Not concluded</w:t>
      </w:r>
      <w:r>
        <w:t>.</w:t>
      </w:r>
    </w:p>
    <w:p w14:paraId="7D7D45DB" w14:textId="77777777" w:rsidR="00E00DA6" w:rsidRDefault="007615D6" w:rsidP="000A3FBD">
      <w:pPr>
        <w:pStyle w:val="NormTop"/>
      </w:pPr>
      <w:r>
        <w:rPr>
          <w:color w:val="0000FF"/>
        </w:rPr>
        <w:t>S2-2506734</w:t>
      </w:r>
      <w:r w:rsidRPr="00D53282">
        <w:t xml:space="preserve"> </w:t>
      </w:r>
      <w:r>
        <w:t>(CR) 23.502 CR5542 (Rel-19, 'F'): Discontinua</w:t>
      </w:r>
      <w:r>
        <w:lastRenderedPageBreak/>
        <w:t>tion of QoS differentiation for Non-3GPP Devices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49EDECA7" w14:textId="77777777" w:rsidR="007615D6" w:rsidRPr="005B25A1" w:rsidRDefault="007615D6" w:rsidP="007615D6">
      <w:pPr>
        <w:keepNext/>
        <w:keepLines/>
        <w:rPr>
          <w:b/>
          <w:bCs/>
        </w:rPr>
      </w:pPr>
      <w:r w:rsidRPr="005B25A1">
        <w:rPr>
          <w:b/>
          <w:bCs/>
        </w:rPr>
        <w:t>Convenor comment:</w:t>
      </w:r>
    </w:p>
    <w:p w14:paraId="479C9384" w14:textId="77777777" w:rsidR="007615D6" w:rsidRPr="005B25A1" w:rsidRDefault="007615D6" w:rsidP="007615D6">
      <w:pPr>
        <w:keepNext/>
        <w:keepLines/>
      </w:pPr>
      <w:r w:rsidRPr="005B25A1">
        <w:t>Handle.</w:t>
      </w:r>
    </w:p>
    <w:p w14:paraId="5CD4086B" w14:textId="77777777" w:rsidR="007615D6" w:rsidRPr="005B25A1" w:rsidRDefault="007615D6" w:rsidP="007615D6">
      <w:pPr>
        <w:keepNext/>
        <w:keepLines/>
        <w:rPr>
          <w:b/>
          <w:bCs/>
        </w:rPr>
      </w:pPr>
      <w:r w:rsidRPr="005B25A1">
        <w:rPr>
          <w:b/>
          <w:bCs/>
        </w:rPr>
        <w:t>Parallel discussion:</w:t>
      </w:r>
    </w:p>
    <w:p w14:paraId="4D53C610" w14:textId="77777777" w:rsidR="007615D6" w:rsidRPr="005B25A1" w:rsidRDefault="007615D6" w:rsidP="007615D6">
      <w:pPr>
        <w:keepNext/>
        <w:keepLines/>
      </w:pPr>
      <w:r w:rsidRPr="005B25A1">
        <w:t>-</w:t>
      </w:r>
    </w:p>
    <w:p w14:paraId="21E241CF" w14:textId="77777777" w:rsidR="007615D6" w:rsidRPr="005B25A1" w:rsidRDefault="007615D6" w:rsidP="007615D6">
      <w:pPr>
        <w:keepNext/>
        <w:keepLines/>
        <w:rPr>
          <w:b/>
          <w:bCs/>
        </w:rPr>
      </w:pPr>
      <w:r w:rsidRPr="005B25A1">
        <w:rPr>
          <w:b/>
          <w:bCs/>
        </w:rPr>
        <w:t>Plenary Discussion:</w:t>
      </w:r>
    </w:p>
    <w:p w14:paraId="00036E8E" w14:textId="77777777" w:rsidR="007615D6" w:rsidRPr="005B25A1" w:rsidRDefault="007615D6" w:rsidP="007615D6">
      <w:pPr>
        <w:keepNext/>
        <w:keepLines/>
      </w:pPr>
      <w:r>
        <w:rPr>
          <w:color w:val="FF0000"/>
        </w:rPr>
        <w:t>NO DISCUSSION RECORDED</w:t>
      </w:r>
    </w:p>
    <w:p w14:paraId="1EB4F496" w14:textId="77777777" w:rsidR="007615D6" w:rsidRPr="00EB0339" w:rsidRDefault="007615D6" w:rsidP="007615D6">
      <w:r w:rsidRPr="005B25A1">
        <w:rPr>
          <w:b/>
          <w:bCs/>
        </w:rPr>
        <w:t>Status:</w:t>
      </w:r>
      <w:r>
        <w:t xml:space="preserve"> </w:t>
      </w:r>
      <w:r>
        <w:rPr>
          <w:color w:val="0000FF"/>
        </w:rPr>
        <w:t>Not concluded</w:t>
      </w:r>
      <w:r>
        <w:t>.</w:t>
      </w:r>
    </w:p>
    <w:p w14:paraId="1F17DE69" w14:textId="77777777" w:rsidR="00E00DA6" w:rsidRDefault="007615D6" w:rsidP="000A3FBD">
      <w:pPr>
        <w:pStyle w:val="NormTop"/>
      </w:pPr>
      <w:r>
        <w:rPr>
          <w:color w:val="0000FF"/>
        </w:rPr>
        <w:t>S2-2506735</w:t>
      </w:r>
      <w:r w:rsidRPr="00D53282">
        <w:t xml:space="preserve"> </w:t>
      </w:r>
      <w:r>
        <w:t>(CR) 23.503 CR1570 (Rel-19, 'F'): Policy modifications for revoking QoS differentiation for Non-3GPP Devices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changes are proposed: It is indicated that the user plane address can be </w:t>
      </w:r>
      <w:proofErr w:type="spellStart"/>
      <w:r>
        <w:t>abscent</w:t>
      </w:r>
      <w:proofErr w:type="spellEnd"/>
      <w:r>
        <w:t xml:space="preserve"> in the non-3GPP device connection information The PCF action when the user plane address in </w:t>
      </w:r>
      <w:proofErr w:type="spellStart"/>
      <w:r>
        <w:t>abscent</w:t>
      </w:r>
      <w:proofErr w:type="spellEnd"/>
      <w:r>
        <w:t xml:space="preserve"> is specified.</w:t>
      </w:r>
    </w:p>
    <w:p w14:paraId="71BC211E" w14:textId="77777777" w:rsidR="007615D6" w:rsidRPr="005B25A1" w:rsidRDefault="007615D6" w:rsidP="007615D6">
      <w:pPr>
        <w:keepNext/>
        <w:keepLines/>
        <w:rPr>
          <w:b/>
          <w:bCs/>
        </w:rPr>
      </w:pPr>
      <w:r w:rsidRPr="005B25A1">
        <w:rPr>
          <w:b/>
          <w:bCs/>
        </w:rPr>
        <w:t>Convenor comment:</w:t>
      </w:r>
    </w:p>
    <w:p w14:paraId="594F8295" w14:textId="77777777" w:rsidR="007615D6" w:rsidRPr="005B25A1" w:rsidRDefault="007615D6" w:rsidP="007615D6">
      <w:pPr>
        <w:keepNext/>
        <w:keepLines/>
      </w:pPr>
      <w:r w:rsidRPr="005B25A1">
        <w:t>Handle.</w:t>
      </w:r>
    </w:p>
    <w:p w14:paraId="5A5167F7" w14:textId="77777777" w:rsidR="007615D6" w:rsidRPr="005B25A1" w:rsidRDefault="007615D6" w:rsidP="007615D6">
      <w:pPr>
        <w:keepNext/>
        <w:keepLines/>
        <w:rPr>
          <w:b/>
          <w:bCs/>
        </w:rPr>
      </w:pPr>
      <w:r w:rsidRPr="005B25A1">
        <w:rPr>
          <w:b/>
          <w:bCs/>
        </w:rPr>
        <w:t>Parallel discussion:</w:t>
      </w:r>
    </w:p>
    <w:p w14:paraId="000E66C5" w14:textId="77777777" w:rsidR="007615D6" w:rsidRPr="005B25A1" w:rsidRDefault="007615D6" w:rsidP="007615D6">
      <w:pPr>
        <w:keepNext/>
        <w:keepLines/>
      </w:pPr>
      <w:r w:rsidRPr="005B25A1">
        <w:t>-</w:t>
      </w:r>
    </w:p>
    <w:p w14:paraId="43894698" w14:textId="77777777" w:rsidR="007615D6" w:rsidRPr="005B25A1" w:rsidRDefault="007615D6" w:rsidP="007615D6">
      <w:pPr>
        <w:keepNext/>
        <w:keepLines/>
        <w:rPr>
          <w:b/>
          <w:bCs/>
        </w:rPr>
      </w:pPr>
      <w:r w:rsidRPr="005B25A1">
        <w:rPr>
          <w:b/>
          <w:bCs/>
        </w:rPr>
        <w:t>Plenary Discussion:</w:t>
      </w:r>
    </w:p>
    <w:p w14:paraId="04660373" w14:textId="77777777" w:rsidR="007615D6" w:rsidRPr="005B25A1" w:rsidRDefault="007615D6" w:rsidP="007615D6">
      <w:pPr>
        <w:keepNext/>
        <w:keepLines/>
      </w:pPr>
      <w:r>
        <w:rPr>
          <w:color w:val="FF0000"/>
        </w:rPr>
        <w:t>NO DISCUSSION RECORDED</w:t>
      </w:r>
    </w:p>
    <w:p w14:paraId="589F05CD" w14:textId="77777777" w:rsidR="007615D6" w:rsidRPr="00EB0339" w:rsidRDefault="007615D6" w:rsidP="007615D6">
      <w:r w:rsidRPr="005B25A1">
        <w:rPr>
          <w:b/>
          <w:bCs/>
        </w:rPr>
        <w:t>Status:</w:t>
      </w:r>
      <w:r>
        <w:t xml:space="preserve"> </w:t>
      </w:r>
      <w:r>
        <w:rPr>
          <w:color w:val="0000FF"/>
        </w:rPr>
        <w:t>Not concluded</w:t>
      </w:r>
      <w:r>
        <w:t>.</w:t>
      </w:r>
    </w:p>
    <w:p w14:paraId="67AE7E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Editorial</w:t>
      </w:r>
    </w:p>
    <w:p w14:paraId="2C26F791" w14:textId="77777777" w:rsidR="00E00DA6" w:rsidRDefault="007615D6" w:rsidP="000A3FBD">
      <w:pPr>
        <w:pStyle w:val="NormTop"/>
      </w:pPr>
      <w:r>
        <w:rPr>
          <w:color w:val="0000FF"/>
        </w:rPr>
        <w:t>S2-2506308</w:t>
      </w:r>
      <w:r w:rsidRPr="00D53282">
        <w:t xml:space="preserve"> </w:t>
      </w:r>
      <w:r>
        <w:t xml:space="preserve">(CR) 23.501 CR6348 (Rel-19, 'D'): UIA_ARC Corrections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Editorial corrections. In 5.52.1, there is a reference to TS 23.316. The sentence is </w:t>
      </w:r>
      <w:proofErr w:type="spellStart"/>
      <w:r>
        <w:t>udpated</w:t>
      </w:r>
      <w:proofErr w:type="spellEnd"/>
      <w:r>
        <w:t xml:space="preserve"> so that the text </w:t>
      </w:r>
      <w:proofErr w:type="spellStart"/>
      <w:r>
        <w:t>alignes</w:t>
      </w:r>
      <w:proofErr w:type="spellEnd"/>
      <w:r>
        <w:t xml:space="preserve"> with the title of the clause TS 23.316. In 5.52.4, there is a reference to TS 23.503. The sentence is </w:t>
      </w:r>
      <w:proofErr w:type="spellStart"/>
      <w:r>
        <w:t>udpated</w:t>
      </w:r>
      <w:proofErr w:type="spellEnd"/>
      <w:r>
        <w:t xml:space="preserve"> so that.</w:t>
      </w:r>
    </w:p>
    <w:p w14:paraId="6DF441A7" w14:textId="77777777" w:rsidR="007615D6" w:rsidRPr="005B25A1" w:rsidRDefault="007615D6" w:rsidP="007615D6">
      <w:pPr>
        <w:keepNext/>
        <w:keepLines/>
        <w:rPr>
          <w:b/>
          <w:bCs/>
        </w:rPr>
      </w:pPr>
      <w:r w:rsidRPr="005B25A1">
        <w:rPr>
          <w:b/>
          <w:bCs/>
        </w:rPr>
        <w:t>Convenor comment:</w:t>
      </w:r>
    </w:p>
    <w:p w14:paraId="4E87848D" w14:textId="77777777" w:rsidR="007615D6" w:rsidRPr="005B25A1" w:rsidRDefault="007615D6" w:rsidP="007615D6">
      <w:pPr>
        <w:keepNext/>
        <w:keepLines/>
      </w:pPr>
      <w:r w:rsidRPr="005B25A1">
        <w:t>Handle.</w:t>
      </w:r>
    </w:p>
    <w:p w14:paraId="3FF4E9D1" w14:textId="77777777" w:rsidR="007615D6" w:rsidRPr="005B25A1" w:rsidRDefault="007615D6" w:rsidP="007615D6">
      <w:pPr>
        <w:keepNext/>
        <w:keepLines/>
        <w:rPr>
          <w:b/>
          <w:bCs/>
        </w:rPr>
      </w:pPr>
      <w:r w:rsidRPr="005B25A1">
        <w:rPr>
          <w:b/>
          <w:bCs/>
        </w:rPr>
        <w:t>Parallel discussion:</w:t>
      </w:r>
    </w:p>
    <w:p w14:paraId="31BAD38A" w14:textId="77777777" w:rsidR="007615D6" w:rsidRPr="005B25A1" w:rsidRDefault="007615D6" w:rsidP="007615D6">
      <w:pPr>
        <w:keepNext/>
        <w:keepLines/>
      </w:pPr>
      <w:r w:rsidRPr="005B25A1">
        <w:t>-</w:t>
      </w:r>
    </w:p>
    <w:p w14:paraId="67521C16" w14:textId="77777777" w:rsidR="007615D6" w:rsidRPr="005B25A1" w:rsidRDefault="007615D6" w:rsidP="007615D6">
      <w:pPr>
        <w:keepNext/>
        <w:keepLines/>
        <w:rPr>
          <w:b/>
          <w:bCs/>
        </w:rPr>
      </w:pPr>
      <w:r w:rsidRPr="005B25A1">
        <w:rPr>
          <w:b/>
          <w:bCs/>
        </w:rPr>
        <w:t>Plenary Discussion:</w:t>
      </w:r>
    </w:p>
    <w:p w14:paraId="540C78B8" w14:textId="77777777" w:rsidR="007615D6" w:rsidRPr="005B25A1" w:rsidRDefault="007615D6" w:rsidP="007615D6">
      <w:pPr>
        <w:keepNext/>
        <w:keepLines/>
      </w:pPr>
      <w:r>
        <w:rPr>
          <w:color w:val="FF0000"/>
        </w:rPr>
        <w:t>NO DISCUSSION RECORDED</w:t>
      </w:r>
    </w:p>
    <w:p w14:paraId="7D8006ED" w14:textId="77777777" w:rsidR="007615D6" w:rsidRPr="00EB0339" w:rsidRDefault="007615D6" w:rsidP="007615D6">
      <w:r w:rsidRPr="005B25A1">
        <w:rPr>
          <w:b/>
          <w:bCs/>
        </w:rPr>
        <w:t>Status:</w:t>
      </w:r>
      <w:r>
        <w:t xml:space="preserve"> </w:t>
      </w:r>
      <w:r>
        <w:rPr>
          <w:color w:val="0000FF"/>
        </w:rPr>
        <w:t>Not concluded</w:t>
      </w:r>
      <w:r>
        <w:t>.</w:t>
      </w:r>
    </w:p>
    <w:p w14:paraId="3396BB5E" w14:textId="77777777" w:rsidR="00E00DA6" w:rsidRDefault="007615D6" w:rsidP="000A3FBD">
      <w:pPr>
        <w:pStyle w:val="NormTop"/>
      </w:pPr>
      <w:r>
        <w:rPr>
          <w:color w:val="0000FF"/>
        </w:rPr>
        <w:t>S2-2506309</w:t>
      </w:r>
      <w:r w:rsidRPr="00D53282">
        <w:t xml:space="preserve"> </w:t>
      </w:r>
      <w:r>
        <w:t>(CR) 23.502 CR5520 (Rel-19, 'D'): UIA_ARC Cor</w:t>
      </w:r>
      <w:r>
        <w:lastRenderedPageBreak/>
        <w:t xml:space="preserve">rections and Removal of Editor's Note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 Removed an editor's note about stage-3 specifying how non-3GPP device connection information is included within PDU Session Modification Request because stage-3 has specified this.</w:t>
      </w:r>
    </w:p>
    <w:p w14:paraId="389ED5FF" w14:textId="77777777" w:rsidR="007615D6" w:rsidRPr="005B25A1" w:rsidRDefault="007615D6" w:rsidP="007615D6">
      <w:pPr>
        <w:keepNext/>
        <w:keepLines/>
        <w:rPr>
          <w:b/>
          <w:bCs/>
        </w:rPr>
      </w:pPr>
      <w:r w:rsidRPr="005B25A1">
        <w:rPr>
          <w:b/>
          <w:bCs/>
        </w:rPr>
        <w:t>Convenor comment:</w:t>
      </w:r>
    </w:p>
    <w:p w14:paraId="4084711A" w14:textId="77777777" w:rsidR="007615D6" w:rsidRPr="005B25A1" w:rsidRDefault="007615D6" w:rsidP="007615D6">
      <w:pPr>
        <w:keepNext/>
        <w:keepLines/>
      </w:pPr>
      <w:r w:rsidRPr="005B25A1">
        <w:t>Handle.</w:t>
      </w:r>
    </w:p>
    <w:p w14:paraId="33F3C7A4" w14:textId="77777777" w:rsidR="007615D6" w:rsidRPr="005B25A1" w:rsidRDefault="007615D6" w:rsidP="007615D6">
      <w:pPr>
        <w:keepNext/>
        <w:keepLines/>
        <w:rPr>
          <w:b/>
          <w:bCs/>
        </w:rPr>
      </w:pPr>
      <w:r w:rsidRPr="005B25A1">
        <w:rPr>
          <w:b/>
          <w:bCs/>
        </w:rPr>
        <w:t>Parallel discussion:</w:t>
      </w:r>
    </w:p>
    <w:p w14:paraId="2A3EA636" w14:textId="77777777" w:rsidR="007615D6" w:rsidRPr="005B25A1" w:rsidRDefault="007615D6" w:rsidP="007615D6">
      <w:pPr>
        <w:keepNext/>
        <w:keepLines/>
      </w:pPr>
      <w:r w:rsidRPr="005B25A1">
        <w:t>-</w:t>
      </w:r>
    </w:p>
    <w:p w14:paraId="407B31F8" w14:textId="77777777" w:rsidR="007615D6" w:rsidRPr="005B25A1" w:rsidRDefault="007615D6" w:rsidP="007615D6">
      <w:pPr>
        <w:keepNext/>
        <w:keepLines/>
        <w:rPr>
          <w:b/>
          <w:bCs/>
        </w:rPr>
      </w:pPr>
      <w:r w:rsidRPr="005B25A1">
        <w:rPr>
          <w:b/>
          <w:bCs/>
        </w:rPr>
        <w:t>Plenary Discussion:</w:t>
      </w:r>
    </w:p>
    <w:p w14:paraId="5138D474" w14:textId="77777777" w:rsidR="007615D6" w:rsidRPr="005B25A1" w:rsidRDefault="007615D6" w:rsidP="007615D6">
      <w:pPr>
        <w:keepNext/>
        <w:keepLines/>
      </w:pPr>
      <w:r>
        <w:rPr>
          <w:color w:val="FF0000"/>
        </w:rPr>
        <w:t>NO DISCUSSION RECORDED</w:t>
      </w:r>
    </w:p>
    <w:p w14:paraId="0C3B4C6C" w14:textId="77777777" w:rsidR="007615D6" w:rsidRPr="00EB0339" w:rsidRDefault="007615D6" w:rsidP="007615D6">
      <w:r w:rsidRPr="005B25A1">
        <w:rPr>
          <w:b/>
          <w:bCs/>
        </w:rPr>
        <w:t>Status:</w:t>
      </w:r>
      <w:r>
        <w:t xml:space="preserve"> </w:t>
      </w:r>
      <w:r>
        <w:rPr>
          <w:color w:val="0000FF"/>
        </w:rPr>
        <w:t>Not concluded</w:t>
      </w:r>
      <w:r>
        <w:t>.</w:t>
      </w:r>
    </w:p>
    <w:p w14:paraId="59EF7C63" w14:textId="77777777" w:rsidR="00E00DA6" w:rsidRDefault="007615D6" w:rsidP="000A3FBD">
      <w:pPr>
        <w:pStyle w:val="NormTop"/>
      </w:pPr>
      <w:r>
        <w:rPr>
          <w:color w:val="0000FF"/>
        </w:rPr>
        <w:t>S2-2506310</w:t>
      </w:r>
      <w:r w:rsidRPr="00D53282">
        <w:t xml:space="preserve"> </w:t>
      </w:r>
      <w:r>
        <w:t xml:space="preserve">(CR) 23.503 CR1568 (Rel-19, 'D'): UIA_ARC Corrections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w:t>
      </w:r>
    </w:p>
    <w:p w14:paraId="5383C1CC" w14:textId="77777777" w:rsidR="007615D6" w:rsidRPr="005B25A1" w:rsidRDefault="007615D6" w:rsidP="007615D6">
      <w:pPr>
        <w:keepNext/>
        <w:keepLines/>
        <w:rPr>
          <w:b/>
          <w:bCs/>
        </w:rPr>
      </w:pPr>
      <w:r w:rsidRPr="005B25A1">
        <w:rPr>
          <w:b/>
          <w:bCs/>
        </w:rPr>
        <w:t>Convenor comment:</w:t>
      </w:r>
    </w:p>
    <w:p w14:paraId="00AE952A" w14:textId="77777777" w:rsidR="007615D6" w:rsidRPr="005B25A1" w:rsidRDefault="007615D6" w:rsidP="007615D6">
      <w:pPr>
        <w:keepNext/>
        <w:keepLines/>
      </w:pPr>
      <w:r w:rsidRPr="005B25A1">
        <w:t>Handle.</w:t>
      </w:r>
    </w:p>
    <w:p w14:paraId="449D2EDE" w14:textId="77777777" w:rsidR="007615D6" w:rsidRPr="005B25A1" w:rsidRDefault="007615D6" w:rsidP="007615D6">
      <w:pPr>
        <w:keepNext/>
        <w:keepLines/>
        <w:rPr>
          <w:b/>
          <w:bCs/>
        </w:rPr>
      </w:pPr>
      <w:r w:rsidRPr="005B25A1">
        <w:rPr>
          <w:b/>
          <w:bCs/>
        </w:rPr>
        <w:t>Parallel discussion:</w:t>
      </w:r>
    </w:p>
    <w:p w14:paraId="5D1BE6D8" w14:textId="77777777" w:rsidR="007615D6" w:rsidRPr="005B25A1" w:rsidRDefault="007615D6" w:rsidP="007615D6">
      <w:pPr>
        <w:keepNext/>
        <w:keepLines/>
      </w:pPr>
      <w:r w:rsidRPr="005B25A1">
        <w:t>-</w:t>
      </w:r>
    </w:p>
    <w:p w14:paraId="1273DCDD" w14:textId="77777777" w:rsidR="007615D6" w:rsidRPr="005B25A1" w:rsidRDefault="007615D6" w:rsidP="007615D6">
      <w:pPr>
        <w:keepNext/>
        <w:keepLines/>
        <w:rPr>
          <w:b/>
          <w:bCs/>
        </w:rPr>
      </w:pPr>
      <w:r w:rsidRPr="005B25A1">
        <w:rPr>
          <w:b/>
          <w:bCs/>
        </w:rPr>
        <w:t>Plenary Discussion:</w:t>
      </w:r>
    </w:p>
    <w:p w14:paraId="01ECCF73" w14:textId="77777777" w:rsidR="007615D6" w:rsidRPr="005B25A1" w:rsidRDefault="007615D6" w:rsidP="007615D6">
      <w:pPr>
        <w:keepNext/>
        <w:keepLines/>
      </w:pPr>
      <w:r>
        <w:rPr>
          <w:color w:val="FF0000"/>
        </w:rPr>
        <w:t>NO DISCUSSION RECORDED</w:t>
      </w:r>
    </w:p>
    <w:p w14:paraId="74DF14FD" w14:textId="77777777" w:rsidR="007615D6" w:rsidRPr="00EB0339" w:rsidRDefault="007615D6" w:rsidP="007615D6">
      <w:r w:rsidRPr="005B25A1">
        <w:rPr>
          <w:b/>
          <w:bCs/>
        </w:rPr>
        <w:t>Status:</w:t>
      </w:r>
      <w:r>
        <w:t xml:space="preserve"> </w:t>
      </w:r>
      <w:r>
        <w:rPr>
          <w:color w:val="0000FF"/>
        </w:rPr>
        <w:t>Not concluded</w:t>
      </w:r>
      <w:r>
        <w:t>.</w:t>
      </w:r>
    </w:p>
    <w:p w14:paraId="2D35202E" w14:textId="77777777" w:rsidR="00E00DA6" w:rsidRDefault="007615D6" w:rsidP="000A3FBD">
      <w:pPr>
        <w:pStyle w:val="NormTop"/>
      </w:pPr>
      <w:r>
        <w:rPr>
          <w:color w:val="0000FF"/>
        </w:rPr>
        <w:t>S2-2506311</w:t>
      </w:r>
      <w:r w:rsidRPr="00D53282">
        <w:t xml:space="preserve"> </w:t>
      </w:r>
      <w:r>
        <w:t xml:space="preserve">(CR) 23.316 CR2150 (Rel-19, 'D'): UIA_ARC Corrections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w:t>
      </w:r>
    </w:p>
    <w:p w14:paraId="6A204F43" w14:textId="77777777" w:rsidR="007615D6" w:rsidRPr="005B25A1" w:rsidRDefault="007615D6" w:rsidP="007615D6">
      <w:pPr>
        <w:keepNext/>
        <w:keepLines/>
        <w:rPr>
          <w:b/>
          <w:bCs/>
        </w:rPr>
      </w:pPr>
      <w:r w:rsidRPr="005B25A1">
        <w:rPr>
          <w:b/>
          <w:bCs/>
        </w:rPr>
        <w:t>Convenor comment:</w:t>
      </w:r>
    </w:p>
    <w:p w14:paraId="748DB346" w14:textId="77777777" w:rsidR="007615D6" w:rsidRPr="005B25A1" w:rsidRDefault="007615D6" w:rsidP="007615D6">
      <w:pPr>
        <w:keepNext/>
        <w:keepLines/>
      </w:pPr>
      <w:r w:rsidRPr="005B25A1">
        <w:t>Handle.</w:t>
      </w:r>
    </w:p>
    <w:p w14:paraId="7B2380E2" w14:textId="77777777" w:rsidR="007615D6" w:rsidRPr="005B25A1" w:rsidRDefault="007615D6" w:rsidP="007615D6">
      <w:pPr>
        <w:keepNext/>
        <w:keepLines/>
        <w:rPr>
          <w:b/>
          <w:bCs/>
        </w:rPr>
      </w:pPr>
      <w:r w:rsidRPr="005B25A1">
        <w:rPr>
          <w:b/>
          <w:bCs/>
        </w:rPr>
        <w:t>Parallel discussion:</w:t>
      </w:r>
    </w:p>
    <w:p w14:paraId="1C145311" w14:textId="77777777" w:rsidR="007615D6" w:rsidRPr="005B25A1" w:rsidRDefault="007615D6" w:rsidP="007615D6">
      <w:pPr>
        <w:keepNext/>
        <w:keepLines/>
      </w:pPr>
      <w:r w:rsidRPr="005B25A1">
        <w:t>-</w:t>
      </w:r>
    </w:p>
    <w:p w14:paraId="52C37B7B" w14:textId="77777777" w:rsidR="007615D6" w:rsidRPr="005B25A1" w:rsidRDefault="007615D6" w:rsidP="007615D6">
      <w:pPr>
        <w:keepNext/>
        <w:keepLines/>
        <w:rPr>
          <w:b/>
          <w:bCs/>
        </w:rPr>
      </w:pPr>
      <w:r w:rsidRPr="005B25A1">
        <w:rPr>
          <w:b/>
          <w:bCs/>
        </w:rPr>
        <w:t>Plenary Discussion:</w:t>
      </w:r>
    </w:p>
    <w:p w14:paraId="30650263" w14:textId="77777777" w:rsidR="007615D6" w:rsidRPr="005B25A1" w:rsidRDefault="007615D6" w:rsidP="007615D6">
      <w:pPr>
        <w:keepNext/>
        <w:keepLines/>
      </w:pPr>
      <w:r>
        <w:rPr>
          <w:color w:val="FF0000"/>
        </w:rPr>
        <w:t>NO DISCUSSION RECORDED</w:t>
      </w:r>
    </w:p>
    <w:p w14:paraId="2E196E9A" w14:textId="77777777" w:rsidR="007615D6" w:rsidRPr="00EB0339" w:rsidRDefault="007615D6" w:rsidP="007615D6">
      <w:r w:rsidRPr="005B25A1">
        <w:rPr>
          <w:b/>
          <w:bCs/>
        </w:rPr>
        <w:t>Status:</w:t>
      </w:r>
      <w:r>
        <w:t xml:space="preserve"> </w:t>
      </w:r>
      <w:r>
        <w:rPr>
          <w:color w:val="0000FF"/>
        </w:rPr>
        <w:t>Not concluded</w:t>
      </w:r>
      <w:r>
        <w:t>.</w:t>
      </w:r>
    </w:p>
    <w:p w14:paraId="20B4CD3C" w14:textId="77777777" w:rsidR="007615D6" w:rsidRDefault="007615D6" w:rsidP="005A50C0">
      <w:pPr>
        <w:pStyle w:val="Heading3"/>
      </w:pPr>
      <w:r>
        <w:t>19.9.2</w:t>
      </w:r>
      <w:r>
        <w:tab/>
        <w:t>Enhancement of support for Edge Computing in 5G Core network - Phase 3 (eEDGE_5GC_Ph3)</w:t>
      </w:r>
    </w:p>
    <w:p w14:paraId="53322E9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733499A" w14:textId="77777777" w:rsidR="008A22D1" w:rsidRDefault="008A22D1" w:rsidP="00BB3F37"/>
    <w:p w14:paraId="159B697F" w14:textId="77777777" w:rsidR="008A22D1" w:rsidRDefault="008A22D1" w:rsidP="00BB3F37"/>
    <w:p w14:paraId="062AEA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CT WG3 LS related</w:t>
      </w:r>
    </w:p>
    <w:p w14:paraId="377BC740" w14:textId="77777777" w:rsidR="00E00DA6" w:rsidRDefault="007615D6" w:rsidP="000A3FBD">
      <w:pPr>
        <w:pStyle w:val="NormTop"/>
      </w:pPr>
      <w:r>
        <w:rPr>
          <w:color w:val="0000FF"/>
        </w:rPr>
        <w:t>S2-2506127</w:t>
      </w:r>
      <w:r w:rsidRPr="00D53282">
        <w:t xml:space="preserve"> </w:t>
      </w:r>
      <w:r>
        <w:t>(LS IN) LS from CT WG3: Rep</w:t>
      </w:r>
      <w:r>
        <w:lastRenderedPageBreak/>
        <w:t>ly LS on Security related protocol-specific parameters for N6 delay measurement (Source: CT WG3 (C3-252543))</w:t>
      </w:r>
      <w:r>
        <w:br/>
      </w:r>
      <w:r w:rsidRPr="00D53282">
        <w:rPr>
          <w:b/>
        </w:rPr>
        <w:t>Document for:</w:t>
      </w:r>
      <w:r w:rsidRPr="00D53282">
        <w:t xml:space="preserve"> </w:t>
      </w:r>
      <w:r>
        <w:t>Action</w:t>
      </w:r>
      <w:r>
        <w:br/>
      </w:r>
      <w:r w:rsidRPr="00D53282">
        <w:rPr>
          <w:b/>
        </w:rPr>
        <w:t>Abstract:</w:t>
      </w:r>
      <w:r w:rsidRPr="00D53282">
        <w:t xml:space="preserve"> </w:t>
      </w:r>
      <w:r>
        <w:br/>
        <w:t>CT WG3 thanks SA WG4 for the clarifications related to the security parameters transmitted over N4 to support N6 delay measurement and would like to ask the following questions. Question 1 (to SA WG2): Do the 'protocol-specific configuration parameters', which are provided within the 'N6 delay measurement assistance information' of the EAS Deployment Information in 3GPP TS 23.548 Table 6.2.3.4-1, contain the contents that are described in the SA WG4 LS reply in S3-251667? If the answer is 'no', then what are the exact contents of the protocol-specific configuration parameters provided by the AF? Question 2 (to SA WG3): Whether the security related protocol-specific parameters for N6 delay measurement needs to be provisioned by the AF?. Action: CT WG3 kindly asks SA WG2 to answer Question 1 and update the specification accordingly if needed.</w:t>
      </w:r>
    </w:p>
    <w:p w14:paraId="2297A863"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S2-2506417</w:t>
      </w:r>
      <w:r>
        <w:t>,</w:t>
      </w:r>
      <w:r>
        <w:rPr>
          <w:color w:val="0000FF"/>
        </w:rPr>
        <w:t xml:space="preserve"> S2-2506661</w:t>
      </w:r>
      <w:r>
        <w:t>,</w:t>
      </w:r>
      <w:r>
        <w:rPr>
          <w:color w:val="0000FF"/>
        </w:rPr>
        <w:t xml:space="preserve"> S2-2506784</w:t>
      </w:r>
      <w:r>
        <w:t>,</w:t>
      </w:r>
      <w:r>
        <w:rPr>
          <w:color w:val="0000FF"/>
        </w:rPr>
        <w:t xml:space="preserve"> S2-2507279</w:t>
      </w:r>
      <w:r>
        <w:t>,</w:t>
      </w:r>
      <w:r>
        <w:rPr>
          <w:color w:val="0000FF"/>
        </w:rPr>
        <w:t xml:space="preserve"> S2-2507381</w:t>
      </w:r>
      <w:r>
        <w:t>.</w:t>
      </w:r>
    </w:p>
    <w:p w14:paraId="2F23920B" w14:textId="77777777" w:rsidR="007615D6" w:rsidRPr="005B25A1" w:rsidRDefault="007615D6" w:rsidP="007615D6">
      <w:pPr>
        <w:keepNext/>
        <w:keepLines/>
        <w:rPr>
          <w:b/>
          <w:bCs/>
        </w:rPr>
      </w:pPr>
      <w:r w:rsidRPr="005B25A1">
        <w:rPr>
          <w:b/>
          <w:bCs/>
        </w:rPr>
        <w:t>Convenor comment:</w:t>
      </w:r>
    </w:p>
    <w:p w14:paraId="02A66CB1" w14:textId="77777777" w:rsidR="007615D6" w:rsidRPr="005B25A1" w:rsidRDefault="007615D6" w:rsidP="007615D6">
      <w:pPr>
        <w:keepNext/>
        <w:keepLines/>
      </w:pPr>
    </w:p>
    <w:p w14:paraId="45A47AB9" w14:textId="77777777" w:rsidR="007615D6" w:rsidRPr="005B25A1" w:rsidRDefault="007615D6" w:rsidP="007615D6">
      <w:pPr>
        <w:keepNext/>
        <w:keepLines/>
        <w:rPr>
          <w:b/>
          <w:bCs/>
        </w:rPr>
      </w:pPr>
      <w:r w:rsidRPr="005B25A1">
        <w:rPr>
          <w:b/>
          <w:bCs/>
        </w:rPr>
        <w:t>Parallel discussion:</w:t>
      </w:r>
    </w:p>
    <w:p w14:paraId="5204DC6E" w14:textId="77777777" w:rsidR="007615D6" w:rsidRPr="005B25A1" w:rsidRDefault="007615D6" w:rsidP="007615D6">
      <w:pPr>
        <w:keepNext/>
        <w:keepLines/>
      </w:pPr>
      <w:r w:rsidRPr="005B25A1">
        <w:t>-</w:t>
      </w:r>
    </w:p>
    <w:p w14:paraId="1F8954E9" w14:textId="77777777" w:rsidR="007615D6" w:rsidRPr="005B25A1" w:rsidRDefault="007615D6" w:rsidP="007615D6">
      <w:pPr>
        <w:keepNext/>
        <w:keepLines/>
        <w:rPr>
          <w:b/>
          <w:bCs/>
        </w:rPr>
      </w:pPr>
      <w:r w:rsidRPr="005B25A1">
        <w:rPr>
          <w:b/>
          <w:bCs/>
        </w:rPr>
        <w:t>Plenary Discussion:</w:t>
      </w:r>
    </w:p>
    <w:p w14:paraId="728B262A" w14:textId="77777777" w:rsidR="007615D6" w:rsidRPr="005B25A1" w:rsidRDefault="007615D6" w:rsidP="007615D6">
      <w:pPr>
        <w:keepNext/>
        <w:keepLines/>
      </w:pPr>
      <w:r>
        <w:rPr>
          <w:color w:val="FF0000"/>
        </w:rPr>
        <w:t>NO DISCUSSION RECORDED</w:t>
      </w:r>
    </w:p>
    <w:p w14:paraId="5F4409F3" w14:textId="77777777" w:rsidR="007615D6" w:rsidRPr="00EB0339" w:rsidRDefault="007615D6" w:rsidP="007615D6">
      <w:r w:rsidRPr="005B25A1">
        <w:rPr>
          <w:b/>
          <w:bCs/>
        </w:rPr>
        <w:t>Status:</w:t>
      </w:r>
      <w:r>
        <w:t xml:space="preserve"> </w:t>
      </w:r>
      <w:r>
        <w:rPr>
          <w:color w:val="0000FF"/>
        </w:rPr>
        <w:t>Not concluded</w:t>
      </w:r>
      <w:r>
        <w:t>.</w:t>
      </w:r>
    </w:p>
    <w:p w14:paraId="503E904F" w14:textId="77777777" w:rsidR="00E00DA6" w:rsidRDefault="007615D6" w:rsidP="000A3FBD">
      <w:pPr>
        <w:pStyle w:val="NormTop"/>
      </w:pPr>
      <w:r>
        <w:rPr>
          <w:color w:val="0000FF"/>
        </w:rPr>
        <w:t>S2-2507380</w:t>
      </w:r>
      <w:r w:rsidRPr="00D53282">
        <w:t xml:space="preserve"> </w:t>
      </w:r>
      <w:r>
        <w:t>(DISCUSSION) Discussions on CT WG3 Question 1 in S2-2506127/C3-252543 (Source: Nokia)</w:t>
      </w:r>
      <w:r>
        <w:br/>
      </w:r>
      <w:r w:rsidRPr="00D53282">
        <w:rPr>
          <w:b/>
        </w:rPr>
        <w:t>Document for:</w:t>
      </w:r>
      <w:r w:rsidRPr="00D53282">
        <w:t xml:space="preserve"> </w:t>
      </w:r>
      <w:r>
        <w:t>Discussion</w:t>
      </w:r>
      <w:r>
        <w:br/>
      </w:r>
      <w:r w:rsidRPr="00D53282">
        <w:rPr>
          <w:b/>
        </w:rPr>
        <w:t>Abstract:</w:t>
      </w:r>
      <w:r w:rsidRPr="00D53282">
        <w:t xml:space="preserve"> </w:t>
      </w:r>
      <w:r>
        <w:br/>
        <w:t>This paper proposes a discussion and a way forward regarding CT WG3 Question 1 in C3-252543.</w:t>
      </w:r>
    </w:p>
    <w:p w14:paraId="0B330929" w14:textId="77777777" w:rsidR="007615D6" w:rsidRPr="005B25A1" w:rsidRDefault="007615D6" w:rsidP="007615D6">
      <w:pPr>
        <w:keepNext/>
        <w:keepLines/>
        <w:rPr>
          <w:b/>
          <w:bCs/>
        </w:rPr>
      </w:pPr>
      <w:r w:rsidRPr="005B25A1">
        <w:rPr>
          <w:b/>
          <w:bCs/>
        </w:rPr>
        <w:t>Convenor comment:</w:t>
      </w:r>
    </w:p>
    <w:p w14:paraId="3FF310EF" w14:textId="77777777" w:rsidR="007615D6" w:rsidRPr="005B25A1" w:rsidRDefault="007615D6" w:rsidP="007615D6">
      <w:pPr>
        <w:keepNext/>
        <w:keepLines/>
      </w:pPr>
      <w:r w:rsidRPr="005B25A1">
        <w:t>Open for discussion.</w:t>
      </w:r>
    </w:p>
    <w:p w14:paraId="6ADD6CA6" w14:textId="77777777" w:rsidR="007615D6" w:rsidRPr="005B25A1" w:rsidRDefault="007615D6" w:rsidP="007615D6">
      <w:pPr>
        <w:keepNext/>
        <w:keepLines/>
        <w:rPr>
          <w:b/>
          <w:bCs/>
        </w:rPr>
      </w:pPr>
      <w:r w:rsidRPr="005B25A1">
        <w:rPr>
          <w:b/>
          <w:bCs/>
        </w:rPr>
        <w:t>Parallel discussion:</w:t>
      </w:r>
    </w:p>
    <w:p w14:paraId="4B9E159D" w14:textId="77777777" w:rsidR="007615D6" w:rsidRPr="005B25A1" w:rsidRDefault="007615D6" w:rsidP="007615D6">
      <w:pPr>
        <w:keepNext/>
        <w:keepLines/>
      </w:pPr>
      <w:r w:rsidRPr="005B25A1">
        <w:t>-</w:t>
      </w:r>
    </w:p>
    <w:p w14:paraId="0AB004E0" w14:textId="77777777" w:rsidR="007615D6" w:rsidRPr="005B25A1" w:rsidRDefault="007615D6" w:rsidP="007615D6">
      <w:pPr>
        <w:keepNext/>
        <w:keepLines/>
        <w:rPr>
          <w:b/>
          <w:bCs/>
        </w:rPr>
      </w:pPr>
      <w:r w:rsidRPr="005B25A1">
        <w:rPr>
          <w:b/>
          <w:bCs/>
        </w:rPr>
        <w:t>Plenary Discussion:</w:t>
      </w:r>
    </w:p>
    <w:p w14:paraId="1DB7BAE0" w14:textId="77777777" w:rsidR="007615D6" w:rsidRPr="005B25A1" w:rsidRDefault="007615D6" w:rsidP="007615D6">
      <w:pPr>
        <w:keepNext/>
        <w:keepLines/>
      </w:pPr>
      <w:r>
        <w:rPr>
          <w:color w:val="FF0000"/>
        </w:rPr>
        <w:t>NO DISCUSSION RECORDED</w:t>
      </w:r>
    </w:p>
    <w:p w14:paraId="2C88F160" w14:textId="77777777" w:rsidR="007615D6" w:rsidRPr="00EB0339" w:rsidRDefault="007615D6" w:rsidP="007615D6">
      <w:r w:rsidRPr="005B25A1">
        <w:rPr>
          <w:b/>
          <w:bCs/>
        </w:rPr>
        <w:t>Status:</w:t>
      </w:r>
      <w:r>
        <w:t xml:space="preserve"> </w:t>
      </w:r>
      <w:r>
        <w:rPr>
          <w:color w:val="0000FF"/>
        </w:rPr>
        <w:t>Not concluded</w:t>
      </w:r>
      <w:r>
        <w:t>.</w:t>
      </w:r>
    </w:p>
    <w:p w14:paraId="1CA0CD17" w14:textId="77777777" w:rsidR="00E00DA6" w:rsidRDefault="007615D6" w:rsidP="000A3FBD">
      <w:pPr>
        <w:pStyle w:val="NormTop"/>
      </w:pPr>
      <w:r>
        <w:rPr>
          <w:color w:val="0000FF"/>
        </w:rPr>
        <w:t>S2-2506417</w:t>
      </w:r>
      <w:r w:rsidRPr="00D53282">
        <w:t xml:space="preserve"> </w:t>
      </w:r>
      <w:r>
        <w:t>(LS OUT) [DRAFT] Reply LS on Security related</w:t>
      </w:r>
      <w:r>
        <w:lastRenderedPageBreak/>
        <w:t xml:space="preserve"> protocol-specific parameters for N6 delay measurement (Source: Ericsson)</w:t>
      </w:r>
      <w:r>
        <w:br/>
      </w:r>
      <w:r w:rsidRPr="00D53282">
        <w:rPr>
          <w:b/>
        </w:rPr>
        <w:t>Document for:</w:t>
      </w:r>
      <w:r w:rsidRPr="00D53282">
        <w:t xml:space="preserve"> </w:t>
      </w:r>
      <w:r>
        <w:t>Approval</w:t>
      </w:r>
      <w:r>
        <w:br/>
      </w:r>
      <w:r w:rsidRPr="00D53282">
        <w:rPr>
          <w:b/>
        </w:rPr>
        <w:t>Abstract:</w:t>
      </w:r>
      <w:r w:rsidRPr="00D53282">
        <w:t xml:space="preserve"> </w:t>
      </w:r>
    </w:p>
    <w:p w14:paraId="5FE89D5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S2-2506127</w:t>
      </w:r>
      <w:r>
        <w:t>.</w:t>
      </w:r>
    </w:p>
    <w:p w14:paraId="79E8A5A2" w14:textId="77777777" w:rsidR="007615D6" w:rsidRPr="005B25A1" w:rsidRDefault="007615D6" w:rsidP="007615D6">
      <w:pPr>
        <w:keepNext/>
        <w:keepLines/>
        <w:rPr>
          <w:b/>
          <w:bCs/>
        </w:rPr>
      </w:pPr>
      <w:r w:rsidRPr="005B25A1">
        <w:rPr>
          <w:b/>
          <w:bCs/>
        </w:rPr>
        <w:t>Convenor comment:</w:t>
      </w:r>
    </w:p>
    <w:p w14:paraId="6D273D4C" w14:textId="77777777" w:rsidR="007615D6" w:rsidRPr="005B25A1" w:rsidRDefault="007615D6" w:rsidP="007615D6">
      <w:pPr>
        <w:keepNext/>
        <w:keepLines/>
      </w:pPr>
    </w:p>
    <w:p w14:paraId="156779C8" w14:textId="77777777" w:rsidR="007615D6" w:rsidRPr="005B25A1" w:rsidRDefault="007615D6" w:rsidP="007615D6">
      <w:pPr>
        <w:keepNext/>
        <w:keepLines/>
        <w:rPr>
          <w:b/>
          <w:bCs/>
        </w:rPr>
      </w:pPr>
      <w:r w:rsidRPr="005B25A1">
        <w:rPr>
          <w:b/>
          <w:bCs/>
        </w:rPr>
        <w:t>Parallel discussion:</w:t>
      </w:r>
    </w:p>
    <w:p w14:paraId="3DB7BA29" w14:textId="77777777" w:rsidR="007615D6" w:rsidRPr="005B25A1" w:rsidRDefault="007615D6" w:rsidP="007615D6">
      <w:pPr>
        <w:keepNext/>
        <w:keepLines/>
      </w:pPr>
      <w:r w:rsidRPr="005B25A1">
        <w:t>-</w:t>
      </w:r>
    </w:p>
    <w:p w14:paraId="4C6D7BD4" w14:textId="77777777" w:rsidR="007615D6" w:rsidRPr="005B25A1" w:rsidRDefault="007615D6" w:rsidP="007615D6">
      <w:pPr>
        <w:keepNext/>
        <w:keepLines/>
        <w:rPr>
          <w:b/>
          <w:bCs/>
        </w:rPr>
      </w:pPr>
      <w:r w:rsidRPr="005B25A1">
        <w:rPr>
          <w:b/>
          <w:bCs/>
        </w:rPr>
        <w:t>Plenary Discussion:</w:t>
      </w:r>
    </w:p>
    <w:p w14:paraId="1F34520E" w14:textId="77777777" w:rsidR="007615D6" w:rsidRPr="005B25A1" w:rsidRDefault="007615D6" w:rsidP="007615D6">
      <w:pPr>
        <w:keepNext/>
        <w:keepLines/>
      </w:pPr>
      <w:r>
        <w:rPr>
          <w:color w:val="FF0000"/>
        </w:rPr>
        <w:t>NO DISCUSSION RECORDED</w:t>
      </w:r>
    </w:p>
    <w:p w14:paraId="353C94FD" w14:textId="77777777" w:rsidR="007615D6" w:rsidRPr="00EB0339" w:rsidRDefault="007615D6" w:rsidP="007615D6">
      <w:r w:rsidRPr="005B25A1">
        <w:rPr>
          <w:b/>
          <w:bCs/>
        </w:rPr>
        <w:t>Status:</w:t>
      </w:r>
      <w:r>
        <w:t xml:space="preserve"> </w:t>
      </w:r>
      <w:r>
        <w:rPr>
          <w:color w:val="0000FF"/>
        </w:rPr>
        <w:t>Not concluded</w:t>
      </w:r>
      <w:r>
        <w:t>.</w:t>
      </w:r>
    </w:p>
    <w:p w14:paraId="702C86B3" w14:textId="77777777" w:rsidR="00E00DA6" w:rsidRDefault="007615D6" w:rsidP="000A3FBD">
      <w:pPr>
        <w:pStyle w:val="NormTop"/>
      </w:pPr>
      <w:r>
        <w:rPr>
          <w:color w:val="0000FF"/>
        </w:rPr>
        <w:t>S2-2506661</w:t>
      </w:r>
      <w:r w:rsidRPr="00D53282">
        <w:t xml:space="preserve"> </w:t>
      </w:r>
      <w:r>
        <w:t xml:space="preserve">(LS OUT) [DRAFT] LS reply on Security related protocol-specific parameters for N6 delay measurement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LS Reply to CT WG3 that the security information are included in the assistance information provided in EDI.</w:t>
      </w:r>
    </w:p>
    <w:p w14:paraId="7738643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S2-2506127</w:t>
      </w:r>
      <w:r>
        <w:t>.</w:t>
      </w:r>
    </w:p>
    <w:p w14:paraId="496A1828" w14:textId="77777777" w:rsidR="007615D6" w:rsidRPr="005B25A1" w:rsidRDefault="007615D6" w:rsidP="007615D6">
      <w:pPr>
        <w:keepNext/>
        <w:keepLines/>
        <w:rPr>
          <w:b/>
          <w:bCs/>
        </w:rPr>
      </w:pPr>
      <w:r w:rsidRPr="005B25A1">
        <w:rPr>
          <w:b/>
          <w:bCs/>
        </w:rPr>
        <w:t>Convenor comment:</w:t>
      </w:r>
    </w:p>
    <w:p w14:paraId="062D7F97" w14:textId="77777777" w:rsidR="007615D6" w:rsidRPr="005B25A1" w:rsidRDefault="007615D6" w:rsidP="007615D6">
      <w:pPr>
        <w:keepNext/>
        <w:keepLines/>
      </w:pPr>
    </w:p>
    <w:p w14:paraId="1A847B28" w14:textId="77777777" w:rsidR="007615D6" w:rsidRPr="005B25A1" w:rsidRDefault="007615D6" w:rsidP="007615D6">
      <w:pPr>
        <w:keepNext/>
        <w:keepLines/>
        <w:rPr>
          <w:b/>
          <w:bCs/>
        </w:rPr>
      </w:pPr>
      <w:r w:rsidRPr="005B25A1">
        <w:rPr>
          <w:b/>
          <w:bCs/>
        </w:rPr>
        <w:t>Parallel discussion:</w:t>
      </w:r>
    </w:p>
    <w:p w14:paraId="677562F4" w14:textId="77777777" w:rsidR="007615D6" w:rsidRPr="005B25A1" w:rsidRDefault="007615D6" w:rsidP="007615D6">
      <w:pPr>
        <w:keepNext/>
        <w:keepLines/>
      </w:pPr>
      <w:r w:rsidRPr="005B25A1">
        <w:t>-</w:t>
      </w:r>
    </w:p>
    <w:p w14:paraId="1D62180A" w14:textId="77777777" w:rsidR="007615D6" w:rsidRPr="005B25A1" w:rsidRDefault="007615D6" w:rsidP="007615D6">
      <w:pPr>
        <w:keepNext/>
        <w:keepLines/>
        <w:rPr>
          <w:b/>
          <w:bCs/>
        </w:rPr>
      </w:pPr>
      <w:r w:rsidRPr="005B25A1">
        <w:rPr>
          <w:b/>
          <w:bCs/>
        </w:rPr>
        <w:t>Plenary Discussion:</w:t>
      </w:r>
    </w:p>
    <w:p w14:paraId="5740F29A" w14:textId="77777777" w:rsidR="007615D6" w:rsidRPr="005B25A1" w:rsidRDefault="007615D6" w:rsidP="007615D6">
      <w:pPr>
        <w:keepNext/>
        <w:keepLines/>
      </w:pPr>
      <w:r>
        <w:rPr>
          <w:color w:val="FF0000"/>
        </w:rPr>
        <w:t>NO DISCUSSION RECORDED</w:t>
      </w:r>
    </w:p>
    <w:p w14:paraId="71A7D5E9" w14:textId="77777777" w:rsidR="007615D6" w:rsidRPr="00EB0339" w:rsidRDefault="007615D6" w:rsidP="007615D6">
      <w:r w:rsidRPr="005B25A1">
        <w:rPr>
          <w:b/>
          <w:bCs/>
        </w:rPr>
        <w:t>Status:</w:t>
      </w:r>
      <w:r>
        <w:t xml:space="preserve"> </w:t>
      </w:r>
      <w:r>
        <w:rPr>
          <w:color w:val="0000FF"/>
        </w:rPr>
        <w:t>Not concluded</w:t>
      </w:r>
      <w:r>
        <w:t>.</w:t>
      </w:r>
    </w:p>
    <w:p w14:paraId="4EC62EED" w14:textId="77777777" w:rsidR="00E00DA6" w:rsidRDefault="007615D6" w:rsidP="000A3FBD">
      <w:pPr>
        <w:pStyle w:val="NormTop"/>
      </w:pPr>
      <w:r>
        <w:rPr>
          <w:color w:val="0000FF"/>
        </w:rPr>
        <w:t>S2-2506784</w:t>
      </w:r>
      <w:r w:rsidRPr="00D53282">
        <w:t xml:space="preserve"> </w:t>
      </w:r>
      <w:r>
        <w:t>(LS OUT) [DRAFT] Reply LS on Security related protocol-specific parameters for N6 delay measurement (Source: ZTE)</w:t>
      </w:r>
      <w:r>
        <w:br/>
      </w:r>
      <w:r w:rsidRPr="00D53282">
        <w:rPr>
          <w:b/>
        </w:rPr>
        <w:t>Document for:</w:t>
      </w:r>
      <w:r w:rsidRPr="00D53282">
        <w:t xml:space="preserve"> </w:t>
      </w:r>
      <w:r>
        <w:t>Approval</w:t>
      </w:r>
      <w:r>
        <w:br/>
      </w:r>
      <w:r w:rsidRPr="00D53282">
        <w:rPr>
          <w:b/>
        </w:rPr>
        <w:t>Abstract:</w:t>
      </w:r>
      <w:r w:rsidRPr="00D53282">
        <w:t xml:space="preserve"> </w:t>
      </w:r>
    </w:p>
    <w:p w14:paraId="2403078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S2-2506127</w:t>
      </w:r>
      <w:r>
        <w:t>.</w:t>
      </w:r>
    </w:p>
    <w:p w14:paraId="23438554" w14:textId="77777777" w:rsidR="007615D6" w:rsidRPr="005B25A1" w:rsidRDefault="007615D6" w:rsidP="007615D6">
      <w:pPr>
        <w:keepNext/>
        <w:keepLines/>
        <w:rPr>
          <w:b/>
          <w:bCs/>
        </w:rPr>
      </w:pPr>
      <w:r w:rsidRPr="005B25A1">
        <w:rPr>
          <w:b/>
          <w:bCs/>
        </w:rPr>
        <w:t>Convenor comment:</w:t>
      </w:r>
    </w:p>
    <w:p w14:paraId="705EBA75" w14:textId="77777777" w:rsidR="007615D6" w:rsidRPr="005B25A1" w:rsidRDefault="007615D6" w:rsidP="007615D6">
      <w:pPr>
        <w:keepNext/>
        <w:keepLines/>
      </w:pPr>
    </w:p>
    <w:p w14:paraId="7D241DA0" w14:textId="77777777" w:rsidR="007615D6" w:rsidRPr="005B25A1" w:rsidRDefault="007615D6" w:rsidP="007615D6">
      <w:pPr>
        <w:keepNext/>
        <w:keepLines/>
        <w:rPr>
          <w:b/>
          <w:bCs/>
        </w:rPr>
      </w:pPr>
      <w:r w:rsidRPr="005B25A1">
        <w:rPr>
          <w:b/>
          <w:bCs/>
        </w:rPr>
        <w:t>Parallel discussion:</w:t>
      </w:r>
    </w:p>
    <w:p w14:paraId="6D917E88" w14:textId="77777777" w:rsidR="007615D6" w:rsidRPr="005B25A1" w:rsidRDefault="007615D6" w:rsidP="007615D6">
      <w:pPr>
        <w:keepNext/>
        <w:keepLines/>
      </w:pPr>
      <w:r w:rsidRPr="005B25A1">
        <w:t>-</w:t>
      </w:r>
    </w:p>
    <w:p w14:paraId="01B0078B" w14:textId="77777777" w:rsidR="007615D6" w:rsidRPr="005B25A1" w:rsidRDefault="007615D6" w:rsidP="007615D6">
      <w:pPr>
        <w:keepNext/>
        <w:keepLines/>
        <w:rPr>
          <w:b/>
          <w:bCs/>
        </w:rPr>
      </w:pPr>
      <w:r w:rsidRPr="005B25A1">
        <w:rPr>
          <w:b/>
          <w:bCs/>
        </w:rPr>
        <w:t>Plenary Discussion:</w:t>
      </w:r>
    </w:p>
    <w:p w14:paraId="591E14C5" w14:textId="77777777" w:rsidR="007615D6" w:rsidRPr="005B25A1" w:rsidRDefault="007615D6" w:rsidP="007615D6">
      <w:pPr>
        <w:keepNext/>
        <w:keepLines/>
      </w:pPr>
      <w:r>
        <w:rPr>
          <w:color w:val="FF0000"/>
        </w:rPr>
        <w:t>NO DISCUSSION RECORDED</w:t>
      </w:r>
    </w:p>
    <w:p w14:paraId="720FA906" w14:textId="77777777" w:rsidR="007615D6" w:rsidRPr="00EB0339" w:rsidRDefault="007615D6" w:rsidP="007615D6">
      <w:r w:rsidRPr="005B25A1">
        <w:rPr>
          <w:b/>
          <w:bCs/>
        </w:rPr>
        <w:t>Status:</w:t>
      </w:r>
      <w:r>
        <w:t xml:space="preserve"> </w:t>
      </w:r>
      <w:r>
        <w:rPr>
          <w:color w:val="0000FF"/>
        </w:rPr>
        <w:t>Not concluded</w:t>
      </w:r>
      <w:r>
        <w:t>.</w:t>
      </w:r>
    </w:p>
    <w:p w14:paraId="5DD44BC1" w14:textId="77777777" w:rsidR="00E00DA6" w:rsidRDefault="007615D6" w:rsidP="000A3FBD">
      <w:pPr>
        <w:pStyle w:val="NormTop"/>
      </w:pPr>
      <w:r>
        <w:rPr>
          <w:color w:val="0000FF"/>
        </w:rPr>
        <w:t>S2-2507279</w:t>
      </w:r>
      <w:r w:rsidRPr="00D53282">
        <w:t xml:space="preserve"> </w:t>
      </w:r>
      <w:r>
        <w:t>(LS OUT) [DRAFT] Reply LS to CT WG3 on Securi</w:t>
      </w:r>
      <w:r>
        <w:lastRenderedPageBreak/>
        <w:t>ty related protocol-specific parameters for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Reply LS to CT WG3 on Security related protocol-specific parameters for N6 delay measurement.</w:t>
      </w:r>
    </w:p>
    <w:p w14:paraId="346B1FA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S2-2506127</w:t>
      </w:r>
      <w:r>
        <w:t>.</w:t>
      </w:r>
    </w:p>
    <w:p w14:paraId="0CA92847" w14:textId="77777777" w:rsidR="007615D6" w:rsidRPr="005B25A1" w:rsidRDefault="007615D6" w:rsidP="007615D6">
      <w:pPr>
        <w:keepNext/>
        <w:keepLines/>
        <w:rPr>
          <w:b/>
          <w:bCs/>
        </w:rPr>
      </w:pPr>
      <w:r w:rsidRPr="005B25A1">
        <w:rPr>
          <w:b/>
          <w:bCs/>
        </w:rPr>
        <w:t>Convenor comment:</w:t>
      </w:r>
    </w:p>
    <w:p w14:paraId="507AD587" w14:textId="77777777" w:rsidR="007615D6" w:rsidRPr="005B25A1" w:rsidRDefault="007615D6" w:rsidP="007615D6">
      <w:pPr>
        <w:keepNext/>
        <w:keepLines/>
      </w:pPr>
    </w:p>
    <w:p w14:paraId="135E7C8E" w14:textId="77777777" w:rsidR="007615D6" w:rsidRPr="005B25A1" w:rsidRDefault="007615D6" w:rsidP="007615D6">
      <w:pPr>
        <w:keepNext/>
        <w:keepLines/>
        <w:rPr>
          <w:b/>
          <w:bCs/>
        </w:rPr>
      </w:pPr>
      <w:r w:rsidRPr="005B25A1">
        <w:rPr>
          <w:b/>
          <w:bCs/>
        </w:rPr>
        <w:t>Parallel discussion:</w:t>
      </w:r>
    </w:p>
    <w:p w14:paraId="2ADD0544" w14:textId="77777777" w:rsidR="007615D6" w:rsidRPr="005B25A1" w:rsidRDefault="007615D6" w:rsidP="007615D6">
      <w:pPr>
        <w:keepNext/>
        <w:keepLines/>
      </w:pPr>
      <w:r w:rsidRPr="005B25A1">
        <w:t>-</w:t>
      </w:r>
    </w:p>
    <w:p w14:paraId="7C1FC596" w14:textId="77777777" w:rsidR="007615D6" w:rsidRPr="005B25A1" w:rsidRDefault="007615D6" w:rsidP="007615D6">
      <w:pPr>
        <w:keepNext/>
        <w:keepLines/>
        <w:rPr>
          <w:b/>
          <w:bCs/>
        </w:rPr>
      </w:pPr>
      <w:r w:rsidRPr="005B25A1">
        <w:rPr>
          <w:b/>
          <w:bCs/>
        </w:rPr>
        <w:t>Plenary Discussion:</w:t>
      </w:r>
    </w:p>
    <w:p w14:paraId="69EBFB0F" w14:textId="77777777" w:rsidR="007615D6" w:rsidRPr="005B25A1" w:rsidRDefault="007615D6" w:rsidP="007615D6">
      <w:pPr>
        <w:keepNext/>
        <w:keepLines/>
      </w:pPr>
      <w:r>
        <w:rPr>
          <w:color w:val="FF0000"/>
        </w:rPr>
        <w:t>NO DISCUSSION RECORDED</w:t>
      </w:r>
    </w:p>
    <w:p w14:paraId="1D0B5A20" w14:textId="77777777" w:rsidR="007615D6" w:rsidRPr="00EB0339" w:rsidRDefault="007615D6" w:rsidP="007615D6">
      <w:r w:rsidRPr="005B25A1">
        <w:rPr>
          <w:b/>
          <w:bCs/>
        </w:rPr>
        <w:t>Status:</w:t>
      </w:r>
      <w:r>
        <w:t xml:space="preserve"> </w:t>
      </w:r>
      <w:r>
        <w:rPr>
          <w:color w:val="0000FF"/>
        </w:rPr>
        <w:t>Not concluded</w:t>
      </w:r>
      <w:r>
        <w:t>.</w:t>
      </w:r>
    </w:p>
    <w:p w14:paraId="578D31C6" w14:textId="77777777" w:rsidR="00E00DA6" w:rsidRDefault="007615D6" w:rsidP="000A3FBD">
      <w:pPr>
        <w:pStyle w:val="NormTop"/>
      </w:pPr>
      <w:r>
        <w:rPr>
          <w:color w:val="0000FF"/>
        </w:rPr>
        <w:t>S2-2507381</w:t>
      </w:r>
      <w:r w:rsidRPr="00D53282">
        <w:t xml:space="preserve"> </w:t>
      </w:r>
      <w:r>
        <w:t>(LS OUT) [DRAFT] Reply LS on Security related protocol-specific parameters for N6 delay measurement (Source: Nokia)</w:t>
      </w:r>
      <w:r>
        <w:br/>
      </w:r>
      <w:r w:rsidRPr="00D53282">
        <w:rPr>
          <w:b/>
        </w:rPr>
        <w:t>Document for:</w:t>
      </w:r>
      <w:r w:rsidRPr="00D53282">
        <w:t xml:space="preserve"> </w:t>
      </w:r>
      <w:r>
        <w:t>Approval</w:t>
      </w:r>
      <w:r>
        <w:br/>
      </w:r>
      <w:r w:rsidRPr="00D53282">
        <w:rPr>
          <w:b/>
        </w:rPr>
        <w:t>Abstract:</w:t>
      </w:r>
      <w:r w:rsidRPr="00D53282">
        <w:t xml:space="preserve"> </w:t>
      </w:r>
      <w:r>
        <w:br/>
        <w:t>[Draft] Reply LS on Security related protocol-specific parameters for N6 delay measurement.</w:t>
      </w:r>
    </w:p>
    <w:p w14:paraId="5EBB62F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S2-2506127</w:t>
      </w:r>
      <w:r>
        <w:t>.</w:t>
      </w:r>
    </w:p>
    <w:p w14:paraId="55D0054E" w14:textId="77777777" w:rsidR="007615D6" w:rsidRPr="005B25A1" w:rsidRDefault="007615D6" w:rsidP="007615D6">
      <w:pPr>
        <w:keepNext/>
        <w:keepLines/>
        <w:rPr>
          <w:b/>
          <w:bCs/>
        </w:rPr>
      </w:pPr>
      <w:r w:rsidRPr="005B25A1">
        <w:rPr>
          <w:b/>
          <w:bCs/>
        </w:rPr>
        <w:t>Convenor comment:</w:t>
      </w:r>
    </w:p>
    <w:p w14:paraId="286852EF" w14:textId="77777777" w:rsidR="007615D6" w:rsidRPr="005B25A1" w:rsidRDefault="007615D6" w:rsidP="007615D6">
      <w:pPr>
        <w:keepNext/>
        <w:keepLines/>
      </w:pPr>
      <w:r w:rsidRPr="005B25A1">
        <w:t>LS OUT baseline.</w:t>
      </w:r>
    </w:p>
    <w:p w14:paraId="45426D3F" w14:textId="77777777" w:rsidR="007615D6" w:rsidRPr="005B25A1" w:rsidRDefault="007615D6" w:rsidP="007615D6">
      <w:pPr>
        <w:keepNext/>
        <w:keepLines/>
        <w:rPr>
          <w:b/>
          <w:bCs/>
        </w:rPr>
      </w:pPr>
      <w:r w:rsidRPr="005B25A1">
        <w:rPr>
          <w:b/>
          <w:bCs/>
        </w:rPr>
        <w:t>Parallel discussion:</w:t>
      </w:r>
    </w:p>
    <w:p w14:paraId="2065DC3C" w14:textId="77777777" w:rsidR="007615D6" w:rsidRPr="005B25A1" w:rsidRDefault="007615D6" w:rsidP="007615D6">
      <w:pPr>
        <w:keepNext/>
        <w:keepLines/>
      </w:pPr>
      <w:r w:rsidRPr="005B25A1">
        <w:t>-</w:t>
      </w:r>
    </w:p>
    <w:p w14:paraId="7EBEB52C" w14:textId="77777777" w:rsidR="007615D6" w:rsidRPr="005B25A1" w:rsidRDefault="007615D6" w:rsidP="007615D6">
      <w:pPr>
        <w:keepNext/>
        <w:keepLines/>
        <w:rPr>
          <w:b/>
          <w:bCs/>
        </w:rPr>
      </w:pPr>
      <w:r w:rsidRPr="005B25A1">
        <w:rPr>
          <w:b/>
          <w:bCs/>
        </w:rPr>
        <w:t>Plenary Discussion:</w:t>
      </w:r>
    </w:p>
    <w:p w14:paraId="75394ED8" w14:textId="77777777" w:rsidR="007615D6" w:rsidRPr="005B25A1" w:rsidRDefault="007615D6" w:rsidP="007615D6">
      <w:pPr>
        <w:keepNext/>
        <w:keepLines/>
      </w:pPr>
      <w:r>
        <w:rPr>
          <w:color w:val="FF0000"/>
        </w:rPr>
        <w:t>NO DISCUSSION RECORDED</w:t>
      </w:r>
    </w:p>
    <w:p w14:paraId="3292AA08" w14:textId="77777777" w:rsidR="007615D6" w:rsidRPr="00EB0339" w:rsidRDefault="007615D6" w:rsidP="007615D6">
      <w:r w:rsidRPr="005B25A1">
        <w:rPr>
          <w:b/>
          <w:bCs/>
        </w:rPr>
        <w:t>Status:</w:t>
      </w:r>
      <w:r>
        <w:t xml:space="preserve"> </w:t>
      </w:r>
      <w:r>
        <w:rPr>
          <w:color w:val="0000FF"/>
        </w:rPr>
        <w:t>Not concluded</w:t>
      </w:r>
      <w:r>
        <w:t>.</w:t>
      </w:r>
    </w:p>
    <w:p w14:paraId="3F91CE99" w14:textId="77777777" w:rsidR="00E00DA6" w:rsidRDefault="007615D6" w:rsidP="000A3FBD">
      <w:pPr>
        <w:pStyle w:val="NormTop"/>
      </w:pPr>
      <w:r>
        <w:rPr>
          <w:color w:val="0000FF"/>
        </w:rPr>
        <w:t>S2-2506416</w:t>
      </w:r>
      <w:r w:rsidRPr="00D53282">
        <w:t xml:space="preserve"> </w:t>
      </w:r>
      <w:r>
        <w:t>(CR) 23.501 CR6356 (Rel-19, 'F'): Correction related to security of N6 delay measurements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SA WG3 has clarified that the security requirements apply to the messages used for the delay measurements. There are multiple ways to satisfy these requirements. 3GPP does not state that the security is provided by the measuring </w:t>
      </w:r>
      <w:proofErr w:type="spellStart"/>
      <w:r>
        <w:t>protoco</w:t>
      </w:r>
      <w:proofErr w:type="spellEnd"/>
      <w:r>
        <w:t>.</w:t>
      </w:r>
    </w:p>
    <w:p w14:paraId="57AF8751" w14:textId="77777777" w:rsidR="007615D6" w:rsidRPr="005B25A1" w:rsidRDefault="007615D6" w:rsidP="007615D6">
      <w:pPr>
        <w:keepNext/>
        <w:keepLines/>
        <w:rPr>
          <w:b/>
          <w:bCs/>
        </w:rPr>
      </w:pPr>
      <w:r w:rsidRPr="005B25A1">
        <w:rPr>
          <w:b/>
          <w:bCs/>
        </w:rPr>
        <w:t>Parallel discussion:</w:t>
      </w:r>
    </w:p>
    <w:p w14:paraId="03E71010" w14:textId="77777777" w:rsidR="007615D6" w:rsidRPr="005B25A1" w:rsidRDefault="007615D6" w:rsidP="007615D6">
      <w:pPr>
        <w:keepNext/>
        <w:keepLines/>
      </w:pPr>
      <w:r w:rsidRPr="005B25A1">
        <w:t>-</w:t>
      </w:r>
    </w:p>
    <w:p w14:paraId="525FDCED" w14:textId="77777777" w:rsidR="007615D6" w:rsidRPr="005B25A1" w:rsidRDefault="007615D6" w:rsidP="007615D6">
      <w:pPr>
        <w:keepNext/>
        <w:keepLines/>
        <w:rPr>
          <w:b/>
          <w:bCs/>
        </w:rPr>
      </w:pPr>
      <w:r w:rsidRPr="005B25A1">
        <w:rPr>
          <w:b/>
          <w:bCs/>
        </w:rPr>
        <w:t>Plenary Discussion:</w:t>
      </w:r>
    </w:p>
    <w:p w14:paraId="42AB42E5" w14:textId="77777777" w:rsidR="007615D6" w:rsidRPr="005B25A1" w:rsidRDefault="007615D6" w:rsidP="007615D6">
      <w:pPr>
        <w:keepNext/>
        <w:keepLines/>
      </w:pPr>
      <w:r>
        <w:rPr>
          <w:color w:val="FF0000"/>
        </w:rPr>
        <w:t>NO DISCUSSION RECORDED</w:t>
      </w:r>
    </w:p>
    <w:p w14:paraId="3F321A04" w14:textId="77777777" w:rsidR="007615D6" w:rsidRPr="00EB0339" w:rsidRDefault="007615D6" w:rsidP="007615D6">
      <w:r w:rsidRPr="005B25A1">
        <w:rPr>
          <w:b/>
          <w:bCs/>
        </w:rPr>
        <w:t>Status:</w:t>
      </w:r>
      <w:r>
        <w:t xml:space="preserve"> </w:t>
      </w:r>
      <w:r>
        <w:rPr>
          <w:color w:val="0000FF"/>
        </w:rPr>
        <w:t>Not concluded</w:t>
      </w:r>
      <w:r>
        <w:t>.</w:t>
      </w:r>
    </w:p>
    <w:p w14:paraId="001CE898" w14:textId="77777777" w:rsidR="00E00DA6" w:rsidRDefault="007615D6" w:rsidP="000A3FBD">
      <w:pPr>
        <w:pStyle w:val="NormTop"/>
      </w:pPr>
      <w:r>
        <w:rPr>
          <w:color w:val="0000FF"/>
        </w:rPr>
        <w:t>S2-2506662</w:t>
      </w:r>
      <w:r w:rsidRPr="00D53282">
        <w:t xml:space="preserve"> </w:t>
      </w:r>
      <w:r>
        <w:t xml:space="preserve">(CR) 23.501 CR6370 (Rel-19, 'F'): Correction </w:t>
      </w:r>
      <w:r>
        <w:lastRenderedPageBreak/>
        <w:t xml:space="preserve">on Security related protocol-specific parameters for N6 delay measurement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some examples of 'protocol-specific configuration parameters' given by SA WG3 LS S3-251667 and CT WG4 LS C4-250555.</w:t>
      </w:r>
    </w:p>
    <w:p w14:paraId="7013BA3A" w14:textId="77777777" w:rsidR="007615D6" w:rsidRPr="005B25A1" w:rsidRDefault="007615D6" w:rsidP="007615D6">
      <w:pPr>
        <w:keepNext/>
        <w:keepLines/>
        <w:rPr>
          <w:b/>
          <w:bCs/>
        </w:rPr>
      </w:pPr>
      <w:r w:rsidRPr="005B25A1">
        <w:rPr>
          <w:b/>
          <w:bCs/>
        </w:rPr>
        <w:t>Parallel discussion:</w:t>
      </w:r>
    </w:p>
    <w:p w14:paraId="3FDC26F4" w14:textId="77777777" w:rsidR="007615D6" w:rsidRPr="005B25A1" w:rsidRDefault="007615D6" w:rsidP="007615D6">
      <w:pPr>
        <w:keepNext/>
        <w:keepLines/>
      </w:pPr>
      <w:r w:rsidRPr="005B25A1">
        <w:t>-</w:t>
      </w:r>
    </w:p>
    <w:p w14:paraId="7BCF2572" w14:textId="77777777" w:rsidR="007615D6" w:rsidRPr="005B25A1" w:rsidRDefault="007615D6" w:rsidP="007615D6">
      <w:pPr>
        <w:keepNext/>
        <w:keepLines/>
        <w:rPr>
          <w:b/>
          <w:bCs/>
        </w:rPr>
      </w:pPr>
      <w:r w:rsidRPr="005B25A1">
        <w:rPr>
          <w:b/>
          <w:bCs/>
        </w:rPr>
        <w:t>Plenary Discussion:</w:t>
      </w:r>
    </w:p>
    <w:p w14:paraId="54DC7934" w14:textId="77777777" w:rsidR="007615D6" w:rsidRPr="005B25A1" w:rsidRDefault="007615D6" w:rsidP="007615D6">
      <w:pPr>
        <w:keepNext/>
        <w:keepLines/>
      </w:pPr>
      <w:r>
        <w:rPr>
          <w:color w:val="FF0000"/>
        </w:rPr>
        <w:t>NO DISCUSSION RECORDED</w:t>
      </w:r>
    </w:p>
    <w:p w14:paraId="2922A439" w14:textId="77777777" w:rsidR="007615D6" w:rsidRPr="00EB0339" w:rsidRDefault="007615D6" w:rsidP="007615D6">
      <w:r w:rsidRPr="005B25A1">
        <w:rPr>
          <w:b/>
          <w:bCs/>
        </w:rPr>
        <w:t>Status:</w:t>
      </w:r>
      <w:r>
        <w:t xml:space="preserve"> </w:t>
      </w:r>
      <w:r>
        <w:rPr>
          <w:color w:val="0000FF"/>
        </w:rPr>
        <w:t>Not concluded</w:t>
      </w:r>
      <w:r>
        <w:t>.</w:t>
      </w:r>
    </w:p>
    <w:p w14:paraId="3102DA80" w14:textId="77777777" w:rsidR="00E00DA6" w:rsidRDefault="007615D6" w:rsidP="000A3FBD">
      <w:pPr>
        <w:pStyle w:val="NormTop"/>
      </w:pPr>
      <w:r>
        <w:rPr>
          <w:color w:val="0000FF"/>
        </w:rPr>
        <w:t>S2-2506663</w:t>
      </w:r>
      <w:r w:rsidRPr="00D53282">
        <w:t xml:space="preserve"> </w:t>
      </w:r>
      <w:r>
        <w:t xml:space="preserve">(CR) 23.548 CR0316 (Rel-19, 'F'): Correction on Security related protocol-specific parameters for N6 delay measurement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Reference the example of protocol-specific configuration parameters to TS 23.501.</w:t>
      </w:r>
    </w:p>
    <w:p w14:paraId="55853864" w14:textId="77777777" w:rsidR="007615D6" w:rsidRPr="005B25A1" w:rsidRDefault="007615D6" w:rsidP="007615D6">
      <w:pPr>
        <w:keepNext/>
        <w:keepLines/>
        <w:rPr>
          <w:b/>
          <w:bCs/>
        </w:rPr>
      </w:pPr>
      <w:r w:rsidRPr="005B25A1">
        <w:rPr>
          <w:b/>
          <w:bCs/>
        </w:rPr>
        <w:t>Convenor comment:</w:t>
      </w:r>
    </w:p>
    <w:p w14:paraId="72D130A3" w14:textId="77777777" w:rsidR="007615D6" w:rsidRPr="005B25A1" w:rsidRDefault="007615D6" w:rsidP="007615D6">
      <w:pPr>
        <w:keepNext/>
        <w:keepLines/>
      </w:pPr>
      <w:r w:rsidRPr="005B25A1">
        <w:t>23.501 CR baseline.</w:t>
      </w:r>
    </w:p>
    <w:p w14:paraId="5E43D506" w14:textId="77777777" w:rsidR="007615D6" w:rsidRPr="005B25A1" w:rsidRDefault="007615D6" w:rsidP="007615D6">
      <w:pPr>
        <w:keepNext/>
        <w:keepLines/>
        <w:rPr>
          <w:b/>
          <w:bCs/>
        </w:rPr>
      </w:pPr>
      <w:r w:rsidRPr="005B25A1">
        <w:rPr>
          <w:b/>
          <w:bCs/>
        </w:rPr>
        <w:t>Parallel discussion:</w:t>
      </w:r>
    </w:p>
    <w:p w14:paraId="6B50321A" w14:textId="77777777" w:rsidR="007615D6" w:rsidRPr="005B25A1" w:rsidRDefault="007615D6" w:rsidP="007615D6">
      <w:pPr>
        <w:keepNext/>
        <w:keepLines/>
      </w:pPr>
      <w:r w:rsidRPr="005B25A1">
        <w:t>-</w:t>
      </w:r>
    </w:p>
    <w:p w14:paraId="7E9EF100" w14:textId="77777777" w:rsidR="007615D6" w:rsidRPr="005B25A1" w:rsidRDefault="007615D6" w:rsidP="007615D6">
      <w:pPr>
        <w:keepNext/>
        <w:keepLines/>
        <w:rPr>
          <w:b/>
          <w:bCs/>
        </w:rPr>
      </w:pPr>
      <w:r w:rsidRPr="005B25A1">
        <w:rPr>
          <w:b/>
          <w:bCs/>
        </w:rPr>
        <w:t>Plenary Discussion:</w:t>
      </w:r>
    </w:p>
    <w:p w14:paraId="32907A06" w14:textId="77777777" w:rsidR="007615D6" w:rsidRPr="005B25A1" w:rsidRDefault="007615D6" w:rsidP="007615D6">
      <w:pPr>
        <w:keepNext/>
        <w:keepLines/>
      </w:pPr>
      <w:r>
        <w:rPr>
          <w:color w:val="FF0000"/>
        </w:rPr>
        <w:t>NO DISCUSSION RECORDED</w:t>
      </w:r>
    </w:p>
    <w:p w14:paraId="6BA5F6BE" w14:textId="77777777" w:rsidR="007615D6" w:rsidRPr="00EB0339" w:rsidRDefault="007615D6" w:rsidP="007615D6">
      <w:r w:rsidRPr="005B25A1">
        <w:rPr>
          <w:b/>
          <w:bCs/>
        </w:rPr>
        <w:t>Status:</w:t>
      </w:r>
      <w:r>
        <w:t xml:space="preserve"> </w:t>
      </w:r>
      <w:r>
        <w:rPr>
          <w:color w:val="0000FF"/>
        </w:rPr>
        <w:t>Not concluded</w:t>
      </w:r>
      <w:r>
        <w:t>.</w:t>
      </w:r>
    </w:p>
    <w:p w14:paraId="58F7CA90" w14:textId="77777777" w:rsidR="00E00DA6" w:rsidRDefault="007615D6" w:rsidP="000A3FBD">
      <w:pPr>
        <w:pStyle w:val="NormTop"/>
      </w:pPr>
      <w:r>
        <w:rPr>
          <w:color w:val="0000FF"/>
        </w:rPr>
        <w:t>S2-2507329</w:t>
      </w:r>
      <w:r w:rsidRPr="00D53282">
        <w:t xml:space="preserve"> </w:t>
      </w:r>
      <w:r>
        <w:t>(CR) 23.548 CR0320 (Rel-19, 'F'): Clarification on protocol-specific configuration parameters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to clarify the protocol-specific configuration parameters.</w:t>
      </w:r>
    </w:p>
    <w:p w14:paraId="3522D3C0" w14:textId="77777777" w:rsidR="007615D6" w:rsidRPr="005B25A1" w:rsidRDefault="007615D6" w:rsidP="007615D6">
      <w:pPr>
        <w:keepNext/>
        <w:keepLines/>
        <w:rPr>
          <w:b/>
          <w:bCs/>
        </w:rPr>
      </w:pPr>
      <w:r w:rsidRPr="005B25A1">
        <w:rPr>
          <w:b/>
          <w:bCs/>
        </w:rPr>
        <w:t>Convenor comment:</w:t>
      </w:r>
    </w:p>
    <w:p w14:paraId="142233A3" w14:textId="77777777" w:rsidR="007615D6" w:rsidRPr="005B25A1" w:rsidRDefault="007615D6" w:rsidP="007615D6">
      <w:pPr>
        <w:keepNext/>
        <w:keepLines/>
      </w:pPr>
      <w:r w:rsidRPr="005B25A1">
        <w:t>23.548 CR baseline.</w:t>
      </w:r>
    </w:p>
    <w:p w14:paraId="7F23A13E" w14:textId="77777777" w:rsidR="007615D6" w:rsidRPr="005B25A1" w:rsidRDefault="007615D6" w:rsidP="007615D6">
      <w:pPr>
        <w:keepNext/>
        <w:keepLines/>
        <w:rPr>
          <w:b/>
          <w:bCs/>
        </w:rPr>
      </w:pPr>
      <w:r w:rsidRPr="005B25A1">
        <w:rPr>
          <w:b/>
          <w:bCs/>
        </w:rPr>
        <w:t>Parallel discussion:</w:t>
      </w:r>
    </w:p>
    <w:p w14:paraId="14EDCE19" w14:textId="77777777" w:rsidR="007615D6" w:rsidRPr="005B25A1" w:rsidRDefault="007615D6" w:rsidP="007615D6">
      <w:pPr>
        <w:keepNext/>
        <w:keepLines/>
      </w:pPr>
      <w:r w:rsidRPr="005B25A1">
        <w:t>-</w:t>
      </w:r>
    </w:p>
    <w:p w14:paraId="02085141" w14:textId="77777777" w:rsidR="007615D6" w:rsidRPr="005B25A1" w:rsidRDefault="007615D6" w:rsidP="007615D6">
      <w:pPr>
        <w:keepNext/>
        <w:keepLines/>
        <w:rPr>
          <w:b/>
          <w:bCs/>
        </w:rPr>
      </w:pPr>
      <w:r w:rsidRPr="005B25A1">
        <w:rPr>
          <w:b/>
          <w:bCs/>
        </w:rPr>
        <w:t>Plenary Discussion:</w:t>
      </w:r>
    </w:p>
    <w:p w14:paraId="1421D89F" w14:textId="77777777" w:rsidR="007615D6" w:rsidRPr="005B25A1" w:rsidRDefault="007615D6" w:rsidP="007615D6">
      <w:pPr>
        <w:keepNext/>
        <w:keepLines/>
      </w:pPr>
      <w:r>
        <w:rPr>
          <w:color w:val="FF0000"/>
        </w:rPr>
        <w:t>NO DISCUSSION RECORDED</w:t>
      </w:r>
    </w:p>
    <w:p w14:paraId="71801378" w14:textId="77777777" w:rsidR="007615D6" w:rsidRPr="00EB0339" w:rsidRDefault="007615D6" w:rsidP="007615D6">
      <w:r w:rsidRPr="005B25A1">
        <w:rPr>
          <w:b/>
          <w:bCs/>
        </w:rPr>
        <w:t>Status:</w:t>
      </w:r>
      <w:r>
        <w:t xml:space="preserve"> </w:t>
      </w:r>
      <w:r>
        <w:rPr>
          <w:color w:val="0000FF"/>
        </w:rPr>
        <w:t>Not concluded</w:t>
      </w:r>
      <w:r>
        <w:t>.</w:t>
      </w:r>
    </w:p>
    <w:p w14:paraId="5977CC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I-SMF Re-selection for LOM</w:t>
      </w:r>
    </w:p>
    <w:p w14:paraId="63FD239E" w14:textId="77777777" w:rsidR="00E00DA6" w:rsidRDefault="007615D6" w:rsidP="000A3FBD">
      <w:pPr>
        <w:pStyle w:val="NormTop"/>
      </w:pPr>
      <w:r>
        <w:rPr>
          <w:color w:val="0000FF"/>
        </w:rPr>
        <w:t>S2-2506989</w:t>
      </w:r>
      <w:r w:rsidRPr="00D53282">
        <w:t xml:space="preserve"> </w:t>
      </w:r>
      <w:r>
        <w:t>(DISCUSSION) Clari</w:t>
      </w:r>
      <w:r>
        <w:lastRenderedPageBreak/>
        <w:t xml:space="preserve">fication of the selected I-SMF for Local offloading traffic handling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This paper clarifies how the I-SMF is selected for local offloading traffic handling.</w:t>
      </w:r>
    </w:p>
    <w:p w14:paraId="014C52D9"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S2-2503403</w:t>
      </w:r>
      <w:r>
        <w:t>.</w:t>
      </w:r>
    </w:p>
    <w:p w14:paraId="6812F844" w14:textId="77777777" w:rsidR="007615D6" w:rsidRPr="005B25A1" w:rsidRDefault="007615D6" w:rsidP="007615D6">
      <w:pPr>
        <w:keepNext/>
        <w:keepLines/>
        <w:rPr>
          <w:b/>
          <w:bCs/>
        </w:rPr>
      </w:pPr>
      <w:r w:rsidRPr="005B25A1">
        <w:rPr>
          <w:b/>
          <w:bCs/>
        </w:rPr>
        <w:t>Convenor comment:</w:t>
      </w:r>
    </w:p>
    <w:p w14:paraId="3ACB33B4" w14:textId="77777777" w:rsidR="007615D6" w:rsidRPr="005B25A1" w:rsidRDefault="007615D6" w:rsidP="007615D6">
      <w:pPr>
        <w:keepNext/>
        <w:keepLines/>
      </w:pPr>
      <w:r w:rsidRPr="005B25A1">
        <w:t xml:space="preserve">Competing proposal against S2-2507382 on an old issue, potential </w:t>
      </w:r>
      <w:proofErr w:type="spellStart"/>
      <w:r w:rsidRPr="005B25A1">
        <w:t>SoH</w:t>
      </w:r>
      <w:proofErr w:type="spellEnd"/>
      <w:r w:rsidRPr="005B25A1">
        <w:t xml:space="preserve"> is needed at F2F.</w:t>
      </w:r>
    </w:p>
    <w:p w14:paraId="208B4E05" w14:textId="77777777" w:rsidR="007615D6" w:rsidRPr="005B25A1" w:rsidRDefault="007615D6" w:rsidP="007615D6">
      <w:pPr>
        <w:keepNext/>
        <w:keepLines/>
        <w:rPr>
          <w:b/>
          <w:bCs/>
        </w:rPr>
      </w:pPr>
      <w:r w:rsidRPr="005B25A1">
        <w:rPr>
          <w:b/>
          <w:bCs/>
        </w:rPr>
        <w:t>Parallel discussion:</w:t>
      </w:r>
    </w:p>
    <w:p w14:paraId="1B3CD030" w14:textId="77777777" w:rsidR="007615D6" w:rsidRPr="005B25A1" w:rsidRDefault="007615D6" w:rsidP="007615D6">
      <w:pPr>
        <w:keepNext/>
        <w:keepLines/>
      </w:pPr>
      <w:r w:rsidRPr="005B25A1">
        <w:t>-</w:t>
      </w:r>
    </w:p>
    <w:p w14:paraId="070B8806" w14:textId="77777777" w:rsidR="007615D6" w:rsidRPr="005B25A1" w:rsidRDefault="007615D6" w:rsidP="007615D6">
      <w:pPr>
        <w:keepNext/>
        <w:keepLines/>
        <w:rPr>
          <w:b/>
          <w:bCs/>
        </w:rPr>
      </w:pPr>
      <w:r w:rsidRPr="005B25A1">
        <w:rPr>
          <w:b/>
          <w:bCs/>
        </w:rPr>
        <w:t>Plenary Discussion:</w:t>
      </w:r>
    </w:p>
    <w:p w14:paraId="606E05B3" w14:textId="77777777" w:rsidR="007615D6" w:rsidRPr="005B25A1" w:rsidRDefault="007615D6" w:rsidP="007615D6">
      <w:pPr>
        <w:keepNext/>
        <w:keepLines/>
      </w:pPr>
      <w:r>
        <w:rPr>
          <w:color w:val="FF0000"/>
        </w:rPr>
        <w:t>NO DISCUSSION RECORDED</w:t>
      </w:r>
    </w:p>
    <w:p w14:paraId="77DD94B7" w14:textId="77777777" w:rsidR="007615D6" w:rsidRPr="00EB0339" w:rsidRDefault="007615D6" w:rsidP="007615D6">
      <w:r w:rsidRPr="005B25A1">
        <w:rPr>
          <w:b/>
          <w:bCs/>
        </w:rPr>
        <w:t>Status:</w:t>
      </w:r>
      <w:r>
        <w:t xml:space="preserve"> </w:t>
      </w:r>
      <w:r>
        <w:rPr>
          <w:color w:val="0000FF"/>
        </w:rPr>
        <w:t>Not concluded</w:t>
      </w:r>
      <w:r>
        <w:t>.</w:t>
      </w:r>
    </w:p>
    <w:p w14:paraId="0A9F37E1" w14:textId="77777777" w:rsidR="00E00DA6" w:rsidRDefault="007615D6" w:rsidP="000A3FBD">
      <w:pPr>
        <w:pStyle w:val="NormTop"/>
      </w:pPr>
      <w:r>
        <w:rPr>
          <w:color w:val="0000FF"/>
        </w:rPr>
        <w:t>S2-2507382</w:t>
      </w:r>
      <w:r w:rsidRPr="00D53282">
        <w:t xml:space="preserve"> </w:t>
      </w:r>
      <w:r>
        <w:t>(DISCUSSION) Handling target DNAI provided by AF/PCF while I-SMF is inserted for Local Offloading Management (Source: Nokia)</w:t>
      </w:r>
      <w:r>
        <w:br/>
      </w:r>
      <w:r w:rsidRPr="00D53282">
        <w:rPr>
          <w:b/>
        </w:rPr>
        <w:t>Document for:</w:t>
      </w:r>
      <w:r w:rsidRPr="00D53282">
        <w:t xml:space="preserve"> </w:t>
      </w:r>
      <w:r>
        <w:t>Discussion</w:t>
      </w:r>
      <w:r>
        <w:br/>
      </w:r>
      <w:r w:rsidRPr="00D53282">
        <w:rPr>
          <w:b/>
        </w:rPr>
        <w:t>Abstract:</w:t>
      </w:r>
      <w:r w:rsidRPr="00D53282">
        <w:t xml:space="preserve"> </w:t>
      </w:r>
      <w:r>
        <w:br/>
        <w:t>Presentation: Handling target DNAI provided by AF/PCF while I-SMF is inserted for Local Offloading Management.</w:t>
      </w:r>
    </w:p>
    <w:p w14:paraId="192F6EE9" w14:textId="77777777" w:rsidR="007615D6" w:rsidRPr="005B25A1" w:rsidRDefault="007615D6" w:rsidP="007615D6">
      <w:pPr>
        <w:keepNext/>
        <w:keepLines/>
        <w:rPr>
          <w:b/>
          <w:bCs/>
        </w:rPr>
      </w:pPr>
      <w:r w:rsidRPr="005B25A1">
        <w:rPr>
          <w:b/>
          <w:bCs/>
        </w:rPr>
        <w:t>Convenor comment:</w:t>
      </w:r>
    </w:p>
    <w:p w14:paraId="4BBE8EA6" w14:textId="77777777" w:rsidR="007615D6" w:rsidRPr="005B25A1" w:rsidRDefault="007615D6" w:rsidP="007615D6">
      <w:pPr>
        <w:keepNext/>
        <w:keepLines/>
      </w:pPr>
      <w:r w:rsidRPr="005B25A1">
        <w:t xml:space="preserve">Competing proposal against S2-2506989 on an old issue, potential </w:t>
      </w:r>
      <w:proofErr w:type="spellStart"/>
      <w:r w:rsidRPr="005B25A1">
        <w:t>SoH</w:t>
      </w:r>
      <w:proofErr w:type="spellEnd"/>
      <w:r w:rsidRPr="005B25A1">
        <w:t xml:space="preserve"> is needed at F2F.</w:t>
      </w:r>
    </w:p>
    <w:p w14:paraId="6873645F" w14:textId="77777777" w:rsidR="007615D6" w:rsidRPr="005B25A1" w:rsidRDefault="007615D6" w:rsidP="007615D6">
      <w:pPr>
        <w:keepNext/>
        <w:keepLines/>
        <w:rPr>
          <w:b/>
          <w:bCs/>
        </w:rPr>
      </w:pPr>
      <w:r w:rsidRPr="005B25A1">
        <w:rPr>
          <w:b/>
          <w:bCs/>
        </w:rPr>
        <w:t>Parallel discussion:</w:t>
      </w:r>
    </w:p>
    <w:p w14:paraId="2DDE8A32" w14:textId="77777777" w:rsidR="007615D6" w:rsidRPr="005B25A1" w:rsidRDefault="007615D6" w:rsidP="007615D6">
      <w:pPr>
        <w:keepNext/>
        <w:keepLines/>
      </w:pPr>
      <w:r w:rsidRPr="005B25A1">
        <w:t>-</w:t>
      </w:r>
    </w:p>
    <w:p w14:paraId="4D687967" w14:textId="77777777" w:rsidR="007615D6" w:rsidRPr="005B25A1" w:rsidRDefault="007615D6" w:rsidP="007615D6">
      <w:pPr>
        <w:keepNext/>
        <w:keepLines/>
        <w:rPr>
          <w:b/>
          <w:bCs/>
        </w:rPr>
      </w:pPr>
      <w:r w:rsidRPr="005B25A1">
        <w:rPr>
          <w:b/>
          <w:bCs/>
        </w:rPr>
        <w:t>Plenary Discussion:</w:t>
      </w:r>
    </w:p>
    <w:p w14:paraId="3C064B12" w14:textId="77777777" w:rsidR="007615D6" w:rsidRPr="005B25A1" w:rsidRDefault="007615D6" w:rsidP="007615D6">
      <w:pPr>
        <w:keepNext/>
        <w:keepLines/>
      </w:pPr>
      <w:r>
        <w:rPr>
          <w:color w:val="FF0000"/>
        </w:rPr>
        <w:t>NO DISCUSSION RECORDED</w:t>
      </w:r>
    </w:p>
    <w:p w14:paraId="587AC588" w14:textId="77777777" w:rsidR="007615D6" w:rsidRPr="00EB0339" w:rsidRDefault="007615D6" w:rsidP="007615D6">
      <w:r w:rsidRPr="005B25A1">
        <w:rPr>
          <w:b/>
          <w:bCs/>
        </w:rPr>
        <w:t>Status:</w:t>
      </w:r>
      <w:r>
        <w:t xml:space="preserve"> </w:t>
      </w:r>
      <w:r>
        <w:rPr>
          <w:color w:val="0000FF"/>
        </w:rPr>
        <w:t>Not concluded</w:t>
      </w:r>
      <w:r>
        <w:t>.</w:t>
      </w:r>
    </w:p>
    <w:p w14:paraId="78F8E3FF" w14:textId="77777777" w:rsidR="00E00DA6" w:rsidRDefault="007615D6" w:rsidP="000A3FBD">
      <w:pPr>
        <w:pStyle w:val="NormTop"/>
      </w:pPr>
      <w:r>
        <w:rPr>
          <w:color w:val="0000FF"/>
        </w:rPr>
        <w:t>S2-2506990</w:t>
      </w:r>
      <w:r w:rsidRPr="00D53282">
        <w:t xml:space="preserve"> </w:t>
      </w:r>
      <w:r>
        <w:t xml:space="preserve">(CR) 23.548 CR0288R3 (Rel-19, 'F'): KI#1: </w:t>
      </w:r>
      <w:proofErr w:type="spellStart"/>
      <w:r>
        <w:t>Clarfication</w:t>
      </w:r>
      <w:proofErr w:type="spellEnd"/>
      <w:r>
        <w:t xml:space="preserve"> on the I-SMF selected for local offloading </w:t>
      </w:r>
      <w:proofErr w:type="spellStart"/>
      <w:r>
        <w:t>managment</w:t>
      </w:r>
      <w:proofErr w:type="spellEnd"/>
      <w:r>
        <w:t xml:space="preserve"> (Source: Huawei, </w:t>
      </w:r>
      <w:proofErr w:type="spellStart"/>
      <w:r>
        <w:t>HiSilicon</w:t>
      </w:r>
      <w:proofErr w:type="spellEnd"/>
      <w:r>
        <w:t>, Samsung)</w:t>
      </w:r>
      <w:r>
        <w:br/>
      </w:r>
      <w:r w:rsidRPr="00D53282">
        <w:rPr>
          <w:b/>
        </w:rPr>
        <w:t>Document for:</w:t>
      </w:r>
      <w:r w:rsidRPr="00D53282">
        <w:t xml:space="preserve"> </w:t>
      </w:r>
      <w:r>
        <w:t>Approval</w:t>
      </w:r>
      <w:r>
        <w:br/>
      </w:r>
      <w:r w:rsidRPr="00D53282">
        <w:rPr>
          <w:b/>
        </w:rPr>
        <w:t>Abstract:</w:t>
      </w:r>
      <w:r w:rsidRPr="00D53282">
        <w:t xml:space="preserve"> </w:t>
      </w:r>
      <w:r>
        <w:br/>
        <w:t>Summary of change: The AMF selects the I-SMF, which is able to offload all potential AF traffic when the UE is within the local offloading management service area.</w:t>
      </w:r>
    </w:p>
    <w:p w14:paraId="7F4F958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S2-2503921</w:t>
      </w:r>
      <w:r>
        <w:t>.  Check WI Code Capitalization!</w:t>
      </w:r>
    </w:p>
    <w:p w14:paraId="2B298CC1" w14:textId="77777777" w:rsidR="007615D6" w:rsidRPr="005B25A1" w:rsidRDefault="007615D6" w:rsidP="007615D6">
      <w:pPr>
        <w:keepNext/>
        <w:keepLines/>
        <w:rPr>
          <w:b/>
          <w:bCs/>
        </w:rPr>
      </w:pPr>
      <w:r w:rsidRPr="005B25A1">
        <w:rPr>
          <w:b/>
          <w:bCs/>
        </w:rPr>
        <w:t>Convenor comment:</w:t>
      </w:r>
    </w:p>
    <w:p w14:paraId="7409A10D" w14:textId="77777777" w:rsidR="007615D6" w:rsidRPr="005B25A1" w:rsidRDefault="007615D6" w:rsidP="007615D6">
      <w:pPr>
        <w:keepNext/>
        <w:keepLines/>
      </w:pPr>
    </w:p>
    <w:p w14:paraId="307460DE" w14:textId="77777777" w:rsidR="007615D6" w:rsidRPr="005B25A1" w:rsidRDefault="007615D6" w:rsidP="007615D6">
      <w:pPr>
        <w:keepNext/>
        <w:keepLines/>
        <w:rPr>
          <w:b/>
          <w:bCs/>
        </w:rPr>
      </w:pPr>
      <w:r w:rsidRPr="005B25A1">
        <w:rPr>
          <w:b/>
          <w:bCs/>
        </w:rPr>
        <w:t>Parallel discussion:</w:t>
      </w:r>
    </w:p>
    <w:p w14:paraId="7BB4E2E9" w14:textId="77777777" w:rsidR="007615D6" w:rsidRPr="005B25A1" w:rsidRDefault="007615D6" w:rsidP="007615D6">
      <w:pPr>
        <w:keepNext/>
        <w:keepLines/>
      </w:pPr>
      <w:r w:rsidRPr="005B25A1">
        <w:t>-</w:t>
      </w:r>
    </w:p>
    <w:p w14:paraId="657202AC" w14:textId="77777777" w:rsidR="007615D6" w:rsidRPr="005B25A1" w:rsidRDefault="007615D6" w:rsidP="007615D6">
      <w:pPr>
        <w:keepNext/>
        <w:keepLines/>
        <w:rPr>
          <w:b/>
          <w:bCs/>
        </w:rPr>
      </w:pPr>
      <w:r w:rsidRPr="005B25A1">
        <w:rPr>
          <w:b/>
          <w:bCs/>
        </w:rPr>
        <w:t>Plenary Discussion:</w:t>
      </w:r>
    </w:p>
    <w:p w14:paraId="61DD6E67" w14:textId="77777777" w:rsidR="007615D6" w:rsidRPr="005B25A1" w:rsidRDefault="007615D6" w:rsidP="007615D6">
      <w:pPr>
        <w:keepNext/>
        <w:keepLines/>
      </w:pPr>
      <w:r>
        <w:rPr>
          <w:color w:val="FF0000"/>
        </w:rPr>
        <w:t>NO DISCUSSION RECORDED</w:t>
      </w:r>
    </w:p>
    <w:p w14:paraId="06E1512B" w14:textId="77777777" w:rsidR="007615D6" w:rsidRPr="00EB0339" w:rsidRDefault="007615D6" w:rsidP="007615D6">
      <w:r w:rsidRPr="005B25A1">
        <w:rPr>
          <w:b/>
          <w:bCs/>
        </w:rPr>
        <w:t>Status:</w:t>
      </w:r>
      <w:r>
        <w:t xml:space="preserve"> </w:t>
      </w:r>
      <w:r>
        <w:rPr>
          <w:color w:val="0000FF"/>
        </w:rPr>
        <w:t>Not concluded</w:t>
      </w:r>
      <w:r>
        <w:t>.</w:t>
      </w:r>
    </w:p>
    <w:p w14:paraId="0CF399BE" w14:textId="77777777" w:rsidR="00E00DA6" w:rsidRDefault="007615D6" w:rsidP="000A3FBD">
      <w:pPr>
        <w:pStyle w:val="NormTop"/>
      </w:pPr>
      <w:r>
        <w:rPr>
          <w:color w:val="0000FF"/>
        </w:rPr>
        <w:t>S2-2506991</w:t>
      </w:r>
      <w:r w:rsidRPr="00D53282">
        <w:t xml:space="preserve"> </w:t>
      </w:r>
      <w:r>
        <w:t xml:space="preserve">(CR) 23.501 CR5981R2 (Rel-19, 'F'): KI#1: </w:t>
      </w:r>
      <w:proofErr w:type="spellStart"/>
      <w:r>
        <w:t>Cla</w:t>
      </w:r>
      <w:r>
        <w:lastRenderedPageBreak/>
        <w:t>rfication</w:t>
      </w:r>
      <w:proofErr w:type="spellEnd"/>
      <w:r>
        <w:t xml:space="preserve"> on the I-SMF selected for local offloading </w:t>
      </w:r>
      <w:proofErr w:type="spellStart"/>
      <w:r>
        <w:t>managment</w:t>
      </w:r>
      <w:proofErr w:type="spellEnd"/>
      <w:r>
        <w:t xml:space="preserve"> (Source: Huawei, </w:t>
      </w:r>
      <w:proofErr w:type="spellStart"/>
      <w:r>
        <w:t>HiSilicon</w:t>
      </w:r>
      <w:proofErr w:type="spellEnd"/>
      <w:r>
        <w:t>, Samsung)</w:t>
      </w:r>
      <w:r>
        <w:br/>
      </w:r>
      <w:r w:rsidRPr="00D53282">
        <w:rPr>
          <w:b/>
        </w:rPr>
        <w:t>Document for:</w:t>
      </w:r>
      <w:r w:rsidRPr="00D53282">
        <w:t xml:space="preserve"> </w:t>
      </w:r>
      <w:r>
        <w:t>Approval</w:t>
      </w:r>
      <w:r>
        <w:br/>
      </w:r>
      <w:r w:rsidRPr="00D53282">
        <w:rPr>
          <w:b/>
        </w:rPr>
        <w:t>Abstract:</w:t>
      </w:r>
      <w:r w:rsidRPr="00D53282">
        <w:t xml:space="preserve"> </w:t>
      </w:r>
      <w:r>
        <w:br/>
        <w:t>Summary of change: Refer to TS23.548 about the I-SMF selected for local offloading management.</w:t>
      </w:r>
    </w:p>
    <w:p w14:paraId="785DCD8F"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S2-2503405</w:t>
      </w:r>
      <w:r>
        <w:t>.</w:t>
      </w:r>
    </w:p>
    <w:p w14:paraId="41A3E85A" w14:textId="77777777" w:rsidR="007615D6" w:rsidRPr="005B25A1" w:rsidRDefault="007615D6" w:rsidP="007615D6">
      <w:pPr>
        <w:keepNext/>
        <w:keepLines/>
        <w:rPr>
          <w:b/>
          <w:bCs/>
        </w:rPr>
      </w:pPr>
      <w:r w:rsidRPr="005B25A1">
        <w:rPr>
          <w:b/>
          <w:bCs/>
        </w:rPr>
        <w:t>Convenor comment:</w:t>
      </w:r>
    </w:p>
    <w:p w14:paraId="481592D8" w14:textId="77777777" w:rsidR="007615D6" w:rsidRPr="005B25A1" w:rsidRDefault="007615D6" w:rsidP="007615D6">
      <w:pPr>
        <w:keepNext/>
        <w:keepLines/>
      </w:pPr>
    </w:p>
    <w:p w14:paraId="7EAF539D" w14:textId="77777777" w:rsidR="007615D6" w:rsidRPr="005B25A1" w:rsidRDefault="007615D6" w:rsidP="007615D6">
      <w:pPr>
        <w:keepNext/>
        <w:keepLines/>
        <w:rPr>
          <w:b/>
          <w:bCs/>
        </w:rPr>
      </w:pPr>
      <w:r w:rsidRPr="005B25A1">
        <w:rPr>
          <w:b/>
          <w:bCs/>
        </w:rPr>
        <w:t>Parallel discussion:</w:t>
      </w:r>
    </w:p>
    <w:p w14:paraId="2727A480" w14:textId="77777777" w:rsidR="007615D6" w:rsidRPr="005B25A1" w:rsidRDefault="007615D6" w:rsidP="007615D6">
      <w:pPr>
        <w:keepNext/>
        <w:keepLines/>
      </w:pPr>
      <w:r w:rsidRPr="005B25A1">
        <w:t>-</w:t>
      </w:r>
    </w:p>
    <w:p w14:paraId="36DE7CB8" w14:textId="77777777" w:rsidR="007615D6" w:rsidRPr="005B25A1" w:rsidRDefault="007615D6" w:rsidP="007615D6">
      <w:pPr>
        <w:keepNext/>
        <w:keepLines/>
        <w:rPr>
          <w:b/>
          <w:bCs/>
        </w:rPr>
      </w:pPr>
      <w:r w:rsidRPr="005B25A1">
        <w:rPr>
          <w:b/>
          <w:bCs/>
        </w:rPr>
        <w:t>Plenary Discussion:</w:t>
      </w:r>
    </w:p>
    <w:p w14:paraId="10637DDB" w14:textId="77777777" w:rsidR="007615D6" w:rsidRPr="005B25A1" w:rsidRDefault="007615D6" w:rsidP="007615D6">
      <w:pPr>
        <w:keepNext/>
        <w:keepLines/>
      </w:pPr>
      <w:r>
        <w:rPr>
          <w:color w:val="FF0000"/>
        </w:rPr>
        <w:t>NO DISCUSSION RECORDED</w:t>
      </w:r>
    </w:p>
    <w:p w14:paraId="53DFFA52" w14:textId="77777777" w:rsidR="007615D6" w:rsidRPr="00EB0339" w:rsidRDefault="007615D6" w:rsidP="007615D6">
      <w:r w:rsidRPr="005B25A1">
        <w:rPr>
          <w:b/>
          <w:bCs/>
        </w:rPr>
        <w:t>Status:</w:t>
      </w:r>
      <w:r>
        <w:t xml:space="preserve"> </w:t>
      </w:r>
      <w:r>
        <w:rPr>
          <w:color w:val="0000FF"/>
        </w:rPr>
        <w:t>Not concluded</w:t>
      </w:r>
      <w:r>
        <w:t>.</w:t>
      </w:r>
    </w:p>
    <w:p w14:paraId="52930BBB" w14:textId="77777777" w:rsidR="00E00DA6" w:rsidRDefault="007615D6" w:rsidP="000A3FBD">
      <w:pPr>
        <w:pStyle w:val="NormTop"/>
      </w:pPr>
      <w:r>
        <w:rPr>
          <w:color w:val="0000FF"/>
        </w:rPr>
        <w:t>S2-2506992</w:t>
      </w:r>
      <w:r w:rsidRPr="00D53282">
        <w:t xml:space="preserve"> </w:t>
      </w:r>
      <w:r>
        <w:t xml:space="preserve">(CR) 23.502 CR5265R2 (Rel-19, 'F'): KI#1: </w:t>
      </w:r>
      <w:proofErr w:type="spellStart"/>
      <w:r>
        <w:t>Clarfication</w:t>
      </w:r>
      <w:proofErr w:type="spellEnd"/>
      <w:r>
        <w:t xml:space="preserve"> on the I-SMF selected for local offloading </w:t>
      </w:r>
      <w:proofErr w:type="spellStart"/>
      <w:r>
        <w:t>managment</w:t>
      </w:r>
      <w:proofErr w:type="spellEnd"/>
      <w:r>
        <w:t xml:space="preserve"> (Source: Huawei, </w:t>
      </w:r>
      <w:proofErr w:type="spellStart"/>
      <w:r>
        <w:t>HiSilicon</w:t>
      </w:r>
      <w:proofErr w:type="spellEnd"/>
      <w:r>
        <w:t>, Samsung)</w:t>
      </w:r>
      <w:r>
        <w:br/>
      </w:r>
      <w:r w:rsidRPr="00D53282">
        <w:rPr>
          <w:b/>
        </w:rPr>
        <w:t>Document for:</w:t>
      </w:r>
      <w:r w:rsidRPr="00D53282">
        <w:t xml:space="preserve"> </w:t>
      </w:r>
      <w:r>
        <w:t>Approval</w:t>
      </w:r>
      <w:r>
        <w:br/>
      </w:r>
      <w:r w:rsidRPr="00D53282">
        <w:rPr>
          <w:b/>
        </w:rPr>
        <w:t>Abstract:</w:t>
      </w:r>
      <w:r w:rsidRPr="00D53282">
        <w:t xml:space="preserve"> </w:t>
      </w:r>
      <w:r>
        <w:br/>
        <w:t>Summary of change: No target DNAI sent from SMF if I-SMF based Local Offloading Management applies to the PDU session.</w:t>
      </w:r>
    </w:p>
    <w:p w14:paraId="6E35ED0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S2-2503406</w:t>
      </w:r>
      <w:r>
        <w:t>.</w:t>
      </w:r>
    </w:p>
    <w:p w14:paraId="25D24B08" w14:textId="77777777" w:rsidR="007615D6" w:rsidRPr="005B25A1" w:rsidRDefault="007615D6" w:rsidP="007615D6">
      <w:pPr>
        <w:keepNext/>
        <w:keepLines/>
        <w:rPr>
          <w:b/>
          <w:bCs/>
        </w:rPr>
      </w:pPr>
      <w:r w:rsidRPr="005B25A1">
        <w:rPr>
          <w:b/>
          <w:bCs/>
        </w:rPr>
        <w:t>Convenor comment:</w:t>
      </w:r>
    </w:p>
    <w:p w14:paraId="0F953B90" w14:textId="77777777" w:rsidR="007615D6" w:rsidRPr="005B25A1" w:rsidRDefault="007615D6" w:rsidP="007615D6">
      <w:pPr>
        <w:keepNext/>
        <w:keepLines/>
      </w:pPr>
    </w:p>
    <w:p w14:paraId="6B1ACBFE" w14:textId="77777777" w:rsidR="007615D6" w:rsidRPr="005B25A1" w:rsidRDefault="007615D6" w:rsidP="007615D6">
      <w:pPr>
        <w:keepNext/>
        <w:keepLines/>
        <w:rPr>
          <w:b/>
          <w:bCs/>
        </w:rPr>
      </w:pPr>
      <w:r w:rsidRPr="005B25A1">
        <w:rPr>
          <w:b/>
          <w:bCs/>
        </w:rPr>
        <w:t>Parallel discussion:</w:t>
      </w:r>
    </w:p>
    <w:p w14:paraId="7E10B074" w14:textId="77777777" w:rsidR="007615D6" w:rsidRPr="005B25A1" w:rsidRDefault="007615D6" w:rsidP="007615D6">
      <w:pPr>
        <w:keepNext/>
        <w:keepLines/>
      </w:pPr>
      <w:r w:rsidRPr="005B25A1">
        <w:t>-</w:t>
      </w:r>
    </w:p>
    <w:p w14:paraId="614E429B" w14:textId="77777777" w:rsidR="007615D6" w:rsidRPr="005B25A1" w:rsidRDefault="007615D6" w:rsidP="007615D6">
      <w:pPr>
        <w:keepNext/>
        <w:keepLines/>
        <w:rPr>
          <w:b/>
          <w:bCs/>
        </w:rPr>
      </w:pPr>
      <w:r w:rsidRPr="005B25A1">
        <w:rPr>
          <w:b/>
          <w:bCs/>
        </w:rPr>
        <w:t>Plenary Discussion:</w:t>
      </w:r>
    </w:p>
    <w:p w14:paraId="125E26E1" w14:textId="77777777" w:rsidR="007615D6" w:rsidRPr="005B25A1" w:rsidRDefault="007615D6" w:rsidP="007615D6">
      <w:pPr>
        <w:keepNext/>
        <w:keepLines/>
      </w:pPr>
      <w:r>
        <w:rPr>
          <w:color w:val="FF0000"/>
        </w:rPr>
        <w:t>NO DISCUSSION RECORDED</w:t>
      </w:r>
    </w:p>
    <w:p w14:paraId="41062ECD" w14:textId="77777777" w:rsidR="007615D6" w:rsidRPr="00EB0339" w:rsidRDefault="007615D6" w:rsidP="007615D6">
      <w:r w:rsidRPr="005B25A1">
        <w:rPr>
          <w:b/>
          <w:bCs/>
        </w:rPr>
        <w:t>Status:</w:t>
      </w:r>
      <w:r>
        <w:t xml:space="preserve"> </w:t>
      </w:r>
      <w:r>
        <w:rPr>
          <w:color w:val="0000FF"/>
        </w:rPr>
        <w:t>Not concluded</w:t>
      </w:r>
      <w:r>
        <w:t>.</w:t>
      </w:r>
    </w:p>
    <w:p w14:paraId="253E36A1" w14:textId="77777777" w:rsidR="00E00DA6" w:rsidRDefault="007615D6" w:rsidP="000A3FBD">
      <w:pPr>
        <w:pStyle w:val="NormTop"/>
      </w:pPr>
      <w:r>
        <w:rPr>
          <w:color w:val="0000FF"/>
        </w:rPr>
        <w:t>S2-2507383</w:t>
      </w:r>
      <w:r w:rsidRPr="00D53282">
        <w:t xml:space="preserve"> </w:t>
      </w:r>
      <w:r>
        <w:t>(CR) 23.548 CR0297R2 (Rel-19, 'F'): Clarification on SMF triggered I-SMF insertion or removal for Local Offloading Management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SMF triggered I-SMF selection or removal for Local Offloading Management.</w:t>
      </w:r>
    </w:p>
    <w:p w14:paraId="5EC2954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S2-2502895</w:t>
      </w:r>
      <w:r>
        <w:t>.</w:t>
      </w:r>
    </w:p>
    <w:p w14:paraId="69E4C57D" w14:textId="77777777" w:rsidR="007615D6" w:rsidRPr="005B25A1" w:rsidRDefault="007615D6" w:rsidP="007615D6">
      <w:pPr>
        <w:keepNext/>
        <w:keepLines/>
        <w:rPr>
          <w:b/>
          <w:bCs/>
        </w:rPr>
      </w:pPr>
      <w:r w:rsidRPr="005B25A1">
        <w:rPr>
          <w:b/>
          <w:bCs/>
        </w:rPr>
        <w:t>Convenor comment:</w:t>
      </w:r>
    </w:p>
    <w:p w14:paraId="08793550" w14:textId="77777777" w:rsidR="007615D6" w:rsidRPr="005B25A1" w:rsidRDefault="007615D6" w:rsidP="007615D6">
      <w:pPr>
        <w:keepNext/>
        <w:keepLines/>
      </w:pPr>
    </w:p>
    <w:p w14:paraId="2CFEFCEE" w14:textId="77777777" w:rsidR="007615D6" w:rsidRPr="005B25A1" w:rsidRDefault="007615D6" w:rsidP="007615D6">
      <w:pPr>
        <w:keepNext/>
        <w:keepLines/>
        <w:rPr>
          <w:b/>
          <w:bCs/>
        </w:rPr>
      </w:pPr>
      <w:r w:rsidRPr="005B25A1">
        <w:rPr>
          <w:b/>
          <w:bCs/>
        </w:rPr>
        <w:t>Parallel discussion:</w:t>
      </w:r>
    </w:p>
    <w:p w14:paraId="4D39F926" w14:textId="77777777" w:rsidR="007615D6" w:rsidRPr="005B25A1" w:rsidRDefault="007615D6" w:rsidP="007615D6">
      <w:pPr>
        <w:keepNext/>
        <w:keepLines/>
      </w:pPr>
      <w:r w:rsidRPr="005B25A1">
        <w:t>-</w:t>
      </w:r>
    </w:p>
    <w:p w14:paraId="4417F39B" w14:textId="77777777" w:rsidR="007615D6" w:rsidRPr="005B25A1" w:rsidRDefault="007615D6" w:rsidP="007615D6">
      <w:pPr>
        <w:keepNext/>
        <w:keepLines/>
        <w:rPr>
          <w:b/>
          <w:bCs/>
        </w:rPr>
      </w:pPr>
      <w:r w:rsidRPr="005B25A1">
        <w:rPr>
          <w:b/>
          <w:bCs/>
        </w:rPr>
        <w:t>Plenary Discussion:</w:t>
      </w:r>
    </w:p>
    <w:p w14:paraId="65E9621D" w14:textId="77777777" w:rsidR="007615D6" w:rsidRPr="005B25A1" w:rsidRDefault="007615D6" w:rsidP="007615D6">
      <w:pPr>
        <w:keepNext/>
        <w:keepLines/>
      </w:pPr>
      <w:r>
        <w:rPr>
          <w:color w:val="FF0000"/>
        </w:rPr>
        <w:t>NO DISCUSSION RECORDED</w:t>
      </w:r>
    </w:p>
    <w:p w14:paraId="4565E673" w14:textId="77777777" w:rsidR="007615D6" w:rsidRPr="00EB0339" w:rsidRDefault="007615D6" w:rsidP="007615D6">
      <w:r w:rsidRPr="005B25A1">
        <w:rPr>
          <w:b/>
          <w:bCs/>
        </w:rPr>
        <w:t>Status:</w:t>
      </w:r>
      <w:r>
        <w:t xml:space="preserve"> </w:t>
      </w:r>
      <w:r>
        <w:rPr>
          <w:color w:val="0000FF"/>
        </w:rPr>
        <w:t>Not concluded</w:t>
      </w:r>
      <w:r>
        <w:t>.</w:t>
      </w:r>
    </w:p>
    <w:p w14:paraId="7146A38A" w14:textId="77777777" w:rsidR="00E00DA6" w:rsidRDefault="007615D6" w:rsidP="000A3FBD">
      <w:pPr>
        <w:pStyle w:val="NormTop"/>
      </w:pPr>
      <w:r>
        <w:rPr>
          <w:color w:val="0000FF"/>
        </w:rPr>
        <w:t>S2-2507384</w:t>
      </w:r>
      <w:r w:rsidRPr="00D53282">
        <w:t xml:space="preserve"> </w:t>
      </w:r>
      <w:r>
        <w:t>(CR) 23.502 CR5568 (Rel-19, 'F'): Clarificati</w:t>
      </w:r>
      <w:r>
        <w:lastRenderedPageBreak/>
        <w:t>on on SMF triggered I-SMF insertion or removal for Local Offloading Management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Includes a note to clarify SMF triggered I-SMF reselection or removal for Local Offloading Management.</w:t>
      </w:r>
    </w:p>
    <w:p w14:paraId="3DFCD633" w14:textId="77777777" w:rsidR="007615D6" w:rsidRPr="005B25A1" w:rsidRDefault="007615D6" w:rsidP="007615D6">
      <w:pPr>
        <w:keepNext/>
        <w:keepLines/>
        <w:rPr>
          <w:b/>
          <w:bCs/>
        </w:rPr>
      </w:pPr>
      <w:r w:rsidRPr="005B25A1">
        <w:rPr>
          <w:b/>
          <w:bCs/>
        </w:rPr>
        <w:t>Parallel discussion:</w:t>
      </w:r>
    </w:p>
    <w:p w14:paraId="27B2401D" w14:textId="77777777" w:rsidR="007615D6" w:rsidRPr="005B25A1" w:rsidRDefault="007615D6" w:rsidP="007615D6">
      <w:pPr>
        <w:keepNext/>
        <w:keepLines/>
      </w:pPr>
      <w:r w:rsidRPr="005B25A1">
        <w:t>-</w:t>
      </w:r>
    </w:p>
    <w:p w14:paraId="7C526D5A" w14:textId="77777777" w:rsidR="007615D6" w:rsidRPr="005B25A1" w:rsidRDefault="007615D6" w:rsidP="007615D6">
      <w:pPr>
        <w:keepNext/>
        <w:keepLines/>
        <w:rPr>
          <w:b/>
          <w:bCs/>
        </w:rPr>
      </w:pPr>
      <w:r w:rsidRPr="005B25A1">
        <w:rPr>
          <w:b/>
          <w:bCs/>
        </w:rPr>
        <w:t>Plenary Discussion:</w:t>
      </w:r>
    </w:p>
    <w:p w14:paraId="013A0737" w14:textId="77777777" w:rsidR="007615D6" w:rsidRPr="005B25A1" w:rsidRDefault="007615D6" w:rsidP="007615D6">
      <w:pPr>
        <w:keepNext/>
        <w:keepLines/>
      </w:pPr>
      <w:r>
        <w:rPr>
          <w:color w:val="FF0000"/>
        </w:rPr>
        <w:t>NO DISCUSSION RECORDED</w:t>
      </w:r>
    </w:p>
    <w:p w14:paraId="2A3383A7" w14:textId="77777777" w:rsidR="007615D6" w:rsidRPr="00EB0339" w:rsidRDefault="007615D6" w:rsidP="007615D6">
      <w:r w:rsidRPr="005B25A1">
        <w:rPr>
          <w:b/>
          <w:bCs/>
        </w:rPr>
        <w:t>Status:</w:t>
      </w:r>
      <w:r>
        <w:t xml:space="preserve"> </w:t>
      </w:r>
      <w:r>
        <w:rPr>
          <w:color w:val="0000FF"/>
        </w:rPr>
        <w:t>Not concluded</w:t>
      </w:r>
      <w:r>
        <w:t>.</w:t>
      </w:r>
    </w:p>
    <w:p w14:paraId="154E59C4" w14:textId="77777777" w:rsidR="00E00DA6" w:rsidRDefault="007615D6" w:rsidP="000A3FBD">
      <w:pPr>
        <w:pStyle w:val="NormTop"/>
      </w:pPr>
      <w:r>
        <w:rPr>
          <w:color w:val="0000FF"/>
        </w:rPr>
        <w:t>S2-2507385</w:t>
      </w:r>
      <w:r w:rsidRPr="00D53282">
        <w:t xml:space="preserve"> </w:t>
      </w:r>
      <w:r>
        <w:t>(CR) 23.501 CR6420 (Rel-19, 'F'): Clarification on SMF triggered I-SMF insertion or removal for Local Offloading Management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SMF triggered I-SMF selection or removal for Local Offloading Management.</w:t>
      </w:r>
    </w:p>
    <w:p w14:paraId="79D666BD"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31306180" w14:textId="77777777" w:rsidR="007615D6" w:rsidRPr="005B25A1" w:rsidRDefault="007615D6" w:rsidP="007615D6">
      <w:pPr>
        <w:keepNext/>
        <w:keepLines/>
        <w:rPr>
          <w:b/>
          <w:bCs/>
        </w:rPr>
      </w:pPr>
      <w:r w:rsidRPr="005B25A1">
        <w:rPr>
          <w:b/>
          <w:bCs/>
        </w:rPr>
        <w:t>Convenor comment:</w:t>
      </w:r>
    </w:p>
    <w:p w14:paraId="28193EE6" w14:textId="77777777" w:rsidR="007615D6" w:rsidRPr="005B25A1" w:rsidRDefault="007615D6" w:rsidP="007615D6">
      <w:pPr>
        <w:keepNext/>
        <w:keepLines/>
      </w:pPr>
    </w:p>
    <w:p w14:paraId="6B8EB766" w14:textId="77777777" w:rsidR="007615D6" w:rsidRPr="005B25A1" w:rsidRDefault="007615D6" w:rsidP="007615D6">
      <w:pPr>
        <w:keepNext/>
        <w:keepLines/>
        <w:rPr>
          <w:b/>
          <w:bCs/>
        </w:rPr>
      </w:pPr>
      <w:r w:rsidRPr="005B25A1">
        <w:rPr>
          <w:b/>
          <w:bCs/>
        </w:rPr>
        <w:t>Parallel discussion:</w:t>
      </w:r>
    </w:p>
    <w:p w14:paraId="5D1EA695" w14:textId="77777777" w:rsidR="007615D6" w:rsidRPr="005B25A1" w:rsidRDefault="007615D6" w:rsidP="007615D6">
      <w:pPr>
        <w:keepNext/>
        <w:keepLines/>
      </w:pPr>
      <w:r w:rsidRPr="005B25A1">
        <w:t>-</w:t>
      </w:r>
    </w:p>
    <w:p w14:paraId="7BE99CEF" w14:textId="77777777" w:rsidR="007615D6" w:rsidRPr="005B25A1" w:rsidRDefault="007615D6" w:rsidP="007615D6">
      <w:pPr>
        <w:keepNext/>
        <w:keepLines/>
        <w:rPr>
          <w:b/>
          <w:bCs/>
        </w:rPr>
      </w:pPr>
      <w:r w:rsidRPr="005B25A1">
        <w:rPr>
          <w:b/>
          <w:bCs/>
        </w:rPr>
        <w:t>Plenary Discussion:</w:t>
      </w:r>
    </w:p>
    <w:p w14:paraId="4C3671DD" w14:textId="77777777" w:rsidR="007615D6" w:rsidRPr="005B25A1" w:rsidRDefault="007615D6" w:rsidP="007615D6">
      <w:pPr>
        <w:keepNext/>
        <w:keepLines/>
      </w:pPr>
      <w:r>
        <w:rPr>
          <w:color w:val="FF0000"/>
        </w:rPr>
        <w:t>NO DISCUSSION RECORDED</w:t>
      </w:r>
    </w:p>
    <w:p w14:paraId="5FBAFAA2" w14:textId="77777777" w:rsidR="007615D6" w:rsidRPr="00EB0339" w:rsidRDefault="007615D6" w:rsidP="007615D6">
      <w:r w:rsidRPr="005B25A1">
        <w:rPr>
          <w:b/>
          <w:bCs/>
        </w:rPr>
        <w:t>Status:</w:t>
      </w:r>
      <w:r>
        <w:t xml:space="preserve"> </w:t>
      </w:r>
      <w:r>
        <w:rPr>
          <w:color w:val="0000FF"/>
        </w:rPr>
        <w:t>Not concluded</w:t>
      </w:r>
      <w:r>
        <w:t>.</w:t>
      </w:r>
    </w:p>
    <w:p w14:paraId="232E00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Miscellaneous CRs</w:t>
      </w:r>
    </w:p>
    <w:p w14:paraId="36D24A4F" w14:textId="77777777" w:rsidR="00E00DA6" w:rsidRDefault="007615D6" w:rsidP="000A3FBD">
      <w:pPr>
        <w:pStyle w:val="NormTop"/>
      </w:pPr>
      <w:r>
        <w:rPr>
          <w:color w:val="0000FF"/>
        </w:rPr>
        <w:t>S2-2506658</w:t>
      </w:r>
      <w:r w:rsidRPr="00D53282">
        <w:t xml:space="preserve"> </w:t>
      </w:r>
      <w:r>
        <w:t xml:space="preserve">(CR) 23.548 CR0315 (Rel-19, 'F'): Terminology alignment on local offloading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Align the terminology of 'local offloading management information'. 2. Correct the use of 'local offloading management policy' and 'local offloading management information'.</w:t>
      </w:r>
    </w:p>
    <w:p w14:paraId="3C7978D7" w14:textId="77777777" w:rsidR="007615D6" w:rsidRPr="005B25A1" w:rsidRDefault="007615D6" w:rsidP="007615D6">
      <w:pPr>
        <w:keepNext/>
        <w:keepLines/>
        <w:rPr>
          <w:b/>
          <w:bCs/>
        </w:rPr>
      </w:pPr>
      <w:r w:rsidRPr="005B25A1">
        <w:rPr>
          <w:b/>
          <w:bCs/>
        </w:rPr>
        <w:t>Parallel discussion:</w:t>
      </w:r>
    </w:p>
    <w:p w14:paraId="1B1D962A" w14:textId="77777777" w:rsidR="007615D6" w:rsidRPr="005B25A1" w:rsidRDefault="007615D6" w:rsidP="007615D6">
      <w:pPr>
        <w:keepNext/>
        <w:keepLines/>
      </w:pPr>
      <w:r w:rsidRPr="005B25A1">
        <w:t>-</w:t>
      </w:r>
    </w:p>
    <w:p w14:paraId="59169CBA" w14:textId="77777777" w:rsidR="007615D6" w:rsidRPr="005B25A1" w:rsidRDefault="007615D6" w:rsidP="007615D6">
      <w:pPr>
        <w:keepNext/>
        <w:keepLines/>
        <w:rPr>
          <w:b/>
          <w:bCs/>
        </w:rPr>
      </w:pPr>
      <w:r w:rsidRPr="005B25A1">
        <w:rPr>
          <w:b/>
          <w:bCs/>
        </w:rPr>
        <w:t>Plenary Discussion:</w:t>
      </w:r>
    </w:p>
    <w:p w14:paraId="538772BF" w14:textId="77777777" w:rsidR="007615D6" w:rsidRPr="005B25A1" w:rsidRDefault="007615D6" w:rsidP="007615D6">
      <w:pPr>
        <w:keepNext/>
        <w:keepLines/>
      </w:pPr>
      <w:r>
        <w:rPr>
          <w:color w:val="FF0000"/>
        </w:rPr>
        <w:t>NO DISCUSSION RECORDED</w:t>
      </w:r>
    </w:p>
    <w:p w14:paraId="0E49E7CD" w14:textId="77777777" w:rsidR="007615D6" w:rsidRPr="00EB0339" w:rsidRDefault="007615D6" w:rsidP="007615D6">
      <w:r w:rsidRPr="005B25A1">
        <w:rPr>
          <w:b/>
          <w:bCs/>
        </w:rPr>
        <w:t>Status:</w:t>
      </w:r>
      <w:r>
        <w:t xml:space="preserve"> </w:t>
      </w:r>
      <w:r>
        <w:rPr>
          <w:color w:val="0000FF"/>
        </w:rPr>
        <w:t>Not concluded</w:t>
      </w:r>
      <w:r>
        <w:t>.</w:t>
      </w:r>
    </w:p>
    <w:p w14:paraId="444E51DA" w14:textId="77777777" w:rsidR="00E00DA6" w:rsidRDefault="007615D6" w:rsidP="000A3FBD">
      <w:pPr>
        <w:pStyle w:val="NormTop"/>
      </w:pPr>
      <w:r>
        <w:rPr>
          <w:color w:val="0000FF"/>
        </w:rPr>
        <w:t>S2-2507186</w:t>
      </w:r>
      <w:r w:rsidRPr="00D53282">
        <w:t xml:space="preserve"> </w:t>
      </w:r>
      <w:r>
        <w:t>(CR) 23.548 CR0318 (Rel-19, 'F'): Clarificati</w:t>
      </w:r>
      <w:r>
        <w:lastRenderedPageBreak/>
        <w:t>on on Local Offloading Management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Clarify the descriptions regarding transferring Local Offloading Management Information, and correct the parameter name.</w:t>
      </w:r>
    </w:p>
    <w:p w14:paraId="0BA702BF" w14:textId="77777777" w:rsidR="007615D6" w:rsidRPr="005B25A1" w:rsidRDefault="007615D6" w:rsidP="007615D6">
      <w:pPr>
        <w:keepNext/>
        <w:keepLines/>
        <w:rPr>
          <w:b/>
          <w:bCs/>
        </w:rPr>
      </w:pPr>
      <w:r w:rsidRPr="005B25A1">
        <w:rPr>
          <w:b/>
          <w:bCs/>
        </w:rPr>
        <w:t>Convenor comment:</w:t>
      </w:r>
    </w:p>
    <w:p w14:paraId="2121181B" w14:textId="77777777" w:rsidR="007615D6" w:rsidRPr="005B25A1" w:rsidRDefault="007615D6" w:rsidP="007615D6">
      <w:pPr>
        <w:keepNext/>
        <w:keepLines/>
      </w:pPr>
      <w:r w:rsidRPr="005B25A1">
        <w:t>Overlapping changes in clause 6.10.2.2. Merge into S2-2506658.</w:t>
      </w:r>
    </w:p>
    <w:p w14:paraId="0DA67890" w14:textId="77777777" w:rsidR="007615D6" w:rsidRPr="005B25A1" w:rsidRDefault="007615D6" w:rsidP="007615D6">
      <w:pPr>
        <w:keepNext/>
        <w:keepLines/>
        <w:rPr>
          <w:b/>
          <w:bCs/>
        </w:rPr>
      </w:pPr>
      <w:r w:rsidRPr="005B25A1">
        <w:rPr>
          <w:b/>
          <w:bCs/>
        </w:rPr>
        <w:t>Parallel discussion:</w:t>
      </w:r>
    </w:p>
    <w:p w14:paraId="466BDAFE" w14:textId="77777777" w:rsidR="007615D6" w:rsidRPr="005B25A1" w:rsidRDefault="007615D6" w:rsidP="007615D6">
      <w:pPr>
        <w:keepNext/>
        <w:keepLines/>
      </w:pPr>
      <w:r w:rsidRPr="005B25A1">
        <w:t>-</w:t>
      </w:r>
    </w:p>
    <w:p w14:paraId="32BD2255" w14:textId="77777777" w:rsidR="007615D6" w:rsidRPr="005B25A1" w:rsidRDefault="007615D6" w:rsidP="007615D6">
      <w:pPr>
        <w:keepNext/>
        <w:keepLines/>
        <w:rPr>
          <w:b/>
          <w:bCs/>
        </w:rPr>
      </w:pPr>
      <w:r w:rsidRPr="005B25A1">
        <w:rPr>
          <w:b/>
          <w:bCs/>
        </w:rPr>
        <w:t>Plenary Discussion:</w:t>
      </w:r>
    </w:p>
    <w:p w14:paraId="1CDAEB7A" w14:textId="77777777" w:rsidR="007615D6" w:rsidRPr="005B25A1" w:rsidRDefault="007615D6" w:rsidP="007615D6">
      <w:pPr>
        <w:keepNext/>
        <w:keepLines/>
      </w:pPr>
      <w:r>
        <w:rPr>
          <w:color w:val="FF0000"/>
        </w:rPr>
        <w:t>NO DISCUSSION RECORDED</w:t>
      </w:r>
    </w:p>
    <w:p w14:paraId="15885D92" w14:textId="77777777" w:rsidR="007615D6" w:rsidRPr="00EB0339" w:rsidRDefault="007615D6" w:rsidP="007615D6">
      <w:r w:rsidRPr="005B25A1">
        <w:rPr>
          <w:b/>
          <w:bCs/>
        </w:rPr>
        <w:t>Status:</w:t>
      </w:r>
      <w:r>
        <w:t xml:space="preserve"> </w:t>
      </w:r>
      <w:r>
        <w:rPr>
          <w:color w:val="0000FF"/>
        </w:rPr>
        <w:t>Not concluded</w:t>
      </w:r>
      <w:r>
        <w:t>.</w:t>
      </w:r>
    </w:p>
    <w:p w14:paraId="2B7A70FF" w14:textId="77777777" w:rsidR="00E00DA6" w:rsidRDefault="007615D6" w:rsidP="000A3FBD">
      <w:pPr>
        <w:pStyle w:val="NormTop"/>
      </w:pPr>
      <w:r>
        <w:rPr>
          <w:color w:val="0000FF"/>
        </w:rPr>
        <w:t>S2-2506659</w:t>
      </w:r>
      <w:r w:rsidRPr="00D53282">
        <w:t xml:space="preserve"> </w:t>
      </w:r>
      <w:r>
        <w:t xml:space="preserve">(CR) 23.501 CR6369 (Rel-19, 'F'): Terminology alignment on local offloading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Align the terminology of 'local offloading management information'. 2. Correct the use of 'local offloading management policy' and 'local offloading management information'.</w:t>
      </w:r>
    </w:p>
    <w:p w14:paraId="134DC101" w14:textId="77777777" w:rsidR="007615D6" w:rsidRPr="005B25A1" w:rsidRDefault="007615D6" w:rsidP="007615D6">
      <w:pPr>
        <w:keepNext/>
        <w:keepLines/>
        <w:rPr>
          <w:b/>
          <w:bCs/>
        </w:rPr>
      </w:pPr>
      <w:r w:rsidRPr="005B25A1">
        <w:rPr>
          <w:b/>
          <w:bCs/>
        </w:rPr>
        <w:t>Parallel discussion:</w:t>
      </w:r>
    </w:p>
    <w:p w14:paraId="28F1F917" w14:textId="77777777" w:rsidR="007615D6" w:rsidRPr="005B25A1" w:rsidRDefault="007615D6" w:rsidP="007615D6">
      <w:pPr>
        <w:keepNext/>
        <w:keepLines/>
      </w:pPr>
      <w:r w:rsidRPr="005B25A1">
        <w:t>-</w:t>
      </w:r>
    </w:p>
    <w:p w14:paraId="65EDA3E5" w14:textId="77777777" w:rsidR="007615D6" w:rsidRPr="005B25A1" w:rsidRDefault="007615D6" w:rsidP="007615D6">
      <w:pPr>
        <w:keepNext/>
        <w:keepLines/>
        <w:rPr>
          <w:b/>
          <w:bCs/>
        </w:rPr>
      </w:pPr>
      <w:r w:rsidRPr="005B25A1">
        <w:rPr>
          <w:b/>
          <w:bCs/>
        </w:rPr>
        <w:t>Plenary Discussion:</w:t>
      </w:r>
    </w:p>
    <w:p w14:paraId="68B57F66" w14:textId="77777777" w:rsidR="007615D6" w:rsidRPr="005B25A1" w:rsidRDefault="007615D6" w:rsidP="007615D6">
      <w:pPr>
        <w:keepNext/>
        <w:keepLines/>
      </w:pPr>
      <w:r>
        <w:rPr>
          <w:color w:val="FF0000"/>
        </w:rPr>
        <w:t>NO DISCUSSION RECORDED</w:t>
      </w:r>
    </w:p>
    <w:p w14:paraId="15E56BE3" w14:textId="77777777" w:rsidR="007615D6" w:rsidRPr="00EB0339" w:rsidRDefault="007615D6" w:rsidP="007615D6">
      <w:r w:rsidRPr="005B25A1">
        <w:rPr>
          <w:b/>
          <w:bCs/>
        </w:rPr>
        <w:t>Status:</w:t>
      </w:r>
      <w:r>
        <w:t xml:space="preserve"> </w:t>
      </w:r>
      <w:r>
        <w:rPr>
          <w:color w:val="0000FF"/>
        </w:rPr>
        <w:t>Not concluded</w:t>
      </w:r>
      <w:r>
        <w:t>.</w:t>
      </w:r>
    </w:p>
    <w:p w14:paraId="1D68924C" w14:textId="77777777" w:rsidR="00E00DA6" w:rsidRDefault="007615D6" w:rsidP="000A3FBD">
      <w:pPr>
        <w:pStyle w:val="NormTop"/>
      </w:pPr>
      <w:r>
        <w:rPr>
          <w:color w:val="0000FF"/>
        </w:rPr>
        <w:t>S2-2506660</w:t>
      </w:r>
      <w:r w:rsidRPr="00D53282">
        <w:t xml:space="preserve"> </w:t>
      </w:r>
      <w:r>
        <w:t xml:space="preserve">(CR) 23.502 CR5538 (Rel-19, 'F'): Terminology alignment on local offloading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 the terminology of 'local offloading management policy'.</w:t>
      </w:r>
    </w:p>
    <w:p w14:paraId="4FC1353D" w14:textId="77777777" w:rsidR="007615D6" w:rsidRPr="005B25A1" w:rsidRDefault="007615D6" w:rsidP="007615D6">
      <w:pPr>
        <w:keepNext/>
        <w:keepLines/>
        <w:rPr>
          <w:b/>
          <w:bCs/>
        </w:rPr>
      </w:pPr>
      <w:r w:rsidRPr="005B25A1">
        <w:rPr>
          <w:b/>
          <w:bCs/>
        </w:rPr>
        <w:t>Parallel discussion:</w:t>
      </w:r>
    </w:p>
    <w:p w14:paraId="422457E0" w14:textId="77777777" w:rsidR="007615D6" w:rsidRPr="005B25A1" w:rsidRDefault="007615D6" w:rsidP="007615D6">
      <w:pPr>
        <w:keepNext/>
        <w:keepLines/>
      </w:pPr>
      <w:r w:rsidRPr="005B25A1">
        <w:t>-</w:t>
      </w:r>
    </w:p>
    <w:p w14:paraId="074C09BD" w14:textId="77777777" w:rsidR="007615D6" w:rsidRPr="005B25A1" w:rsidRDefault="007615D6" w:rsidP="007615D6">
      <w:pPr>
        <w:keepNext/>
        <w:keepLines/>
        <w:rPr>
          <w:b/>
          <w:bCs/>
        </w:rPr>
      </w:pPr>
      <w:r w:rsidRPr="005B25A1">
        <w:rPr>
          <w:b/>
          <w:bCs/>
        </w:rPr>
        <w:t>Plenary Discussion:</w:t>
      </w:r>
    </w:p>
    <w:p w14:paraId="0B1E5794" w14:textId="77777777" w:rsidR="007615D6" w:rsidRPr="005B25A1" w:rsidRDefault="007615D6" w:rsidP="007615D6">
      <w:pPr>
        <w:keepNext/>
        <w:keepLines/>
      </w:pPr>
      <w:r>
        <w:rPr>
          <w:color w:val="FF0000"/>
        </w:rPr>
        <w:t>NO DISCUSSION RECORDED</w:t>
      </w:r>
    </w:p>
    <w:p w14:paraId="261279EC" w14:textId="77777777" w:rsidR="007615D6" w:rsidRPr="00EB0339" w:rsidRDefault="007615D6" w:rsidP="007615D6">
      <w:r w:rsidRPr="005B25A1">
        <w:rPr>
          <w:b/>
          <w:bCs/>
        </w:rPr>
        <w:t>Status:</w:t>
      </w:r>
      <w:r>
        <w:t xml:space="preserve"> </w:t>
      </w:r>
      <w:r>
        <w:rPr>
          <w:color w:val="0000FF"/>
        </w:rPr>
        <w:t>Not concluded</w:t>
      </w:r>
      <w:r>
        <w:t>.</w:t>
      </w:r>
    </w:p>
    <w:p w14:paraId="2DDC0C35" w14:textId="77777777" w:rsidR="00E00DA6" w:rsidRDefault="007615D6" w:rsidP="000A3FBD">
      <w:pPr>
        <w:pStyle w:val="NormTop"/>
      </w:pPr>
      <w:r>
        <w:rPr>
          <w:color w:val="0000FF"/>
        </w:rPr>
        <w:t>S2-2507185</w:t>
      </w:r>
      <w:r w:rsidRPr="00D53282">
        <w:t xml:space="preserve"> </w:t>
      </w:r>
      <w:r>
        <w:t>(CR) 23.548 CR0317 (Rel-19, 'F'): Clarificati</w:t>
      </w:r>
      <w:r>
        <w:lastRenderedPageBreak/>
        <w:t>on on N6 delay measurement triggered EAS rediscovery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Adds N6 delay measurement as trigger for SMF/I-SMF to perform L-PSA reselection and EAS re-discovery.</w:t>
      </w:r>
    </w:p>
    <w:p w14:paraId="6DCD0CF1" w14:textId="77777777" w:rsidR="007615D6" w:rsidRPr="005B25A1" w:rsidRDefault="007615D6" w:rsidP="007615D6">
      <w:pPr>
        <w:keepNext/>
        <w:keepLines/>
        <w:rPr>
          <w:b/>
          <w:bCs/>
        </w:rPr>
      </w:pPr>
      <w:r w:rsidRPr="005B25A1">
        <w:rPr>
          <w:b/>
          <w:bCs/>
        </w:rPr>
        <w:t>Parallel discussion:</w:t>
      </w:r>
    </w:p>
    <w:p w14:paraId="6E766286" w14:textId="77777777" w:rsidR="007615D6" w:rsidRPr="005B25A1" w:rsidRDefault="007615D6" w:rsidP="007615D6">
      <w:pPr>
        <w:keepNext/>
        <w:keepLines/>
      </w:pPr>
      <w:r w:rsidRPr="005B25A1">
        <w:t>-</w:t>
      </w:r>
    </w:p>
    <w:p w14:paraId="4EAE9AF3" w14:textId="77777777" w:rsidR="007615D6" w:rsidRPr="005B25A1" w:rsidRDefault="007615D6" w:rsidP="007615D6">
      <w:pPr>
        <w:keepNext/>
        <w:keepLines/>
        <w:rPr>
          <w:b/>
          <w:bCs/>
        </w:rPr>
      </w:pPr>
      <w:r w:rsidRPr="005B25A1">
        <w:rPr>
          <w:b/>
          <w:bCs/>
        </w:rPr>
        <w:t>Plenary Discussion:</w:t>
      </w:r>
    </w:p>
    <w:p w14:paraId="1B7B4840" w14:textId="77777777" w:rsidR="007615D6" w:rsidRPr="005B25A1" w:rsidRDefault="007615D6" w:rsidP="007615D6">
      <w:pPr>
        <w:keepNext/>
        <w:keepLines/>
      </w:pPr>
      <w:r>
        <w:rPr>
          <w:color w:val="FF0000"/>
        </w:rPr>
        <w:t>NO DISCUSSION RECORDED</w:t>
      </w:r>
    </w:p>
    <w:p w14:paraId="638F8F46" w14:textId="77777777" w:rsidR="007615D6" w:rsidRPr="00EB0339" w:rsidRDefault="007615D6" w:rsidP="007615D6">
      <w:r w:rsidRPr="005B25A1">
        <w:rPr>
          <w:b/>
          <w:bCs/>
        </w:rPr>
        <w:t>Status:</w:t>
      </w:r>
      <w:r>
        <w:t xml:space="preserve"> </w:t>
      </w:r>
      <w:r>
        <w:rPr>
          <w:color w:val="0000FF"/>
        </w:rPr>
        <w:t>Not concluded</w:t>
      </w:r>
      <w:r>
        <w:t>.</w:t>
      </w:r>
    </w:p>
    <w:p w14:paraId="157849F9" w14:textId="77777777" w:rsidR="00E00DA6" w:rsidRDefault="007615D6" w:rsidP="000A3FBD">
      <w:pPr>
        <w:pStyle w:val="NormTop"/>
      </w:pPr>
      <w:r>
        <w:rPr>
          <w:color w:val="0000FF"/>
        </w:rPr>
        <w:t>S2-2507188</w:t>
      </w:r>
      <w:r w:rsidRPr="00D53282">
        <w:t xml:space="preserve"> </w:t>
      </w:r>
      <w:r>
        <w:t>(CR) 23.548 CR0319 (Rel-19, 'F'): EAS Discovery Procedure with L-DNS for Local Offloading Management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EAS Discovery Procedure with L-DNS for Local Offloading Management.</w:t>
      </w:r>
    </w:p>
    <w:p w14:paraId="42BA8B41" w14:textId="77777777" w:rsidR="007615D6" w:rsidRPr="005B25A1" w:rsidRDefault="007615D6" w:rsidP="007615D6">
      <w:pPr>
        <w:keepNext/>
        <w:keepLines/>
        <w:rPr>
          <w:b/>
          <w:bCs/>
        </w:rPr>
      </w:pPr>
      <w:r w:rsidRPr="005B25A1">
        <w:rPr>
          <w:b/>
          <w:bCs/>
        </w:rPr>
        <w:t>Parallel discussion:</w:t>
      </w:r>
    </w:p>
    <w:p w14:paraId="097D267E" w14:textId="77777777" w:rsidR="007615D6" w:rsidRPr="005B25A1" w:rsidRDefault="007615D6" w:rsidP="007615D6">
      <w:pPr>
        <w:keepNext/>
        <w:keepLines/>
      </w:pPr>
      <w:r w:rsidRPr="005B25A1">
        <w:t>-</w:t>
      </w:r>
    </w:p>
    <w:p w14:paraId="213A5624" w14:textId="77777777" w:rsidR="007615D6" w:rsidRPr="005B25A1" w:rsidRDefault="007615D6" w:rsidP="007615D6">
      <w:pPr>
        <w:keepNext/>
        <w:keepLines/>
        <w:rPr>
          <w:b/>
          <w:bCs/>
        </w:rPr>
      </w:pPr>
      <w:r w:rsidRPr="005B25A1">
        <w:rPr>
          <w:b/>
          <w:bCs/>
        </w:rPr>
        <w:t>Plenary Discussion:</w:t>
      </w:r>
    </w:p>
    <w:p w14:paraId="5607568E" w14:textId="77777777" w:rsidR="007615D6" w:rsidRPr="005B25A1" w:rsidRDefault="007615D6" w:rsidP="007615D6">
      <w:pPr>
        <w:keepNext/>
        <w:keepLines/>
      </w:pPr>
      <w:r>
        <w:rPr>
          <w:color w:val="FF0000"/>
        </w:rPr>
        <w:t>NO DISCUSSION RECORDED</w:t>
      </w:r>
    </w:p>
    <w:p w14:paraId="72905741" w14:textId="77777777" w:rsidR="007615D6" w:rsidRPr="00EB0339" w:rsidRDefault="007615D6" w:rsidP="007615D6">
      <w:r w:rsidRPr="005B25A1">
        <w:rPr>
          <w:b/>
          <w:bCs/>
        </w:rPr>
        <w:t>Status:</w:t>
      </w:r>
      <w:r>
        <w:t xml:space="preserve"> </w:t>
      </w:r>
      <w:r>
        <w:rPr>
          <w:color w:val="0000FF"/>
        </w:rPr>
        <w:t>Not concluded</w:t>
      </w:r>
      <w:r>
        <w:t>.</w:t>
      </w:r>
    </w:p>
    <w:p w14:paraId="2670585E" w14:textId="77777777" w:rsidR="00E00DA6" w:rsidRDefault="007615D6" w:rsidP="000A3FBD">
      <w:pPr>
        <w:pStyle w:val="NormTop"/>
      </w:pPr>
      <w:r>
        <w:rPr>
          <w:color w:val="0000FF"/>
        </w:rPr>
        <w:t>S2-2507386</w:t>
      </w:r>
      <w:r w:rsidRPr="00D53282">
        <w:t xml:space="preserve"> </w:t>
      </w:r>
      <w:r>
        <w:t xml:space="preserve">(CR) 23.502 CR5569 (Rel-19, 'F'): Correction on missing Local Offloading Management information in </w:t>
      </w:r>
      <w:proofErr w:type="spellStart"/>
      <w:r>
        <w:t>SMContext</w:t>
      </w:r>
      <w:proofErr w:type="spellEnd"/>
      <w:r>
        <w:t xml:space="preserve"> Retrieval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Local Offloading Management allowed indication and Local Offloading Management Information as part of </w:t>
      </w:r>
      <w:proofErr w:type="spellStart"/>
      <w:r>
        <w:t>SMContext</w:t>
      </w:r>
      <w:proofErr w:type="spellEnd"/>
      <w:r>
        <w:t xml:space="preserve"> to be retrieved Clarifies Offload Identifier that can be used for both HR-SBO and I-SMF based Local Offloading Mana.</w:t>
      </w:r>
    </w:p>
    <w:p w14:paraId="3EFADC73" w14:textId="77777777" w:rsidR="007615D6" w:rsidRPr="005B25A1" w:rsidRDefault="007615D6" w:rsidP="007615D6">
      <w:pPr>
        <w:keepNext/>
        <w:keepLines/>
        <w:rPr>
          <w:b/>
          <w:bCs/>
        </w:rPr>
      </w:pPr>
      <w:r w:rsidRPr="005B25A1">
        <w:rPr>
          <w:b/>
          <w:bCs/>
        </w:rPr>
        <w:t>Parallel discussion:</w:t>
      </w:r>
    </w:p>
    <w:p w14:paraId="38E7FA80" w14:textId="77777777" w:rsidR="007615D6" w:rsidRPr="005B25A1" w:rsidRDefault="007615D6" w:rsidP="007615D6">
      <w:pPr>
        <w:keepNext/>
        <w:keepLines/>
      </w:pPr>
      <w:r w:rsidRPr="005B25A1">
        <w:t>-</w:t>
      </w:r>
    </w:p>
    <w:p w14:paraId="3681C85B" w14:textId="77777777" w:rsidR="007615D6" w:rsidRPr="005B25A1" w:rsidRDefault="007615D6" w:rsidP="007615D6">
      <w:pPr>
        <w:keepNext/>
        <w:keepLines/>
        <w:rPr>
          <w:b/>
          <w:bCs/>
        </w:rPr>
      </w:pPr>
      <w:r w:rsidRPr="005B25A1">
        <w:rPr>
          <w:b/>
          <w:bCs/>
        </w:rPr>
        <w:t>Plenary Discussion:</w:t>
      </w:r>
    </w:p>
    <w:p w14:paraId="2BF02C51" w14:textId="77777777" w:rsidR="007615D6" w:rsidRPr="005B25A1" w:rsidRDefault="007615D6" w:rsidP="007615D6">
      <w:pPr>
        <w:keepNext/>
        <w:keepLines/>
      </w:pPr>
      <w:r>
        <w:rPr>
          <w:color w:val="FF0000"/>
        </w:rPr>
        <w:t>NO DISCUSSION RECORDED</w:t>
      </w:r>
    </w:p>
    <w:p w14:paraId="37E0F06D" w14:textId="77777777" w:rsidR="007615D6" w:rsidRPr="00EB0339" w:rsidRDefault="007615D6" w:rsidP="007615D6">
      <w:r w:rsidRPr="005B25A1">
        <w:rPr>
          <w:b/>
          <w:bCs/>
        </w:rPr>
        <w:t>Status:</w:t>
      </w:r>
      <w:r>
        <w:t xml:space="preserve"> </w:t>
      </w:r>
      <w:r>
        <w:rPr>
          <w:color w:val="0000FF"/>
        </w:rPr>
        <w:t>Not concluded</w:t>
      </w:r>
      <w:r>
        <w:t>.</w:t>
      </w:r>
    </w:p>
    <w:p w14:paraId="4B7446A3" w14:textId="77777777" w:rsidR="00E00DA6" w:rsidRDefault="007615D6" w:rsidP="000A3FBD">
      <w:pPr>
        <w:pStyle w:val="NormTop"/>
      </w:pPr>
      <w:r>
        <w:rPr>
          <w:color w:val="0000FF"/>
        </w:rPr>
        <w:t>S2-2507387</w:t>
      </w:r>
      <w:r w:rsidRPr="00D53282">
        <w:t xml:space="preserve"> </w:t>
      </w:r>
      <w:r>
        <w:t>(CR) 23.502 CR5570 (Rel-19, 'F'): Clarificati</w:t>
      </w:r>
      <w:r>
        <w:lastRenderedPageBreak/>
        <w:t>on and correction on Offload Identifiers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Clarifies Offload Identifier(s) whether it is for HR-SBO or Local Offloading Management by including from/to entities. Includes Offload Identifier(s) to </w:t>
      </w:r>
      <w:proofErr w:type="spellStart"/>
      <w:r>
        <w:t>Nsmf_PDUSession_Create</w:t>
      </w:r>
      <w:proofErr w:type="spellEnd"/>
      <w:r>
        <w:t xml:space="preserve"> service in case the I-SMF has already received the Local Off.</w:t>
      </w:r>
    </w:p>
    <w:p w14:paraId="46C6A82B" w14:textId="77777777" w:rsidR="007615D6" w:rsidRPr="005B25A1" w:rsidRDefault="007615D6" w:rsidP="007615D6">
      <w:pPr>
        <w:keepNext/>
        <w:keepLines/>
        <w:rPr>
          <w:b/>
          <w:bCs/>
        </w:rPr>
      </w:pPr>
      <w:r w:rsidRPr="005B25A1">
        <w:rPr>
          <w:b/>
          <w:bCs/>
        </w:rPr>
        <w:t>Parallel discussion:</w:t>
      </w:r>
    </w:p>
    <w:p w14:paraId="4E2E4200" w14:textId="77777777" w:rsidR="007615D6" w:rsidRPr="005B25A1" w:rsidRDefault="007615D6" w:rsidP="007615D6">
      <w:pPr>
        <w:keepNext/>
        <w:keepLines/>
      </w:pPr>
      <w:r w:rsidRPr="005B25A1">
        <w:t>-</w:t>
      </w:r>
    </w:p>
    <w:p w14:paraId="5FA6E5AC" w14:textId="77777777" w:rsidR="007615D6" w:rsidRPr="005B25A1" w:rsidRDefault="007615D6" w:rsidP="007615D6">
      <w:pPr>
        <w:keepNext/>
        <w:keepLines/>
        <w:rPr>
          <w:b/>
          <w:bCs/>
        </w:rPr>
      </w:pPr>
      <w:r w:rsidRPr="005B25A1">
        <w:rPr>
          <w:b/>
          <w:bCs/>
        </w:rPr>
        <w:t>Plenary Discussion:</w:t>
      </w:r>
    </w:p>
    <w:p w14:paraId="20C5D200" w14:textId="77777777" w:rsidR="007615D6" w:rsidRPr="005B25A1" w:rsidRDefault="007615D6" w:rsidP="007615D6">
      <w:pPr>
        <w:keepNext/>
        <w:keepLines/>
      </w:pPr>
      <w:r>
        <w:rPr>
          <w:color w:val="FF0000"/>
        </w:rPr>
        <w:t>NO DISCUSSION RECORDED</w:t>
      </w:r>
    </w:p>
    <w:p w14:paraId="60160DA9" w14:textId="77777777" w:rsidR="007615D6" w:rsidRPr="00EB0339" w:rsidRDefault="007615D6" w:rsidP="007615D6">
      <w:r w:rsidRPr="005B25A1">
        <w:rPr>
          <w:b/>
          <w:bCs/>
        </w:rPr>
        <w:t>Status:</w:t>
      </w:r>
      <w:r>
        <w:t xml:space="preserve"> </w:t>
      </w:r>
      <w:r>
        <w:rPr>
          <w:color w:val="0000FF"/>
        </w:rPr>
        <w:t>Not concluded</w:t>
      </w:r>
      <w:r>
        <w:t>.</w:t>
      </w:r>
    </w:p>
    <w:p w14:paraId="4916E70F" w14:textId="77777777" w:rsidR="00E00DA6" w:rsidRDefault="007615D6" w:rsidP="000A3FBD">
      <w:pPr>
        <w:pStyle w:val="NormTop"/>
      </w:pPr>
      <w:r>
        <w:rPr>
          <w:color w:val="0000FF"/>
        </w:rPr>
        <w:t>S2-2507388</w:t>
      </w:r>
      <w:r w:rsidRPr="00D53282">
        <w:t xml:space="preserve"> </w:t>
      </w:r>
      <w:r>
        <w:t>(CR) 23.548 CR0321 (Rel-19, 'F'): Clarification on keeping I-SMF when UE moves outside local offloading management service area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that AMF sends local offloading management related indication to I-SMF in a way to indicate that local offloading management is not allowed.</w:t>
      </w:r>
    </w:p>
    <w:p w14:paraId="0EAAFC0D" w14:textId="77777777" w:rsidR="007615D6" w:rsidRPr="005B25A1" w:rsidRDefault="007615D6" w:rsidP="007615D6">
      <w:pPr>
        <w:keepNext/>
        <w:keepLines/>
        <w:rPr>
          <w:b/>
          <w:bCs/>
        </w:rPr>
      </w:pPr>
      <w:r w:rsidRPr="005B25A1">
        <w:rPr>
          <w:b/>
          <w:bCs/>
        </w:rPr>
        <w:t>Parallel discussion:</w:t>
      </w:r>
    </w:p>
    <w:p w14:paraId="50942AC8" w14:textId="77777777" w:rsidR="007615D6" w:rsidRPr="005B25A1" w:rsidRDefault="007615D6" w:rsidP="007615D6">
      <w:pPr>
        <w:keepNext/>
        <w:keepLines/>
      </w:pPr>
      <w:r w:rsidRPr="005B25A1">
        <w:t>-</w:t>
      </w:r>
    </w:p>
    <w:p w14:paraId="5F3A0D00" w14:textId="77777777" w:rsidR="007615D6" w:rsidRPr="005B25A1" w:rsidRDefault="007615D6" w:rsidP="007615D6">
      <w:pPr>
        <w:keepNext/>
        <w:keepLines/>
        <w:rPr>
          <w:b/>
          <w:bCs/>
        </w:rPr>
      </w:pPr>
      <w:r w:rsidRPr="005B25A1">
        <w:rPr>
          <w:b/>
          <w:bCs/>
        </w:rPr>
        <w:t>Plenary Discussion:</w:t>
      </w:r>
    </w:p>
    <w:p w14:paraId="5111AABE" w14:textId="77777777" w:rsidR="007615D6" w:rsidRPr="005B25A1" w:rsidRDefault="007615D6" w:rsidP="007615D6">
      <w:pPr>
        <w:keepNext/>
        <w:keepLines/>
      </w:pPr>
      <w:r>
        <w:rPr>
          <w:color w:val="FF0000"/>
        </w:rPr>
        <w:t>NO DISCUSSION RECORDED</w:t>
      </w:r>
    </w:p>
    <w:p w14:paraId="2DD00A86" w14:textId="77777777" w:rsidR="007615D6" w:rsidRPr="00EB0339" w:rsidRDefault="007615D6" w:rsidP="007615D6">
      <w:r w:rsidRPr="005B25A1">
        <w:rPr>
          <w:b/>
          <w:bCs/>
        </w:rPr>
        <w:t>Status:</w:t>
      </w:r>
      <w:r>
        <w:t xml:space="preserve"> </w:t>
      </w:r>
      <w:r>
        <w:rPr>
          <w:color w:val="0000FF"/>
        </w:rPr>
        <w:t>Not concluded</w:t>
      </w:r>
      <w:r>
        <w:t>.</w:t>
      </w:r>
    </w:p>
    <w:p w14:paraId="213085CE" w14:textId="77777777" w:rsidR="007615D6" w:rsidRDefault="007615D6" w:rsidP="005A50C0">
      <w:pPr>
        <w:pStyle w:val="Heading3"/>
      </w:pPr>
      <w:r>
        <w:t>19.10.2</w:t>
      </w:r>
      <w:r>
        <w:tab/>
        <w:t>Phase 3 for UAS, UAV and UAM (UAS_Ph3)</w:t>
      </w:r>
    </w:p>
    <w:p w14:paraId="5D8A027B" w14:textId="77777777" w:rsidR="008A22D1" w:rsidRDefault="008A22D1" w:rsidP="00BB3F37"/>
    <w:p w14:paraId="128E0FF0" w14:textId="77777777" w:rsidR="008A22D1" w:rsidRDefault="008A22D1" w:rsidP="00BB3F37"/>
    <w:p w14:paraId="6F0629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 proposed to note</w:t>
      </w:r>
    </w:p>
    <w:p w14:paraId="5A678083" w14:textId="77777777" w:rsidR="00E00DA6" w:rsidRDefault="007615D6" w:rsidP="000A3FBD">
      <w:pPr>
        <w:pStyle w:val="NormTop"/>
      </w:pPr>
      <w:r>
        <w:rPr>
          <w:color w:val="0000FF"/>
        </w:rPr>
        <w:t>S2-2506142</w:t>
      </w:r>
      <w:r w:rsidRPr="00D53282">
        <w:t xml:space="preserve"> </w:t>
      </w:r>
      <w:r>
        <w:t>(LS IN) LS from RAN WG3: Reply LS on clarification of UAV regulation from SA WG2 (Source: RAN WG3 (R3-253866))</w:t>
      </w:r>
      <w:r>
        <w:br/>
      </w:r>
      <w:r w:rsidRPr="00D53282">
        <w:rPr>
          <w:b/>
        </w:rPr>
        <w:t>Document for:</w:t>
      </w:r>
      <w:r w:rsidRPr="00D53282">
        <w:t xml:space="preserve"> </w:t>
      </w:r>
      <w:r>
        <w:t>Action</w:t>
      </w:r>
      <w:r>
        <w:br/>
      </w:r>
      <w:r w:rsidRPr="00D53282">
        <w:rPr>
          <w:b/>
        </w:rPr>
        <w:t>Abstract:</w:t>
      </w:r>
      <w:r w:rsidRPr="00D53282">
        <w:t xml:space="preserve"> </w:t>
      </w:r>
      <w:r>
        <w:br/>
        <w:t>RAN WG3 thanks SA WG2 for the reply LS on clarification of UAV regulation. RAN WG3 further discussed the topic based on the clarifications provided by SA WG2 to introduce support for aerial UE's altitude information reporting. From RAN WG3 perspective, the timestamp is also beneficial for USS to know the exact time when the altitude of aerial UE exceeds the configured threshold for UAV regulation purpose. RAN WG3 has reached the agreement on NG-RAN can provide timestamp information along with aerial UE's altitude information. Action: RAN WG3 respectfully asks SA WG2 to take the above information into account.</w:t>
      </w:r>
    </w:p>
    <w:p w14:paraId="4FBA0C83" w14:textId="77777777" w:rsidR="007615D6" w:rsidRPr="005B25A1" w:rsidRDefault="007615D6" w:rsidP="007615D6">
      <w:pPr>
        <w:keepNext/>
        <w:keepLines/>
        <w:rPr>
          <w:b/>
          <w:bCs/>
        </w:rPr>
      </w:pPr>
      <w:r w:rsidRPr="005B25A1">
        <w:rPr>
          <w:b/>
          <w:bCs/>
        </w:rPr>
        <w:t>Parallel discussion:</w:t>
      </w:r>
    </w:p>
    <w:p w14:paraId="2F7EDF26" w14:textId="61B15FAA" w:rsidR="007615D6" w:rsidRPr="002951FA" w:rsidRDefault="002951FA" w:rsidP="007615D6">
      <w:pPr>
        <w:keepNext/>
        <w:keepLines/>
      </w:pPr>
      <w:r>
        <w:t xml:space="preserve">This LS was </w:t>
      </w:r>
      <w:r w:rsidRPr="00C3284B">
        <w:rPr>
          <w:color w:val="0000FF"/>
        </w:rPr>
        <w:t>noted</w:t>
      </w:r>
      <w:r>
        <w:t xml:space="preserve"> in parallel session.</w:t>
      </w:r>
    </w:p>
    <w:p w14:paraId="6753A5A2" w14:textId="6CAFD9F7" w:rsidR="007615D6" w:rsidRPr="00EB0339" w:rsidRDefault="007615D6" w:rsidP="007615D6">
      <w:r w:rsidRPr="005B25A1">
        <w:rPr>
          <w:b/>
          <w:bCs/>
        </w:rPr>
        <w:t>Status:</w:t>
      </w:r>
      <w:r>
        <w:t xml:space="preserve"> </w:t>
      </w:r>
      <w:r>
        <w:rPr>
          <w:color w:val="0000FF"/>
        </w:rPr>
        <w:t>Noted</w:t>
      </w:r>
      <w:r>
        <w:t>.</w:t>
      </w:r>
    </w:p>
    <w:p w14:paraId="0F061883" w14:textId="77777777" w:rsidR="00E00DA6" w:rsidRDefault="007615D6" w:rsidP="000A3FBD">
      <w:pPr>
        <w:pStyle w:val="NormTop"/>
      </w:pPr>
      <w:r>
        <w:rPr>
          <w:color w:val="0000FF"/>
        </w:rPr>
        <w:t>S2-2506160</w:t>
      </w:r>
      <w:r w:rsidRPr="00D53282">
        <w:t xml:space="preserve"> </w:t>
      </w:r>
      <w:r>
        <w:t>(LS IN) LS from SA WG5: LS on UE type identif</w:t>
      </w:r>
      <w:r>
        <w:lastRenderedPageBreak/>
        <w:t>ication for UAS charging requirements (Source: SA WG5 (S5-252788))</w:t>
      </w:r>
      <w:r>
        <w:br/>
      </w:r>
      <w:r w:rsidRPr="00D53282">
        <w:rPr>
          <w:b/>
        </w:rPr>
        <w:t>Document for:</w:t>
      </w:r>
      <w:r w:rsidRPr="00D53282">
        <w:t xml:space="preserve"> </w:t>
      </w:r>
      <w:r>
        <w:t>Information</w:t>
      </w:r>
      <w:r>
        <w:br/>
      </w:r>
      <w:r w:rsidRPr="00D53282">
        <w:rPr>
          <w:b/>
        </w:rPr>
        <w:t>Abstract:</w:t>
      </w:r>
      <w:r w:rsidRPr="00D53282">
        <w:t xml:space="preserve"> </w:t>
      </w:r>
      <w:r>
        <w:br/>
        <w:t>SA WG5 has studied the charging aspects for the support of uncrewed aerial systems (UAS) in TR 28.853, identifying charging scenarios and requirements for supporting UAS. One of the key issues is converged charging with UAV Information, with the requirement to identify the UAV. To support charging aspects of UAS, SA WG5 agreed on the new WID on Charging for Uncrewed Aerial Systems Phase 3, specifying charging enhancements to support converged charging with UAV Information and expecting to make it possible for charging differentiation. According to TS 23.256, a UAV that is configured for UAS services (i.e. is provisioned with a CAA-Level UAV ID) registers to the 3GPP system for UAS services and provides the CAA-Level UAV ID and a UUAA Aviation Payload to 5GS or EPS. As defined in TS 24.501, the CAA-Level UAV ID is provided to 5GC with the value of service-level device ID setting to the CAA-Level UAV ID. Considering the above information and charging requirements, SA WG5 has the following question: Is there any attribute already defined in Rel-19 CT specifications indicating AMF and SMF that a UE is a UAV UE or is using UAS services?</w:t>
      </w:r>
    </w:p>
    <w:p w14:paraId="77E71933" w14:textId="77777777" w:rsidR="007615D6" w:rsidRPr="005B25A1" w:rsidRDefault="007615D6" w:rsidP="007615D6">
      <w:pPr>
        <w:keepNext/>
        <w:keepLines/>
        <w:rPr>
          <w:b/>
          <w:bCs/>
        </w:rPr>
      </w:pPr>
      <w:r w:rsidRPr="005B25A1">
        <w:rPr>
          <w:b/>
          <w:bCs/>
        </w:rPr>
        <w:t>Parallel discussion:</w:t>
      </w:r>
    </w:p>
    <w:p w14:paraId="16AE9F29" w14:textId="77777777" w:rsidR="002951FA" w:rsidRPr="002951FA" w:rsidRDefault="002951FA" w:rsidP="002951FA">
      <w:pPr>
        <w:keepNext/>
        <w:keepLines/>
      </w:pPr>
      <w:r>
        <w:t xml:space="preserve">This LS was </w:t>
      </w:r>
      <w:r w:rsidRPr="00C3284B">
        <w:rPr>
          <w:color w:val="0000FF"/>
        </w:rPr>
        <w:t>noted</w:t>
      </w:r>
      <w:r>
        <w:t xml:space="preserve"> in parallel session.</w:t>
      </w:r>
    </w:p>
    <w:p w14:paraId="441CB1B3" w14:textId="77777777" w:rsidR="002951FA" w:rsidRPr="00EB0339" w:rsidRDefault="002951FA" w:rsidP="002951FA">
      <w:r w:rsidRPr="005B25A1">
        <w:rPr>
          <w:b/>
          <w:bCs/>
        </w:rPr>
        <w:t>Status:</w:t>
      </w:r>
      <w:r>
        <w:t xml:space="preserve"> </w:t>
      </w:r>
      <w:r>
        <w:rPr>
          <w:color w:val="0000FF"/>
        </w:rPr>
        <w:t>Noted</w:t>
      </w:r>
      <w:r>
        <w:t>.</w:t>
      </w:r>
    </w:p>
    <w:p w14:paraId="7D692A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which need Reply LS and CR</w:t>
      </w:r>
    </w:p>
    <w:p w14:paraId="468A722C" w14:textId="77777777" w:rsidR="00E00DA6" w:rsidRDefault="007615D6" w:rsidP="000A3FBD">
      <w:pPr>
        <w:pStyle w:val="NormTop"/>
      </w:pPr>
      <w:r>
        <w:rPr>
          <w:color w:val="0000FF"/>
        </w:rPr>
        <w:t>S2-2506124</w:t>
      </w:r>
      <w:r w:rsidRPr="00D53282">
        <w:t xml:space="preserve"> </w:t>
      </w:r>
      <w:r>
        <w:t>(LS IN) LS from CT WG3: LS on Time To Collision prediction accuracy (Source: CT WG3 (C3-252367))</w:t>
      </w:r>
      <w:r>
        <w:br/>
      </w:r>
      <w:r w:rsidRPr="00D53282">
        <w:rPr>
          <w:b/>
        </w:rPr>
        <w:t>Document for:</w:t>
      </w:r>
      <w:r w:rsidRPr="00D53282">
        <w:t xml:space="preserve"> </w:t>
      </w:r>
      <w:r>
        <w:t>Action</w:t>
      </w:r>
      <w:r>
        <w:br/>
      </w:r>
      <w:r w:rsidRPr="00D53282">
        <w:rPr>
          <w:b/>
        </w:rPr>
        <w:t>Abstract:</w:t>
      </w:r>
      <w:r w:rsidRPr="00D53282">
        <w:t xml:space="preserve"> </w:t>
      </w:r>
      <w:r>
        <w:br/>
        <w:t>Upon TS 23.288 clause 6.19 Relative Proximity Analytics in Rel-19 UAS_Ph3 WI added the &gt;&gt; sublevel parameters of TTC prediction output as in below table 6.19.3-2: {. .} CT WG3 would like to ask below question for SA WG2 clarification upon CT WG3 group cannot align the contents of accuracy and data type for 'Accuracy of collision direction' IE with related editor's note needs to be resolved. Question 1: What is the meaning for the 'Accuracy of collision direction' and 'Accuracy of TTC' IEs and suggested unit for the 'Accuracy of collision direction' IE?. Action: CT WG3 kindly asks SA WG2 to answer the question and update the specification accordingly if needed.</w:t>
      </w:r>
    </w:p>
    <w:p w14:paraId="484AD3BB"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S2-2506326</w:t>
      </w:r>
      <w:r>
        <w:t>.</w:t>
      </w:r>
    </w:p>
    <w:p w14:paraId="79A98D4A" w14:textId="77777777" w:rsidR="007615D6" w:rsidRPr="005B25A1" w:rsidRDefault="007615D6" w:rsidP="007615D6">
      <w:pPr>
        <w:keepNext/>
        <w:keepLines/>
        <w:rPr>
          <w:b/>
          <w:bCs/>
        </w:rPr>
      </w:pPr>
      <w:r w:rsidRPr="005B25A1">
        <w:rPr>
          <w:b/>
          <w:bCs/>
        </w:rPr>
        <w:t>Parallel discussion:</w:t>
      </w:r>
    </w:p>
    <w:p w14:paraId="5E21DD86" w14:textId="77777777" w:rsidR="0061178C" w:rsidRDefault="00C064F5" w:rsidP="0061178C">
      <w:pPr>
        <w:keepNext/>
        <w:keepLines/>
      </w:pPr>
      <w:r>
        <w:t>The proposed response was reviewed</w:t>
      </w:r>
      <w:r w:rsidR="0061178C">
        <w:t xml:space="preserve">. </w:t>
      </w:r>
    </w:p>
    <w:p w14:paraId="543C47ED" w14:textId="77777777" w:rsidR="0061178C" w:rsidRDefault="0061178C" w:rsidP="0061178C">
      <w:pPr>
        <w:keepNext/>
        <w:keepLines/>
        <w:rPr>
          <w:b/>
          <w:bCs/>
        </w:rPr>
      </w:pPr>
      <w:r>
        <w:rPr>
          <w:b/>
          <w:bCs/>
        </w:rPr>
        <w:t>Plenary Discussion:</w:t>
      </w:r>
    </w:p>
    <w:p w14:paraId="56033A58" w14:textId="27A03EAB" w:rsidR="00520DEE" w:rsidRDefault="00520DEE" w:rsidP="00520DEE">
      <w:pPr>
        <w:keepNext/>
        <w:keepLines/>
      </w:pPr>
      <w:r>
        <w:t xml:space="preserve">  </w:t>
      </w:r>
      <w:r>
        <w:rPr>
          <w:color w:val="FF0000"/>
        </w:rPr>
        <w:t>&lt;RETURN - OPEN&gt;</w:t>
      </w:r>
    </w:p>
    <w:p w14:paraId="23A77B36" w14:textId="7D10630B" w:rsidR="007615D6" w:rsidRPr="00EB0339" w:rsidRDefault="007615D6" w:rsidP="007615D6">
      <w:r w:rsidRPr="005B25A1">
        <w:rPr>
          <w:b/>
          <w:bCs/>
        </w:rPr>
        <w:t>Status:</w:t>
      </w:r>
      <w:r>
        <w:t xml:space="preserve"> </w:t>
      </w:r>
      <w:r w:rsidR="00C064F5" w:rsidRPr="00380F14">
        <w:rPr>
          <w:color w:val="FF0000"/>
        </w:rPr>
        <w:t>OPEN</w:t>
      </w:r>
    </w:p>
    <w:p w14:paraId="6B2E9943" w14:textId="77777777" w:rsidR="00E00DA6" w:rsidRDefault="007615D6" w:rsidP="000A3FBD">
      <w:pPr>
        <w:pStyle w:val="NormTop"/>
      </w:pPr>
      <w:r>
        <w:rPr>
          <w:color w:val="0000FF"/>
        </w:rPr>
        <w:t>S2-2506326</w:t>
      </w:r>
      <w:r w:rsidRPr="00D53282">
        <w:t xml:space="preserve"> </w:t>
      </w:r>
      <w:r>
        <w:t>(LS OUT) [DRAFT] LS Reply on time to collision</w:t>
      </w:r>
      <w:r>
        <w:lastRenderedPageBreak/>
        <w:t xml:space="preserve"> prediction accuracy (Source: Ericsson)</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Resonse</w:t>
      </w:r>
      <w:proofErr w:type="spellEnd"/>
      <w:r>
        <w:t xml:space="preserve"> to S2-2506124/C3-252367 on time to collision prediction accuracy.</w:t>
      </w:r>
    </w:p>
    <w:p w14:paraId="75BA869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S2-2506124</w:t>
      </w:r>
      <w:r>
        <w:t>.</w:t>
      </w:r>
    </w:p>
    <w:p w14:paraId="0FCA3463" w14:textId="77777777" w:rsidR="007615D6" w:rsidRPr="005B25A1" w:rsidRDefault="007615D6" w:rsidP="007615D6">
      <w:pPr>
        <w:keepNext/>
        <w:keepLines/>
        <w:rPr>
          <w:b/>
          <w:bCs/>
        </w:rPr>
      </w:pPr>
      <w:r w:rsidRPr="005B25A1">
        <w:rPr>
          <w:b/>
          <w:bCs/>
        </w:rPr>
        <w:t>Parallel discussion:</w:t>
      </w:r>
    </w:p>
    <w:p w14:paraId="57A1D59A" w14:textId="77777777" w:rsidR="0061178C" w:rsidRDefault="004536D5" w:rsidP="0061178C">
      <w:pPr>
        <w:keepNext/>
        <w:keepLines/>
      </w:pPr>
      <w:r>
        <w:t xml:space="preserve">The TS number should be corrected. </w:t>
      </w:r>
      <w:r w:rsidR="00C064F5">
        <w:t>The related CR was reviewed.</w:t>
      </w:r>
      <w:r>
        <w:t xml:space="preserve"> This was left for off-line discussion and revised to </w:t>
      </w:r>
      <w:r w:rsidRPr="004536D5">
        <w:rPr>
          <w:color w:val="0000FF"/>
        </w:rPr>
        <w:t>S2-250</w:t>
      </w:r>
      <w:r>
        <w:rPr>
          <w:color w:val="0000FF"/>
        </w:rPr>
        <w:t>7866</w:t>
      </w:r>
      <w:r w:rsidR="0061178C">
        <w:t xml:space="preserve">. </w:t>
      </w:r>
    </w:p>
    <w:p w14:paraId="768C6316" w14:textId="77777777" w:rsidR="0061178C" w:rsidRDefault="0061178C" w:rsidP="0061178C">
      <w:pPr>
        <w:keepNext/>
        <w:keepLines/>
        <w:rPr>
          <w:b/>
          <w:bCs/>
        </w:rPr>
      </w:pPr>
      <w:r>
        <w:rPr>
          <w:b/>
          <w:bCs/>
        </w:rPr>
        <w:t>Plenary Discussion:</w:t>
      </w:r>
    </w:p>
    <w:p w14:paraId="04A75F77" w14:textId="02C243A6" w:rsidR="00520DEE" w:rsidRDefault="00520DEE" w:rsidP="00520DEE">
      <w:pPr>
        <w:keepNext/>
        <w:keepLines/>
      </w:pPr>
      <w:r>
        <w:t xml:space="preserve">  </w:t>
      </w:r>
      <w:r>
        <w:rPr>
          <w:color w:val="FF0000"/>
        </w:rPr>
        <w:t>&lt;RETURN - OPEN&gt;</w:t>
      </w:r>
    </w:p>
    <w:p w14:paraId="61F9F515" w14:textId="77777777" w:rsidR="00C064F5" w:rsidRPr="00EB0339" w:rsidRDefault="00C064F5" w:rsidP="00C064F5">
      <w:r w:rsidRPr="005B25A1">
        <w:rPr>
          <w:b/>
          <w:bCs/>
        </w:rPr>
        <w:t>Status:</w:t>
      </w:r>
      <w:r>
        <w:t xml:space="preserve"> </w:t>
      </w:r>
      <w:r w:rsidRPr="00380F14">
        <w:rPr>
          <w:color w:val="FF0000"/>
        </w:rPr>
        <w:t>OPEN</w:t>
      </w:r>
    </w:p>
    <w:p w14:paraId="7153F691" w14:textId="77777777" w:rsidR="00E00DA6" w:rsidRDefault="007615D6" w:rsidP="000A3FBD">
      <w:pPr>
        <w:pStyle w:val="NormTop"/>
      </w:pPr>
      <w:r>
        <w:rPr>
          <w:color w:val="0000FF"/>
        </w:rPr>
        <w:t>S2-2506327</w:t>
      </w:r>
      <w:r w:rsidRPr="00D53282">
        <w:t xml:space="preserve"> </w:t>
      </w:r>
      <w:r>
        <w:t>(CR) 23.288 CR1495 (Rel-19, 'F'): Corrections to Outputs of Relative Proximity Predictions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main changes include: Move the Confidence IE as sub-IE under Collision space. Move the Confidence and Accuracy IEs as sub-IEs under Collision direction. Update the description of the IEs under Time To Collision.</w:t>
      </w:r>
    </w:p>
    <w:p w14:paraId="3D26FCA1" w14:textId="77777777" w:rsidR="007615D6" w:rsidRPr="005B25A1" w:rsidRDefault="007615D6" w:rsidP="007615D6">
      <w:pPr>
        <w:keepNext/>
        <w:keepLines/>
        <w:rPr>
          <w:b/>
          <w:bCs/>
        </w:rPr>
      </w:pPr>
      <w:r w:rsidRPr="005B25A1">
        <w:rPr>
          <w:b/>
          <w:bCs/>
        </w:rPr>
        <w:t>Parallel discussion:</w:t>
      </w:r>
    </w:p>
    <w:p w14:paraId="5EC9413A" w14:textId="77777777" w:rsidR="0061178C" w:rsidRPr="005B25A1" w:rsidRDefault="00C064F5" w:rsidP="0061178C">
      <w:pPr>
        <w:keepNext/>
        <w:keepLines/>
      </w:pPr>
      <w:r>
        <w:t xml:space="preserve">Some potential issues were raised and this was left for off-line checks and discussion. </w:t>
      </w:r>
      <w:r w:rsidR="00F80B7B">
        <w:t xml:space="preserve">Revised in parallel session to </w:t>
      </w:r>
      <w:r w:rsidR="00F80B7B" w:rsidRPr="00F80B7B">
        <w:rPr>
          <w:color w:val="0000FF"/>
        </w:rPr>
        <w:t>S2-2507997</w:t>
      </w:r>
      <w:r w:rsidR="0061178C">
        <w:t xml:space="preserve">. </w:t>
      </w:r>
    </w:p>
    <w:p w14:paraId="69D848E0" w14:textId="77777777" w:rsidR="0061178C" w:rsidRDefault="0061178C" w:rsidP="0061178C">
      <w:pPr>
        <w:keepNext/>
        <w:keepLines/>
        <w:rPr>
          <w:b/>
          <w:bCs/>
        </w:rPr>
      </w:pPr>
      <w:r>
        <w:rPr>
          <w:b/>
          <w:bCs/>
        </w:rPr>
        <w:t>Plenary Discussion:</w:t>
      </w:r>
    </w:p>
    <w:p w14:paraId="17778ADE" w14:textId="2970AE6A" w:rsidR="00520DEE" w:rsidRDefault="00520DEE" w:rsidP="00520DEE">
      <w:pPr>
        <w:keepNext/>
        <w:keepLines/>
      </w:pPr>
      <w:r>
        <w:t xml:space="preserve">  </w:t>
      </w:r>
      <w:r>
        <w:rPr>
          <w:color w:val="FF0000"/>
        </w:rPr>
        <w:t>&lt;RETURN - OPEN&gt;</w:t>
      </w:r>
    </w:p>
    <w:p w14:paraId="1DAF1F67" w14:textId="77777777" w:rsidR="00C064F5" w:rsidRPr="00EB0339" w:rsidRDefault="00C064F5" w:rsidP="00C064F5">
      <w:r w:rsidRPr="005B25A1">
        <w:rPr>
          <w:b/>
          <w:bCs/>
        </w:rPr>
        <w:t>Status:</w:t>
      </w:r>
      <w:r>
        <w:t xml:space="preserve"> </w:t>
      </w:r>
      <w:r w:rsidRPr="00380F14">
        <w:rPr>
          <w:color w:val="FF0000"/>
        </w:rPr>
        <w:t>OPEN</w:t>
      </w:r>
    </w:p>
    <w:p w14:paraId="296A6051" w14:textId="77777777" w:rsidR="00E00DA6" w:rsidRDefault="007615D6" w:rsidP="000A3FBD">
      <w:pPr>
        <w:pStyle w:val="NormTop"/>
      </w:pPr>
      <w:r>
        <w:rPr>
          <w:color w:val="0000FF"/>
        </w:rPr>
        <w:t>S2-2506153</w:t>
      </w:r>
      <w:r w:rsidRPr="00D53282">
        <w:t xml:space="preserve"> </w:t>
      </w:r>
      <w:r>
        <w:t>(LS IN) LS from SA WG3: LS on USS changeover procedure (Source: SA WG3 (S3-252263))</w:t>
      </w:r>
      <w:r>
        <w:br/>
      </w:r>
      <w:r w:rsidRPr="00D53282">
        <w:rPr>
          <w:b/>
        </w:rPr>
        <w:t>Document for:</w:t>
      </w:r>
      <w:r w:rsidRPr="00D53282">
        <w:t xml:space="preserve"> </w:t>
      </w:r>
      <w:r>
        <w:t>Action</w:t>
      </w:r>
      <w:r>
        <w:br/>
      </w:r>
      <w:r w:rsidRPr="00D53282">
        <w:rPr>
          <w:b/>
        </w:rPr>
        <w:t>Abstract:</w:t>
      </w:r>
      <w:r w:rsidRPr="00D53282">
        <w:t xml:space="preserve"> </w:t>
      </w:r>
      <w:r>
        <w:br/>
        <w:t>SA WG3 would like to ask clarification for USS changeover procedure during a UAV flight. TS 23.256 clause 5.13.2 step 20 states the following: 20. The serving USS (USS 1) informs the UAV via application layer (not defined in this specification) about the changeover to the new USS (USS 2). If required USS (USS 1) may instruct the UAV to execute the UUAA procedure with the new USS (USS 2) when initiated by the USS 2. TS 33.256 CR S3-252314 has the following Editor's Note: Editor's Note: The support for UAV triggered UUAA is FFS and needs to be checked in coordination with SA WG2. SA WG3 would like clarification on whether the UAV can trigger the UUAA procedure in case of the USS changeover and whether the UAV after receiving the instruction from the serving USS can execute the UUAA procedure with the new USS (USS 2). Action: SA WG3 kindly requests clarifications on the USS changeover procedure.</w:t>
      </w:r>
    </w:p>
    <w:p w14:paraId="70FDD1CC"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S2-2506324</w:t>
      </w:r>
      <w:r>
        <w:t>,</w:t>
      </w:r>
      <w:r>
        <w:rPr>
          <w:color w:val="0000FF"/>
        </w:rPr>
        <w:t xml:space="preserve"> S2-2507153</w:t>
      </w:r>
      <w:r>
        <w:t>,</w:t>
      </w:r>
      <w:r>
        <w:rPr>
          <w:color w:val="0000FF"/>
        </w:rPr>
        <w:t xml:space="preserve"> S2-2507277</w:t>
      </w:r>
      <w:r>
        <w:t>,</w:t>
      </w:r>
      <w:r>
        <w:rPr>
          <w:color w:val="0000FF"/>
        </w:rPr>
        <w:t xml:space="preserve"> S2-2507381</w:t>
      </w:r>
      <w:r>
        <w:t>.</w:t>
      </w:r>
    </w:p>
    <w:p w14:paraId="54667F29" w14:textId="77777777" w:rsidR="007615D6" w:rsidRPr="005B25A1" w:rsidRDefault="007615D6" w:rsidP="007615D6">
      <w:pPr>
        <w:keepNext/>
        <w:keepLines/>
        <w:rPr>
          <w:b/>
          <w:bCs/>
        </w:rPr>
      </w:pPr>
      <w:r w:rsidRPr="005B25A1">
        <w:rPr>
          <w:b/>
          <w:bCs/>
        </w:rPr>
        <w:t>Parallel discussion:</w:t>
      </w:r>
    </w:p>
    <w:p w14:paraId="1DEE945A" w14:textId="77777777" w:rsidR="0061178C" w:rsidRDefault="004536D5" w:rsidP="0061178C">
      <w:pPr>
        <w:keepNext/>
        <w:keepLines/>
      </w:pPr>
      <w:r>
        <w:t>The proposed responses were reviewed</w:t>
      </w:r>
      <w:r w:rsidR="0061178C">
        <w:t xml:space="preserve">. </w:t>
      </w:r>
    </w:p>
    <w:p w14:paraId="64BDFDC3" w14:textId="77777777" w:rsidR="0061178C" w:rsidRDefault="0061178C" w:rsidP="0061178C">
      <w:pPr>
        <w:keepNext/>
        <w:keepLines/>
        <w:rPr>
          <w:b/>
          <w:bCs/>
        </w:rPr>
      </w:pPr>
      <w:r>
        <w:rPr>
          <w:b/>
          <w:bCs/>
        </w:rPr>
        <w:t>Plenary Discussion:</w:t>
      </w:r>
    </w:p>
    <w:p w14:paraId="737156DA" w14:textId="67BCFD1A" w:rsidR="00520DEE" w:rsidRDefault="00520DEE" w:rsidP="00520DEE">
      <w:pPr>
        <w:keepNext/>
        <w:keepLines/>
      </w:pPr>
      <w:r>
        <w:t xml:space="preserve">  </w:t>
      </w:r>
      <w:r>
        <w:rPr>
          <w:color w:val="FF0000"/>
        </w:rPr>
        <w:t>&lt;RETURN - OPEN&gt;</w:t>
      </w:r>
    </w:p>
    <w:p w14:paraId="0B0D7445" w14:textId="77777777" w:rsidR="004536D5" w:rsidRPr="00EB0339" w:rsidRDefault="004536D5" w:rsidP="004536D5">
      <w:r w:rsidRPr="005B25A1">
        <w:rPr>
          <w:b/>
          <w:bCs/>
        </w:rPr>
        <w:t>Status:</w:t>
      </w:r>
      <w:r>
        <w:t xml:space="preserve"> </w:t>
      </w:r>
      <w:r w:rsidRPr="00380F14">
        <w:rPr>
          <w:color w:val="FF0000"/>
        </w:rPr>
        <w:t>OPEN</w:t>
      </w:r>
    </w:p>
    <w:p w14:paraId="13F5C37F" w14:textId="77777777" w:rsidR="00E00DA6" w:rsidRDefault="007615D6" w:rsidP="000A3FBD">
      <w:pPr>
        <w:pStyle w:val="NormTop"/>
      </w:pPr>
      <w:r>
        <w:rPr>
          <w:color w:val="0000FF"/>
        </w:rPr>
        <w:t>S2-2506324</w:t>
      </w:r>
      <w:r w:rsidRPr="00D53282">
        <w:t xml:space="preserve"> </w:t>
      </w:r>
      <w:r>
        <w:t>(LS OUT) [DRAFT] Reply LS on USS changeover proce</w:t>
      </w:r>
      <w:r>
        <w:lastRenderedPageBreak/>
        <w:t>dure (Source: Ericsson)</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Resonse</w:t>
      </w:r>
      <w:proofErr w:type="spellEnd"/>
      <w:r>
        <w:t xml:space="preserve"> to S2-2506153/S3-252263 on USS changeover procedure.</w:t>
      </w:r>
    </w:p>
    <w:p w14:paraId="5659A38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S2-2506153</w:t>
      </w:r>
      <w:r>
        <w:t>.</w:t>
      </w:r>
    </w:p>
    <w:p w14:paraId="47E4057B" w14:textId="77777777" w:rsidR="007615D6" w:rsidRPr="005B25A1" w:rsidRDefault="007615D6" w:rsidP="007615D6">
      <w:pPr>
        <w:keepNext/>
        <w:keepLines/>
        <w:rPr>
          <w:b/>
          <w:bCs/>
        </w:rPr>
      </w:pPr>
      <w:r w:rsidRPr="005B25A1">
        <w:rPr>
          <w:b/>
          <w:bCs/>
        </w:rPr>
        <w:t>Parallel discussion:</w:t>
      </w:r>
    </w:p>
    <w:p w14:paraId="11B30E70" w14:textId="38B4DDB0" w:rsidR="007615D6" w:rsidRDefault="00DF3525" w:rsidP="007615D6">
      <w:pPr>
        <w:keepNext/>
        <w:keepLines/>
        <w:rPr>
          <w:color w:val="0000FF"/>
        </w:rPr>
      </w:pPr>
      <w:r>
        <w:t xml:space="preserve">The result on discussions on the related CR should be taken into account. This was left for off-line discussion and revised to </w:t>
      </w:r>
      <w:r w:rsidRPr="00DF3525">
        <w:rPr>
          <w:color w:val="0000FF"/>
        </w:rPr>
        <w:t>S2-250</w:t>
      </w:r>
      <w:r>
        <w:rPr>
          <w:color w:val="0000FF"/>
        </w:rPr>
        <w:t>7868</w:t>
      </w:r>
      <w:r>
        <w:t>.</w:t>
      </w:r>
      <w:r w:rsidRPr="00DF3525">
        <w:rPr>
          <w:color w:val="0000FF"/>
        </w:rPr>
        <w:t xml:space="preserve"> </w:t>
      </w:r>
    </w:p>
    <w:p w14:paraId="2B117A6A" w14:textId="77777777" w:rsidR="0061178C" w:rsidRDefault="00F80B7B" w:rsidP="0061178C">
      <w:pPr>
        <w:keepNext/>
        <w:keepLines/>
      </w:pPr>
      <w:r>
        <w:t xml:space="preserve">This was left for off-line discussion with respect to the issues on the associated CR and was revised to </w:t>
      </w:r>
      <w:r w:rsidRPr="00497EE3">
        <w:rPr>
          <w:color w:val="0000FF"/>
        </w:rPr>
        <w:t>S2-250</w:t>
      </w:r>
      <w:r>
        <w:rPr>
          <w:color w:val="0000FF"/>
        </w:rPr>
        <w:t>8000</w:t>
      </w:r>
      <w:r w:rsidR="0061178C">
        <w:t xml:space="preserve">. </w:t>
      </w:r>
    </w:p>
    <w:p w14:paraId="589209DA" w14:textId="77777777" w:rsidR="0061178C" w:rsidRDefault="0061178C" w:rsidP="0061178C">
      <w:pPr>
        <w:keepNext/>
        <w:keepLines/>
        <w:rPr>
          <w:b/>
          <w:bCs/>
        </w:rPr>
      </w:pPr>
      <w:r>
        <w:rPr>
          <w:b/>
          <w:bCs/>
        </w:rPr>
        <w:t>Plenary Discussion:</w:t>
      </w:r>
    </w:p>
    <w:p w14:paraId="3AC0F4B3" w14:textId="7590C5C3" w:rsidR="00520DEE" w:rsidRDefault="00520DEE" w:rsidP="00520DEE">
      <w:pPr>
        <w:keepNext/>
        <w:keepLines/>
      </w:pPr>
      <w:r>
        <w:t xml:space="preserve">  </w:t>
      </w:r>
      <w:r>
        <w:rPr>
          <w:color w:val="FF0000"/>
        </w:rPr>
        <w:t>&lt;RETURN - OPEN&gt;</w:t>
      </w:r>
    </w:p>
    <w:p w14:paraId="5FEE64F4" w14:textId="77777777" w:rsidR="00DF3525" w:rsidRPr="00EB0339" w:rsidRDefault="00DF3525" w:rsidP="00DF3525">
      <w:r w:rsidRPr="005B25A1">
        <w:rPr>
          <w:b/>
          <w:bCs/>
        </w:rPr>
        <w:t>Status:</w:t>
      </w:r>
      <w:r>
        <w:t xml:space="preserve"> </w:t>
      </w:r>
      <w:r w:rsidRPr="00380F14">
        <w:rPr>
          <w:color w:val="FF0000"/>
        </w:rPr>
        <w:t>OPEN</w:t>
      </w:r>
    </w:p>
    <w:p w14:paraId="51948C7C" w14:textId="77777777" w:rsidR="00E00DA6" w:rsidRDefault="007615D6" w:rsidP="000A3FBD">
      <w:pPr>
        <w:pStyle w:val="NormTop"/>
      </w:pPr>
      <w:r>
        <w:rPr>
          <w:color w:val="0000FF"/>
        </w:rPr>
        <w:t>S2-2507153</w:t>
      </w:r>
      <w:r w:rsidRPr="00D53282">
        <w:t xml:space="preserve"> </w:t>
      </w:r>
      <w:r>
        <w:t>(LS OUT) [DRAFT] Reply LS on USS changeover procedure (Source: Samsung)</w:t>
      </w:r>
      <w:r>
        <w:br/>
      </w:r>
      <w:r w:rsidRPr="00D53282">
        <w:rPr>
          <w:b/>
        </w:rPr>
        <w:t>Document for:</w:t>
      </w:r>
      <w:r w:rsidRPr="00D53282">
        <w:t xml:space="preserve"> </w:t>
      </w:r>
      <w:r>
        <w:t>Approval</w:t>
      </w:r>
      <w:r>
        <w:br/>
      </w:r>
      <w:r w:rsidRPr="00D53282">
        <w:rPr>
          <w:b/>
        </w:rPr>
        <w:t>Abstract:</w:t>
      </w:r>
      <w:r w:rsidRPr="00D53282">
        <w:t xml:space="preserve"> </w:t>
      </w:r>
      <w:r>
        <w:br/>
        <w:t>Reply LS to SA WG3 about UUAA procedure during USS changeover.</w:t>
      </w:r>
    </w:p>
    <w:p w14:paraId="4ADE4FE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S2-2506153</w:t>
      </w:r>
      <w:r>
        <w:t>.</w:t>
      </w:r>
    </w:p>
    <w:p w14:paraId="4DAC4F79" w14:textId="77777777" w:rsidR="007615D6" w:rsidRPr="005B25A1" w:rsidRDefault="007615D6" w:rsidP="007615D6">
      <w:pPr>
        <w:keepNext/>
        <w:keepLines/>
        <w:rPr>
          <w:b/>
          <w:bCs/>
        </w:rPr>
      </w:pPr>
      <w:r w:rsidRPr="005B25A1">
        <w:rPr>
          <w:b/>
          <w:bCs/>
        </w:rPr>
        <w:t>Parallel discussion:</w:t>
      </w:r>
    </w:p>
    <w:p w14:paraId="6671A6C7" w14:textId="77777777" w:rsidR="007615D6" w:rsidRPr="005B25A1" w:rsidRDefault="007615D6" w:rsidP="007615D6">
      <w:pPr>
        <w:keepNext/>
        <w:keepLines/>
      </w:pPr>
      <w:r w:rsidRPr="005B25A1">
        <w:t>-</w:t>
      </w:r>
    </w:p>
    <w:p w14:paraId="3118079F" w14:textId="77777777" w:rsidR="007615D6" w:rsidRPr="005B25A1" w:rsidRDefault="007615D6" w:rsidP="007615D6">
      <w:pPr>
        <w:keepNext/>
        <w:keepLines/>
        <w:rPr>
          <w:b/>
          <w:bCs/>
        </w:rPr>
      </w:pPr>
      <w:r w:rsidRPr="005B25A1">
        <w:rPr>
          <w:b/>
          <w:bCs/>
        </w:rPr>
        <w:t>Plenary Discussion:</w:t>
      </w:r>
    </w:p>
    <w:p w14:paraId="01E924C0" w14:textId="77777777" w:rsidR="007615D6" w:rsidRPr="005B25A1" w:rsidRDefault="007615D6" w:rsidP="007615D6">
      <w:pPr>
        <w:keepNext/>
        <w:keepLines/>
      </w:pPr>
      <w:r>
        <w:rPr>
          <w:color w:val="FF0000"/>
        </w:rPr>
        <w:t>NO DISCUSSION RECORDED</w:t>
      </w:r>
    </w:p>
    <w:p w14:paraId="68337FE3" w14:textId="77777777" w:rsidR="007615D6" w:rsidRPr="00EB0339" w:rsidRDefault="007615D6" w:rsidP="007615D6">
      <w:r w:rsidRPr="005B25A1">
        <w:rPr>
          <w:b/>
          <w:bCs/>
        </w:rPr>
        <w:t>Status:</w:t>
      </w:r>
      <w:r>
        <w:t xml:space="preserve"> </w:t>
      </w:r>
      <w:r>
        <w:rPr>
          <w:color w:val="0000FF"/>
        </w:rPr>
        <w:t>Not concluded</w:t>
      </w:r>
      <w:r>
        <w:t>.</w:t>
      </w:r>
    </w:p>
    <w:p w14:paraId="1ABE12C4" w14:textId="77777777" w:rsidR="00E00DA6" w:rsidRDefault="007615D6" w:rsidP="000A3FBD">
      <w:pPr>
        <w:pStyle w:val="NormTop"/>
      </w:pPr>
      <w:r>
        <w:rPr>
          <w:color w:val="0000FF"/>
        </w:rPr>
        <w:t>S2-2507277</w:t>
      </w:r>
      <w:r w:rsidRPr="00D53282">
        <w:t xml:space="preserve"> </w:t>
      </w:r>
      <w:r>
        <w:t>(LS OUT) [DRAFT] Reply LS on USS changeover procedure (Source: [Huawei to be] SA2)</w:t>
      </w:r>
      <w:r>
        <w:br/>
      </w:r>
      <w:r w:rsidRPr="00D53282">
        <w:rPr>
          <w:b/>
        </w:rPr>
        <w:t>Document for:</w:t>
      </w:r>
      <w:r w:rsidRPr="00D53282">
        <w:t xml:space="preserve"> </w:t>
      </w:r>
      <w:r>
        <w:t>Approval</w:t>
      </w:r>
      <w:r>
        <w:br/>
      </w:r>
      <w:r w:rsidRPr="00D53282">
        <w:rPr>
          <w:b/>
        </w:rPr>
        <w:t>Abstract:</w:t>
      </w:r>
      <w:r w:rsidRPr="00D53282">
        <w:t xml:space="preserve"> </w:t>
      </w:r>
    </w:p>
    <w:p w14:paraId="08E2B7E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S2-2506153</w:t>
      </w:r>
      <w:r>
        <w:t>.</w:t>
      </w:r>
    </w:p>
    <w:p w14:paraId="7CB501EF" w14:textId="77777777" w:rsidR="007615D6" w:rsidRPr="005B25A1" w:rsidRDefault="007615D6" w:rsidP="007615D6">
      <w:pPr>
        <w:keepNext/>
        <w:keepLines/>
        <w:rPr>
          <w:b/>
          <w:bCs/>
        </w:rPr>
      </w:pPr>
      <w:r w:rsidRPr="005B25A1">
        <w:rPr>
          <w:b/>
          <w:bCs/>
        </w:rPr>
        <w:t>Parallel discussion:</w:t>
      </w:r>
    </w:p>
    <w:p w14:paraId="47182DCD" w14:textId="77777777" w:rsidR="007615D6" w:rsidRPr="005B25A1" w:rsidRDefault="007615D6" w:rsidP="007615D6">
      <w:pPr>
        <w:keepNext/>
        <w:keepLines/>
      </w:pPr>
      <w:r w:rsidRPr="005B25A1">
        <w:t>-</w:t>
      </w:r>
    </w:p>
    <w:p w14:paraId="05A1F49B" w14:textId="77777777" w:rsidR="007615D6" w:rsidRPr="005B25A1" w:rsidRDefault="007615D6" w:rsidP="007615D6">
      <w:pPr>
        <w:keepNext/>
        <w:keepLines/>
        <w:rPr>
          <w:b/>
          <w:bCs/>
        </w:rPr>
      </w:pPr>
      <w:r w:rsidRPr="005B25A1">
        <w:rPr>
          <w:b/>
          <w:bCs/>
        </w:rPr>
        <w:t>Plenary Discussion:</w:t>
      </w:r>
    </w:p>
    <w:p w14:paraId="31319DB3" w14:textId="77777777" w:rsidR="007615D6" w:rsidRPr="005B25A1" w:rsidRDefault="007615D6" w:rsidP="007615D6">
      <w:pPr>
        <w:keepNext/>
        <w:keepLines/>
      </w:pPr>
      <w:r>
        <w:rPr>
          <w:color w:val="FF0000"/>
        </w:rPr>
        <w:t>NO DISCUSSION RECORDED</w:t>
      </w:r>
    </w:p>
    <w:p w14:paraId="577BA921" w14:textId="77777777" w:rsidR="007615D6" w:rsidRPr="00EB0339" w:rsidRDefault="007615D6" w:rsidP="007615D6">
      <w:r w:rsidRPr="005B25A1">
        <w:rPr>
          <w:b/>
          <w:bCs/>
        </w:rPr>
        <w:t>Status:</w:t>
      </w:r>
      <w:r>
        <w:t xml:space="preserve"> </w:t>
      </w:r>
      <w:r>
        <w:rPr>
          <w:color w:val="0000FF"/>
        </w:rPr>
        <w:t>Not concluded</w:t>
      </w:r>
      <w:r>
        <w:t>.</w:t>
      </w:r>
    </w:p>
    <w:p w14:paraId="3E142D4E" w14:textId="77777777" w:rsidR="00E00DA6" w:rsidRDefault="007615D6" w:rsidP="000A3FBD">
      <w:pPr>
        <w:pStyle w:val="NormTop"/>
      </w:pPr>
      <w:r>
        <w:rPr>
          <w:color w:val="0000FF"/>
        </w:rPr>
        <w:t>S2-2506325</w:t>
      </w:r>
      <w:r w:rsidRPr="00D53282">
        <w:t xml:space="preserve"> </w:t>
      </w:r>
      <w:r>
        <w:t xml:space="preserve">(CR) 23.256 CR0201 (Rel-19, 'F'): Clarifying UUAA </w:t>
      </w:r>
      <w:r>
        <w:lastRenderedPageBreak/>
        <w:t>aspects during the USS changeover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Clarifying in Step 20 of the USS changeover procedure that a new serving USS (USS 2) triggers the UUAA procedure.</w:t>
      </w:r>
    </w:p>
    <w:p w14:paraId="271AECC5" w14:textId="77777777" w:rsidR="007615D6" w:rsidRPr="005B25A1" w:rsidRDefault="007615D6" w:rsidP="007615D6">
      <w:pPr>
        <w:keepNext/>
        <w:keepLines/>
        <w:rPr>
          <w:b/>
          <w:bCs/>
        </w:rPr>
      </w:pPr>
      <w:r w:rsidRPr="005B25A1">
        <w:rPr>
          <w:b/>
          <w:bCs/>
        </w:rPr>
        <w:t>Convenor comment:</w:t>
      </w:r>
    </w:p>
    <w:p w14:paraId="4EF9F677" w14:textId="77777777" w:rsidR="007615D6" w:rsidRPr="005B25A1" w:rsidRDefault="007615D6" w:rsidP="007615D6">
      <w:pPr>
        <w:keepNext/>
        <w:keepLines/>
      </w:pPr>
      <w:r w:rsidRPr="005B25A1">
        <w:t>Clarify no UUAA initiation by UAV.</w:t>
      </w:r>
    </w:p>
    <w:p w14:paraId="66711635" w14:textId="77777777" w:rsidR="007615D6" w:rsidRPr="005B25A1" w:rsidRDefault="007615D6" w:rsidP="007615D6">
      <w:pPr>
        <w:keepNext/>
        <w:keepLines/>
        <w:rPr>
          <w:b/>
          <w:bCs/>
        </w:rPr>
      </w:pPr>
      <w:r w:rsidRPr="005B25A1">
        <w:rPr>
          <w:b/>
          <w:bCs/>
        </w:rPr>
        <w:t>Parallel discussion:</w:t>
      </w:r>
    </w:p>
    <w:p w14:paraId="1B6DED70" w14:textId="7BFDE8A1" w:rsidR="007615D6" w:rsidRPr="00F80B7B" w:rsidRDefault="00DF3525" w:rsidP="007615D6">
      <w:pPr>
        <w:keepNext/>
        <w:keepLines/>
      </w:pPr>
      <w:r>
        <w:t xml:space="preserve">A number of issues were raised and This was left for off-line discussion and revised to </w:t>
      </w:r>
      <w:r w:rsidRPr="00DF3525">
        <w:rPr>
          <w:color w:val="0000FF"/>
        </w:rPr>
        <w:t>S2-250</w:t>
      </w:r>
      <w:r>
        <w:rPr>
          <w:color w:val="0000FF"/>
        </w:rPr>
        <w:t>7867</w:t>
      </w:r>
      <w:r w:rsidRPr="00F80B7B">
        <w:t xml:space="preserve">. </w:t>
      </w:r>
    </w:p>
    <w:p w14:paraId="65B53F3F" w14:textId="77777777" w:rsidR="0061178C" w:rsidRDefault="00F80B7B" w:rsidP="0061178C">
      <w:pPr>
        <w:keepNext/>
        <w:keepLines/>
      </w:pPr>
      <w:r>
        <w:t xml:space="preserve">There were issues over the need for authentication in this case and this was left for off-line discussion and revised to </w:t>
      </w:r>
      <w:r w:rsidRPr="00497EE3">
        <w:rPr>
          <w:color w:val="0000FF"/>
        </w:rPr>
        <w:t>S2-250</w:t>
      </w:r>
      <w:r>
        <w:rPr>
          <w:color w:val="0000FF"/>
        </w:rPr>
        <w:t>7999</w:t>
      </w:r>
      <w:r w:rsidR="0061178C">
        <w:t xml:space="preserve">. </w:t>
      </w:r>
    </w:p>
    <w:p w14:paraId="75483A16" w14:textId="77777777" w:rsidR="0061178C" w:rsidRDefault="0061178C" w:rsidP="0061178C">
      <w:pPr>
        <w:keepNext/>
        <w:keepLines/>
        <w:rPr>
          <w:b/>
          <w:bCs/>
        </w:rPr>
      </w:pPr>
      <w:r>
        <w:rPr>
          <w:b/>
          <w:bCs/>
        </w:rPr>
        <w:t>Plenary Discussion:</w:t>
      </w:r>
    </w:p>
    <w:p w14:paraId="7BBADDBA" w14:textId="6EE954E7" w:rsidR="00520DEE" w:rsidRDefault="00520DEE" w:rsidP="00520DEE">
      <w:pPr>
        <w:keepNext/>
        <w:keepLines/>
      </w:pPr>
      <w:r>
        <w:t xml:space="preserve">  </w:t>
      </w:r>
      <w:r>
        <w:rPr>
          <w:color w:val="FF0000"/>
        </w:rPr>
        <w:t>&lt;RETURN - OPEN&gt;</w:t>
      </w:r>
    </w:p>
    <w:p w14:paraId="1E45D48F" w14:textId="77777777" w:rsidR="00DF3525" w:rsidRPr="00EB0339" w:rsidRDefault="00DF3525" w:rsidP="00DF3525">
      <w:r w:rsidRPr="005B25A1">
        <w:rPr>
          <w:b/>
          <w:bCs/>
        </w:rPr>
        <w:t>Status:</w:t>
      </w:r>
      <w:r>
        <w:t xml:space="preserve"> </w:t>
      </w:r>
      <w:r w:rsidRPr="00380F14">
        <w:rPr>
          <w:color w:val="FF0000"/>
        </w:rPr>
        <w:t>OPEN</w:t>
      </w:r>
    </w:p>
    <w:p w14:paraId="2E962941" w14:textId="77777777" w:rsidR="00E00DA6" w:rsidRDefault="007615D6" w:rsidP="000A3FBD">
      <w:pPr>
        <w:pStyle w:val="NormTop"/>
      </w:pPr>
      <w:r>
        <w:rPr>
          <w:color w:val="0000FF"/>
        </w:rPr>
        <w:t>S2-2506884</w:t>
      </w:r>
      <w:r w:rsidRPr="00D53282">
        <w:t xml:space="preserve"> </w:t>
      </w:r>
      <w:r>
        <w:t xml:space="preserve">(CR) 23.256 CR0203 (Rel-19, 'F'): Clarification UUAA procedure during USS changeover (Source: </w:t>
      </w:r>
      <w:proofErr w:type="spellStart"/>
      <w:r>
        <w:t>InterDigital</w:t>
      </w:r>
      <w:proofErr w:type="spellEnd"/>
      <w:r>
        <w:t xml:space="preserve"> Communications)</w:t>
      </w:r>
      <w:r>
        <w:br/>
      </w:r>
      <w:r w:rsidRPr="00D53282">
        <w:rPr>
          <w:b/>
        </w:rPr>
        <w:t>Document for:</w:t>
      </w:r>
      <w:r w:rsidRPr="00D53282">
        <w:t xml:space="preserve"> </w:t>
      </w:r>
      <w:r>
        <w:t>Approval</w:t>
      </w:r>
      <w:r>
        <w:br/>
      </w:r>
      <w:r w:rsidRPr="00D53282">
        <w:rPr>
          <w:b/>
        </w:rPr>
        <w:t>Abstract:</w:t>
      </w:r>
      <w:r w:rsidRPr="00D53282">
        <w:t xml:space="preserve"> </w:t>
      </w:r>
      <w:r>
        <w:br/>
        <w:t>Summary of change: Update the description in step 20 that UAV performs UUAA procedure as requested by USS.</w:t>
      </w:r>
    </w:p>
    <w:p w14:paraId="51B981D9" w14:textId="77777777" w:rsidR="007615D6" w:rsidRPr="005B25A1" w:rsidRDefault="007615D6" w:rsidP="007615D6">
      <w:pPr>
        <w:keepNext/>
        <w:keepLines/>
        <w:rPr>
          <w:b/>
          <w:bCs/>
        </w:rPr>
      </w:pPr>
      <w:r w:rsidRPr="005B25A1">
        <w:rPr>
          <w:b/>
          <w:bCs/>
        </w:rPr>
        <w:t>Convenor comment:</w:t>
      </w:r>
    </w:p>
    <w:p w14:paraId="54B73680" w14:textId="77777777" w:rsidR="007615D6" w:rsidRPr="005B25A1" w:rsidRDefault="007615D6" w:rsidP="007615D6">
      <w:pPr>
        <w:keepNext/>
        <w:keepLines/>
      </w:pPr>
      <w:r w:rsidRPr="005B25A1">
        <w:t>Clarify no UUAA initiation by UAV.</w:t>
      </w:r>
    </w:p>
    <w:p w14:paraId="13B2B015" w14:textId="77777777" w:rsidR="007615D6" w:rsidRPr="005B25A1" w:rsidRDefault="007615D6" w:rsidP="007615D6">
      <w:pPr>
        <w:keepNext/>
        <w:keepLines/>
        <w:rPr>
          <w:b/>
          <w:bCs/>
        </w:rPr>
      </w:pPr>
      <w:r w:rsidRPr="005B25A1">
        <w:rPr>
          <w:b/>
          <w:bCs/>
        </w:rPr>
        <w:t>Parallel discussion:</w:t>
      </w:r>
    </w:p>
    <w:p w14:paraId="4919D877" w14:textId="77777777" w:rsidR="007615D6" w:rsidRPr="005B25A1" w:rsidRDefault="007615D6" w:rsidP="007615D6">
      <w:pPr>
        <w:keepNext/>
        <w:keepLines/>
      </w:pPr>
      <w:r w:rsidRPr="005B25A1">
        <w:t>-</w:t>
      </w:r>
    </w:p>
    <w:p w14:paraId="7F9227F7" w14:textId="77777777" w:rsidR="007615D6" w:rsidRPr="005B25A1" w:rsidRDefault="007615D6" w:rsidP="007615D6">
      <w:pPr>
        <w:keepNext/>
        <w:keepLines/>
        <w:rPr>
          <w:b/>
          <w:bCs/>
        </w:rPr>
      </w:pPr>
      <w:r w:rsidRPr="005B25A1">
        <w:rPr>
          <w:b/>
          <w:bCs/>
        </w:rPr>
        <w:t>Plenary Discussion:</w:t>
      </w:r>
    </w:p>
    <w:p w14:paraId="25142DA9" w14:textId="77777777" w:rsidR="007615D6" w:rsidRPr="005B25A1" w:rsidRDefault="007615D6" w:rsidP="007615D6">
      <w:pPr>
        <w:keepNext/>
        <w:keepLines/>
      </w:pPr>
      <w:r>
        <w:rPr>
          <w:color w:val="FF0000"/>
        </w:rPr>
        <w:t>NO DISCUSSION RECORDED</w:t>
      </w:r>
    </w:p>
    <w:p w14:paraId="12287AD9" w14:textId="77777777" w:rsidR="007615D6" w:rsidRPr="00EB0339" w:rsidRDefault="007615D6" w:rsidP="007615D6">
      <w:r w:rsidRPr="005B25A1">
        <w:rPr>
          <w:b/>
          <w:bCs/>
        </w:rPr>
        <w:t>Status:</w:t>
      </w:r>
      <w:r>
        <w:t xml:space="preserve"> </w:t>
      </w:r>
      <w:r>
        <w:rPr>
          <w:color w:val="0000FF"/>
        </w:rPr>
        <w:t>Not concluded</w:t>
      </w:r>
      <w:r>
        <w:t>.</w:t>
      </w:r>
    </w:p>
    <w:p w14:paraId="35FD9121" w14:textId="77777777" w:rsidR="00E00DA6" w:rsidRDefault="007615D6" w:rsidP="000A3FBD">
      <w:pPr>
        <w:pStyle w:val="NormTop"/>
      </w:pPr>
      <w:r>
        <w:rPr>
          <w:color w:val="0000FF"/>
        </w:rPr>
        <w:t>S2-2507148</w:t>
      </w:r>
      <w:r w:rsidRPr="00D53282">
        <w:t xml:space="preserve"> </w:t>
      </w:r>
      <w:r>
        <w:t>(CR) 23.256 CR0204 (Rel-19, 'F'): Clarifying UUAA aspects during the USS changeover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Clarifying in Step 20 of the USS changeover procedure that a new serving USS (USS 2) triggers the UUAA procedure.</w:t>
      </w:r>
    </w:p>
    <w:p w14:paraId="5BB55E9A" w14:textId="77777777" w:rsidR="007615D6" w:rsidRPr="005B25A1" w:rsidRDefault="007615D6" w:rsidP="007615D6">
      <w:pPr>
        <w:keepNext/>
        <w:keepLines/>
        <w:rPr>
          <w:b/>
          <w:bCs/>
        </w:rPr>
      </w:pPr>
      <w:r w:rsidRPr="005B25A1">
        <w:rPr>
          <w:b/>
          <w:bCs/>
        </w:rPr>
        <w:t>Convenor comment:</w:t>
      </w:r>
    </w:p>
    <w:p w14:paraId="57FB1BF3" w14:textId="77777777" w:rsidR="007615D6" w:rsidRPr="005B25A1" w:rsidRDefault="007615D6" w:rsidP="007615D6">
      <w:pPr>
        <w:keepNext/>
        <w:keepLines/>
      </w:pPr>
      <w:r w:rsidRPr="005B25A1">
        <w:t>Clarify no UUAA initiation by UAV.</w:t>
      </w:r>
    </w:p>
    <w:p w14:paraId="576C2998" w14:textId="77777777" w:rsidR="007615D6" w:rsidRPr="005B25A1" w:rsidRDefault="007615D6" w:rsidP="007615D6">
      <w:pPr>
        <w:keepNext/>
        <w:keepLines/>
        <w:rPr>
          <w:b/>
          <w:bCs/>
        </w:rPr>
      </w:pPr>
      <w:r w:rsidRPr="005B25A1">
        <w:rPr>
          <w:b/>
          <w:bCs/>
        </w:rPr>
        <w:t>Parallel discussion:</w:t>
      </w:r>
    </w:p>
    <w:p w14:paraId="6B8490C5" w14:textId="77777777" w:rsidR="007615D6" w:rsidRPr="005B25A1" w:rsidRDefault="007615D6" w:rsidP="007615D6">
      <w:pPr>
        <w:keepNext/>
        <w:keepLines/>
      </w:pPr>
      <w:r w:rsidRPr="005B25A1">
        <w:t>-</w:t>
      </w:r>
    </w:p>
    <w:p w14:paraId="57B2CCA0" w14:textId="77777777" w:rsidR="007615D6" w:rsidRPr="005B25A1" w:rsidRDefault="007615D6" w:rsidP="007615D6">
      <w:pPr>
        <w:keepNext/>
        <w:keepLines/>
        <w:rPr>
          <w:b/>
          <w:bCs/>
        </w:rPr>
      </w:pPr>
      <w:r w:rsidRPr="005B25A1">
        <w:rPr>
          <w:b/>
          <w:bCs/>
        </w:rPr>
        <w:t>Plenary Discussion:</w:t>
      </w:r>
    </w:p>
    <w:p w14:paraId="01610818" w14:textId="77777777" w:rsidR="007615D6" w:rsidRPr="005B25A1" w:rsidRDefault="007615D6" w:rsidP="007615D6">
      <w:pPr>
        <w:keepNext/>
        <w:keepLines/>
      </w:pPr>
      <w:r>
        <w:rPr>
          <w:color w:val="FF0000"/>
        </w:rPr>
        <w:t>NO DISCUSSION RECORDED</w:t>
      </w:r>
    </w:p>
    <w:p w14:paraId="02803EC3" w14:textId="77777777" w:rsidR="007615D6" w:rsidRPr="00EB0339" w:rsidRDefault="007615D6" w:rsidP="007615D6">
      <w:r w:rsidRPr="005B25A1">
        <w:rPr>
          <w:b/>
          <w:bCs/>
        </w:rPr>
        <w:t>Status:</w:t>
      </w:r>
      <w:r>
        <w:t xml:space="preserve"> </w:t>
      </w:r>
      <w:r>
        <w:rPr>
          <w:color w:val="0000FF"/>
        </w:rPr>
        <w:t>Not concluded</w:t>
      </w:r>
      <w:r>
        <w:t>.</w:t>
      </w:r>
    </w:p>
    <w:p w14:paraId="0CF4819B" w14:textId="77777777" w:rsidR="00E00DA6" w:rsidRDefault="007615D6" w:rsidP="000A3FBD">
      <w:pPr>
        <w:pStyle w:val="NormTop"/>
      </w:pPr>
      <w:r>
        <w:rPr>
          <w:color w:val="0000FF"/>
        </w:rPr>
        <w:t>S2-2507276</w:t>
      </w:r>
      <w:r w:rsidRPr="00D53282">
        <w:t xml:space="preserve"> </w:t>
      </w:r>
      <w:r>
        <w:t>(CR) 23.256 CR0205 (Rel-19, 'F'): Update descriptio</w:t>
      </w:r>
      <w:r>
        <w:lastRenderedPageBreak/>
        <w:t xml:space="preserve">ns on USS changeover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1B1CD038" w14:textId="77777777" w:rsidR="007615D6" w:rsidRPr="005B25A1" w:rsidRDefault="007615D6" w:rsidP="007615D6">
      <w:pPr>
        <w:keepNext/>
        <w:keepLines/>
        <w:rPr>
          <w:b/>
          <w:bCs/>
        </w:rPr>
      </w:pPr>
      <w:r w:rsidRPr="005B25A1">
        <w:rPr>
          <w:b/>
          <w:bCs/>
        </w:rPr>
        <w:t>Convenor comment:</w:t>
      </w:r>
    </w:p>
    <w:p w14:paraId="3B6CA252" w14:textId="77777777" w:rsidR="007615D6" w:rsidRPr="005B25A1" w:rsidRDefault="007615D6" w:rsidP="007615D6">
      <w:pPr>
        <w:keepNext/>
        <w:keepLines/>
      </w:pPr>
      <w:r w:rsidRPr="005B25A1">
        <w:t>Add UUAA initiation by UAV.</w:t>
      </w:r>
    </w:p>
    <w:p w14:paraId="519C0A71" w14:textId="77777777" w:rsidR="007615D6" w:rsidRPr="005B25A1" w:rsidRDefault="007615D6" w:rsidP="007615D6">
      <w:pPr>
        <w:keepNext/>
        <w:keepLines/>
        <w:rPr>
          <w:b/>
          <w:bCs/>
        </w:rPr>
      </w:pPr>
      <w:r w:rsidRPr="005B25A1">
        <w:rPr>
          <w:b/>
          <w:bCs/>
        </w:rPr>
        <w:t>Parallel discussion:</w:t>
      </w:r>
    </w:p>
    <w:p w14:paraId="6A49650B" w14:textId="77777777" w:rsidR="007615D6" w:rsidRPr="005B25A1" w:rsidRDefault="007615D6" w:rsidP="007615D6">
      <w:pPr>
        <w:keepNext/>
        <w:keepLines/>
      </w:pPr>
      <w:r w:rsidRPr="005B25A1">
        <w:t>-</w:t>
      </w:r>
    </w:p>
    <w:p w14:paraId="1CB64897" w14:textId="77777777" w:rsidR="007615D6" w:rsidRPr="005B25A1" w:rsidRDefault="007615D6" w:rsidP="007615D6">
      <w:pPr>
        <w:keepNext/>
        <w:keepLines/>
        <w:rPr>
          <w:b/>
          <w:bCs/>
        </w:rPr>
      </w:pPr>
      <w:r w:rsidRPr="005B25A1">
        <w:rPr>
          <w:b/>
          <w:bCs/>
        </w:rPr>
        <w:t>Plenary Discussion:</w:t>
      </w:r>
    </w:p>
    <w:p w14:paraId="180B8A6C" w14:textId="77777777" w:rsidR="007615D6" w:rsidRPr="005B25A1" w:rsidRDefault="007615D6" w:rsidP="007615D6">
      <w:pPr>
        <w:keepNext/>
        <w:keepLines/>
      </w:pPr>
      <w:r>
        <w:rPr>
          <w:color w:val="FF0000"/>
        </w:rPr>
        <w:t>NO DISCUSSION RECORDED</w:t>
      </w:r>
    </w:p>
    <w:p w14:paraId="0DCA023E" w14:textId="77777777" w:rsidR="007615D6" w:rsidRPr="00EB0339" w:rsidRDefault="007615D6" w:rsidP="007615D6">
      <w:r w:rsidRPr="005B25A1">
        <w:rPr>
          <w:b/>
          <w:bCs/>
        </w:rPr>
        <w:t>Status:</w:t>
      </w:r>
      <w:r>
        <w:t xml:space="preserve"> </w:t>
      </w:r>
      <w:r>
        <w:rPr>
          <w:color w:val="0000FF"/>
        </w:rPr>
        <w:t>Not concluded</w:t>
      </w:r>
      <w:r>
        <w:t>.</w:t>
      </w:r>
    </w:p>
    <w:p w14:paraId="19C4B0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Clarifications</w:t>
      </w:r>
    </w:p>
    <w:p w14:paraId="29A2F762" w14:textId="77777777" w:rsidR="00E00DA6" w:rsidRDefault="007615D6" w:rsidP="000A3FBD">
      <w:pPr>
        <w:pStyle w:val="NormTop"/>
      </w:pPr>
      <w:r>
        <w:rPr>
          <w:color w:val="0000FF"/>
        </w:rPr>
        <w:t>S2-2506328</w:t>
      </w:r>
      <w:r w:rsidRPr="00D53282">
        <w:t xml:space="preserve"> </w:t>
      </w:r>
      <w:r>
        <w:t>(CR) 23.288 CR1496 (Rel-19, 'F'): Corrections to Movement Behaviour Analytics for Pre-flight Planning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main changes include: Added height/altitude (if available) level to the preferred granularity of location information for Movement Behaviour Analytics. Added input from AF to NWDAF UE altitude/height </w:t>
      </w:r>
      <w:proofErr w:type="spellStart"/>
      <w:r>
        <w:t>informaiton</w:t>
      </w:r>
      <w:proofErr w:type="spellEnd"/>
      <w:r>
        <w:t xml:space="preserve"> for the analytics.</w:t>
      </w:r>
    </w:p>
    <w:p w14:paraId="6BF92C76" w14:textId="77777777" w:rsidR="007615D6" w:rsidRPr="005B25A1" w:rsidRDefault="007615D6" w:rsidP="007615D6">
      <w:pPr>
        <w:keepNext/>
        <w:keepLines/>
        <w:rPr>
          <w:b/>
          <w:bCs/>
        </w:rPr>
      </w:pPr>
      <w:r w:rsidRPr="005B25A1">
        <w:rPr>
          <w:b/>
          <w:bCs/>
        </w:rPr>
        <w:t>Parallel discussion:</w:t>
      </w:r>
    </w:p>
    <w:p w14:paraId="0CD001A3" w14:textId="77777777" w:rsidR="0061178C" w:rsidRDefault="00C27FE4" w:rsidP="0061178C">
      <w:pPr>
        <w:keepNext/>
        <w:keepLines/>
      </w:pPr>
      <w:r>
        <w:t xml:space="preserve">Some issues were raised and this was left for off-line discussion. </w:t>
      </w:r>
      <w:r w:rsidR="00F80B7B">
        <w:t xml:space="preserve">China Mobile questioned the need for this change. Ericsson explained their reasoning briefly. This was left for off-line discussion and revised to </w:t>
      </w:r>
      <w:r w:rsidR="00F80B7B" w:rsidRPr="00497EE3">
        <w:rPr>
          <w:color w:val="0000FF"/>
        </w:rPr>
        <w:t>S2-250</w:t>
      </w:r>
      <w:r w:rsidR="00F80B7B">
        <w:rPr>
          <w:color w:val="0000FF"/>
        </w:rPr>
        <w:t>8001</w:t>
      </w:r>
      <w:r w:rsidR="0061178C">
        <w:t xml:space="preserve">. </w:t>
      </w:r>
    </w:p>
    <w:p w14:paraId="22DB9332" w14:textId="77777777" w:rsidR="0061178C" w:rsidRDefault="0061178C" w:rsidP="0061178C">
      <w:pPr>
        <w:keepNext/>
        <w:keepLines/>
        <w:rPr>
          <w:b/>
          <w:bCs/>
        </w:rPr>
      </w:pPr>
      <w:r>
        <w:rPr>
          <w:b/>
          <w:bCs/>
        </w:rPr>
        <w:t>Plenary Discussion:</w:t>
      </w:r>
    </w:p>
    <w:p w14:paraId="04B98B3D" w14:textId="5CAABBDB" w:rsidR="00520DEE" w:rsidRDefault="00520DEE" w:rsidP="00520DEE">
      <w:pPr>
        <w:keepNext/>
        <w:keepLines/>
      </w:pPr>
      <w:r>
        <w:t xml:space="preserve">  </w:t>
      </w:r>
      <w:r>
        <w:rPr>
          <w:color w:val="FF0000"/>
        </w:rPr>
        <w:t>&lt;RETURN - OPEN&gt;</w:t>
      </w:r>
    </w:p>
    <w:p w14:paraId="4C07773C" w14:textId="77777777" w:rsidR="00C27FE4" w:rsidRPr="00EB0339" w:rsidRDefault="00C27FE4" w:rsidP="00C27FE4">
      <w:r w:rsidRPr="005B25A1">
        <w:rPr>
          <w:b/>
          <w:bCs/>
        </w:rPr>
        <w:t>Status:</w:t>
      </w:r>
      <w:r>
        <w:t xml:space="preserve"> </w:t>
      </w:r>
      <w:r w:rsidRPr="00380F14">
        <w:rPr>
          <w:color w:val="FF0000"/>
        </w:rPr>
        <w:t>OPEN</w:t>
      </w:r>
    </w:p>
    <w:p w14:paraId="1DF64BF7" w14:textId="77777777" w:rsidR="00E00DA6" w:rsidRDefault="007615D6" w:rsidP="000A3FBD">
      <w:pPr>
        <w:pStyle w:val="NormTop"/>
      </w:pPr>
      <w:r>
        <w:rPr>
          <w:color w:val="0000FF"/>
        </w:rPr>
        <w:t>S2-2506329</w:t>
      </w:r>
      <w:r w:rsidRPr="00D53282">
        <w:t xml:space="preserve"> </w:t>
      </w:r>
      <w:r>
        <w:t xml:space="preserve">(CR) 23.256 CR0202 (Rel-19, 'F'): Removing the </w:t>
      </w:r>
      <w:proofErr w:type="spellStart"/>
      <w:r>
        <w:t>Nnef_UAVFlightAssistance_Delete</w:t>
      </w:r>
      <w:proofErr w:type="spellEnd"/>
      <w:r>
        <w:t xml:space="preserve"> operation (Source: Ericsson,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Removing </w:t>
      </w:r>
      <w:proofErr w:type="spellStart"/>
      <w:r>
        <w:t>Nnef_UAVFlightAssistance_Delete</w:t>
      </w:r>
      <w:proofErr w:type="spellEnd"/>
      <w:r>
        <w:t xml:space="preserve"> and the related description from the respective clauses.</w:t>
      </w:r>
    </w:p>
    <w:p w14:paraId="0CCD0499" w14:textId="77777777" w:rsidR="007615D6" w:rsidRPr="005B25A1" w:rsidRDefault="007615D6" w:rsidP="007615D6">
      <w:pPr>
        <w:keepNext/>
        <w:keepLines/>
        <w:rPr>
          <w:b/>
          <w:bCs/>
        </w:rPr>
      </w:pPr>
      <w:r w:rsidRPr="005B25A1">
        <w:rPr>
          <w:b/>
          <w:bCs/>
        </w:rPr>
        <w:t>Parallel discussion:</w:t>
      </w:r>
    </w:p>
    <w:p w14:paraId="42C8E45E" w14:textId="77777777" w:rsidR="0061178C" w:rsidRPr="005B25A1" w:rsidRDefault="00C27FE4" w:rsidP="0061178C">
      <w:pPr>
        <w:keepNext/>
        <w:keepLines/>
      </w:pPr>
      <w:r>
        <w:t xml:space="preserve">This was reviewed and </w:t>
      </w:r>
      <w:r w:rsidRPr="00B30893">
        <w:rPr>
          <w:color w:val="FF0000"/>
        </w:rPr>
        <w:t>agreed</w:t>
      </w:r>
      <w:r>
        <w:t xml:space="preserve"> in parallel session</w:t>
      </w:r>
      <w:r w:rsidR="0061178C">
        <w:t xml:space="preserve">. </w:t>
      </w:r>
    </w:p>
    <w:p w14:paraId="2FEDCD48" w14:textId="77777777" w:rsidR="0061178C" w:rsidRDefault="0061178C" w:rsidP="0061178C">
      <w:pPr>
        <w:keepNext/>
        <w:keepLines/>
        <w:rPr>
          <w:b/>
          <w:bCs/>
        </w:rPr>
      </w:pPr>
      <w:r>
        <w:rPr>
          <w:b/>
          <w:bCs/>
        </w:rPr>
        <w:t>Plenary Discussion:</w:t>
      </w:r>
    </w:p>
    <w:p w14:paraId="19729992" w14:textId="50E9028B" w:rsidR="007615D6" w:rsidRPr="00C27FE4" w:rsidRDefault="007615D6" w:rsidP="007615D6">
      <w:pPr>
        <w:keepNext/>
        <w:keepLines/>
      </w:pPr>
    </w:p>
    <w:p w14:paraId="5C7A29D0" w14:textId="513F6FDC" w:rsidR="007615D6" w:rsidRPr="00EB0339" w:rsidRDefault="007615D6" w:rsidP="007615D6">
      <w:r w:rsidRPr="005B25A1">
        <w:rPr>
          <w:b/>
          <w:bCs/>
        </w:rPr>
        <w:t>Status:</w:t>
      </w:r>
      <w:r>
        <w:t xml:space="preserve"> </w:t>
      </w:r>
      <w:r w:rsidR="00C27FE4" w:rsidRPr="00C27FE4">
        <w:rPr>
          <w:color w:val="0000FF"/>
        </w:rPr>
        <w:t>&lt;Parallel Agreed&gt;</w:t>
      </w:r>
      <w:r>
        <w:t>.</w:t>
      </w:r>
    </w:p>
    <w:p w14:paraId="55A2FE1B" w14:textId="77777777" w:rsidR="00E00DA6" w:rsidRDefault="007615D6" w:rsidP="000A3FBD">
      <w:pPr>
        <w:pStyle w:val="NormTop"/>
      </w:pPr>
      <w:r>
        <w:rPr>
          <w:color w:val="0000FF"/>
        </w:rPr>
        <w:t>S2-2506586</w:t>
      </w:r>
      <w:r w:rsidRPr="00D53282">
        <w:t xml:space="preserve"> </w:t>
      </w:r>
      <w:r>
        <w:t>(CR) 23.256 CR0196R1 (Rel-19, 'F'): Altitude reportin</w:t>
      </w:r>
      <w:r>
        <w:lastRenderedPageBreak/>
        <w:t>g update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description related to altitude reporting functionality in clause 4.1. Update the </w:t>
      </w:r>
      <w:proofErr w:type="spellStart"/>
      <w:r>
        <w:t>Nnef_UAVFlightAssistance_Create</w:t>
      </w:r>
      <w:proofErr w:type="spellEnd"/>
      <w:r>
        <w:t xml:space="preserve"> service operation to support implicit subscription on altitude thresholds notify.</w:t>
      </w:r>
    </w:p>
    <w:p w14:paraId="68FB411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S2-2503179</w:t>
      </w:r>
      <w:r>
        <w:t>.</w:t>
      </w:r>
    </w:p>
    <w:p w14:paraId="09FC6BFE" w14:textId="77777777" w:rsidR="007615D6" w:rsidRPr="005B25A1" w:rsidRDefault="007615D6" w:rsidP="007615D6">
      <w:pPr>
        <w:keepNext/>
        <w:keepLines/>
        <w:rPr>
          <w:b/>
          <w:bCs/>
        </w:rPr>
      </w:pPr>
      <w:r w:rsidRPr="005B25A1">
        <w:rPr>
          <w:b/>
          <w:bCs/>
        </w:rPr>
        <w:t>Parallel discussion:</w:t>
      </w:r>
    </w:p>
    <w:p w14:paraId="5A39525F" w14:textId="6BC98C07" w:rsidR="00F80B7B" w:rsidRDefault="00C27FE4" w:rsidP="007615D6">
      <w:pPr>
        <w:keepNext/>
        <w:keepLines/>
      </w:pPr>
      <w:r>
        <w:t xml:space="preserve">The indications provided by the RAN needed to be checked. This was left for off-line discussion. </w:t>
      </w:r>
      <w:r w:rsidR="00F80B7B">
        <w:t xml:space="preserve">It was decided to remove the second change from the CR. This was revised to </w:t>
      </w:r>
      <w:r w:rsidR="00F80B7B" w:rsidRPr="00497EE3">
        <w:rPr>
          <w:color w:val="0000FF"/>
        </w:rPr>
        <w:t>S2-250</w:t>
      </w:r>
      <w:r w:rsidR="00F80B7B">
        <w:rPr>
          <w:color w:val="0000FF"/>
        </w:rPr>
        <w:t>8002</w:t>
      </w:r>
      <w:r w:rsidR="00F80B7B" w:rsidRPr="006132D8">
        <w:t xml:space="preserve">. </w:t>
      </w:r>
    </w:p>
    <w:p w14:paraId="056D90B0" w14:textId="77777777" w:rsidR="0061178C" w:rsidRPr="005B25A1" w:rsidRDefault="00F80B7B" w:rsidP="0061178C">
      <w:pPr>
        <w:keepNext/>
        <w:keepLines/>
      </w:pPr>
      <w:r>
        <w:t xml:space="preserve">This was </w:t>
      </w:r>
      <w:r w:rsidRPr="00B30893">
        <w:rPr>
          <w:color w:val="FF0000"/>
        </w:rPr>
        <w:t>agreed</w:t>
      </w:r>
      <w:r>
        <w:t xml:space="preserve"> in parallel session</w:t>
      </w:r>
      <w:r w:rsidR="0061178C">
        <w:t xml:space="preserve">. </w:t>
      </w:r>
    </w:p>
    <w:p w14:paraId="57546D01" w14:textId="77777777" w:rsidR="0061178C" w:rsidRDefault="0061178C" w:rsidP="0061178C">
      <w:pPr>
        <w:keepNext/>
        <w:keepLines/>
        <w:rPr>
          <w:b/>
          <w:bCs/>
        </w:rPr>
      </w:pPr>
      <w:r>
        <w:rPr>
          <w:b/>
          <w:bCs/>
        </w:rPr>
        <w:t>Plenary Discussion:</w:t>
      </w:r>
    </w:p>
    <w:p w14:paraId="17B88C77" w14:textId="5CE69AA0" w:rsidR="00520DEE" w:rsidRPr="00F80B7B" w:rsidRDefault="00520DEE" w:rsidP="00520DEE">
      <w:pPr>
        <w:keepNext/>
        <w:keepLines/>
      </w:pPr>
    </w:p>
    <w:p w14:paraId="7EB25A5D" w14:textId="6ADFE65B" w:rsidR="00C27FE4" w:rsidRPr="00EB0339" w:rsidRDefault="00C27FE4" w:rsidP="00C27FE4">
      <w:r w:rsidRPr="005B25A1">
        <w:rPr>
          <w:b/>
          <w:bCs/>
        </w:rPr>
        <w:t>Status:</w:t>
      </w:r>
      <w:r>
        <w:t xml:space="preserve"> </w:t>
      </w:r>
      <w:r w:rsidR="00F80B7B">
        <w:rPr>
          <w:color w:val="0000FF"/>
        </w:rPr>
        <w:t>&lt;Parallel Agreed&gt;</w:t>
      </w:r>
      <w:r w:rsidR="00F80B7B">
        <w:t>.</w:t>
      </w:r>
    </w:p>
    <w:p w14:paraId="763DD7A1" w14:textId="77777777" w:rsidR="00E00DA6" w:rsidRDefault="007615D6" w:rsidP="000A3FBD">
      <w:pPr>
        <w:pStyle w:val="NormTop"/>
      </w:pPr>
      <w:r>
        <w:rPr>
          <w:color w:val="0000FF"/>
        </w:rPr>
        <w:t>S2-2506587</w:t>
      </w:r>
      <w:r w:rsidRPr="00D53282">
        <w:t xml:space="preserve"> </w:t>
      </w:r>
      <w:r>
        <w:t>(CR) 23.256 CR0197R1 (Rel-19, 'F'): Procedures update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step 4 in the procedure for NEF Assisted In-flight Monitoring in clause 5.12.3. Update the steps 4 and 8 in the figure 5.13.2-1 in the procedure for UAV changeover in clause 5.13.2.</w:t>
      </w:r>
    </w:p>
    <w:p w14:paraId="3D862C0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S2-2503182</w:t>
      </w:r>
      <w:r>
        <w:t>.</w:t>
      </w:r>
    </w:p>
    <w:p w14:paraId="5F540226" w14:textId="77777777" w:rsidR="007615D6" w:rsidRPr="005B25A1" w:rsidRDefault="007615D6" w:rsidP="007615D6">
      <w:pPr>
        <w:keepNext/>
        <w:keepLines/>
        <w:rPr>
          <w:b/>
          <w:bCs/>
        </w:rPr>
      </w:pPr>
      <w:r w:rsidRPr="005B25A1">
        <w:rPr>
          <w:b/>
          <w:bCs/>
        </w:rPr>
        <w:t>Parallel discussion:</w:t>
      </w:r>
    </w:p>
    <w:p w14:paraId="070416A1" w14:textId="77777777" w:rsidR="0061178C" w:rsidRPr="005B25A1" w:rsidRDefault="004D3BC2" w:rsidP="0061178C">
      <w:pPr>
        <w:keepNext/>
        <w:keepLines/>
      </w:pPr>
      <w:r>
        <w:t xml:space="preserve">This was reviewed and </w:t>
      </w:r>
      <w:r w:rsidRPr="00B30893">
        <w:rPr>
          <w:color w:val="FF0000"/>
        </w:rPr>
        <w:t>agreed</w:t>
      </w:r>
      <w:r>
        <w:t xml:space="preserve"> in parallel session</w:t>
      </w:r>
      <w:r w:rsidR="0061178C">
        <w:t xml:space="preserve">. </w:t>
      </w:r>
    </w:p>
    <w:p w14:paraId="42E4CD78" w14:textId="77777777" w:rsidR="0061178C" w:rsidRDefault="0061178C" w:rsidP="0061178C">
      <w:pPr>
        <w:keepNext/>
        <w:keepLines/>
        <w:rPr>
          <w:b/>
          <w:bCs/>
        </w:rPr>
      </w:pPr>
      <w:r>
        <w:rPr>
          <w:b/>
          <w:bCs/>
        </w:rPr>
        <w:t>Plenary Discussion:</w:t>
      </w:r>
    </w:p>
    <w:p w14:paraId="5B8A4329" w14:textId="5EAB4A29" w:rsidR="007615D6" w:rsidRPr="00EB0339" w:rsidRDefault="007615D6" w:rsidP="007615D6">
      <w:r w:rsidRPr="005B25A1">
        <w:rPr>
          <w:b/>
          <w:bCs/>
        </w:rPr>
        <w:t>Status:</w:t>
      </w:r>
      <w:r>
        <w:t xml:space="preserve"> </w:t>
      </w:r>
      <w:r w:rsidR="004D3BC2" w:rsidRPr="004D3BC2">
        <w:rPr>
          <w:color w:val="0000FF"/>
        </w:rPr>
        <w:t>&lt;Parallel Agreed&gt;.</w:t>
      </w:r>
    </w:p>
    <w:p w14:paraId="623F520F" w14:textId="77777777" w:rsidR="007615D6" w:rsidRDefault="007615D6" w:rsidP="005A50C0">
      <w:pPr>
        <w:pStyle w:val="Heading3"/>
      </w:pPr>
      <w:r>
        <w:t>19.11.2</w:t>
      </w:r>
      <w:r>
        <w:tab/>
        <w:t>UPF enhancement for Exposure And SBA Phase 2 (UPEAS_Ph2)</w:t>
      </w:r>
    </w:p>
    <w:p w14:paraId="323C05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3A464D7" w14:textId="77777777" w:rsidR="008A22D1" w:rsidRDefault="00000000" w:rsidP="00BB3F37">
      <w:r>
        <w:t>There were no contributions to this agenda item.</w:t>
      </w:r>
    </w:p>
    <w:p w14:paraId="14BD6E57" w14:textId="77777777" w:rsidR="008A22D1" w:rsidRDefault="008A22D1" w:rsidP="00BB3F37"/>
    <w:p w14:paraId="423EB81A" w14:textId="77777777" w:rsidR="007615D6" w:rsidRDefault="007615D6" w:rsidP="005A50C0">
      <w:pPr>
        <w:pStyle w:val="Heading3"/>
      </w:pPr>
      <w:r>
        <w:t>19.12.2</w:t>
      </w:r>
      <w:r>
        <w:tab/>
        <w:t xml:space="preserve">System aspects of 5G NR </w:t>
      </w:r>
      <w:proofErr w:type="spellStart"/>
      <w:r>
        <w:t>Femto</w:t>
      </w:r>
      <w:proofErr w:type="spellEnd"/>
      <w:r>
        <w:t xml:space="preserve"> (5G_Femto)</w:t>
      </w:r>
    </w:p>
    <w:p w14:paraId="7B2995A2" w14:textId="77777777" w:rsidR="008A22D1" w:rsidRDefault="00000000" w:rsidP="00BB3F37">
      <w:r>
        <w:t>There were no contributions to this agenda item.</w:t>
      </w:r>
    </w:p>
    <w:p w14:paraId="055E600A" w14:textId="77777777" w:rsidR="008A22D1" w:rsidRDefault="008A22D1" w:rsidP="00BB3F37"/>
    <w:p w14:paraId="10972099" w14:textId="77777777" w:rsidR="007615D6" w:rsidRDefault="007615D6" w:rsidP="005A50C0">
      <w:pPr>
        <w:pStyle w:val="Heading3"/>
      </w:pPr>
      <w:r>
        <w:t>19.13.2</w:t>
      </w:r>
      <w:r>
        <w:tab/>
        <w:t>Multi-Access (ATSSS_Ph4) (MASSS)</w:t>
      </w:r>
    </w:p>
    <w:p w14:paraId="10CA5391" w14:textId="77777777" w:rsidR="00E00DA6" w:rsidRDefault="007615D6" w:rsidP="000A3FBD">
      <w:pPr>
        <w:pStyle w:val="NormTop"/>
      </w:pPr>
      <w:r>
        <w:rPr>
          <w:color w:val="0000FF"/>
        </w:rPr>
        <w:t>S2-2506299</w:t>
      </w:r>
      <w:r w:rsidRPr="00D53282">
        <w:t xml:space="preserve"> </w:t>
      </w:r>
      <w:r>
        <w:t>(CR) 23.501 CR</w:t>
      </w:r>
      <w:r>
        <w:lastRenderedPageBreak/>
        <w:t>6347 (Rel-19, 'F'): Correction to N2 SM information for MPQUIC-E functionality (Source: Samsung)</w:t>
      </w:r>
      <w:r>
        <w:br/>
      </w:r>
      <w:r w:rsidRPr="00D53282">
        <w:rPr>
          <w:b/>
        </w:rPr>
        <w:t>Document for:</w:t>
      </w:r>
      <w:r w:rsidRPr="00D53282">
        <w:t xml:space="preserve"> </w:t>
      </w:r>
      <w:r>
        <w:t>Approval</w:t>
      </w:r>
      <w:r>
        <w:br/>
      </w:r>
      <w:r w:rsidRPr="00D53282">
        <w:rPr>
          <w:b/>
        </w:rPr>
        <w:t>Abstract:</w:t>
      </w:r>
      <w:r w:rsidRPr="00D53282">
        <w:t xml:space="preserve"> </w:t>
      </w:r>
    </w:p>
    <w:p w14:paraId="3CF4AE2E" w14:textId="77777777" w:rsidR="007615D6" w:rsidRPr="005B25A1" w:rsidRDefault="007615D6" w:rsidP="007615D6">
      <w:pPr>
        <w:keepNext/>
        <w:keepLines/>
        <w:rPr>
          <w:b/>
          <w:bCs/>
        </w:rPr>
      </w:pPr>
      <w:r w:rsidRPr="005B25A1">
        <w:rPr>
          <w:b/>
          <w:bCs/>
        </w:rPr>
        <w:t>Parallel discussion:</w:t>
      </w:r>
    </w:p>
    <w:p w14:paraId="31EFADC4" w14:textId="0B143C98" w:rsidR="00595735" w:rsidRDefault="00595735" w:rsidP="00A120F3">
      <w:pPr>
        <w:keepNext/>
        <w:keepLines/>
      </w:pPr>
      <w:r>
        <w:t xml:space="preserve">The clauses affected should be corrected. There were some questions on the viability of the extension of this to non NG-RAN given the header compression aspects and the intended benefits of doing this. ‘AN’ should be corrected to ‘5G-AN’. This was left for off-line discussion and revised to </w:t>
      </w:r>
      <w:r w:rsidRPr="00595735">
        <w:rPr>
          <w:color w:val="0000FF"/>
        </w:rPr>
        <w:t>S2-250</w:t>
      </w:r>
      <w:r>
        <w:rPr>
          <w:color w:val="0000FF"/>
        </w:rPr>
        <w:t>7893</w:t>
      </w:r>
      <w:r>
        <w:t>.</w:t>
      </w:r>
      <w:r w:rsidRPr="00595735">
        <w:t xml:space="preserve"> </w:t>
      </w:r>
    </w:p>
    <w:p w14:paraId="45608142" w14:textId="77777777" w:rsidR="0061178C" w:rsidRPr="005B25A1" w:rsidRDefault="0066399A" w:rsidP="0061178C">
      <w:pPr>
        <w:keepNext/>
        <w:keepLines/>
      </w:pPr>
      <w:r>
        <w:t xml:space="preserve">This was </w:t>
      </w:r>
      <w:r w:rsidRPr="00B30893">
        <w:rPr>
          <w:color w:val="FF0000"/>
        </w:rPr>
        <w:t>agreed</w:t>
      </w:r>
      <w:r>
        <w:t xml:space="preserve"> in parallel session</w:t>
      </w:r>
      <w:r w:rsidR="0061178C">
        <w:t xml:space="preserve">. </w:t>
      </w:r>
    </w:p>
    <w:p w14:paraId="224BA036" w14:textId="77777777" w:rsidR="0061178C" w:rsidRDefault="0061178C" w:rsidP="0061178C">
      <w:pPr>
        <w:keepNext/>
        <w:keepLines/>
        <w:rPr>
          <w:b/>
          <w:bCs/>
        </w:rPr>
      </w:pPr>
      <w:r>
        <w:rPr>
          <w:b/>
          <w:bCs/>
        </w:rPr>
        <w:t>Plenary Discussion:</w:t>
      </w:r>
    </w:p>
    <w:p w14:paraId="2A7D0D6E" w14:textId="4A4E0C49" w:rsidR="0066399A" w:rsidRPr="00290594" w:rsidRDefault="0066399A" w:rsidP="0066399A">
      <w:pPr>
        <w:keepNext/>
        <w:keepLines/>
      </w:pPr>
    </w:p>
    <w:p w14:paraId="1A790703" w14:textId="77777777" w:rsidR="0066399A" w:rsidRPr="00EB0339" w:rsidRDefault="0066399A" w:rsidP="0066399A">
      <w:r w:rsidRPr="005B25A1">
        <w:rPr>
          <w:b/>
          <w:bCs/>
        </w:rPr>
        <w:t>Status:</w:t>
      </w:r>
      <w:r>
        <w:t xml:space="preserve"> </w:t>
      </w:r>
      <w:r w:rsidRPr="00290594">
        <w:rPr>
          <w:color w:val="0000FF"/>
        </w:rPr>
        <w:t>&lt;Parallel Agreed&gt;.</w:t>
      </w:r>
    </w:p>
    <w:p w14:paraId="263FF8DD" w14:textId="77777777" w:rsidR="00E00DA6" w:rsidRDefault="007615D6" w:rsidP="000A3FBD">
      <w:pPr>
        <w:pStyle w:val="NormTop"/>
      </w:pPr>
      <w:r>
        <w:rPr>
          <w:color w:val="0000FF"/>
        </w:rPr>
        <w:t>S2-2506300</w:t>
      </w:r>
      <w:r w:rsidRPr="00D53282">
        <w:t xml:space="preserve"> </w:t>
      </w:r>
      <w:r>
        <w:t>(CR) 23.502 CR5519 (Rel-19, 'F'): Clarification to SMF behaviour when enabling MPQUIC-E functionality (Source: Samsung)</w:t>
      </w:r>
      <w:r>
        <w:br/>
      </w:r>
      <w:r w:rsidRPr="00D53282">
        <w:rPr>
          <w:b/>
        </w:rPr>
        <w:t>Document for:</w:t>
      </w:r>
      <w:r w:rsidRPr="00D53282">
        <w:t xml:space="preserve"> </w:t>
      </w:r>
      <w:r>
        <w:t>Approval</w:t>
      </w:r>
      <w:r>
        <w:br/>
      </w:r>
      <w:r w:rsidRPr="00D53282">
        <w:rPr>
          <w:b/>
        </w:rPr>
        <w:t>Abstract:</w:t>
      </w:r>
      <w:r w:rsidRPr="00D53282">
        <w:t xml:space="preserve"> </w:t>
      </w:r>
    </w:p>
    <w:p w14:paraId="7F3AFCA4" w14:textId="77777777" w:rsidR="007615D6" w:rsidRPr="005B25A1" w:rsidRDefault="007615D6" w:rsidP="007615D6">
      <w:pPr>
        <w:keepNext/>
        <w:keepLines/>
        <w:rPr>
          <w:b/>
          <w:bCs/>
        </w:rPr>
      </w:pPr>
      <w:r w:rsidRPr="005B25A1">
        <w:rPr>
          <w:b/>
          <w:bCs/>
        </w:rPr>
        <w:t>Parallel discussion:</w:t>
      </w:r>
    </w:p>
    <w:p w14:paraId="14FB0EED" w14:textId="695B8FDB" w:rsidR="007615D6" w:rsidRPr="00290594" w:rsidRDefault="00290594" w:rsidP="007615D6">
      <w:pPr>
        <w:keepNext/>
        <w:keepLines/>
      </w:pPr>
      <w:r>
        <w:t xml:space="preserve">ME should not be shown as impacted. This was revised to </w:t>
      </w:r>
      <w:r w:rsidRPr="00290594">
        <w:rPr>
          <w:color w:val="0000FF"/>
        </w:rPr>
        <w:t>S2-250</w:t>
      </w:r>
      <w:r>
        <w:rPr>
          <w:color w:val="0000FF"/>
        </w:rPr>
        <w:t>7894</w:t>
      </w:r>
      <w:r w:rsidRPr="00290594">
        <w:t xml:space="preserve">. </w:t>
      </w:r>
    </w:p>
    <w:p w14:paraId="66541848" w14:textId="77777777" w:rsidR="0061178C" w:rsidRPr="005B25A1" w:rsidRDefault="00290594" w:rsidP="0061178C">
      <w:pPr>
        <w:keepNext/>
        <w:keepLines/>
      </w:pPr>
      <w:r>
        <w:t xml:space="preserve">This was </w:t>
      </w:r>
      <w:r w:rsidRPr="00B30893">
        <w:rPr>
          <w:color w:val="FF0000"/>
        </w:rPr>
        <w:t>agreed</w:t>
      </w:r>
      <w:r>
        <w:t xml:space="preserve"> in parallel session</w:t>
      </w:r>
      <w:r w:rsidR="0061178C">
        <w:t xml:space="preserve">. </w:t>
      </w:r>
    </w:p>
    <w:p w14:paraId="43345CE5" w14:textId="77777777" w:rsidR="0061178C" w:rsidRDefault="0061178C" w:rsidP="0061178C">
      <w:pPr>
        <w:keepNext/>
        <w:keepLines/>
        <w:rPr>
          <w:b/>
          <w:bCs/>
        </w:rPr>
      </w:pPr>
      <w:r>
        <w:rPr>
          <w:b/>
          <w:bCs/>
        </w:rPr>
        <w:t>Plenary Discussion:</w:t>
      </w:r>
    </w:p>
    <w:p w14:paraId="67D1D73F" w14:textId="4ADC95C2" w:rsidR="007615D6" w:rsidRPr="00290594" w:rsidRDefault="007615D6" w:rsidP="007615D6">
      <w:pPr>
        <w:keepNext/>
        <w:keepLines/>
      </w:pPr>
    </w:p>
    <w:p w14:paraId="783B70D0" w14:textId="36D7E20E" w:rsidR="007615D6" w:rsidRPr="00EB0339" w:rsidRDefault="007615D6" w:rsidP="007615D6">
      <w:r w:rsidRPr="005B25A1">
        <w:rPr>
          <w:b/>
          <w:bCs/>
        </w:rPr>
        <w:t>Status:</w:t>
      </w:r>
      <w:r>
        <w:t xml:space="preserve"> </w:t>
      </w:r>
      <w:r w:rsidR="00290594" w:rsidRPr="00290594">
        <w:rPr>
          <w:color w:val="0000FF"/>
        </w:rPr>
        <w:t>&lt;Parallel Agreed&gt;.</w:t>
      </w:r>
    </w:p>
    <w:p w14:paraId="1B63CF1B" w14:textId="77777777" w:rsidR="00E00DA6" w:rsidRDefault="007615D6" w:rsidP="000A3FBD">
      <w:pPr>
        <w:pStyle w:val="NormTop"/>
      </w:pPr>
      <w:r>
        <w:rPr>
          <w:color w:val="0000FF"/>
        </w:rPr>
        <w:t>S2-2506628</w:t>
      </w:r>
      <w:r w:rsidRPr="00D53282">
        <w:t xml:space="preserve"> </w:t>
      </w:r>
      <w:r>
        <w:t>(CR) 23.501 CR6366 (Rel-19, 'F'): Clarifying the link-specific IP address(es) when using MPQUIC functionality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Added '</w:t>
      </w:r>
      <w:proofErr w:type="spellStart"/>
      <w:r>
        <w:t>atleast</w:t>
      </w:r>
      <w:proofErr w:type="spellEnd"/>
      <w:r>
        <w:t>' before 'two IP address/prefixes, called ' to make the bullet ii) semantically correct. Clarified that when PDU Session is of IPv4v6, then 2 IP address/prefixes per access may be allocated to the UE (i.e. total of four ad.</w:t>
      </w:r>
    </w:p>
    <w:p w14:paraId="5F0CF5E1" w14:textId="77777777" w:rsidR="007615D6" w:rsidRPr="005B25A1" w:rsidRDefault="007615D6" w:rsidP="007615D6">
      <w:pPr>
        <w:keepNext/>
        <w:keepLines/>
        <w:rPr>
          <w:b/>
          <w:bCs/>
        </w:rPr>
      </w:pPr>
      <w:r w:rsidRPr="005B25A1">
        <w:rPr>
          <w:b/>
          <w:bCs/>
        </w:rPr>
        <w:t>Parallel discussion:</w:t>
      </w:r>
    </w:p>
    <w:p w14:paraId="0F41A5FD" w14:textId="60EB34AF" w:rsidR="007615D6" w:rsidRPr="005B25A1" w:rsidRDefault="00290594" w:rsidP="007615D6">
      <w:pPr>
        <w:keepNext/>
        <w:keepLines/>
      </w:pPr>
      <w:r>
        <w:t xml:space="preserve">The first change should be removed. This was revised to </w:t>
      </w:r>
      <w:r w:rsidRPr="00290594">
        <w:rPr>
          <w:color w:val="0000FF"/>
        </w:rPr>
        <w:t>S2-250</w:t>
      </w:r>
      <w:r>
        <w:rPr>
          <w:color w:val="0000FF"/>
        </w:rPr>
        <w:t>7895</w:t>
      </w:r>
      <w:r>
        <w:t>.</w:t>
      </w:r>
      <w:r w:rsidRPr="00290594">
        <w:rPr>
          <w:color w:val="0000FF"/>
        </w:rPr>
        <w:t xml:space="preserve"> </w:t>
      </w:r>
    </w:p>
    <w:p w14:paraId="7CD30203" w14:textId="77777777" w:rsidR="0061178C" w:rsidRPr="005B25A1" w:rsidRDefault="00290594" w:rsidP="0061178C">
      <w:pPr>
        <w:keepNext/>
        <w:keepLines/>
      </w:pPr>
      <w:r>
        <w:t xml:space="preserve">This was </w:t>
      </w:r>
      <w:r w:rsidRPr="00B30893">
        <w:rPr>
          <w:color w:val="FF0000"/>
        </w:rPr>
        <w:t>agreed</w:t>
      </w:r>
      <w:r>
        <w:t xml:space="preserve"> in parallel session</w:t>
      </w:r>
      <w:r w:rsidR="0061178C">
        <w:t xml:space="preserve">. </w:t>
      </w:r>
    </w:p>
    <w:p w14:paraId="46011B4F" w14:textId="77777777" w:rsidR="0061178C" w:rsidRDefault="0061178C" w:rsidP="0061178C">
      <w:pPr>
        <w:keepNext/>
        <w:keepLines/>
        <w:rPr>
          <w:b/>
          <w:bCs/>
        </w:rPr>
      </w:pPr>
      <w:r>
        <w:rPr>
          <w:b/>
          <w:bCs/>
        </w:rPr>
        <w:t>Plenary Discussion:</w:t>
      </w:r>
    </w:p>
    <w:p w14:paraId="67F4833E" w14:textId="33818708" w:rsidR="00290594" w:rsidRPr="00290594" w:rsidRDefault="00290594" w:rsidP="00290594">
      <w:pPr>
        <w:keepNext/>
        <w:keepLines/>
      </w:pPr>
    </w:p>
    <w:p w14:paraId="2A5BD42A" w14:textId="77777777" w:rsidR="00290594" w:rsidRPr="00EB0339" w:rsidRDefault="00290594" w:rsidP="00290594">
      <w:r w:rsidRPr="005B25A1">
        <w:rPr>
          <w:b/>
          <w:bCs/>
        </w:rPr>
        <w:t>Status:</w:t>
      </w:r>
      <w:r>
        <w:t xml:space="preserve"> </w:t>
      </w:r>
      <w:r w:rsidRPr="00290594">
        <w:rPr>
          <w:color w:val="0000FF"/>
        </w:rPr>
        <w:t>&lt;Parallel Agreed&gt;.</w:t>
      </w:r>
    </w:p>
    <w:p w14:paraId="28106A19" w14:textId="77777777" w:rsidR="00E00DA6" w:rsidRDefault="007615D6" w:rsidP="000A3FBD">
      <w:pPr>
        <w:pStyle w:val="NormTop"/>
      </w:pPr>
      <w:r>
        <w:rPr>
          <w:color w:val="0000FF"/>
        </w:rPr>
        <w:t>S2-2506742</w:t>
      </w:r>
      <w:r w:rsidRPr="00D53282">
        <w:t xml:space="preserve"> </w:t>
      </w:r>
      <w:r>
        <w:t>(CR) 23.501 CR6380 (Rel-19, 'F'): Correction of SMF behavi</w:t>
      </w:r>
      <w:r>
        <w:lastRenderedPageBreak/>
        <w:t>our to determine MA PDU Session capabilities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description for SMF behaviour when the UE indicates support for MPQUIC-IP (or MPQUIC-E) and ATSSS-LL with active-standby are missing in several cases.</w:t>
      </w:r>
    </w:p>
    <w:p w14:paraId="18C308F1" w14:textId="77777777" w:rsidR="007615D6" w:rsidRPr="005B25A1" w:rsidRDefault="007615D6" w:rsidP="007615D6">
      <w:pPr>
        <w:keepNext/>
        <w:keepLines/>
        <w:rPr>
          <w:b/>
          <w:bCs/>
        </w:rPr>
      </w:pPr>
      <w:r w:rsidRPr="005B25A1">
        <w:rPr>
          <w:b/>
          <w:bCs/>
        </w:rPr>
        <w:t>Parallel discussion:</w:t>
      </w:r>
    </w:p>
    <w:p w14:paraId="40A7CDD7" w14:textId="77777777" w:rsidR="00F57862" w:rsidRPr="00F57862" w:rsidRDefault="00E266DC" w:rsidP="00F57862">
      <w:pPr>
        <w:keepNext/>
        <w:keepLines/>
      </w:pPr>
      <w:r>
        <w:t xml:space="preserve">Some issues were raised and This was left for off-line discussion and revised to </w:t>
      </w:r>
      <w:r w:rsidRPr="00E266DC">
        <w:rPr>
          <w:color w:val="0000FF"/>
        </w:rPr>
        <w:t>S2-250</w:t>
      </w:r>
      <w:r>
        <w:rPr>
          <w:color w:val="0000FF"/>
        </w:rPr>
        <w:t>7916</w:t>
      </w:r>
      <w:r w:rsidR="00F57862" w:rsidRPr="00F57862">
        <w:t xml:space="preserve">. </w:t>
      </w:r>
    </w:p>
    <w:p w14:paraId="4F21EF4B" w14:textId="77777777" w:rsidR="0061178C" w:rsidRPr="005B25A1" w:rsidRDefault="00AC161C" w:rsidP="0061178C">
      <w:pPr>
        <w:keepNext/>
        <w:keepLines/>
      </w:pPr>
      <w:r>
        <w:t xml:space="preserve">This was reviewed and </w:t>
      </w:r>
      <w:r w:rsidRPr="00B30893">
        <w:rPr>
          <w:color w:val="FF0000"/>
        </w:rPr>
        <w:t>agreed</w:t>
      </w:r>
      <w:r>
        <w:t xml:space="preserve"> in parallel session</w:t>
      </w:r>
      <w:r w:rsidR="0061178C">
        <w:t xml:space="preserve">. </w:t>
      </w:r>
    </w:p>
    <w:p w14:paraId="63E5DD92" w14:textId="77777777" w:rsidR="0061178C" w:rsidRDefault="0061178C" w:rsidP="0061178C">
      <w:pPr>
        <w:keepNext/>
        <w:keepLines/>
        <w:rPr>
          <w:b/>
          <w:bCs/>
        </w:rPr>
      </w:pPr>
      <w:r>
        <w:rPr>
          <w:b/>
          <w:bCs/>
        </w:rPr>
        <w:t>Plenary Discussion:</w:t>
      </w:r>
    </w:p>
    <w:p w14:paraId="2A6EB900" w14:textId="04721544" w:rsidR="00AC161C" w:rsidRPr="00301857" w:rsidRDefault="00AC161C" w:rsidP="00AC161C">
      <w:pPr>
        <w:keepNext/>
        <w:keepLines/>
      </w:pPr>
    </w:p>
    <w:p w14:paraId="74BBEE18" w14:textId="77777777" w:rsidR="00AC161C" w:rsidRPr="00EB0339" w:rsidRDefault="00AC161C" w:rsidP="00AC161C">
      <w:r w:rsidRPr="005B25A1">
        <w:rPr>
          <w:b/>
          <w:bCs/>
        </w:rPr>
        <w:t>Status:</w:t>
      </w:r>
      <w:r>
        <w:t xml:space="preserve"> </w:t>
      </w:r>
      <w:r>
        <w:rPr>
          <w:color w:val="0000FF"/>
        </w:rPr>
        <w:t>&lt;Parallel Agreed&gt;</w:t>
      </w:r>
      <w:r>
        <w:t>.</w:t>
      </w:r>
    </w:p>
    <w:p w14:paraId="6A4A77F1" w14:textId="77777777" w:rsidR="00E00DA6" w:rsidRDefault="007615D6" w:rsidP="000A3FBD">
      <w:pPr>
        <w:pStyle w:val="NormTop"/>
      </w:pPr>
      <w:r>
        <w:rPr>
          <w:color w:val="0000FF"/>
        </w:rPr>
        <w:t>S2-2506743</w:t>
      </w:r>
      <w:r w:rsidRPr="00D53282">
        <w:t xml:space="preserve"> </w:t>
      </w:r>
      <w:r>
        <w:t>(CR) 23.502 CR5543 (Rel-19, 'F'): Correction for Ethernet MA PDU Session to handle scenarios without dynamic PCC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how Ethernet MA PDU Session is handled if dynamic PCC is not deployed.</w:t>
      </w:r>
    </w:p>
    <w:p w14:paraId="45E84439" w14:textId="77777777" w:rsidR="007615D6" w:rsidRPr="005B25A1" w:rsidRDefault="007615D6" w:rsidP="007615D6">
      <w:pPr>
        <w:keepNext/>
        <w:keepLines/>
        <w:rPr>
          <w:b/>
          <w:bCs/>
        </w:rPr>
      </w:pPr>
      <w:r w:rsidRPr="005B25A1">
        <w:rPr>
          <w:b/>
          <w:bCs/>
        </w:rPr>
        <w:t>Parallel discussion:</w:t>
      </w:r>
    </w:p>
    <w:p w14:paraId="39E5AC2B" w14:textId="77777777" w:rsidR="0061178C" w:rsidRPr="005B25A1" w:rsidRDefault="0066399A" w:rsidP="0061178C">
      <w:pPr>
        <w:keepNext/>
        <w:keepLines/>
      </w:pPr>
      <w:r>
        <w:t xml:space="preserve">Some clarifications were provided and this was </w:t>
      </w:r>
      <w:r w:rsidRPr="00B30893">
        <w:rPr>
          <w:color w:val="FF0000"/>
        </w:rPr>
        <w:t>agreed</w:t>
      </w:r>
      <w:r>
        <w:t xml:space="preserve"> in parallel session</w:t>
      </w:r>
      <w:r w:rsidR="0061178C">
        <w:t xml:space="preserve">. </w:t>
      </w:r>
    </w:p>
    <w:p w14:paraId="3B0AC609" w14:textId="77777777" w:rsidR="0061178C" w:rsidRDefault="0061178C" w:rsidP="0061178C">
      <w:pPr>
        <w:keepNext/>
        <w:keepLines/>
        <w:rPr>
          <w:b/>
          <w:bCs/>
        </w:rPr>
      </w:pPr>
      <w:r>
        <w:rPr>
          <w:b/>
          <w:bCs/>
        </w:rPr>
        <w:t>Plenary Discussion:</w:t>
      </w:r>
    </w:p>
    <w:p w14:paraId="7B568335" w14:textId="275C2E00" w:rsidR="0066399A" w:rsidRPr="00290594" w:rsidRDefault="0066399A" w:rsidP="0066399A">
      <w:pPr>
        <w:keepNext/>
        <w:keepLines/>
      </w:pPr>
    </w:p>
    <w:p w14:paraId="40F473ED" w14:textId="77777777" w:rsidR="0066399A" w:rsidRPr="00EB0339" w:rsidRDefault="0066399A" w:rsidP="0066399A">
      <w:r w:rsidRPr="005B25A1">
        <w:rPr>
          <w:b/>
          <w:bCs/>
        </w:rPr>
        <w:t>Status:</w:t>
      </w:r>
      <w:r>
        <w:t xml:space="preserve"> </w:t>
      </w:r>
      <w:r w:rsidRPr="00290594">
        <w:rPr>
          <w:color w:val="0000FF"/>
        </w:rPr>
        <w:t>&lt;Parallel Agreed&gt;.</w:t>
      </w:r>
    </w:p>
    <w:p w14:paraId="76FC28F9" w14:textId="77777777" w:rsidR="008A22D1" w:rsidRDefault="008A22D1" w:rsidP="00BB3F37"/>
    <w:p w14:paraId="42BCC6AD" w14:textId="77777777" w:rsidR="007615D6" w:rsidRDefault="007615D6" w:rsidP="005A50C0">
      <w:pPr>
        <w:pStyle w:val="Heading3"/>
      </w:pPr>
      <w:r>
        <w:t>19.14.2</w:t>
      </w:r>
      <w:r>
        <w:tab/>
        <w:t>Architecture support of Ambient power-enabled Internet of Things (AmbientIoT-ARC)</w:t>
      </w:r>
    </w:p>
    <w:p w14:paraId="5F1EBC2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92608AD" w14:textId="77777777" w:rsidR="008A22D1" w:rsidRDefault="008A22D1" w:rsidP="00BB3F37"/>
    <w:p w14:paraId="0327B822" w14:textId="77777777" w:rsidR="008A22D1" w:rsidRDefault="008A22D1" w:rsidP="00BB3F37"/>
    <w:p w14:paraId="25CF97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and no related SA WG2 proposal</w:t>
      </w:r>
    </w:p>
    <w:p w14:paraId="27ECC34A" w14:textId="77777777" w:rsidR="00E00DA6" w:rsidRDefault="007615D6" w:rsidP="000A3FBD">
      <w:pPr>
        <w:pStyle w:val="NormTop"/>
      </w:pPr>
      <w:r>
        <w:rPr>
          <w:color w:val="0000FF"/>
        </w:rPr>
        <w:t>S2-2506156</w:t>
      </w:r>
      <w:r w:rsidRPr="00D53282">
        <w:t xml:space="preserve"> </w:t>
      </w:r>
      <w:r>
        <w:t>(LS IN) LS from SA WG3:</w:t>
      </w:r>
      <w:r>
        <w:lastRenderedPageBreak/>
        <w:t xml:space="preserve"> LS on security parameter in paging request message (Source: SA WG3 (S3-252392))</w:t>
      </w:r>
      <w:r>
        <w:br/>
      </w:r>
      <w:r w:rsidRPr="00D53282">
        <w:rPr>
          <w:b/>
        </w:rPr>
        <w:t>Document for:</w:t>
      </w:r>
      <w:r w:rsidRPr="00D53282">
        <w:t xml:space="preserve"> </w:t>
      </w:r>
      <w:r>
        <w:t>Information</w:t>
      </w:r>
      <w:r>
        <w:br/>
      </w:r>
      <w:r w:rsidRPr="00D53282">
        <w:rPr>
          <w:b/>
        </w:rPr>
        <w:t>Abstract:</w:t>
      </w:r>
      <w:r w:rsidRPr="00D53282">
        <w:t xml:space="preserve"> </w:t>
      </w:r>
      <w:r>
        <w:br/>
        <w:t>SA WG3 is currently working on the authentication procedure. For this procedure, SA WG3 is assuming the ability to include an additional parameter, a 128bit random number in the paging request message. There may be other security parameters required. Therefore, SA WG3 would like to request RAN WG2 to confirm the feasibility of including additional security parameters and their maximum size.</w:t>
      </w:r>
    </w:p>
    <w:p w14:paraId="410CB597" w14:textId="77777777" w:rsidR="007615D6" w:rsidRPr="005B25A1" w:rsidRDefault="007615D6" w:rsidP="007615D6">
      <w:pPr>
        <w:keepNext/>
        <w:keepLines/>
        <w:rPr>
          <w:b/>
          <w:bCs/>
        </w:rPr>
      </w:pPr>
      <w:r w:rsidRPr="005B25A1">
        <w:rPr>
          <w:b/>
          <w:bCs/>
        </w:rPr>
        <w:t>Convenor comment:</w:t>
      </w:r>
    </w:p>
    <w:p w14:paraId="1F9F352E" w14:textId="77777777" w:rsidR="007615D6" w:rsidRPr="005B25A1" w:rsidRDefault="007615D6" w:rsidP="007615D6">
      <w:pPr>
        <w:keepNext/>
        <w:keepLines/>
      </w:pPr>
      <w:r w:rsidRPr="005B25A1">
        <w:t>Note?</w:t>
      </w:r>
    </w:p>
    <w:p w14:paraId="39C7D897" w14:textId="77777777" w:rsidR="007615D6" w:rsidRPr="005B25A1" w:rsidRDefault="007615D6" w:rsidP="007615D6">
      <w:pPr>
        <w:keepNext/>
        <w:keepLines/>
        <w:rPr>
          <w:b/>
          <w:bCs/>
        </w:rPr>
      </w:pPr>
      <w:r w:rsidRPr="005B25A1">
        <w:rPr>
          <w:b/>
          <w:bCs/>
        </w:rPr>
        <w:t>Parallel discussion:</w:t>
      </w:r>
    </w:p>
    <w:p w14:paraId="42CCD925" w14:textId="77777777" w:rsidR="007615D6" w:rsidRPr="005B25A1" w:rsidRDefault="007615D6" w:rsidP="007615D6">
      <w:pPr>
        <w:keepNext/>
        <w:keepLines/>
      </w:pPr>
      <w:r w:rsidRPr="005B25A1">
        <w:t>-</w:t>
      </w:r>
    </w:p>
    <w:p w14:paraId="47B33470" w14:textId="77777777" w:rsidR="007615D6" w:rsidRPr="005B25A1" w:rsidRDefault="007615D6" w:rsidP="007615D6">
      <w:pPr>
        <w:keepNext/>
        <w:keepLines/>
        <w:rPr>
          <w:b/>
          <w:bCs/>
        </w:rPr>
      </w:pPr>
      <w:r w:rsidRPr="005B25A1">
        <w:rPr>
          <w:b/>
          <w:bCs/>
        </w:rPr>
        <w:t>Plenary Discussion:</w:t>
      </w:r>
    </w:p>
    <w:p w14:paraId="40EF77EA" w14:textId="77777777" w:rsidR="007615D6" w:rsidRPr="005B25A1" w:rsidRDefault="007615D6" w:rsidP="007615D6">
      <w:pPr>
        <w:keepNext/>
        <w:keepLines/>
      </w:pPr>
      <w:r>
        <w:rPr>
          <w:color w:val="FF0000"/>
        </w:rPr>
        <w:t>NO DISCUSSION RECORDED</w:t>
      </w:r>
    </w:p>
    <w:p w14:paraId="3DD833EF" w14:textId="77777777" w:rsidR="007615D6" w:rsidRPr="00EB0339" w:rsidRDefault="007615D6" w:rsidP="007615D6">
      <w:r w:rsidRPr="005B25A1">
        <w:rPr>
          <w:b/>
          <w:bCs/>
        </w:rPr>
        <w:t>Status:</w:t>
      </w:r>
      <w:r>
        <w:t xml:space="preserve"> </w:t>
      </w:r>
      <w:r>
        <w:rPr>
          <w:color w:val="0000FF"/>
        </w:rPr>
        <w:t>Not concluded</w:t>
      </w:r>
      <w:r>
        <w:t>.</w:t>
      </w:r>
    </w:p>
    <w:p w14:paraId="2A4D2F31" w14:textId="77777777" w:rsidR="00E00DA6" w:rsidRDefault="007615D6" w:rsidP="000A3FBD">
      <w:pPr>
        <w:pStyle w:val="NormTop"/>
      </w:pPr>
      <w:r>
        <w:rPr>
          <w:color w:val="0000FF"/>
        </w:rPr>
        <w:t>S2-2506145</w:t>
      </w:r>
      <w:r w:rsidRPr="00D53282">
        <w:t xml:space="preserve"> </w:t>
      </w:r>
      <w:r>
        <w:t>(LS IN) LS from RAN WG3: Reply LS on D2R message size for inventory response (Source: RAN WG3 (R3-253940))</w:t>
      </w:r>
      <w:r>
        <w:br/>
      </w:r>
      <w:r w:rsidRPr="00D53282">
        <w:rPr>
          <w:b/>
        </w:rPr>
        <w:t>Document for:</w:t>
      </w:r>
      <w:r w:rsidRPr="00D53282">
        <w:t xml:space="preserve"> </w:t>
      </w:r>
      <w:r>
        <w:t>Action</w:t>
      </w:r>
      <w:r>
        <w:br/>
      </w:r>
      <w:r w:rsidRPr="00D53282">
        <w:rPr>
          <w:b/>
        </w:rPr>
        <w:t>Abstract:</w:t>
      </w:r>
      <w:r w:rsidRPr="00D53282">
        <w:t xml:space="preserve"> </w:t>
      </w:r>
      <w:r>
        <w:br/>
        <w:t>RAN WG3 thanks RAN WG2 LS on D2R message size for inventory response. RAN WG3 has agreed to define an Expected D2R Message Size IE in Inventory Request message from A-IoT CN to NG-RAN node. RAN WG3 will work on the encoding of the IE based on further progress in other WGs. Action: RAN WG3 respectfully requests RAN WG2 and SA WG2 to take the above reply into account in future discussions.</w:t>
      </w:r>
    </w:p>
    <w:p w14:paraId="6E183CB2" w14:textId="77777777" w:rsidR="007615D6" w:rsidRPr="005B25A1" w:rsidRDefault="007615D6" w:rsidP="007615D6">
      <w:pPr>
        <w:keepNext/>
        <w:keepLines/>
        <w:rPr>
          <w:b/>
          <w:bCs/>
        </w:rPr>
      </w:pPr>
      <w:r w:rsidRPr="005B25A1">
        <w:rPr>
          <w:b/>
          <w:bCs/>
        </w:rPr>
        <w:t>Convenor comment:</w:t>
      </w:r>
    </w:p>
    <w:p w14:paraId="32DD66F6" w14:textId="77777777" w:rsidR="007615D6" w:rsidRPr="005B25A1" w:rsidRDefault="007615D6" w:rsidP="007615D6">
      <w:pPr>
        <w:keepNext/>
        <w:keepLines/>
      </w:pPr>
      <w:r w:rsidRPr="005B25A1">
        <w:t>Note?</w:t>
      </w:r>
    </w:p>
    <w:p w14:paraId="72C3AD3A" w14:textId="77777777" w:rsidR="007615D6" w:rsidRPr="005B25A1" w:rsidRDefault="007615D6" w:rsidP="007615D6">
      <w:pPr>
        <w:keepNext/>
        <w:keepLines/>
        <w:rPr>
          <w:b/>
          <w:bCs/>
        </w:rPr>
      </w:pPr>
      <w:r w:rsidRPr="005B25A1">
        <w:rPr>
          <w:b/>
          <w:bCs/>
        </w:rPr>
        <w:t>Parallel discussion:</w:t>
      </w:r>
    </w:p>
    <w:p w14:paraId="57D97D4F" w14:textId="77777777" w:rsidR="007615D6" w:rsidRPr="005B25A1" w:rsidRDefault="007615D6" w:rsidP="007615D6">
      <w:pPr>
        <w:keepNext/>
        <w:keepLines/>
      </w:pPr>
      <w:r w:rsidRPr="005B25A1">
        <w:t>-</w:t>
      </w:r>
    </w:p>
    <w:p w14:paraId="4DA927A0" w14:textId="77777777" w:rsidR="007615D6" w:rsidRPr="005B25A1" w:rsidRDefault="007615D6" w:rsidP="007615D6">
      <w:pPr>
        <w:keepNext/>
        <w:keepLines/>
        <w:rPr>
          <w:b/>
          <w:bCs/>
        </w:rPr>
      </w:pPr>
      <w:r w:rsidRPr="005B25A1">
        <w:rPr>
          <w:b/>
          <w:bCs/>
        </w:rPr>
        <w:t>Plenary Discussion:</w:t>
      </w:r>
    </w:p>
    <w:p w14:paraId="6D61FC7D" w14:textId="77777777" w:rsidR="007615D6" w:rsidRPr="005B25A1" w:rsidRDefault="007615D6" w:rsidP="007615D6">
      <w:pPr>
        <w:keepNext/>
        <w:keepLines/>
      </w:pPr>
      <w:r>
        <w:rPr>
          <w:color w:val="FF0000"/>
        </w:rPr>
        <w:t>NO DISCUSSION RECORDED</w:t>
      </w:r>
    </w:p>
    <w:p w14:paraId="63203FAB" w14:textId="77777777" w:rsidR="007615D6" w:rsidRPr="00EB0339" w:rsidRDefault="007615D6" w:rsidP="007615D6">
      <w:r w:rsidRPr="005B25A1">
        <w:rPr>
          <w:b/>
          <w:bCs/>
        </w:rPr>
        <w:t>Status:</w:t>
      </w:r>
      <w:r>
        <w:t xml:space="preserve"> </w:t>
      </w:r>
      <w:r>
        <w:rPr>
          <w:color w:val="0000FF"/>
        </w:rPr>
        <w:t>Not concluded</w:t>
      </w:r>
      <w:r>
        <w:t>.</w:t>
      </w:r>
    </w:p>
    <w:p w14:paraId="6737717D" w14:textId="77777777" w:rsidR="00E00DA6" w:rsidRDefault="007615D6" w:rsidP="000A3FBD">
      <w:pPr>
        <w:pStyle w:val="NormTop"/>
      </w:pPr>
      <w:r>
        <w:rPr>
          <w:color w:val="0000FF"/>
        </w:rPr>
        <w:t>S2-2506130</w:t>
      </w:r>
      <w:r w:rsidRPr="00D53282">
        <w:t xml:space="preserve"> </w:t>
      </w:r>
      <w:r>
        <w:t>(LS IN) LS from CT WG4: Reply LS on paging ID length (Source</w:t>
      </w:r>
      <w:r>
        <w:lastRenderedPageBreak/>
        <w:t>: CT WG4 (C4-252466))</w:t>
      </w:r>
      <w:r>
        <w:br/>
      </w:r>
      <w:r w:rsidRPr="00D53282">
        <w:rPr>
          <w:b/>
        </w:rPr>
        <w:t>Document for:</w:t>
      </w:r>
      <w:r w:rsidRPr="00D53282">
        <w:t xml:space="preserve"> </w:t>
      </w:r>
      <w:r>
        <w:t>Information</w:t>
      </w:r>
      <w:r>
        <w:br/>
      </w:r>
      <w:r w:rsidRPr="00D53282">
        <w:rPr>
          <w:b/>
        </w:rPr>
        <w:t>Abstract:</w:t>
      </w:r>
      <w:r w:rsidRPr="00D53282">
        <w:t xml:space="preserve"> </w:t>
      </w:r>
      <w:r>
        <w:br/>
        <w:t xml:space="preserve">CT WG4 thanks RAN WG2 for the LS on paging ID length. CT WG4 has discussed the formats of </w:t>
      </w:r>
      <w:proofErr w:type="spellStart"/>
      <w:r>
        <w:t>AIoT</w:t>
      </w:r>
      <w:proofErr w:type="spellEnd"/>
      <w:r>
        <w:t xml:space="preserve"> Device Permanent Identifier and Filtering Information, and specified the structures in the attached CR. How the </w:t>
      </w:r>
      <w:proofErr w:type="spellStart"/>
      <w:r>
        <w:t>AIoT</w:t>
      </w:r>
      <w:proofErr w:type="spellEnd"/>
      <w:r>
        <w:t xml:space="preserve"> Device Permanent Identifier and/or Filtering Information to be used as paging ID depends on SA WG2's requirements.</w:t>
      </w:r>
    </w:p>
    <w:p w14:paraId="5509B79A" w14:textId="77777777" w:rsidR="007615D6" w:rsidRPr="005B25A1" w:rsidRDefault="007615D6" w:rsidP="007615D6">
      <w:pPr>
        <w:keepNext/>
        <w:keepLines/>
        <w:rPr>
          <w:b/>
          <w:bCs/>
        </w:rPr>
      </w:pPr>
      <w:r w:rsidRPr="005B25A1">
        <w:rPr>
          <w:b/>
          <w:bCs/>
        </w:rPr>
        <w:t>Convenor comment:</w:t>
      </w:r>
    </w:p>
    <w:p w14:paraId="70D57E10" w14:textId="77777777" w:rsidR="007615D6" w:rsidRPr="005B25A1" w:rsidRDefault="007615D6" w:rsidP="007615D6">
      <w:pPr>
        <w:keepNext/>
        <w:keepLines/>
      </w:pPr>
      <w:r w:rsidRPr="005B25A1">
        <w:t>Note?</w:t>
      </w:r>
    </w:p>
    <w:p w14:paraId="495213F6" w14:textId="77777777" w:rsidR="007615D6" w:rsidRPr="005B25A1" w:rsidRDefault="007615D6" w:rsidP="007615D6">
      <w:pPr>
        <w:keepNext/>
        <w:keepLines/>
        <w:rPr>
          <w:b/>
          <w:bCs/>
        </w:rPr>
      </w:pPr>
      <w:r w:rsidRPr="005B25A1">
        <w:rPr>
          <w:b/>
          <w:bCs/>
        </w:rPr>
        <w:t>Parallel discussion:</w:t>
      </w:r>
    </w:p>
    <w:p w14:paraId="6CD4B0C9" w14:textId="77777777" w:rsidR="007615D6" w:rsidRPr="005B25A1" w:rsidRDefault="007615D6" w:rsidP="007615D6">
      <w:pPr>
        <w:keepNext/>
        <w:keepLines/>
      </w:pPr>
      <w:r w:rsidRPr="005B25A1">
        <w:t>-</w:t>
      </w:r>
    </w:p>
    <w:p w14:paraId="368F08DB" w14:textId="77777777" w:rsidR="007615D6" w:rsidRPr="005B25A1" w:rsidRDefault="007615D6" w:rsidP="007615D6">
      <w:pPr>
        <w:keepNext/>
        <w:keepLines/>
        <w:rPr>
          <w:b/>
          <w:bCs/>
        </w:rPr>
      </w:pPr>
      <w:r w:rsidRPr="005B25A1">
        <w:rPr>
          <w:b/>
          <w:bCs/>
        </w:rPr>
        <w:t>Plenary Discussion:</w:t>
      </w:r>
    </w:p>
    <w:p w14:paraId="28537A86" w14:textId="77777777" w:rsidR="007615D6" w:rsidRPr="005B25A1" w:rsidRDefault="007615D6" w:rsidP="007615D6">
      <w:pPr>
        <w:keepNext/>
        <w:keepLines/>
      </w:pPr>
      <w:r>
        <w:rPr>
          <w:color w:val="FF0000"/>
        </w:rPr>
        <w:t>NO DISCUSSION RECORDED</w:t>
      </w:r>
    </w:p>
    <w:p w14:paraId="25902CAA" w14:textId="77777777" w:rsidR="007615D6" w:rsidRPr="00EB0339" w:rsidRDefault="007615D6" w:rsidP="007615D6">
      <w:r w:rsidRPr="005B25A1">
        <w:rPr>
          <w:b/>
          <w:bCs/>
        </w:rPr>
        <w:t>Status:</w:t>
      </w:r>
      <w:r>
        <w:t xml:space="preserve"> </w:t>
      </w:r>
      <w:r>
        <w:rPr>
          <w:color w:val="0000FF"/>
        </w:rPr>
        <w:t>Not concluded</w:t>
      </w:r>
      <w:r>
        <w:t>.</w:t>
      </w:r>
    </w:p>
    <w:p w14:paraId="270E42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UDR update to add </w:t>
      </w:r>
      <w:proofErr w:type="spellStart"/>
      <w:r>
        <w:rPr>
          <w:color w:val="0000FF"/>
        </w:rPr>
        <w:t>AIoT</w:t>
      </w:r>
      <w:proofErr w:type="spellEnd"/>
      <w:r>
        <w:rPr>
          <w:color w:val="0000FF"/>
        </w:rPr>
        <w:t xml:space="preserve"> related data</w:t>
      </w:r>
    </w:p>
    <w:p w14:paraId="6910C946" w14:textId="77777777" w:rsidR="00E00DA6" w:rsidRDefault="007615D6" w:rsidP="000A3FBD">
      <w:pPr>
        <w:pStyle w:val="NormTop"/>
      </w:pPr>
      <w:r>
        <w:rPr>
          <w:color w:val="0000FF"/>
        </w:rPr>
        <w:t>S2-2506128</w:t>
      </w:r>
      <w:r w:rsidRPr="00D53282">
        <w:t xml:space="preserve"> </w:t>
      </w:r>
      <w:r>
        <w:t xml:space="preserve">(LS IN) LS from CT WG4: LS on Using </w:t>
      </w:r>
      <w:proofErr w:type="spellStart"/>
      <w:r>
        <w:t>Nudr</w:t>
      </w:r>
      <w:proofErr w:type="spellEnd"/>
      <w:r>
        <w:t xml:space="preserve">-dr service for accessing </w:t>
      </w:r>
      <w:proofErr w:type="spellStart"/>
      <w:r>
        <w:t>AIoT</w:t>
      </w:r>
      <w:proofErr w:type="spellEnd"/>
      <w:r>
        <w:t xml:space="preserve"> device profile data (Source: CT WG4 (C4-252411))</w:t>
      </w:r>
      <w:r>
        <w:br/>
      </w:r>
      <w:r w:rsidRPr="00D53282">
        <w:rPr>
          <w:b/>
        </w:rPr>
        <w:t>Document for:</w:t>
      </w:r>
      <w:r w:rsidRPr="00D53282">
        <w:t xml:space="preserve"> </w:t>
      </w:r>
      <w:r>
        <w:t>Action</w:t>
      </w:r>
      <w:r>
        <w:br/>
      </w:r>
      <w:r w:rsidRPr="00D53282">
        <w:rPr>
          <w:b/>
        </w:rPr>
        <w:t>Abstract:</w:t>
      </w:r>
      <w:r w:rsidRPr="00D53282">
        <w:t xml:space="preserve"> </w:t>
      </w:r>
      <w:r>
        <w:br/>
        <w:t xml:space="preserve">Based on the description of TS 23.369 v0.3.0, it is defined that UDR may support the Storage of </w:t>
      </w:r>
      <w:proofErr w:type="spellStart"/>
      <w:r>
        <w:t>AIoT</w:t>
      </w:r>
      <w:proofErr w:type="spellEnd"/>
      <w:r>
        <w:t xml:space="preserve"> device profile data as below: 4.5.8 UDR In addition to the functions defined in TS 23.501 [3], the UDR may support the following functions: - Storage of </w:t>
      </w:r>
      <w:proofErr w:type="spellStart"/>
      <w:r>
        <w:t>AIoT</w:t>
      </w:r>
      <w:proofErr w:type="spellEnd"/>
      <w:r>
        <w:t xml:space="preserve"> device profile data. However, it is not specified in stage2 which service operation(s) are to be used for this purpose. In CT WG4#129 meeting, CT WG4 has discussed this topic and agreed the following: 1) </w:t>
      </w:r>
      <w:proofErr w:type="spellStart"/>
      <w:r>
        <w:t>Nudr_DR</w:t>
      </w:r>
      <w:proofErr w:type="spellEnd"/>
      <w:r>
        <w:t xml:space="preserve"> service is proposed to be used for accessing </w:t>
      </w:r>
      <w:proofErr w:type="spellStart"/>
      <w:r>
        <w:t>AIoT</w:t>
      </w:r>
      <w:proofErr w:type="spellEnd"/>
      <w:r>
        <w:t xml:space="preserve"> device profile data 2) a new TS will be created for the data modelling of </w:t>
      </w:r>
      <w:proofErr w:type="spellStart"/>
      <w:r>
        <w:t>AIoT</w:t>
      </w:r>
      <w:proofErr w:type="spellEnd"/>
      <w:r>
        <w:t xml:space="preserve"> device profile data. Action: CT WG4 kindly asks SA WG2 to confirm using </w:t>
      </w:r>
      <w:proofErr w:type="spellStart"/>
      <w:r>
        <w:t>Nudr_DR</w:t>
      </w:r>
      <w:proofErr w:type="spellEnd"/>
      <w:r>
        <w:t xml:space="preserve"> service for accessing </w:t>
      </w:r>
      <w:proofErr w:type="spellStart"/>
      <w:r>
        <w:t>AIoT</w:t>
      </w:r>
      <w:proofErr w:type="spellEnd"/>
      <w:r>
        <w:t xml:space="preserve"> device profile data, and update TS 23.501 and TS 23.502 accordingly if needed.</w:t>
      </w:r>
    </w:p>
    <w:p w14:paraId="44066077"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S2-2506532</w:t>
      </w:r>
      <w:r>
        <w:t>,</w:t>
      </w:r>
      <w:r>
        <w:rPr>
          <w:color w:val="0000FF"/>
        </w:rPr>
        <w:t xml:space="preserve"> S2-2507037</w:t>
      </w:r>
      <w:r>
        <w:t>.</w:t>
      </w:r>
    </w:p>
    <w:p w14:paraId="43AF8D7F" w14:textId="77777777" w:rsidR="007615D6" w:rsidRPr="005B25A1" w:rsidRDefault="007615D6" w:rsidP="007615D6">
      <w:pPr>
        <w:keepNext/>
        <w:keepLines/>
        <w:rPr>
          <w:b/>
          <w:bCs/>
        </w:rPr>
      </w:pPr>
      <w:r w:rsidRPr="005B25A1">
        <w:rPr>
          <w:b/>
          <w:bCs/>
        </w:rPr>
        <w:t>Convenor comment:</w:t>
      </w:r>
    </w:p>
    <w:p w14:paraId="40D419ED" w14:textId="77777777" w:rsidR="007615D6" w:rsidRPr="005B25A1" w:rsidRDefault="007615D6" w:rsidP="007615D6">
      <w:pPr>
        <w:keepNext/>
        <w:keepLines/>
      </w:pPr>
      <w:r w:rsidRPr="005B25A1">
        <w:t>open.</w:t>
      </w:r>
    </w:p>
    <w:p w14:paraId="23F37C4E" w14:textId="77777777" w:rsidR="007615D6" w:rsidRPr="005B25A1" w:rsidRDefault="007615D6" w:rsidP="007615D6">
      <w:pPr>
        <w:keepNext/>
        <w:keepLines/>
        <w:rPr>
          <w:b/>
          <w:bCs/>
        </w:rPr>
      </w:pPr>
      <w:r w:rsidRPr="005B25A1">
        <w:rPr>
          <w:b/>
          <w:bCs/>
        </w:rPr>
        <w:t>Parallel discussion:</w:t>
      </w:r>
    </w:p>
    <w:p w14:paraId="4EF482B1" w14:textId="77777777" w:rsidR="007615D6" w:rsidRPr="005B25A1" w:rsidRDefault="007615D6" w:rsidP="007615D6">
      <w:pPr>
        <w:keepNext/>
        <w:keepLines/>
      </w:pPr>
      <w:r w:rsidRPr="005B25A1">
        <w:t>-</w:t>
      </w:r>
    </w:p>
    <w:p w14:paraId="1546AFA6" w14:textId="77777777" w:rsidR="007615D6" w:rsidRPr="005B25A1" w:rsidRDefault="007615D6" w:rsidP="007615D6">
      <w:pPr>
        <w:keepNext/>
        <w:keepLines/>
        <w:rPr>
          <w:b/>
          <w:bCs/>
        </w:rPr>
      </w:pPr>
      <w:r w:rsidRPr="005B25A1">
        <w:rPr>
          <w:b/>
          <w:bCs/>
        </w:rPr>
        <w:t>Plenary Discussion:</w:t>
      </w:r>
    </w:p>
    <w:p w14:paraId="53CD23A2" w14:textId="77777777" w:rsidR="007615D6" w:rsidRPr="005B25A1" w:rsidRDefault="007615D6" w:rsidP="007615D6">
      <w:pPr>
        <w:keepNext/>
        <w:keepLines/>
      </w:pPr>
      <w:r>
        <w:rPr>
          <w:color w:val="FF0000"/>
        </w:rPr>
        <w:t>NO DISCUSSION RECORDED</w:t>
      </w:r>
    </w:p>
    <w:p w14:paraId="7FDCDDC2" w14:textId="77777777" w:rsidR="007615D6" w:rsidRPr="00EB0339" w:rsidRDefault="007615D6" w:rsidP="007615D6">
      <w:r w:rsidRPr="005B25A1">
        <w:rPr>
          <w:b/>
          <w:bCs/>
        </w:rPr>
        <w:t>Status:</w:t>
      </w:r>
      <w:r>
        <w:t xml:space="preserve"> </w:t>
      </w:r>
      <w:r>
        <w:rPr>
          <w:color w:val="0000FF"/>
        </w:rPr>
        <w:t>Not concluded</w:t>
      </w:r>
      <w:r>
        <w:t>.</w:t>
      </w:r>
    </w:p>
    <w:p w14:paraId="5734487F" w14:textId="77777777" w:rsidR="00E00DA6" w:rsidRDefault="007615D6" w:rsidP="000A3FBD">
      <w:pPr>
        <w:pStyle w:val="NormTop"/>
      </w:pPr>
      <w:r>
        <w:rPr>
          <w:color w:val="0000FF"/>
        </w:rPr>
        <w:t>S2-2507052</w:t>
      </w:r>
      <w:r w:rsidRPr="00D53282">
        <w:t xml:space="preserve"> </w:t>
      </w:r>
      <w:r>
        <w:t xml:space="preserve">(CR) 23.502 CR5556 (Rel-19, 'F'): Reference to the </w:t>
      </w:r>
      <w:proofErr w:type="spellStart"/>
      <w:r>
        <w:t>AIoT</w:t>
      </w:r>
      <w:proofErr w:type="spellEnd"/>
      <w:r>
        <w:t xml:space="preserve"> data</w:t>
      </w:r>
      <w:r>
        <w:lastRenderedPageBreak/>
        <w:t xml:space="preserve"> in the UDR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2 - Add reference in the specification for TS 23.369 (Architecture support for Ambient power-enabled Internet of Things).  5.2.12.1 - ADM is added to the UDR service consumer for the management of the </w:t>
      </w:r>
      <w:proofErr w:type="spellStart"/>
      <w:r>
        <w:t>AIoT</w:t>
      </w:r>
      <w:proofErr w:type="spellEnd"/>
      <w:r>
        <w:t xml:space="preserve"> data.  5.2.12.2.1 - Add refer.</w:t>
      </w:r>
    </w:p>
    <w:p w14:paraId="0BCE1512" w14:textId="77777777" w:rsidR="007615D6" w:rsidRPr="005B25A1" w:rsidRDefault="007615D6" w:rsidP="007615D6">
      <w:pPr>
        <w:keepNext/>
        <w:keepLines/>
        <w:rPr>
          <w:b/>
          <w:bCs/>
        </w:rPr>
      </w:pPr>
      <w:r w:rsidRPr="005B25A1">
        <w:rPr>
          <w:b/>
          <w:bCs/>
        </w:rPr>
        <w:t>Convenor comment:</w:t>
      </w:r>
    </w:p>
    <w:p w14:paraId="7C0AFA59" w14:textId="77777777" w:rsidR="007615D6" w:rsidRPr="005B25A1" w:rsidRDefault="007615D6" w:rsidP="007615D6">
      <w:pPr>
        <w:keepNext/>
        <w:keepLines/>
      </w:pPr>
      <w:r w:rsidRPr="005B25A1">
        <w:t>23.502 CR. Handle?</w:t>
      </w:r>
    </w:p>
    <w:p w14:paraId="4C332BFB" w14:textId="77777777" w:rsidR="007615D6" w:rsidRPr="005B25A1" w:rsidRDefault="007615D6" w:rsidP="007615D6">
      <w:pPr>
        <w:keepNext/>
        <w:keepLines/>
        <w:rPr>
          <w:b/>
          <w:bCs/>
        </w:rPr>
      </w:pPr>
      <w:r w:rsidRPr="005B25A1">
        <w:rPr>
          <w:b/>
          <w:bCs/>
        </w:rPr>
        <w:t>Parallel discussion:</w:t>
      </w:r>
    </w:p>
    <w:p w14:paraId="622B1B91" w14:textId="77777777" w:rsidR="007615D6" w:rsidRPr="005B25A1" w:rsidRDefault="007615D6" w:rsidP="007615D6">
      <w:pPr>
        <w:keepNext/>
        <w:keepLines/>
      </w:pPr>
      <w:r w:rsidRPr="005B25A1">
        <w:t>-</w:t>
      </w:r>
    </w:p>
    <w:p w14:paraId="2ACD6C48" w14:textId="77777777" w:rsidR="007615D6" w:rsidRPr="005B25A1" w:rsidRDefault="007615D6" w:rsidP="007615D6">
      <w:pPr>
        <w:keepNext/>
        <w:keepLines/>
        <w:rPr>
          <w:b/>
          <w:bCs/>
        </w:rPr>
      </w:pPr>
      <w:r w:rsidRPr="005B25A1">
        <w:rPr>
          <w:b/>
          <w:bCs/>
        </w:rPr>
        <w:t>Plenary Discussion:</w:t>
      </w:r>
    </w:p>
    <w:p w14:paraId="25BFE17F" w14:textId="77777777" w:rsidR="007615D6" w:rsidRPr="005B25A1" w:rsidRDefault="007615D6" w:rsidP="007615D6">
      <w:pPr>
        <w:keepNext/>
        <w:keepLines/>
      </w:pPr>
      <w:r>
        <w:rPr>
          <w:color w:val="FF0000"/>
        </w:rPr>
        <w:t>NO DISCUSSION RECORDED</w:t>
      </w:r>
    </w:p>
    <w:p w14:paraId="4D3A88B9" w14:textId="77777777" w:rsidR="007615D6" w:rsidRPr="00EB0339" w:rsidRDefault="007615D6" w:rsidP="007615D6">
      <w:r w:rsidRPr="005B25A1">
        <w:rPr>
          <w:b/>
          <w:bCs/>
        </w:rPr>
        <w:t>Status:</w:t>
      </w:r>
      <w:r>
        <w:t xml:space="preserve"> </w:t>
      </w:r>
      <w:r>
        <w:rPr>
          <w:color w:val="0000FF"/>
        </w:rPr>
        <w:t>Not concluded</w:t>
      </w:r>
      <w:r>
        <w:t>.</w:t>
      </w:r>
    </w:p>
    <w:p w14:paraId="599BF4E7" w14:textId="77777777" w:rsidR="00E00DA6" w:rsidRDefault="007615D6" w:rsidP="000A3FBD">
      <w:pPr>
        <w:pStyle w:val="NormTop"/>
      </w:pPr>
      <w:r>
        <w:rPr>
          <w:color w:val="0000FF"/>
        </w:rPr>
        <w:t>S2-2506531</w:t>
      </w:r>
      <w:r w:rsidRPr="00D53282">
        <w:t xml:space="preserve"> </w:t>
      </w:r>
      <w:r>
        <w:t xml:space="preserve">(CR) 23.502 CR5530 (Rel-19, 'F'): </w:t>
      </w:r>
      <w:proofErr w:type="spellStart"/>
      <w:r>
        <w:t>Nudr</w:t>
      </w:r>
      <w:proofErr w:type="spellEnd"/>
      <w:r>
        <w:t xml:space="preserve"> Service for Accessing </w:t>
      </w:r>
      <w:proofErr w:type="spellStart"/>
      <w:r>
        <w:t>AIoT</w:t>
      </w:r>
      <w:proofErr w:type="spellEnd"/>
      <w:r>
        <w:t xml:space="preserve"> Data (Source: Ericsson,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Reuse </w:t>
      </w:r>
      <w:proofErr w:type="spellStart"/>
      <w:r>
        <w:t>Nudr_DM</w:t>
      </w:r>
      <w:proofErr w:type="spellEnd"/>
      <w:r>
        <w:t xml:space="preserve"> service for accessing </w:t>
      </w:r>
      <w:proofErr w:type="spellStart"/>
      <w:r>
        <w:t>AIoT</w:t>
      </w:r>
      <w:proofErr w:type="spellEnd"/>
      <w:r>
        <w:t xml:space="preserve"> device profile data. A new data set is introduced for </w:t>
      </w:r>
      <w:proofErr w:type="spellStart"/>
      <w:r>
        <w:t>AIoT</w:t>
      </w:r>
      <w:proofErr w:type="spellEnd"/>
      <w:r>
        <w:t xml:space="preserve"> data which includes </w:t>
      </w:r>
      <w:proofErr w:type="spellStart"/>
      <w:r>
        <w:t>AIoT</w:t>
      </w:r>
      <w:proofErr w:type="spellEnd"/>
      <w:r>
        <w:t xml:space="preserve"> Device Profile Data and AF Authorization Data. For </w:t>
      </w:r>
      <w:proofErr w:type="spellStart"/>
      <w:r>
        <w:t>AIoT</w:t>
      </w:r>
      <w:proofErr w:type="spellEnd"/>
      <w:r>
        <w:t xml:space="preserve"> Device Profile Data, the </w:t>
      </w:r>
      <w:proofErr w:type="spellStart"/>
      <w:r>
        <w:t>AIoT</w:t>
      </w:r>
      <w:proofErr w:type="spellEnd"/>
      <w:r>
        <w:t xml:space="preserve"> Device Permanent ID is </w:t>
      </w:r>
      <w:proofErr w:type="spellStart"/>
      <w:r>
        <w:t>th.</w:t>
      </w:r>
      <w:proofErr w:type="spellEnd"/>
    </w:p>
    <w:p w14:paraId="4F0F17A3" w14:textId="77777777" w:rsidR="007615D6" w:rsidRPr="005B25A1" w:rsidRDefault="007615D6" w:rsidP="007615D6">
      <w:pPr>
        <w:keepNext/>
        <w:keepLines/>
        <w:rPr>
          <w:b/>
          <w:bCs/>
        </w:rPr>
      </w:pPr>
      <w:r w:rsidRPr="005B25A1">
        <w:rPr>
          <w:b/>
          <w:bCs/>
        </w:rPr>
        <w:t>Convenor comment:</w:t>
      </w:r>
    </w:p>
    <w:p w14:paraId="110A9A44" w14:textId="77777777" w:rsidR="007615D6" w:rsidRPr="005B25A1" w:rsidRDefault="007615D6" w:rsidP="007615D6">
      <w:pPr>
        <w:keepNext/>
        <w:keepLines/>
      </w:pPr>
      <w:r w:rsidRPr="005B25A1">
        <w:t>23.502 CR. Merge into S2-2507052?</w:t>
      </w:r>
    </w:p>
    <w:p w14:paraId="5ECCD235" w14:textId="77777777" w:rsidR="007615D6" w:rsidRPr="005B25A1" w:rsidRDefault="007615D6" w:rsidP="007615D6">
      <w:pPr>
        <w:keepNext/>
        <w:keepLines/>
        <w:rPr>
          <w:b/>
          <w:bCs/>
        </w:rPr>
      </w:pPr>
      <w:r w:rsidRPr="005B25A1">
        <w:rPr>
          <w:b/>
          <w:bCs/>
        </w:rPr>
        <w:t>Parallel discussion:</w:t>
      </w:r>
    </w:p>
    <w:p w14:paraId="72A91B3C" w14:textId="77777777" w:rsidR="007615D6" w:rsidRPr="005B25A1" w:rsidRDefault="007615D6" w:rsidP="007615D6">
      <w:pPr>
        <w:keepNext/>
        <w:keepLines/>
      </w:pPr>
      <w:r w:rsidRPr="005B25A1">
        <w:t>-</w:t>
      </w:r>
    </w:p>
    <w:p w14:paraId="5C86C0C9" w14:textId="77777777" w:rsidR="007615D6" w:rsidRPr="005B25A1" w:rsidRDefault="007615D6" w:rsidP="007615D6">
      <w:pPr>
        <w:keepNext/>
        <w:keepLines/>
        <w:rPr>
          <w:b/>
          <w:bCs/>
        </w:rPr>
      </w:pPr>
      <w:r w:rsidRPr="005B25A1">
        <w:rPr>
          <w:b/>
          <w:bCs/>
        </w:rPr>
        <w:t>Plenary Discussion:</w:t>
      </w:r>
    </w:p>
    <w:p w14:paraId="389EBFC1" w14:textId="77777777" w:rsidR="007615D6" w:rsidRPr="005B25A1" w:rsidRDefault="007615D6" w:rsidP="007615D6">
      <w:pPr>
        <w:keepNext/>
        <w:keepLines/>
      </w:pPr>
      <w:r>
        <w:rPr>
          <w:color w:val="FF0000"/>
        </w:rPr>
        <w:t>NO DISCUSSION RECORDED</w:t>
      </w:r>
    </w:p>
    <w:p w14:paraId="3D2F15B2" w14:textId="77777777" w:rsidR="007615D6" w:rsidRPr="00EB0339" w:rsidRDefault="007615D6" w:rsidP="007615D6">
      <w:r w:rsidRPr="005B25A1">
        <w:rPr>
          <w:b/>
          <w:bCs/>
        </w:rPr>
        <w:t>Status:</w:t>
      </w:r>
      <w:r>
        <w:t xml:space="preserve"> </w:t>
      </w:r>
      <w:r>
        <w:rPr>
          <w:color w:val="0000FF"/>
        </w:rPr>
        <w:t>Not concluded</w:t>
      </w:r>
      <w:r>
        <w:t>.</w:t>
      </w:r>
    </w:p>
    <w:p w14:paraId="52602B8C" w14:textId="77777777" w:rsidR="00E00DA6" w:rsidRDefault="007615D6" w:rsidP="000A3FBD">
      <w:pPr>
        <w:pStyle w:val="NormTop"/>
      </w:pPr>
      <w:r>
        <w:rPr>
          <w:color w:val="0000FF"/>
        </w:rPr>
        <w:t>S2-2507268</w:t>
      </w:r>
      <w:r w:rsidRPr="00D53282">
        <w:t xml:space="preserve"> </w:t>
      </w:r>
      <w:r>
        <w:t xml:space="preserve">(CR) 23.502 CR5564 (Rel-19, 'F'): Update UDR services for Ambient IoT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4E738A8D" w14:textId="77777777" w:rsidR="007615D6" w:rsidRPr="005B25A1" w:rsidRDefault="007615D6" w:rsidP="007615D6">
      <w:pPr>
        <w:keepNext/>
        <w:keepLines/>
        <w:rPr>
          <w:b/>
          <w:bCs/>
        </w:rPr>
      </w:pPr>
      <w:r w:rsidRPr="005B25A1">
        <w:rPr>
          <w:b/>
          <w:bCs/>
        </w:rPr>
        <w:t>Convenor comment:</w:t>
      </w:r>
    </w:p>
    <w:p w14:paraId="41972441" w14:textId="77777777" w:rsidR="007615D6" w:rsidRPr="005B25A1" w:rsidRDefault="007615D6" w:rsidP="007615D6">
      <w:pPr>
        <w:keepNext/>
        <w:keepLines/>
      </w:pPr>
      <w:r w:rsidRPr="005B25A1">
        <w:t>23.502 CR. Merge into S2-2507052?</w:t>
      </w:r>
    </w:p>
    <w:p w14:paraId="5E56B411" w14:textId="77777777" w:rsidR="007615D6" w:rsidRPr="005B25A1" w:rsidRDefault="007615D6" w:rsidP="007615D6">
      <w:pPr>
        <w:keepNext/>
        <w:keepLines/>
        <w:rPr>
          <w:b/>
          <w:bCs/>
        </w:rPr>
      </w:pPr>
      <w:r w:rsidRPr="005B25A1">
        <w:rPr>
          <w:b/>
          <w:bCs/>
        </w:rPr>
        <w:t>Parallel discussion:</w:t>
      </w:r>
    </w:p>
    <w:p w14:paraId="3F46E3F1" w14:textId="77777777" w:rsidR="007615D6" w:rsidRPr="005B25A1" w:rsidRDefault="007615D6" w:rsidP="007615D6">
      <w:pPr>
        <w:keepNext/>
        <w:keepLines/>
      </w:pPr>
      <w:r w:rsidRPr="005B25A1">
        <w:t>-</w:t>
      </w:r>
    </w:p>
    <w:p w14:paraId="1DA36061" w14:textId="77777777" w:rsidR="007615D6" w:rsidRPr="005B25A1" w:rsidRDefault="007615D6" w:rsidP="007615D6">
      <w:pPr>
        <w:keepNext/>
        <w:keepLines/>
        <w:rPr>
          <w:b/>
          <w:bCs/>
        </w:rPr>
      </w:pPr>
      <w:r w:rsidRPr="005B25A1">
        <w:rPr>
          <w:b/>
          <w:bCs/>
        </w:rPr>
        <w:t>Plenary Discussion:</w:t>
      </w:r>
    </w:p>
    <w:p w14:paraId="1FB53C30" w14:textId="77777777" w:rsidR="007615D6" w:rsidRPr="005B25A1" w:rsidRDefault="007615D6" w:rsidP="007615D6">
      <w:pPr>
        <w:keepNext/>
        <w:keepLines/>
      </w:pPr>
      <w:r>
        <w:rPr>
          <w:color w:val="FF0000"/>
        </w:rPr>
        <w:t>NO DISCUSSION RECORDED</w:t>
      </w:r>
    </w:p>
    <w:p w14:paraId="06D2B3D7" w14:textId="77777777" w:rsidR="007615D6" w:rsidRPr="00EB0339" w:rsidRDefault="007615D6" w:rsidP="007615D6">
      <w:r w:rsidRPr="005B25A1">
        <w:rPr>
          <w:b/>
          <w:bCs/>
        </w:rPr>
        <w:t>Status:</w:t>
      </w:r>
      <w:r>
        <w:t xml:space="preserve"> </w:t>
      </w:r>
      <w:r>
        <w:rPr>
          <w:color w:val="0000FF"/>
        </w:rPr>
        <w:t>Not concluded</w:t>
      </w:r>
      <w:r>
        <w:t>.</w:t>
      </w:r>
    </w:p>
    <w:p w14:paraId="5C49EDA2" w14:textId="77777777" w:rsidR="00E00DA6" w:rsidRDefault="007615D6" w:rsidP="000A3FBD">
      <w:pPr>
        <w:pStyle w:val="NormTop"/>
      </w:pPr>
      <w:r>
        <w:rPr>
          <w:color w:val="0000FF"/>
        </w:rPr>
        <w:t>S2-2507339</w:t>
      </w:r>
      <w:r w:rsidRPr="00D53282">
        <w:t xml:space="preserve"> </w:t>
      </w:r>
      <w:r>
        <w:t>(CR) 23.502 CR5566 (Rel-19, 'F'): New Data Set for AIOT devi</w:t>
      </w:r>
      <w:r>
        <w:lastRenderedPageBreak/>
        <w:t>ce profile in the UDR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a new Data Set for AIOT device profile in the UDR.</w:t>
      </w:r>
    </w:p>
    <w:p w14:paraId="1B2E5857" w14:textId="77777777" w:rsidR="007615D6" w:rsidRPr="005B25A1" w:rsidRDefault="007615D6" w:rsidP="007615D6">
      <w:pPr>
        <w:keepNext/>
        <w:keepLines/>
        <w:rPr>
          <w:b/>
          <w:bCs/>
        </w:rPr>
      </w:pPr>
      <w:r w:rsidRPr="005B25A1">
        <w:rPr>
          <w:b/>
          <w:bCs/>
        </w:rPr>
        <w:t>Convenor comment:</w:t>
      </w:r>
    </w:p>
    <w:p w14:paraId="5BFFB814" w14:textId="77777777" w:rsidR="007615D6" w:rsidRPr="005B25A1" w:rsidRDefault="007615D6" w:rsidP="007615D6">
      <w:pPr>
        <w:keepNext/>
        <w:keepLines/>
      </w:pPr>
      <w:r w:rsidRPr="005B25A1">
        <w:t>23.502 CR. Merge into S2-2507052?</w:t>
      </w:r>
    </w:p>
    <w:p w14:paraId="7C45B320" w14:textId="77777777" w:rsidR="007615D6" w:rsidRPr="005B25A1" w:rsidRDefault="007615D6" w:rsidP="007615D6">
      <w:pPr>
        <w:keepNext/>
        <w:keepLines/>
        <w:rPr>
          <w:b/>
          <w:bCs/>
        </w:rPr>
      </w:pPr>
      <w:r w:rsidRPr="005B25A1">
        <w:rPr>
          <w:b/>
          <w:bCs/>
        </w:rPr>
        <w:t>Parallel discussion:</w:t>
      </w:r>
    </w:p>
    <w:p w14:paraId="18F5C6FE" w14:textId="77777777" w:rsidR="007615D6" w:rsidRPr="005B25A1" w:rsidRDefault="007615D6" w:rsidP="007615D6">
      <w:pPr>
        <w:keepNext/>
        <w:keepLines/>
      </w:pPr>
      <w:r w:rsidRPr="005B25A1">
        <w:t>-</w:t>
      </w:r>
    </w:p>
    <w:p w14:paraId="27DFB533" w14:textId="77777777" w:rsidR="007615D6" w:rsidRPr="005B25A1" w:rsidRDefault="007615D6" w:rsidP="007615D6">
      <w:pPr>
        <w:keepNext/>
        <w:keepLines/>
        <w:rPr>
          <w:b/>
          <w:bCs/>
        </w:rPr>
      </w:pPr>
      <w:r w:rsidRPr="005B25A1">
        <w:rPr>
          <w:b/>
          <w:bCs/>
        </w:rPr>
        <w:t>Plenary Discussion:</w:t>
      </w:r>
    </w:p>
    <w:p w14:paraId="4C371E79" w14:textId="77777777" w:rsidR="007615D6" w:rsidRPr="005B25A1" w:rsidRDefault="007615D6" w:rsidP="007615D6">
      <w:pPr>
        <w:keepNext/>
        <w:keepLines/>
      </w:pPr>
      <w:r>
        <w:rPr>
          <w:color w:val="FF0000"/>
        </w:rPr>
        <w:t>NO DISCUSSION RECORDED</w:t>
      </w:r>
    </w:p>
    <w:p w14:paraId="7998E397" w14:textId="77777777" w:rsidR="007615D6" w:rsidRPr="00EB0339" w:rsidRDefault="007615D6" w:rsidP="007615D6">
      <w:r w:rsidRPr="005B25A1">
        <w:rPr>
          <w:b/>
          <w:bCs/>
        </w:rPr>
        <w:t>Status:</w:t>
      </w:r>
      <w:r>
        <w:t xml:space="preserve"> </w:t>
      </w:r>
      <w:r>
        <w:rPr>
          <w:color w:val="0000FF"/>
        </w:rPr>
        <w:t>Not concluded</w:t>
      </w:r>
      <w:r>
        <w:t>.</w:t>
      </w:r>
    </w:p>
    <w:p w14:paraId="79601DAD" w14:textId="77777777" w:rsidR="00E00DA6" w:rsidRDefault="007615D6" w:rsidP="000A3FBD">
      <w:pPr>
        <w:pStyle w:val="NormTop"/>
      </w:pPr>
      <w:r>
        <w:rPr>
          <w:color w:val="0000FF"/>
        </w:rPr>
        <w:t>S2-2506530</w:t>
      </w:r>
      <w:r w:rsidRPr="00D53282">
        <w:t xml:space="preserve"> </w:t>
      </w:r>
      <w:r>
        <w:t xml:space="preserve">(CR) 23.369 CR0010 (Rel-19, 'F'): </w:t>
      </w:r>
      <w:proofErr w:type="spellStart"/>
      <w:r>
        <w:t>Nudr</w:t>
      </w:r>
      <w:proofErr w:type="spellEnd"/>
      <w:r>
        <w:t xml:space="preserve"> Service for Accessing </w:t>
      </w:r>
      <w:proofErr w:type="spellStart"/>
      <w:r>
        <w:t>AIoT</w:t>
      </w:r>
      <w:proofErr w:type="spellEnd"/>
      <w:r>
        <w:t xml:space="preserve"> Data (Source: Ericsson,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Reuse </w:t>
      </w:r>
      <w:proofErr w:type="spellStart"/>
      <w:r>
        <w:t>Nudr_DM</w:t>
      </w:r>
      <w:proofErr w:type="spellEnd"/>
      <w:r>
        <w:t xml:space="preserve"> service for accessing </w:t>
      </w:r>
      <w:proofErr w:type="spellStart"/>
      <w:r>
        <w:t>AIoT</w:t>
      </w:r>
      <w:proofErr w:type="spellEnd"/>
      <w:r>
        <w:t xml:space="preserve"> device profile data. A new data set is introduced for </w:t>
      </w:r>
      <w:proofErr w:type="spellStart"/>
      <w:r>
        <w:t>AIoT</w:t>
      </w:r>
      <w:proofErr w:type="spellEnd"/>
      <w:r>
        <w:t xml:space="preserve"> data which includes </w:t>
      </w:r>
      <w:proofErr w:type="spellStart"/>
      <w:r>
        <w:t>AIoT</w:t>
      </w:r>
      <w:proofErr w:type="spellEnd"/>
      <w:r>
        <w:t xml:space="preserve"> Device Profile Data and AF Authorization Data. For </w:t>
      </w:r>
      <w:proofErr w:type="spellStart"/>
      <w:r>
        <w:t>AIoT</w:t>
      </w:r>
      <w:proofErr w:type="spellEnd"/>
      <w:r>
        <w:t xml:space="preserve"> Device Profile Data, the </w:t>
      </w:r>
      <w:proofErr w:type="spellStart"/>
      <w:r>
        <w:t>AIoT</w:t>
      </w:r>
      <w:proofErr w:type="spellEnd"/>
      <w:r>
        <w:t xml:space="preserve"> Device Permanent ID is </w:t>
      </w:r>
      <w:proofErr w:type="spellStart"/>
      <w:r>
        <w:t>th.</w:t>
      </w:r>
      <w:proofErr w:type="spellEnd"/>
    </w:p>
    <w:p w14:paraId="775F5F92" w14:textId="77777777" w:rsidR="007615D6" w:rsidRPr="005B25A1" w:rsidRDefault="007615D6" w:rsidP="007615D6">
      <w:pPr>
        <w:keepNext/>
        <w:keepLines/>
        <w:rPr>
          <w:b/>
          <w:bCs/>
        </w:rPr>
      </w:pPr>
      <w:r w:rsidRPr="005B25A1">
        <w:rPr>
          <w:b/>
          <w:bCs/>
        </w:rPr>
        <w:t>Convenor comment:</w:t>
      </w:r>
    </w:p>
    <w:p w14:paraId="20E24945" w14:textId="77777777" w:rsidR="007615D6" w:rsidRPr="005B25A1" w:rsidRDefault="007615D6" w:rsidP="007615D6">
      <w:pPr>
        <w:keepNext/>
        <w:keepLines/>
      </w:pPr>
      <w:r w:rsidRPr="005B25A1">
        <w:t>23.369 CR. Handle?</w:t>
      </w:r>
    </w:p>
    <w:p w14:paraId="24219ED4" w14:textId="77777777" w:rsidR="007615D6" w:rsidRPr="005B25A1" w:rsidRDefault="007615D6" w:rsidP="007615D6">
      <w:pPr>
        <w:keepNext/>
        <w:keepLines/>
        <w:rPr>
          <w:b/>
          <w:bCs/>
        </w:rPr>
      </w:pPr>
      <w:r w:rsidRPr="005B25A1">
        <w:rPr>
          <w:b/>
          <w:bCs/>
        </w:rPr>
        <w:t>Parallel discussion:</w:t>
      </w:r>
    </w:p>
    <w:p w14:paraId="38D6FEC9" w14:textId="77777777" w:rsidR="007615D6" w:rsidRPr="005B25A1" w:rsidRDefault="007615D6" w:rsidP="007615D6">
      <w:pPr>
        <w:keepNext/>
        <w:keepLines/>
      </w:pPr>
      <w:r w:rsidRPr="005B25A1">
        <w:t>-</w:t>
      </w:r>
    </w:p>
    <w:p w14:paraId="2AF941B5" w14:textId="77777777" w:rsidR="007615D6" w:rsidRPr="005B25A1" w:rsidRDefault="007615D6" w:rsidP="007615D6">
      <w:pPr>
        <w:keepNext/>
        <w:keepLines/>
        <w:rPr>
          <w:b/>
          <w:bCs/>
        </w:rPr>
      </w:pPr>
      <w:r w:rsidRPr="005B25A1">
        <w:rPr>
          <w:b/>
          <w:bCs/>
        </w:rPr>
        <w:t>Plenary Discussion:</w:t>
      </w:r>
    </w:p>
    <w:p w14:paraId="375A8AAE" w14:textId="77777777" w:rsidR="007615D6" w:rsidRPr="005B25A1" w:rsidRDefault="007615D6" w:rsidP="007615D6">
      <w:pPr>
        <w:keepNext/>
        <w:keepLines/>
      </w:pPr>
      <w:r>
        <w:rPr>
          <w:color w:val="FF0000"/>
        </w:rPr>
        <w:t>NO DISCUSSION RECORDED</w:t>
      </w:r>
    </w:p>
    <w:p w14:paraId="27870B75" w14:textId="77777777" w:rsidR="007615D6" w:rsidRPr="00EB0339" w:rsidRDefault="007615D6" w:rsidP="007615D6">
      <w:r w:rsidRPr="005B25A1">
        <w:rPr>
          <w:b/>
          <w:bCs/>
        </w:rPr>
        <w:t>Status:</w:t>
      </w:r>
      <w:r>
        <w:t xml:space="preserve"> </w:t>
      </w:r>
      <w:r>
        <w:rPr>
          <w:color w:val="0000FF"/>
        </w:rPr>
        <w:t>Not concluded</w:t>
      </w:r>
      <w:r>
        <w:t>.</w:t>
      </w:r>
    </w:p>
    <w:p w14:paraId="02CF3D9B" w14:textId="77777777" w:rsidR="00E00DA6" w:rsidRDefault="007615D6" w:rsidP="000A3FBD">
      <w:pPr>
        <w:pStyle w:val="NormTop"/>
      </w:pPr>
      <w:r>
        <w:rPr>
          <w:color w:val="0000FF"/>
        </w:rPr>
        <w:t>S2-2507025</w:t>
      </w:r>
      <w:r w:rsidRPr="00D53282">
        <w:t xml:space="preserve"> </w:t>
      </w:r>
      <w:r>
        <w:t xml:space="preserve">(CR) 23.369 CR0034 (Rel-19, 'F'): Clarification on the </w:t>
      </w:r>
      <w:proofErr w:type="spellStart"/>
      <w:r>
        <w:t>AIoT</w:t>
      </w:r>
      <w:proofErr w:type="spellEnd"/>
      <w:r>
        <w:t xml:space="preserve"> data in the UDR (Source: LG Electronics,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4.5.8 - Add function of the UDR with the storage of AF authorization data.  5.5 - Add description in case the </w:t>
      </w:r>
      <w:proofErr w:type="spellStart"/>
      <w:r>
        <w:t>AIoT</w:t>
      </w:r>
      <w:proofErr w:type="spellEnd"/>
      <w:r>
        <w:t xml:space="preserve"> device profile data is stored in the UDR, it is managed by the ADM using </w:t>
      </w:r>
      <w:proofErr w:type="spellStart"/>
      <w:r>
        <w:t>Nudr_DR</w:t>
      </w:r>
      <w:proofErr w:type="spellEnd"/>
      <w:r>
        <w:t xml:space="preserve"> service.  5.6 - Add description that </w:t>
      </w:r>
      <w:proofErr w:type="spellStart"/>
      <w:r>
        <w:t>th.</w:t>
      </w:r>
      <w:proofErr w:type="spellEnd"/>
    </w:p>
    <w:p w14:paraId="637B1C54"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04FAA521" w14:textId="77777777" w:rsidR="007615D6" w:rsidRPr="005B25A1" w:rsidRDefault="007615D6" w:rsidP="007615D6">
      <w:pPr>
        <w:keepNext/>
        <w:keepLines/>
        <w:rPr>
          <w:b/>
          <w:bCs/>
        </w:rPr>
      </w:pPr>
      <w:r w:rsidRPr="005B25A1">
        <w:rPr>
          <w:b/>
          <w:bCs/>
        </w:rPr>
        <w:t>Convenor comment:</w:t>
      </w:r>
    </w:p>
    <w:p w14:paraId="1E9D889B" w14:textId="77777777" w:rsidR="007615D6" w:rsidRPr="005B25A1" w:rsidRDefault="007615D6" w:rsidP="007615D6">
      <w:pPr>
        <w:keepNext/>
        <w:keepLines/>
      </w:pPr>
      <w:r w:rsidRPr="005B25A1">
        <w:t>23.369 CR. Merge into 6530?</w:t>
      </w:r>
    </w:p>
    <w:p w14:paraId="1C8E5CD5" w14:textId="77777777" w:rsidR="007615D6" w:rsidRPr="005B25A1" w:rsidRDefault="007615D6" w:rsidP="007615D6">
      <w:pPr>
        <w:keepNext/>
        <w:keepLines/>
        <w:rPr>
          <w:b/>
          <w:bCs/>
        </w:rPr>
      </w:pPr>
      <w:r w:rsidRPr="005B25A1">
        <w:rPr>
          <w:b/>
          <w:bCs/>
        </w:rPr>
        <w:t>Parallel discussion:</w:t>
      </w:r>
    </w:p>
    <w:p w14:paraId="1C8C058A" w14:textId="77777777" w:rsidR="007615D6" w:rsidRPr="005B25A1" w:rsidRDefault="007615D6" w:rsidP="007615D6">
      <w:pPr>
        <w:keepNext/>
        <w:keepLines/>
      </w:pPr>
      <w:r w:rsidRPr="005B25A1">
        <w:t>-</w:t>
      </w:r>
    </w:p>
    <w:p w14:paraId="42BD2E6A" w14:textId="77777777" w:rsidR="007615D6" w:rsidRPr="005B25A1" w:rsidRDefault="007615D6" w:rsidP="007615D6">
      <w:pPr>
        <w:keepNext/>
        <w:keepLines/>
        <w:rPr>
          <w:b/>
          <w:bCs/>
        </w:rPr>
      </w:pPr>
      <w:r w:rsidRPr="005B25A1">
        <w:rPr>
          <w:b/>
          <w:bCs/>
        </w:rPr>
        <w:t>Plenary Discussion:</w:t>
      </w:r>
    </w:p>
    <w:p w14:paraId="6EAA6395" w14:textId="77777777" w:rsidR="007615D6" w:rsidRPr="005B25A1" w:rsidRDefault="007615D6" w:rsidP="007615D6">
      <w:pPr>
        <w:keepNext/>
        <w:keepLines/>
      </w:pPr>
      <w:r>
        <w:rPr>
          <w:color w:val="FF0000"/>
        </w:rPr>
        <w:t>NO DISCUSSION RECORDED</w:t>
      </w:r>
    </w:p>
    <w:p w14:paraId="19BB4B7C" w14:textId="77777777" w:rsidR="007615D6" w:rsidRPr="00EB0339" w:rsidRDefault="007615D6" w:rsidP="007615D6">
      <w:r w:rsidRPr="005B25A1">
        <w:rPr>
          <w:b/>
          <w:bCs/>
        </w:rPr>
        <w:t>Status:</w:t>
      </w:r>
      <w:r>
        <w:t xml:space="preserve"> </w:t>
      </w:r>
      <w:r>
        <w:rPr>
          <w:color w:val="0000FF"/>
        </w:rPr>
        <w:t>Not concluded</w:t>
      </w:r>
      <w:r>
        <w:t>.</w:t>
      </w:r>
    </w:p>
    <w:p w14:paraId="414B8D5E" w14:textId="77777777" w:rsidR="00E00DA6" w:rsidRDefault="007615D6" w:rsidP="000A3FBD">
      <w:pPr>
        <w:pStyle w:val="NormTop"/>
      </w:pPr>
      <w:r>
        <w:rPr>
          <w:color w:val="0000FF"/>
        </w:rPr>
        <w:t>S2-2507270</w:t>
      </w:r>
      <w:r w:rsidRPr="00D53282">
        <w:t xml:space="preserve"> </w:t>
      </w:r>
      <w:r>
        <w:t xml:space="preserve">(CR) 23.369 CR0058 (Rel-19, 'F'): Add AF Authorization Data </w:t>
      </w:r>
      <w:r>
        <w:lastRenderedPageBreak/>
        <w:t xml:space="preserve">storage into UDR functionality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0A7B2745" w14:textId="77777777" w:rsidR="007615D6" w:rsidRPr="005B25A1" w:rsidRDefault="007615D6" w:rsidP="007615D6">
      <w:pPr>
        <w:keepNext/>
        <w:keepLines/>
        <w:rPr>
          <w:b/>
          <w:bCs/>
        </w:rPr>
      </w:pPr>
      <w:r w:rsidRPr="005B25A1">
        <w:rPr>
          <w:b/>
          <w:bCs/>
        </w:rPr>
        <w:t>Convenor comment:</w:t>
      </w:r>
    </w:p>
    <w:p w14:paraId="319E268F" w14:textId="77777777" w:rsidR="007615D6" w:rsidRPr="005B25A1" w:rsidRDefault="007615D6" w:rsidP="007615D6">
      <w:pPr>
        <w:keepNext/>
        <w:keepLines/>
      </w:pPr>
      <w:r w:rsidRPr="005B25A1">
        <w:t>23.369 CR. Merge into S2-2506530?</w:t>
      </w:r>
    </w:p>
    <w:p w14:paraId="1B3A0109" w14:textId="77777777" w:rsidR="007615D6" w:rsidRPr="005B25A1" w:rsidRDefault="007615D6" w:rsidP="007615D6">
      <w:pPr>
        <w:keepNext/>
        <w:keepLines/>
        <w:rPr>
          <w:b/>
          <w:bCs/>
        </w:rPr>
      </w:pPr>
      <w:r w:rsidRPr="005B25A1">
        <w:rPr>
          <w:b/>
          <w:bCs/>
        </w:rPr>
        <w:t>Parallel discussion:</w:t>
      </w:r>
    </w:p>
    <w:p w14:paraId="1B467BE1" w14:textId="77777777" w:rsidR="007615D6" w:rsidRPr="005B25A1" w:rsidRDefault="007615D6" w:rsidP="007615D6">
      <w:pPr>
        <w:keepNext/>
        <w:keepLines/>
      </w:pPr>
      <w:r w:rsidRPr="005B25A1">
        <w:t>-</w:t>
      </w:r>
    </w:p>
    <w:p w14:paraId="7A0B36C2" w14:textId="77777777" w:rsidR="007615D6" w:rsidRPr="005B25A1" w:rsidRDefault="007615D6" w:rsidP="007615D6">
      <w:pPr>
        <w:keepNext/>
        <w:keepLines/>
        <w:rPr>
          <w:b/>
          <w:bCs/>
        </w:rPr>
      </w:pPr>
      <w:r w:rsidRPr="005B25A1">
        <w:rPr>
          <w:b/>
          <w:bCs/>
        </w:rPr>
        <w:t>Plenary Discussion:</w:t>
      </w:r>
    </w:p>
    <w:p w14:paraId="1B40B062" w14:textId="77777777" w:rsidR="007615D6" w:rsidRPr="005B25A1" w:rsidRDefault="007615D6" w:rsidP="007615D6">
      <w:pPr>
        <w:keepNext/>
        <w:keepLines/>
      </w:pPr>
      <w:r>
        <w:rPr>
          <w:color w:val="FF0000"/>
        </w:rPr>
        <w:t>NO DISCUSSION RECORDED</w:t>
      </w:r>
    </w:p>
    <w:p w14:paraId="1BBB557A" w14:textId="77777777" w:rsidR="007615D6" w:rsidRPr="00EB0339" w:rsidRDefault="007615D6" w:rsidP="007615D6">
      <w:r w:rsidRPr="005B25A1">
        <w:rPr>
          <w:b/>
          <w:bCs/>
        </w:rPr>
        <w:t>Status:</w:t>
      </w:r>
      <w:r>
        <w:t xml:space="preserve"> </w:t>
      </w:r>
      <w:r>
        <w:rPr>
          <w:color w:val="0000FF"/>
        </w:rPr>
        <w:t>Not concluded</w:t>
      </w:r>
      <w:r>
        <w:t>.</w:t>
      </w:r>
    </w:p>
    <w:p w14:paraId="7CCAF3CC" w14:textId="77777777" w:rsidR="00E00DA6" w:rsidRDefault="007615D6" w:rsidP="000A3FBD">
      <w:pPr>
        <w:pStyle w:val="NormTop"/>
      </w:pPr>
      <w:r>
        <w:rPr>
          <w:color w:val="0000FF"/>
        </w:rPr>
        <w:t>S2-2507269</w:t>
      </w:r>
      <w:r w:rsidRPr="00D53282">
        <w:t xml:space="preserve"> </w:t>
      </w:r>
      <w:r>
        <w:t xml:space="preserve">(CR) 23.501 CR6409 (Rel-19, 'F'): Update UDR description for Ambient IoT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10F7C815" w14:textId="77777777" w:rsidR="007615D6" w:rsidRPr="005B25A1" w:rsidRDefault="007615D6" w:rsidP="007615D6">
      <w:pPr>
        <w:keepNext/>
        <w:keepLines/>
        <w:rPr>
          <w:b/>
          <w:bCs/>
        </w:rPr>
      </w:pPr>
      <w:r w:rsidRPr="005B25A1">
        <w:rPr>
          <w:b/>
          <w:bCs/>
        </w:rPr>
        <w:t>Convenor comment:</w:t>
      </w:r>
    </w:p>
    <w:p w14:paraId="0CC3818F" w14:textId="77777777" w:rsidR="007615D6" w:rsidRPr="005B25A1" w:rsidRDefault="007615D6" w:rsidP="007615D6">
      <w:pPr>
        <w:keepNext/>
        <w:keepLines/>
      </w:pPr>
      <w:r w:rsidRPr="005B25A1">
        <w:t>23.501 CR. Handle?</w:t>
      </w:r>
    </w:p>
    <w:p w14:paraId="434DF9B4" w14:textId="77777777" w:rsidR="007615D6" w:rsidRPr="005B25A1" w:rsidRDefault="007615D6" w:rsidP="007615D6">
      <w:pPr>
        <w:keepNext/>
        <w:keepLines/>
        <w:rPr>
          <w:b/>
          <w:bCs/>
        </w:rPr>
      </w:pPr>
      <w:r w:rsidRPr="005B25A1">
        <w:rPr>
          <w:b/>
          <w:bCs/>
        </w:rPr>
        <w:t>Parallel discussion:</w:t>
      </w:r>
    </w:p>
    <w:p w14:paraId="2171556B" w14:textId="77777777" w:rsidR="007615D6" w:rsidRPr="005B25A1" w:rsidRDefault="007615D6" w:rsidP="007615D6">
      <w:pPr>
        <w:keepNext/>
        <w:keepLines/>
      </w:pPr>
      <w:r w:rsidRPr="005B25A1">
        <w:t>-</w:t>
      </w:r>
    </w:p>
    <w:p w14:paraId="13E6BA59" w14:textId="77777777" w:rsidR="007615D6" w:rsidRPr="005B25A1" w:rsidRDefault="007615D6" w:rsidP="007615D6">
      <w:pPr>
        <w:keepNext/>
        <w:keepLines/>
        <w:rPr>
          <w:b/>
          <w:bCs/>
        </w:rPr>
      </w:pPr>
      <w:r w:rsidRPr="005B25A1">
        <w:rPr>
          <w:b/>
          <w:bCs/>
        </w:rPr>
        <w:t>Plenary Discussion:</w:t>
      </w:r>
    </w:p>
    <w:p w14:paraId="15879EF5" w14:textId="77777777" w:rsidR="007615D6" w:rsidRPr="005B25A1" w:rsidRDefault="007615D6" w:rsidP="007615D6">
      <w:pPr>
        <w:keepNext/>
        <w:keepLines/>
      </w:pPr>
      <w:r>
        <w:rPr>
          <w:color w:val="FF0000"/>
        </w:rPr>
        <w:t>NO DISCUSSION RECORDED</w:t>
      </w:r>
    </w:p>
    <w:p w14:paraId="0EE9E071" w14:textId="77777777" w:rsidR="007615D6" w:rsidRPr="00EB0339" w:rsidRDefault="007615D6" w:rsidP="007615D6">
      <w:r w:rsidRPr="005B25A1">
        <w:rPr>
          <w:b/>
          <w:bCs/>
        </w:rPr>
        <w:t>Status:</w:t>
      </w:r>
      <w:r>
        <w:t xml:space="preserve"> </w:t>
      </w:r>
      <w:r>
        <w:rPr>
          <w:color w:val="0000FF"/>
        </w:rPr>
        <w:t>Not concluded</w:t>
      </w:r>
      <w:r>
        <w:t>.</w:t>
      </w:r>
    </w:p>
    <w:p w14:paraId="3D5414CF" w14:textId="77777777" w:rsidR="00E00DA6" w:rsidRDefault="007615D6" w:rsidP="000A3FBD">
      <w:pPr>
        <w:pStyle w:val="NormTop"/>
      </w:pPr>
      <w:r>
        <w:rPr>
          <w:color w:val="0000FF"/>
        </w:rPr>
        <w:t>S2-2506851</w:t>
      </w:r>
      <w:r w:rsidRPr="00D53282">
        <w:t xml:space="preserve"> </w:t>
      </w:r>
      <w:r>
        <w:t xml:space="preserve">(CR) 23.501 CR6390 (Rel-19, 'F'): </w:t>
      </w:r>
      <w:proofErr w:type="spellStart"/>
      <w:r>
        <w:t>Nudr</w:t>
      </w:r>
      <w:proofErr w:type="spellEnd"/>
      <w:r>
        <w:t xml:space="preserve"> Service for Accessing </w:t>
      </w:r>
      <w:proofErr w:type="spellStart"/>
      <w:r>
        <w:t>AIoT</w:t>
      </w:r>
      <w:proofErr w:type="spellEnd"/>
      <w:r>
        <w:t xml:space="preserve"> Data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Specify that the UDR can be accessed by the ADM for </w:t>
      </w:r>
      <w:proofErr w:type="spellStart"/>
      <w:r>
        <w:t>AIoT</w:t>
      </w:r>
      <w:proofErr w:type="spellEnd"/>
      <w:r>
        <w:t xml:space="preserve"> Data and refer to TS 23.369.</w:t>
      </w:r>
    </w:p>
    <w:p w14:paraId="5DAF2728" w14:textId="77777777" w:rsidR="007615D6" w:rsidRPr="005B25A1" w:rsidRDefault="007615D6" w:rsidP="007615D6">
      <w:pPr>
        <w:keepNext/>
        <w:keepLines/>
        <w:rPr>
          <w:b/>
          <w:bCs/>
        </w:rPr>
      </w:pPr>
      <w:r w:rsidRPr="005B25A1">
        <w:rPr>
          <w:b/>
          <w:bCs/>
        </w:rPr>
        <w:t>Convenor comment:</w:t>
      </w:r>
    </w:p>
    <w:p w14:paraId="237E2132" w14:textId="77777777" w:rsidR="007615D6" w:rsidRPr="005B25A1" w:rsidRDefault="007615D6" w:rsidP="007615D6">
      <w:pPr>
        <w:keepNext/>
        <w:keepLines/>
      </w:pPr>
      <w:r w:rsidRPr="005B25A1">
        <w:t>23.501 CR. Merge into S2-2507269?</w:t>
      </w:r>
    </w:p>
    <w:p w14:paraId="38CC31B6" w14:textId="77777777" w:rsidR="007615D6" w:rsidRPr="005B25A1" w:rsidRDefault="007615D6" w:rsidP="007615D6">
      <w:pPr>
        <w:keepNext/>
        <w:keepLines/>
        <w:rPr>
          <w:b/>
          <w:bCs/>
        </w:rPr>
      </w:pPr>
      <w:r w:rsidRPr="005B25A1">
        <w:rPr>
          <w:b/>
          <w:bCs/>
        </w:rPr>
        <w:t>Parallel discussion:</w:t>
      </w:r>
    </w:p>
    <w:p w14:paraId="0C9BF5F3" w14:textId="77777777" w:rsidR="007615D6" w:rsidRPr="005B25A1" w:rsidRDefault="007615D6" w:rsidP="007615D6">
      <w:pPr>
        <w:keepNext/>
        <w:keepLines/>
      </w:pPr>
      <w:r w:rsidRPr="005B25A1">
        <w:t>-</w:t>
      </w:r>
    </w:p>
    <w:p w14:paraId="56373528" w14:textId="77777777" w:rsidR="007615D6" w:rsidRPr="005B25A1" w:rsidRDefault="007615D6" w:rsidP="007615D6">
      <w:pPr>
        <w:keepNext/>
        <w:keepLines/>
        <w:rPr>
          <w:b/>
          <w:bCs/>
        </w:rPr>
      </w:pPr>
      <w:r w:rsidRPr="005B25A1">
        <w:rPr>
          <w:b/>
          <w:bCs/>
        </w:rPr>
        <w:t>Plenary Discussion:</w:t>
      </w:r>
    </w:p>
    <w:p w14:paraId="1EFF1D1E" w14:textId="77777777" w:rsidR="007615D6" w:rsidRPr="005B25A1" w:rsidRDefault="007615D6" w:rsidP="007615D6">
      <w:pPr>
        <w:keepNext/>
        <w:keepLines/>
      </w:pPr>
      <w:r>
        <w:rPr>
          <w:color w:val="FF0000"/>
        </w:rPr>
        <w:t>NO DISCUSSION RECORDED</w:t>
      </w:r>
    </w:p>
    <w:p w14:paraId="3C0CDCB8" w14:textId="77777777" w:rsidR="007615D6" w:rsidRPr="00EB0339" w:rsidRDefault="007615D6" w:rsidP="007615D6">
      <w:r w:rsidRPr="005B25A1">
        <w:rPr>
          <w:b/>
          <w:bCs/>
        </w:rPr>
        <w:t>Status:</w:t>
      </w:r>
      <w:r>
        <w:t xml:space="preserve"> </w:t>
      </w:r>
      <w:r>
        <w:rPr>
          <w:color w:val="0000FF"/>
        </w:rPr>
        <w:t>Not concluded</w:t>
      </w:r>
      <w:r>
        <w:t>.</w:t>
      </w:r>
    </w:p>
    <w:p w14:paraId="547C49FF" w14:textId="77777777" w:rsidR="00E00DA6" w:rsidRDefault="007615D6" w:rsidP="000A3FBD">
      <w:pPr>
        <w:pStyle w:val="NormTop"/>
      </w:pPr>
      <w:r>
        <w:rPr>
          <w:color w:val="0000FF"/>
        </w:rPr>
        <w:t>S2-2507345</w:t>
      </w:r>
      <w:r w:rsidRPr="00D53282">
        <w:t xml:space="preserve"> </w:t>
      </w:r>
      <w:r>
        <w:t>(CR) 23.501 CR6414 (Rel-19, 'B'): Update to UDR NF functions</w:t>
      </w:r>
      <w:r>
        <w:lastRenderedPageBreak/>
        <w:t xml:space="preserve"> (Source: vivo)</w:t>
      </w:r>
      <w:r>
        <w:br/>
      </w:r>
      <w:r w:rsidRPr="00D53282">
        <w:rPr>
          <w:b/>
        </w:rPr>
        <w:t>Document for:</w:t>
      </w:r>
      <w:r w:rsidRPr="00D53282">
        <w:t xml:space="preserve"> </w:t>
      </w:r>
      <w:r>
        <w:t>Approval</w:t>
      </w:r>
      <w:r>
        <w:br/>
      </w:r>
      <w:r w:rsidRPr="00D53282">
        <w:rPr>
          <w:b/>
        </w:rPr>
        <w:t>Abstract:</w:t>
      </w:r>
      <w:r w:rsidRPr="00D53282">
        <w:t xml:space="preserve"> </w:t>
      </w:r>
    </w:p>
    <w:p w14:paraId="3F2F9C98" w14:textId="77777777" w:rsidR="007615D6" w:rsidRPr="005B25A1" w:rsidRDefault="007615D6" w:rsidP="007615D6">
      <w:pPr>
        <w:keepNext/>
        <w:keepLines/>
        <w:rPr>
          <w:b/>
          <w:bCs/>
        </w:rPr>
      </w:pPr>
      <w:r w:rsidRPr="005B25A1">
        <w:rPr>
          <w:b/>
          <w:bCs/>
        </w:rPr>
        <w:t>Convenor comment:</w:t>
      </w:r>
    </w:p>
    <w:p w14:paraId="20974EB5" w14:textId="77777777" w:rsidR="007615D6" w:rsidRPr="005B25A1" w:rsidRDefault="007615D6" w:rsidP="007615D6">
      <w:pPr>
        <w:keepNext/>
        <w:keepLines/>
      </w:pPr>
      <w:r w:rsidRPr="005B25A1">
        <w:t>23.501 CR. Merge into S2-2507269?</w:t>
      </w:r>
    </w:p>
    <w:p w14:paraId="67B34746" w14:textId="77777777" w:rsidR="007615D6" w:rsidRPr="005B25A1" w:rsidRDefault="007615D6" w:rsidP="007615D6">
      <w:pPr>
        <w:keepNext/>
        <w:keepLines/>
        <w:rPr>
          <w:b/>
          <w:bCs/>
        </w:rPr>
      </w:pPr>
      <w:r w:rsidRPr="005B25A1">
        <w:rPr>
          <w:b/>
          <w:bCs/>
        </w:rPr>
        <w:t>Parallel discussion:</w:t>
      </w:r>
    </w:p>
    <w:p w14:paraId="63C23A3E" w14:textId="77777777" w:rsidR="007615D6" w:rsidRPr="005B25A1" w:rsidRDefault="007615D6" w:rsidP="007615D6">
      <w:pPr>
        <w:keepNext/>
        <w:keepLines/>
      </w:pPr>
      <w:r w:rsidRPr="005B25A1">
        <w:t>-</w:t>
      </w:r>
    </w:p>
    <w:p w14:paraId="2D41595B" w14:textId="77777777" w:rsidR="007615D6" w:rsidRPr="005B25A1" w:rsidRDefault="007615D6" w:rsidP="007615D6">
      <w:pPr>
        <w:keepNext/>
        <w:keepLines/>
        <w:rPr>
          <w:b/>
          <w:bCs/>
        </w:rPr>
      </w:pPr>
      <w:r w:rsidRPr="005B25A1">
        <w:rPr>
          <w:b/>
          <w:bCs/>
        </w:rPr>
        <w:t>Plenary Discussion:</w:t>
      </w:r>
    </w:p>
    <w:p w14:paraId="3F0DC310" w14:textId="77777777" w:rsidR="007615D6" w:rsidRPr="005B25A1" w:rsidRDefault="007615D6" w:rsidP="007615D6">
      <w:pPr>
        <w:keepNext/>
        <w:keepLines/>
      </w:pPr>
      <w:r>
        <w:rPr>
          <w:color w:val="FF0000"/>
        </w:rPr>
        <w:t>NO DISCUSSION RECORDED</w:t>
      </w:r>
    </w:p>
    <w:p w14:paraId="0E010FD6" w14:textId="77777777" w:rsidR="007615D6" w:rsidRPr="00EB0339" w:rsidRDefault="007615D6" w:rsidP="007615D6">
      <w:r w:rsidRPr="005B25A1">
        <w:rPr>
          <w:b/>
          <w:bCs/>
        </w:rPr>
        <w:t>Status:</w:t>
      </w:r>
      <w:r>
        <w:t xml:space="preserve"> </w:t>
      </w:r>
      <w:r>
        <w:rPr>
          <w:color w:val="0000FF"/>
        </w:rPr>
        <w:t>Not concluded</w:t>
      </w:r>
      <w:r>
        <w:t>.</w:t>
      </w:r>
    </w:p>
    <w:p w14:paraId="59C9421B" w14:textId="77777777" w:rsidR="00E00DA6" w:rsidRDefault="007615D6" w:rsidP="000A3FBD">
      <w:pPr>
        <w:pStyle w:val="NormTop"/>
      </w:pPr>
      <w:r>
        <w:rPr>
          <w:color w:val="0000FF"/>
        </w:rPr>
        <w:t>S2-2506532</w:t>
      </w:r>
      <w:r w:rsidRPr="00D53282">
        <w:t xml:space="preserve"> </w:t>
      </w:r>
      <w:r>
        <w:t xml:space="preserve">(LS OUT) [DRAFT] Reply LS on Using </w:t>
      </w:r>
      <w:proofErr w:type="spellStart"/>
      <w:r>
        <w:t>Nudr</w:t>
      </w:r>
      <w:proofErr w:type="spellEnd"/>
      <w:r>
        <w:t xml:space="preserve">-dr service for accessing </w:t>
      </w:r>
      <w:proofErr w:type="spellStart"/>
      <w:r>
        <w:t>AIoT</w:t>
      </w:r>
      <w:proofErr w:type="spellEnd"/>
      <w:r>
        <w:t xml:space="preserve"> device profile data (Source: Ericsson, Nokia)</w:t>
      </w:r>
      <w:r>
        <w:br/>
      </w:r>
      <w:r w:rsidRPr="00D53282">
        <w:rPr>
          <w:b/>
        </w:rPr>
        <w:t>Document for:</w:t>
      </w:r>
      <w:r w:rsidRPr="00D53282">
        <w:t xml:space="preserve"> </w:t>
      </w:r>
      <w:r>
        <w:t>Approval</w:t>
      </w:r>
      <w:r>
        <w:br/>
      </w:r>
      <w:r w:rsidRPr="00D53282">
        <w:rPr>
          <w:b/>
        </w:rPr>
        <w:t>Abstract:</w:t>
      </w:r>
      <w:r w:rsidRPr="00D53282">
        <w:t xml:space="preserve"> </w:t>
      </w:r>
      <w:r>
        <w:br/>
        <w:t xml:space="preserve">It replies to CT WG4 to confirm </w:t>
      </w:r>
      <w:proofErr w:type="spellStart"/>
      <w:r>
        <w:t>Nudr_DM</w:t>
      </w:r>
      <w:proofErr w:type="spellEnd"/>
      <w:r>
        <w:t xml:space="preserve"> service is to be used for accessing </w:t>
      </w:r>
      <w:proofErr w:type="spellStart"/>
      <w:r>
        <w:t>AIoT</w:t>
      </w:r>
      <w:proofErr w:type="spellEnd"/>
      <w:r>
        <w:t xml:space="preserve"> device profile data.</w:t>
      </w:r>
    </w:p>
    <w:p w14:paraId="18F9FCF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S2-2506128</w:t>
      </w:r>
      <w:r>
        <w:t>.</w:t>
      </w:r>
    </w:p>
    <w:p w14:paraId="4969A269" w14:textId="77777777" w:rsidR="007615D6" w:rsidRPr="005B25A1" w:rsidRDefault="007615D6" w:rsidP="007615D6">
      <w:pPr>
        <w:keepNext/>
        <w:keepLines/>
        <w:rPr>
          <w:b/>
          <w:bCs/>
        </w:rPr>
      </w:pPr>
      <w:r w:rsidRPr="005B25A1">
        <w:rPr>
          <w:b/>
          <w:bCs/>
        </w:rPr>
        <w:t>Convenor comment:</w:t>
      </w:r>
    </w:p>
    <w:p w14:paraId="74886F75" w14:textId="77777777" w:rsidR="007615D6" w:rsidRPr="005B25A1" w:rsidRDefault="007615D6" w:rsidP="007615D6">
      <w:pPr>
        <w:keepNext/>
        <w:keepLines/>
      </w:pPr>
      <w:r w:rsidRPr="005B25A1">
        <w:t>Handle?</w:t>
      </w:r>
    </w:p>
    <w:p w14:paraId="3128C920" w14:textId="77777777" w:rsidR="007615D6" w:rsidRPr="005B25A1" w:rsidRDefault="007615D6" w:rsidP="007615D6">
      <w:pPr>
        <w:keepNext/>
        <w:keepLines/>
        <w:rPr>
          <w:b/>
          <w:bCs/>
        </w:rPr>
      </w:pPr>
      <w:r w:rsidRPr="005B25A1">
        <w:rPr>
          <w:b/>
          <w:bCs/>
        </w:rPr>
        <w:t>Parallel discussion:</w:t>
      </w:r>
    </w:p>
    <w:p w14:paraId="04B8A094" w14:textId="77777777" w:rsidR="007615D6" w:rsidRPr="005B25A1" w:rsidRDefault="007615D6" w:rsidP="007615D6">
      <w:pPr>
        <w:keepNext/>
        <w:keepLines/>
      </w:pPr>
      <w:r w:rsidRPr="005B25A1">
        <w:t>-</w:t>
      </w:r>
    </w:p>
    <w:p w14:paraId="39F4F9F9" w14:textId="77777777" w:rsidR="007615D6" w:rsidRPr="005B25A1" w:rsidRDefault="007615D6" w:rsidP="007615D6">
      <w:pPr>
        <w:keepNext/>
        <w:keepLines/>
        <w:rPr>
          <w:b/>
          <w:bCs/>
        </w:rPr>
      </w:pPr>
      <w:r w:rsidRPr="005B25A1">
        <w:rPr>
          <w:b/>
          <w:bCs/>
        </w:rPr>
        <w:t>Plenary Discussion:</w:t>
      </w:r>
    </w:p>
    <w:p w14:paraId="0626A5BE" w14:textId="77777777" w:rsidR="007615D6" w:rsidRPr="005B25A1" w:rsidRDefault="007615D6" w:rsidP="007615D6">
      <w:pPr>
        <w:keepNext/>
        <w:keepLines/>
      </w:pPr>
      <w:r>
        <w:rPr>
          <w:color w:val="FF0000"/>
        </w:rPr>
        <w:t>NO DISCUSSION RECORDED</w:t>
      </w:r>
    </w:p>
    <w:p w14:paraId="13B12D2A" w14:textId="77777777" w:rsidR="007615D6" w:rsidRPr="00EB0339" w:rsidRDefault="007615D6" w:rsidP="007615D6">
      <w:r w:rsidRPr="005B25A1">
        <w:rPr>
          <w:b/>
          <w:bCs/>
        </w:rPr>
        <w:t>Status:</w:t>
      </w:r>
      <w:r>
        <w:t xml:space="preserve"> </w:t>
      </w:r>
      <w:r>
        <w:rPr>
          <w:color w:val="0000FF"/>
        </w:rPr>
        <w:t>Not concluded</w:t>
      </w:r>
      <w:r>
        <w:t>.</w:t>
      </w:r>
    </w:p>
    <w:p w14:paraId="0F1E4E25" w14:textId="77777777" w:rsidR="00E00DA6" w:rsidRDefault="007615D6" w:rsidP="000A3FBD">
      <w:pPr>
        <w:pStyle w:val="NormTop"/>
      </w:pPr>
      <w:r>
        <w:rPr>
          <w:color w:val="0000FF"/>
        </w:rPr>
        <w:t>S2-2507037</w:t>
      </w:r>
      <w:r w:rsidRPr="00D53282">
        <w:t xml:space="preserve"> </w:t>
      </w:r>
      <w:r>
        <w:t xml:space="preserve">(LS OUT) [DRAFT] Reply LS on Using </w:t>
      </w:r>
      <w:proofErr w:type="spellStart"/>
      <w:r>
        <w:t>Nudr</w:t>
      </w:r>
      <w:proofErr w:type="spellEnd"/>
      <w:r>
        <w:t xml:space="preserve">-dr service for accessing </w:t>
      </w:r>
      <w:proofErr w:type="spellStart"/>
      <w:r>
        <w:t>AIoT</w:t>
      </w:r>
      <w:proofErr w:type="spellEnd"/>
      <w:r>
        <w:t xml:space="preserve"> device profile data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Reply LS on Using </w:t>
      </w:r>
      <w:proofErr w:type="spellStart"/>
      <w:r>
        <w:t>Nudr</w:t>
      </w:r>
      <w:proofErr w:type="spellEnd"/>
      <w:r>
        <w:t xml:space="preserve">-dr service for accessing </w:t>
      </w:r>
      <w:proofErr w:type="spellStart"/>
      <w:r>
        <w:t>AIoT</w:t>
      </w:r>
      <w:proofErr w:type="spellEnd"/>
      <w:r>
        <w:t xml:space="preserve"> device profile data.</w:t>
      </w:r>
    </w:p>
    <w:p w14:paraId="18A8A98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S2-2506128</w:t>
      </w:r>
      <w:r>
        <w:t>.</w:t>
      </w:r>
    </w:p>
    <w:p w14:paraId="197C497B" w14:textId="77777777" w:rsidR="007615D6" w:rsidRPr="005B25A1" w:rsidRDefault="007615D6" w:rsidP="007615D6">
      <w:pPr>
        <w:keepNext/>
        <w:keepLines/>
        <w:rPr>
          <w:b/>
          <w:bCs/>
        </w:rPr>
      </w:pPr>
      <w:r w:rsidRPr="005B25A1">
        <w:rPr>
          <w:b/>
          <w:bCs/>
        </w:rPr>
        <w:t>Convenor comment:</w:t>
      </w:r>
    </w:p>
    <w:p w14:paraId="501BB851" w14:textId="77777777" w:rsidR="007615D6" w:rsidRPr="005B25A1" w:rsidRDefault="007615D6" w:rsidP="007615D6">
      <w:pPr>
        <w:keepNext/>
        <w:keepLines/>
      </w:pPr>
      <w:r w:rsidRPr="005B25A1">
        <w:t>Merge into S2-2506532?</w:t>
      </w:r>
    </w:p>
    <w:p w14:paraId="527AE3F3" w14:textId="77777777" w:rsidR="007615D6" w:rsidRPr="005B25A1" w:rsidRDefault="007615D6" w:rsidP="007615D6">
      <w:pPr>
        <w:keepNext/>
        <w:keepLines/>
        <w:rPr>
          <w:b/>
          <w:bCs/>
        </w:rPr>
      </w:pPr>
      <w:r w:rsidRPr="005B25A1">
        <w:rPr>
          <w:b/>
          <w:bCs/>
        </w:rPr>
        <w:t>Parallel discussion:</w:t>
      </w:r>
    </w:p>
    <w:p w14:paraId="4F87CA07" w14:textId="77777777" w:rsidR="007615D6" w:rsidRPr="005B25A1" w:rsidRDefault="007615D6" w:rsidP="007615D6">
      <w:pPr>
        <w:keepNext/>
        <w:keepLines/>
      </w:pPr>
      <w:r w:rsidRPr="005B25A1">
        <w:t>-</w:t>
      </w:r>
    </w:p>
    <w:p w14:paraId="275E45D6" w14:textId="77777777" w:rsidR="007615D6" w:rsidRPr="005B25A1" w:rsidRDefault="007615D6" w:rsidP="007615D6">
      <w:pPr>
        <w:keepNext/>
        <w:keepLines/>
        <w:rPr>
          <w:b/>
          <w:bCs/>
        </w:rPr>
      </w:pPr>
      <w:r w:rsidRPr="005B25A1">
        <w:rPr>
          <w:b/>
          <w:bCs/>
        </w:rPr>
        <w:t>Plenary Discussion:</w:t>
      </w:r>
    </w:p>
    <w:p w14:paraId="66A9EDAB" w14:textId="77777777" w:rsidR="007615D6" w:rsidRPr="005B25A1" w:rsidRDefault="007615D6" w:rsidP="007615D6">
      <w:pPr>
        <w:keepNext/>
        <w:keepLines/>
      </w:pPr>
      <w:r>
        <w:rPr>
          <w:color w:val="FF0000"/>
        </w:rPr>
        <w:t>NO DISCUSSION RECORDED</w:t>
      </w:r>
    </w:p>
    <w:p w14:paraId="200FAB8A" w14:textId="77777777" w:rsidR="007615D6" w:rsidRPr="00EB0339" w:rsidRDefault="007615D6" w:rsidP="007615D6">
      <w:r w:rsidRPr="005B25A1">
        <w:rPr>
          <w:b/>
          <w:bCs/>
        </w:rPr>
        <w:t>Status:</w:t>
      </w:r>
      <w:r>
        <w:t xml:space="preserve"> </w:t>
      </w:r>
      <w:r>
        <w:rPr>
          <w:color w:val="0000FF"/>
        </w:rPr>
        <w:t>Not concluded</w:t>
      </w:r>
      <w:r>
        <w:t>.</w:t>
      </w:r>
    </w:p>
    <w:p w14:paraId="14348EA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Update on </w:t>
      </w:r>
      <w:proofErr w:type="spellStart"/>
      <w:r>
        <w:rPr>
          <w:color w:val="0000FF"/>
        </w:rPr>
        <w:t>AIoT</w:t>
      </w:r>
      <w:proofErr w:type="spellEnd"/>
      <w:r>
        <w:rPr>
          <w:color w:val="0000FF"/>
        </w:rPr>
        <w:t xml:space="preserve"> Device ID and filtering information</w:t>
      </w:r>
    </w:p>
    <w:p w14:paraId="3F503A29" w14:textId="77777777" w:rsidR="00E00DA6" w:rsidRDefault="007615D6" w:rsidP="000A3FBD">
      <w:pPr>
        <w:pStyle w:val="NormTop"/>
      </w:pPr>
      <w:r>
        <w:rPr>
          <w:color w:val="0000FF"/>
        </w:rPr>
        <w:t>S2-2506129</w:t>
      </w:r>
      <w:r w:rsidRPr="00D53282">
        <w:t xml:space="preserve"> </w:t>
      </w:r>
      <w:r>
        <w:t>(LS IN) L</w:t>
      </w:r>
      <w:r>
        <w:lastRenderedPageBreak/>
        <w:t xml:space="preserve">S from CT WG4: Reply LS on </w:t>
      </w:r>
      <w:proofErr w:type="spellStart"/>
      <w:r>
        <w:t>AIoT</w:t>
      </w:r>
      <w:proofErr w:type="spellEnd"/>
      <w:r>
        <w:t xml:space="preserve"> device identifier length (Source: CT WG4 (C4-252465))</w:t>
      </w:r>
      <w:r>
        <w:br/>
      </w:r>
      <w:r w:rsidRPr="00D53282">
        <w:rPr>
          <w:b/>
        </w:rPr>
        <w:t>Document for:</w:t>
      </w:r>
      <w:r w:rsidRPr="00D53282">
        <w:t xml:space="preserve"> </w:t>
      </w:r>
      <w:r>
        <w:t>Action</w:t>
      </w:r>
      <w:r>
        <w:br/>
      </w:r>
      <w:r w:rsidRPr="00D53282">
        <w:rPr>
          <w:b/>
        </w:rPr>
        <w:t>Abstract:</w:t>
      </w:r>
      <w:r w:rsidRPr="00D53282">
        <w:t xml:space="preserve"> </w:t>
      </w:r>
      <w:r>
        <w:br/>
        <w:t xml:space="preserve">CT WG4 thanks SA WG2 for the design requirements of </w:t>
      </w:r>
      <w:proofErr w:type="spellStart"/>
      <w:r>
        <w:t>AIoT</w:t>
      </w:r>
      <w:proofErr w:type="spellEnd"/>
      <w:r>
        <w:t xml:space="preserve"> Device Permanent Identifier as below. From SA WG2 point of view, in order to achieve an efficient inventory process, the </w:t>
      </w:r>
      <w:proofErr w:type="spellStart"/>
      <w:r>
        <w:t>AIoT</w:t>
      </w:r>
      <w:proofErr w:type="spellEnd"/>
      <w:r>
        <w:t xml:space="preserve"> Device Permanent Identifier should be designed in a reasonable length, which will be beneficial for transmission on radio interface. In addition, a shorter </w:t>
      </w:r>
      <w:proofErr w:type="spellStart"/>
      <w:r>
        <w:t>AIoT</w:t>
      </w:r>
      <w:proofErr w:type="spellEnd"/>
      <w:r>
        <w:t xml:space="preserve"> Device Permanent Identifier requires less storage in the </w:t>
      </w:r>
      <w:proofErr w:type="spellStart"/>
      <w:r>
        <w:t>AIoT</w:t>
      </w:r>
      <w:proofErr w:type="spellEnd"/>
      <w:r>
        <w:t xml:space="preserve"> Device. CT WG4 has taken the requirements mentioned in the LS and has agreed on the attached CR. Action: CT WG4 kindly asks SA WG2 to take the agreed CR into account.</w:t>
      </w:r>
    </w:p>
    <w:p w14:paraId="03D40CEB" w14:textId="77777777" w:rsidR="007615D6" w:rsidRPr="005B25A1" w:rsidRDefault="007615D6" w:rsidP="007615D6">
      <w:pPr>
        <w:keepNext/>
        <w:keepLines/>
        <w:rPr>
          <w:b/>
          <w:bCs/>
        </w:rPr>
      </w:pPr>
      <w:r w:rsidRPr="005B25A1">
        <w:rPr>
          <w:b/>
          <w:bCs/>
        </w:rPr>
        <w:t>Convenor comment:</w:t>
      </w:r>
    </w:p>
    <w:p w14:paraId="79003490" w14:textId="77777777" w:rsidR="007615D6" w:rsidRPr="005B25A1" w:rsidRDefault="007615D6" w:rsidP="007615D6">
      <w:pPr>
        <w:keepNext/>
        <w:keepLines/>
      </w:pPr>
      <w:r w:rsidRPr="005B25A1">
        <w:t>Open.</w:t>
      </w:r>
    </w:p>
    <w:p w14:paraId="17ED6410" w14:textId="77777777" w:rsidR="007615D6" w:rsidRPr="005B25A1" w:rsidRDefault="007615D6" w:rsidP="007615D6">
      <w:pPr>
        <w:keepNext/>
        <w:keepLines/>
        <w:rPr>
          <w:b/>
          <w:bCs/>
        </w:rPr>
      </w:pPr>
      <w:r w:rsidRPr="005B25A1">
        <w:rPr>
          <w:b/>
          <w:bCs/>
        </w:rPr>
        <w:t>Parallel discussion:</w:t>
      </w:r>
    </w:p>
    <w:p w14:paraId="09247516" w14:textId="77777777" w:rsidR="007615D6" w:rsidRPr="005B25A1" w:rsidRDefault="007615D6" w:rsidP="007615D6">
      <w:pPr>
        <w:keepNext/>
        <w:keepLines/>
      </w:pPr>
      <w:r w:rsidRPr="005B25A1">
        <w:t>-</w:t>
      </w:r>
    </w:p>
    <w:p w14:paraId="56AC741B" w14:textId="77777777" w:rsidR="007615D6" w:rsidRPr="005B25A1" w:rsidRDefault="007615D6" w:rsidP="007615D6">
      <w:pPr>
        <w:keepNext/>
        <w:keepLines/>
        <w:rPr>
          <w:b/>
          <w:bCs/>
        </w:rPr>
      </w:pPr>
      <w:r w:rsidRPr="005B25A1">
        <w:rPr>
          <w:b/>
          <w:bCs/>
        </w:rPr>
        <w:t>Plenary Discussion:</w:t>
      </w:r>
    </w:p>
    <w:p w14:paraId="30EF029B" w14:textId="77777777" w:rsidR="007615D6" w:rsidRPr="005B25A1" w:rsidRDefault="007615D6" w:rsidP="007615D6">
      <w:pPr>
        <w:keepNext/>
        <w:keepLines/>
      </w:pPr>
      <w:r>
        <w:rPr>
          <w:color w:val="FF0000"/>
        </w:rPr>
        <w:t>NO DISCUSSION RECORDED</w:t>
      </w:r>
    </w:p>
    <w:p w14:paraId="5C43C322" w14:textId="77777777" w:rsidR="007615D6" w:rsidRPr="00EB0339" w:rsidRDefault="007615D6" w:rsidP="007615D6">
      <w:r w:rsidRPr="005B25A1">
        <w:rPr>
          <w:b/>
          <w:bCs/>
        </w:rPr>
        <w:t>Status:</w:t>
      </w:r>
      <w:r>
        <w:t xml:space="preserve"> </w:t>
      </w:r>
      <w:r>
        <w:rPr>
          <w:color w:val="0000FF"/>
        </w:rPr>
        <w:t>Not concluded</w:t>
      </w:r>
      <w:r>
        <w:t>.</w:t>
      </w:r>
    </w:p>
    <w:p w14:paraId="2EA1CC7D" w14:textId="77777777" w:rsidR="00E00DA6" w:rsidRDefault="007615D6" w:rsidP="000A3FBD">
      <w:pPr>
        <w:pStyle w:val="NormTop"/>
      </w:pPr>
      <w:r>
        <w:rPr>
          <w:color w:val="0000FF"/>
        </w:rPr>
        <w:t>S2-2507094</w:t>
      </w:r>
      <w:r w:rsidRPr="00D53282">
        <w:t xml:space="preserve"> </w:t>
      </w:r>
      <w:r>
        <w:t>(CR) 23.369 CR0043 (Rel-19, 'F'): Removal of EN for Device ID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Removal of Editor's note for Device ID.</w:t>
      </w:r>
    </w:p>
    <w:p w14:paraId="102EA8C9" w14:textId="77777777" w:rsidR="007615D6" w:rsidRPr="005B25A1" w:rsidRDefault="007615D6" w:rsidP="007615D6">
      <w:pPr>
        <w:keepNext/>
        <w:keepLines/>
        <w:rPr>
          <w:b/>
          <w:bCs/>
        </w:rPr>
      </w:pPr>
      <w:r w:rsidRPr="005B25A1">
        <w:rPr>
          <w:b/>
          <w:bCs/>
        </w:rPr>
        <w:t>Convenor comment:</w:t>
      </w:r>
    </w:p>
    <w:p w14:paraId="690DE489" w14:textId="77777777" w:rsidR="007615D6" w:rsidRPr="005B25A1" w:rsidRDefault="007615D6" w:rsidP="007615D6">
      <w:pPr>
        <w:keepNext/>
        <w:keepLines/>
      </w:pPr>
      <w:r w:rsidRPr="005B25A1">
        <w:t>Remove EN in Clause 5.7.2. Handle?</w:t>
      </w:r>
    </w:p>
    <w:p w14:paraId="55053A7A" w14:textId="77777777" w:rsidR="007615D6" w:rsidRPr="005B25A1" w:rsidRDefault="007615D6" w:rsidP="007615D6">
      <w:pPr>
        <w:keepNext/>
        <w:keepLines/>
        <w:rPr>
          <w:b/>
          <w:bCs/>
        </w:rPr>
      </w:pPr>
      <w:r w:rsidRPr="005B25A1">
        <w:rPr>
          <w:b/>
          <w:bCs/>
        </w:rPr>
        <w:t>Parallel discussion:</w:t>
      </w:r>
    </w:p>
    <w:p w14:paraId="44A14AF0" w14:textId="77777777" w:rsidR="007615D6" w:rsidRPr="005B25A1" w:rsidRDefault="007615D6" w:rsidP="007615D6">
      <w:pPr>
        <w:keepNext/>
        <w:keepLines/>
      </w:pPr>
      <w:r w:rsidRPr="005B25A1">
        <w:t>-</w:t>
      </w:r>
    </w:p>
    <w:p w14:paraId="7AC4B33F" w14:textId="77777777" w:rsidR="007615D6" w:rsidRPr="005B25A1" w:rsidRDefault="007615D6" w:rsidP="007615D6">
      <w:pPr>
        <w:keepNext/>
        <w:keepLines/>
        <w:rPr>
          <w:b/>
          <w:bCs/>
        </w:rPr>
      </w:pPr>
      <w:r w:rsidRPr="005B25A1">
        <w:rPr>
          <w:b/>
          <w:bCs/>
        </w:rPr>
        <w:t>Plenary Discussion:</w:t>
      </w:r>
    </w:p>
    <w:p w14:paraId="671D84D3" w14:textId="77777777" w:rsidR="007615D6" w:rsidRPr="005B25A1" w:rsidRDefault="007615D6" w:rsidP="007615D6">
      <w:pPr>
        <w:keepNext/>
        <w:keepLines/>
      </w:pPr>
      <w:r>
        <w:rPr>
          <w:color w:val="FF0000"/>
        </w:rPr>
        <w:t>NO DISCUSSION RECORDED</w:t>
      </w:r>
    </w:p>
    <w:p w14:paraId="727D861D" w14:textId="77777777" w:rsidR="007615D6" w:rsidRPr="00EB0339" w:rsidRDefault="007615D6" w:rsidP="007615D6">
      <w:r w:rsidRPr="005B25A1">
        <w:rPr>
          <w:b/>
          <w:bCs/>
        </w:rPr>
        <w:t>Status:</w:t>
      </w:r>
      <w:r>
        <w:t xml:space="preserve"> </w:t>
      </w:r>
      <w:r>
        <w:rPr>
          <w:color w:val="0000FF"/>
        </w:rPr>
        <w:t>Not concluded</w:t>
      </w:r>
      <w:r>
        <w:t>.</w:t>
      </w:r>
    </w:p>
    <w:p w14:paraId="548F0337" w14:textId="77777777" w:rsidR="00E00DA6" w:rsidRDefault="007615D6" w:rsidP="000A3FBD">
      <w:pPr>
        <w:pStyle w:val="NormTop"/>
      </w:pPr>
      <w:r>
        <w:rPr>
          <w:color w:val="0000FF"/>
        </w:rPr>
        <w:t>S2-2506528</w:t>
      </w:r>
      <w:r w:rsidRPr="00D53282">
        <w:t xml:space="preserve"> </w:t>
      </w:r>
      <w:r>
        <w:t xml:space="preserve">(CR) 23.369 CR0008 (Rel-19, 'F'): Resolve EN on </w:t>
      </w:r>
      <w:proofErr w:type="spellStart"/>
      <w:r>
        <w:t>AIoT</w:t>
      </w:r>
      <w:proofErr w:type="spellEnd"/>
      <w:r>
        <w:t xml:space="preserve"> Device Permanent ID (Source: Ericsson,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Resolve the EN by removing TS 29.xxx. </w:t>
      </w:r>
      <w:proofErr w:type="spellStart"/>
      <w:r>
        <w:t>Editotrial</w:t>
      </w:r>
      <w:proofErr w:type="spellEnd"/>
      <w:r>
        <w:t xml:space="preserve"> update to change 'third party identifier' to 'third-party identifier'.</w:t>
      </w:r>
    </w:p>
    <w:p w14:paraId="0D7B386A" w14:textId="77777777" w:rsidR="007615D6" w:rsidRPr="005B25A1" w:rsidRDefault="007615D6" w:rsidP="007615D6">
      <w:pPr>
        <w:keepNext/>
        <w:keepLines/>
        <w:rPr>
          <w:b/>
          <w:bCs/>
        </w:rPr>
      </w:pPr>
      <w:r w:rsidRPr="005B25A1">
        <w:rPr>
          <w:b/>
          <w:bCs/>
        </w:rPr>
        <w:t>Convenor comment:</w:t>
      </w:r>
    </w:p>
    <w:p w14:paraId="4B2FEF68" w14:textId="77777777" w:rsidR="007615D6" w:rsidRPr="005B25A1" w:rsidRDefault="007615D6" w:rsidP="007615D6">
      <w:pPr>
        <w:keepNext/>
        <w:keepLines/>
      </w:pPr>
      <w:r w:rsidRPr="005B25A1">
        <w:t>Remove EN in Clause 5.7.2. Merge into S2-2507094?</w:t>
      </w:r>
    </w:p>
    <w:p w14:paraId="09004BC4" w14:textId="77777777" w:rsidR="007615D6" w:rsidRPr="005B25A1" w:rsidRDefault="007615D6" w:rsidP="007615D6">
      <w:pPr>
        <w:keepNext/>
        <w:keepLines/>
        <w:rPr>
          <w:b/>
          <w:bCs/>
        </w:rPr>
      </w:pPr>
      <w:r w:rsidRPr="005B25A1">
        <w:rPr>
          <w:b/>
          <w:bCs/>
        </w:rPr>
        <w:t>Parallel discussion:</w:t>
      </w:r>
    </w:p>
    <w:p w14:paraId="6B674FA7" w14:textId="77777777" w:rsidR="007615D6" w:rsidRPr="005B25A1" w:rsidRDefault="007615D6" w:rsidP="007615D6">
      <w:pPr>
        <w:keepNext/>
        <w:keepLines/>
      </w:pPr>
      <w:r w:rsidRPr="005B25A1">
        <w:t>-</w:t>
      </w:r>
    </w:p>
    <w:p w14:paraId="7567B55F" w14:textId="77777777" w:rsidR="007615D6" w:rsidRPr="005B25A1" w:rsidRDefault="007615D6" w:rsidP="007615D6">
      <w:pPr>
        <w:keepNext/>
        <w:keepLines/>
        <w:rPr>
          <w:b/>
          <w:bCs/>
        </w:rPr>
      </w:pPr>
      <w:r w:rsidRPr="005B25A1">
        <w:rPr>
          <w:b/>
          <w:bCs/>
        </w:rPr>
        <w:t>Plenary Discussion:</w:t>
      </w:r>
    </w:p>
    <w:p w14:paraId="26A5F985" w14:textId="77777777" w:rsidR="007615D6" w:rsidRPr="005B25A1" w:rsidRDefault="007615D6" w:rsidP="007615D6">
      <w:pPr>
        <w:keepNext/>
        <w:keepLines/>
      </w:pPr>
      <w:r>
        <w:rPr>
          <w:color w:val="FF0000"/>
        </w:rPr>
        <w:t>NO DISCUSSION RECORDED</w:t>
      </w:r>
    </w:p>
    <w:p w14:paraId="48622E78" w14:textId="77777777" w:rsidR="007615D6" w:rsidRPr="00EB0339" w:rsidRDefault="007615D6" w:rsidP="007615D6">
      <w:r w:rsidRPr="005B25A1">
        <w:rPr>
          <w:b/>
          <w:bCs/>
        </w:rPr>
        <w:t>Status:</w:t>
      </w:r>
      <w:r>
        <w:t xml:space="preserve"> </w:t>
      </w:r>
      <w:r>
        <w:rPr>
          <w:color w:val="0000FF"/>
        </w:rPr>
        <w:t>Not concluded</w:t>
      </w:r>
      <w:r>
        <w:t>.</w:t>
      </w:r>
    </w:p>
    <w:p w14:paraId="799D928C" w14:textId="77777777" w:rsidR="00E00DA6" w:rsidRDefault="007615D6" w:rsidP="000A3FBD">
      <w:pPr>
        <w:pStyle w:val="NormTop"/>
      </w:pPr>
      <w:r>
        <w:rPr>
          <w:color w:val="0000FF"/>
        </w:rPr>
        <w:t>S2-2506679</w:t>
      </w:r>
      <w:r w:rsidRPr="00D53282">
        <w:t xml:space="preserve"> </w:t>
      </w:r>
      <w:r>
        <w:t xml:space="preserve">(CR) 23.369 CR0020 (Rel-19, 'F'): Clarification on </w:t>
      </w:r>
      <w:proofErr w:type="spellStart"/>
      <w:r>
        <w:t>AIoT</w:t>
      </w:r>
      <w:proofErr w:type="spellEnd"/>
      <w:r>
        <w:t xml:space="preserve"> Devi</w:t>
      </w:r>
      <w:r>
        <w:lastRenderedPageBreak/>
        <w:t>ce Permanent Identifier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Changes NOTE 3 to include only TS 23.003. Deletes the E.N.</w:t>
      </w:r>
    </w:p>
    <w:p w14:paraId="2D0C06B6" w14:textId="77777777" w:rsidR="007615D6" w:rsidRPr="005B25A1" w:rsidRDefault="007615D6" w:rsidP="007615D6">
      <w:pPr>
        <w:keepNext/>
        <w:keepLines/>
        <w:rPr>
          <w:b/>
          <w:bCs/>
        </w:rPr>
      </w:pPr>
      <w:r w:rsidRPr="005B25A1">
        <w:rPr>
          <w:b/>
          <w:bCs/>
        </w:rPr>
        <w:t>Convenor comment:</w:t>
      </w:r>
    </w:p>
    <w:p w14:paraId="416A45B7" w14:textId="77777777" w:rsidR="007615D6" w:rsidRPr="005B25A1" w:rsidRDefault="007615D6" w:rsidP="007615D6">
      <w:pPr>
        <w:keepNext/>
        <w:keepLines/>
      </w:pPr>
      <w:r w:rsidRPr="005B25A1">
        <w:t>Remove EN in Clause 5.7.2. Merge into S2-2507094?</w:t>
      </w:r>
    </w:p>
    <w:p w14:paraId="25014FE7" w14:textId="77777777" w:rsidR="007615D6" w:rsidRPr="005B25A1" w:rsidRDefault="007615D6" w:rsidP="007615D6">
      <w:pPr>
        <w:keepNext/>
        <w:keepLines/>
        <w:rPr>
          <w:b/>
          <w:bCs/>
        </w:rPr>
      </w:pPr>
      <w:r w:rsidRPr="005B25A1">
        <w:rPr>
          <w:b/>
          <w:bCs/>
        </w:rPr>
        <w:t>Parallel discussion:</w:t>
      </w:r>
    </w:p>
    <w:p w14:paraId="3E632344" w14:textId="77777777" w:rsidR="007615D6" w:rsidRPr="005B25A1" w:rsidRDefault="007615D6" w:rsidP="007615D6">
      <w:pPr>
        <w:keepNext/>
        <w:keepLines/>
      </w:pPr>
      <w:r w:rsidRPr="005B25A1">
        <w:t>-</w:t>
      </w:r>
    </w:p>
    <w:p w14:paraId="7C4CB314" w14:textId="77777777" w:rsidR="007615D6" w:rsidRPr="005B25A1" w:rsidRDefault="007615D6" w:rsidP="007615D6">
      <w:pPr>
        <w:keepNext/>
        <w:keepLines/>
        <w:rPr>
          <w:b/>
          <w:bCs/>
        </w:rPr>
      </w:pPr>
      <w:r w:rsidRPr="005B25A1">
        <w:rPr>
          <w:b/>
          <w:bCs/>
        </w:rPr>
        <w:t>Plenary Discussion:</w:t>
      </w:r>
    </w:p>
    <w:p w14:paraId="257EFC21" w14:textId="77777777" w:rsidR="007615D6" w:rsidRPr="005B25A1" w:rsidRDefault="007615D6" w:rsidP="007615D6">
      <w:pPr>
        <w:keepNext/>
        <w:keepLines/>
      </w:pPr>
      <w:r>
        <w:rPr>
          <w:color w:val="FF0000"/>
        </w:rPr>
        <w:t>NO DISCUSSION RECORDED</w:t>
      </w:r>
    </w:p>
    <w:p w14:paraId="139B4D31" w14:textId="77777777" w:rsidR="007615D6" w:rsidRPr="00EB0339" w:rsidRDefault="007615D6" w:rsidP="007615D6">
      <w:r w:rsidRPr="005B25A1">
        <w:rPr>
          <w:b/>
          <w:bCs/>
        </w:rPr>
        <w:t>Status:</w:t>
      </w:r>
      <w:r>
        <w:t xml:space="preserve"> </w:t>
      </w:r>
      <w:r>
        <w:rPr>
          <w:color w:val="0000FF"/>
        </w:rPr>
        <w:t>Not concluded</w:t>
      </w:r>
      <w:r>
        <w:t>.</w:t>
      </w:r>
    </w:p>
    <w:p w14:paraId="47ED040D" w14:textId="77777777" w:rsidR="00E00DA6" w:rsidRDefault="007615D6" w:rsidP="000A3FBD">
      <w:pPr>
        <w:pStyle w:val="NormTop"/>
      </w:pPr>
      <w:r>
        <w:rPr>
          <w:color w:val="0000FF"/>
        </w:rPr>
        <w:t>S2-2507273</w:t>
      </w:r>
      <w:r w:rsidRPr="00D53282">
        <w:t xml:space="preserve"> </w:t>
      </w:r>
      <w:r>
        <w:t xml:space="preserve">(CR) 23.369 CR0060 (Rel-19, 'F'): Update on </w:t>
      </w:r>
      <w:proofErr w:type="spellStart"/>
      <w:r>
        <w:t>AIoT</w:t>
      </w:r>
      <w:proofErr w:type="spellEnd"/>
      <w:r>
        <w:t xml:space="preserve"> </w:t>
      </w:r>
      <w:proofErr w:type="spellStart"/>
      <w:r>
        <w:t>Permament</w:t>
      </w:r>
      <w:proofErr w:type="spellEnd"/>
      <w:r>
        <w:t xml:space="preserve"> ID Length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6AC149DA" w14:textId="77777777" w:rsidR="007615D6" w:rsidRPr="005B25A1" w:rsidRDefault="007615D6" w:rsidP="007615D6">
      <w:pPr>
        <w:keepNext/>
        <w:keepLines/>
        <w:rPr>
          <w:b/>
          <w:bCs/>
        </w:rPr>
      </w:pPr>
      <w:r w:rsidRPr="005B25A1">
        <w:rPr>
          <w:b/>
          <w:bCs/>
        </w:rPr>
        <w:t>Convenor comment:</w:t>
      </w:r>
    </w:p>
    <w:p w14:paraId="143B15F3" w14:textId="77777777" w:rsidR="007615D6" w:rsidRPr="005B25A1" w:rsidRDefault="007615D6" w:rsidP="007615D6">
      <w:pPr>
        <w:keepNext/>
        <w:keepLines/>
      </w:pPr>
      <w:r w:rsidRPr="005B25A1">
        <w:t>ID length extension. Clause 5.7.2. Handle?</w:t>
      </w:r>
    </w:p>
    <w:p w14:paraId="39C5D861" w14:textId="77777777" w:rsidR="007615D6" w:rsidRPr="005B25A1" w:rsidRDefault="007615D6" w:rsidP="007615D6">
      <w:pPr>
        <w:keepNext/>
        <w:keepLines/>
        <w:rPr>
          <w:b/>
          <w:bCs/>
        </w:rPr>
      </w:pPr>
      <w:r w:rsidRPr="005B25A1">
        <w:rPr>
          <w:b/>
          <w:bCs/>
        </w:rPr>
        <w:t>Parallel discussion:</w:t>
      </w:r>
    </w:p>
    <w:p w14:paraId="760AD78D" w14:textId="77777777" w:rsidR="007615D6" w:rsidRPr="005B25A1" w:rsidRDefault="007615D6" w:rsidP="007615D6">
      <w:pPr>
        <w:keepNext/>
        <w:keepLines/>
      </w:pPr>
      <w:r w:rsidRPr="005B25A1">
        <w:t>-</w:t>
      </w:r>
    </w:p>
    <w:p w14:paraId="18FC4605" w14:textId="77777777" w:rsidR="007615D6" w:rsidRPr="005B25A1" w:rsidRDefault="007615D6" w:rsidP="007615D6">
      <w:pPr>
        <w:keepNext/>
        <w:keepLines/>
        <w:rPr>
          <w:b/>
          <w:bCs/>
        </w:rPr>
      </w:pPr>
      <w:r w:rsidRPr="005B25A1">
        <w:rPr>
          <w:b/>
          <w:bCs/>
        </w:rPr>
        <w:t>Plenary Discussion:</w:t>
      </w:r>
    </w:p>
    <w:p w14:paraId="2116E2CB" w14:textId="77777777" w:rsidR="007615D6" w:rsidRPr="005B25A1" w:rsidRDefault="007615D6" w:rsidP="007615D6">
      <w:pPr>
        <w:keepNext/>
        <w:keepLines/>
      </w:pPr>
      <w:r>
        <w:rPr>
          <w:color w:val="FF0000"/>
        </w:rPr>
        <w:t>NO DISCUSSION RECORDED</w:t>
      </w:r>
    </w:p>
    <w:p w14:paraId="06074956" w14:textId="77777777" w:rsidR="007615D6" w:rsidRPr="00EB0339" w:rsidRDefault="007615D6" w:rsidP="007615D6">
      <w:r w:rsidRPr="005B25A1">
        <w:rPr>
          <w:b/>
          <w:bCs/>
        </w:rPr>
        <w:t>Status:</w:t>
      </w:r>
      <w:r>
        <w:t xml:space="preserve"> </w:t>
      </w:r>
      <w:r>
        <w:rPr>
          <w:color w:val="0000FF"/>
        </w:rPr>
        <w:t>Not concluded</w:t>
      </w:r>
      <w:r>
        <w:t>.</w:t>
      </w:r>
    </w:p>
    <w:p w14:paraId="60951592" w14:textId="77777777" w:rsidR="00E00DA6" w:rsidRDefault="007615D6" w:rsidP="000A3FBD">
      <w:pPr>
        <w:pStyle w:val="NormTop"/>
      </w:pPr>
      <w:r>
        <w:rPr>
          <w:color w:val="0000FF"/>
        </w:rPr>
        <w:t>S2-2507272</w:t>
      </w:r>
      <w:r w:rsidRPr="00D53282">
        <w:t xml:space="preserve"> </w:t>
      </w:r>
      <w:r>
        <w:t xml:space="preserve">(DISCUSSION) Discussion on </w:t>
      </w:r>
      <w:proofErr w:type="spellStart"/>
      <w:r>
        <w:t>AIoT</w:t>
      </w:r>
      <w:proofErr w:type="spellEnd"/>
      <w:r>
        <w:t xml:space="preserve"> Device ID length extension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52697E1F" w14:textId="77777777" w:rsidR="007615D6" w:rsidRPr="005B25A1" w:rsidRDefault="007615D6" w:rsidP="007615D6">
      <w:pPr>
        <w:keepNext/>
        <w:keepLines/>
        <w:rPr>
          <w:b/>
          <w:bCs/>
        </w:rPr>
      </w:pPr>
      <w:r w:rsidRPr="005B25A1">
        <w:rPr>
          <w:b/>
          <w:bCs/>
        </w:rPr>
        <w:t>Convenor comment:</w:t>
      </w:r>
    </w:p>
    <w:p w14:paraId="34183D4F" w14:textId="77777777" w:rsidR="007615D6" w:rsidRPr="005B25A1" w:rsidRDefault="007615D6" w:rsidP="007615D6">
      <w:pPr>
        <w:keepNext/>
        <w:keepLines/>
      </w:pPr>
      <w:r w:rsidRPr="005B25A1">
        <w:t>Not handle?</w:t>
      </w:r>
    </w:p>
    <w:p w14:paraId="20F4D592" w14:textId="77777777" w:rsidR="007615D6" w:rsidRPr="005B25A1" w:rsidRDefault="007615D6" w:rsidP="007615D6">
      <w:pPr>
        <w:keepNext/>
        <w:keepLines/>
        <w:rPr>
          <w:b/>
          <w:bCs/>
        </w:rPr>
      </w:pPr>
      <w:r w:rsidRPr="005B25A1">
        <w:rPr>
          <w:b/>
          <w:bCs/>
        </w:rPr>
        <w:t>Parallel discussion:</w:t>
      </w:r>
    </w:p>
    <w:p w14:paraId="6BB1FBA8" w14:textId="77777777" w:rsidR="007615D6" w:rsidRPr="005B25A1" w:rsidRDefault="007615D6" w:rsidP="007615D6">
      <w:pPr>
        <w:keepNext/>
        <w:keepLines/>
      </w:pPr>
      <w:r w:rsidRPr="005B25A1">
        <w:t>-</w:t>
      </w:r>
    </w:p>
    <w:p w14:paraId="26105006" w14:textId="77777777" w:rsidR="007615D6" w:rsidRPr="005B25A1" w:rsidRDefault="007615D6" w:rsidP="007615D6">
      <w:pPr>
        <w:keepNext/>
        <w:keepLines/>
        <w:rPr>
          <w:b/>
          <w:bCs/>
        </w:rPr>
      </w:pPr>
      <w:r w:rsidRPr="005B25A1">
        <w:rPr>
          <w:b/>
          <w:bCs/>
        </w:rPr>
        <w:t>Plenary Discussion:</w:t>
      </w:r>
    </w:p>
    <w:p w14:paraId="5ADAB08C" w14:textId="77777777" w:rsidR="007615D6" w:rsidRPr="005B25A1" w:rsidRDefault="007615D6" w:rsidP="007615D6">
      <w:pPr>
        <w:keepNext/>
        <w:keepLines/>
      </w:pPr>
      <w:r>
        <w:rPr>
          <w:color w:val="FF0000"/>
        </w:rPr>
        <w:t>NO DISCUSSION RECORDED</w:t>
      </w:r>
    </w:p>
    <w:p w14:paraId="12B3D7CF" w14:textId="77777777" w:rsidR="007615D6" w:rsidRPr="00EB0339" w:rsidRDefault="007615D6" w:rsidP="007615D6">
      <w:r w:rsidRPr="005B25A1">
        <w:rPr>
          <w:b/>
          <w:bCs/>
        </w:rPr>
        <w:t>Status:</w:t>
      </w:r>
      <w:r>
        <w:t xml:space="preserve"> </w:t>
      </w:r>
      <w:r>
        <w:rPr>
          <w:color w:val="0000FF"/>
        </w:rPr>
        <w:t>Not concluded</w:t>
      </w:r>
      <w:r>
        <w:t>.</w:t>
      </w:r>
    </w:p>
    <w:p w14:paraId="186AD7B9" w14:textId="77777777" w:rsidR="00E00DA6" w:rsidRDefault="007615D6" w:rsidP="000A3FBD">
      <w:pPr>
        <w:pStyle w:val="NormTop"/>
      </w:pPr>
      <w:r>
        <w:rPr>
          <w:color w:val="0000FF"/>
        </w:rPr>
        <w:t>S2-2507340</w:t>
      </w:r>
      <w:r w:rsidRPr="00D53282">
        <w:t xml:space="preserve"> </w:t>
      </w:r>
      <w:r>
        <w:t>(CR) 23.369 CR0063 (Rel-19, 'F'): Corrections to the Filteri</w:t>
      </w:r>
      <w:r>
        <w:lastRenderedPageBreak/>
        <w:t>ng Information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Clarifications are proposed to clause 5.8 to fix ambiguities.</w:t>
      </w:r>
    </w:p>
    <w:p w14:paraId="55E29E89" w14:textId="77777777" w:rsidR="007615D6" w:rsidRPr="005B25A1" w:rsidRDefault="007615D6" w:rsidP="007615D6">
      <w:pPr>
        <w:keepNext/>
        <w:keepLines/>
        <w:rPr>
          <w:b/>
          <w:bCs/>
        </w:rPr>
      </w:pPr>
      <w:r w:rsidRPr="005B25A1">
        <w:rPr>
          <w:b/>
          <w:bCs/>
        </w:rPr>
        <w:t>Convenor comment:</w:t>
      </w:r>
    </w:p>
    <w:p w14:paraId="71E8CECD" w14:textId="77777777" w:rsidR="007615D6" w:rsidRPr="005B25A1" w:rsidRDefault="007615D6" w:rsidP="007615D6">
      <w:pPr>
        <w:keepNext/>
        <w:keepLines/>
      </w:pPr>
      <w:r w:rsidRPr="005B25A1">
        <w:t>Focus on 5.8. Handle?</w:t>
      </w:r>
    </w:p>
    <w:p w14:paraId="0B5270EF" w14:textId="77777777" w:rsidR="007615D6" w:rsidRPr="005B25A1" w:rsidRDefault="007615D6" w:rsidP="007615D6">
      <w:pPr>
        <w:keepNext/>
        <w:keepLines/>
        <w:rPr>
          <w:b/>
          <w:bCs/>
        </w:rPr>
      </w:pPr>
      <w:r w:rsidRPr="005B25A1">
        <w:rPr>
          <w:b/>
          <w:bCs/>
        </w:rPr>
        <w:t>Parallel discussion:</w:t>
      </w:r>
    </w:p>
    <w:p w14:paraId="74C32802" w14:textId="77777777" w:rsidR="007615D6" w:rsidRPr="005B25A1" w:rsidRDefault="007615D6" w:rsidP="007615D6">
      <w:pPr>
        <w:keepNext/>
        <w:keepLines/>
      </w:pPr>
      <w:r w:rsidRPr="005B25A1">
        <w:t>-</w:t>
      </w:r>
    </w:p>
    <w:p w14:paraId="7DE2D4DA" w14:textId="77777777" w:rsidR="007615D6" w:rsidRPr="005B25A1" w:rsidRDefault="007615D6" w:rsidP="007615D6">
      <w:pPr>
        <w:keepNext/>
        <w:keepLines/>
        <w:rPr>
          <w:b/>
          <w:bCs/>
        </w:rPr>
      </w:pPr>
      <w:r w:rsidRPr="005B25A1">
        <w:rPr>
          <w:b/>
          <w:bCs/>
        </w:rPr>
        <w:t>Plenary Discussion:</w:t>
      </w:r>
    </w:p>
    <w:p w14:paraId="020CA06B" w14:textId="77777777" w:rsidR="007615D6" w:rsidRPr="005B25A1" w:rsidRDefault="007615D6" w:rsidP="007615D6">
      <w:pPr>
        <w:keepNext/>
        <w:keepLines/>
      </w:pPr>
      <w:r>
        <w:rPr>
          <w:color w:val="FF0000"/>
        </w:rPr>
        <w:t>NO DISCUSSION RECORDED</w:t>
      </w:r>
    </w:p>
    <w:p w14:paraId="3972C7AB" w14:textId="77777777" w:rsidR="007615D6" w:rsidRPr="00EB0339" w:rsidRDefault="007615D6" w:rsidP="007615D6">
      <w:r w:rsidRPr="005B25A1">
        <w:rPr>
          <w:b/>
          <w:bCs/>
        </w:rPr>
        <w:t>Status:</w:t>
      </w:r>
      <w:r>
        <w:t xml:space="preserve"> </w:t>
      </w:r>
      <w:r>
        <w:rPr>
          <w:color w:val="0000FF"/>
        </w:rPr>
        <w:t>Not concluded</w:t>
      </w:r>
      <w:r>
        <w:t>.</w:t>
      </w:r>
    </w:p>
    <w:p w14:paraId="0362B7B4" w14:textId="77777777" w:rsidR="00E00DA6" w:rsidRDefault="007615D6" w:rsidP="000A3FBD">
      <w:pPr>
        <w:pStyle w:val="NormTop"/>
      </w:pPr>
      <w:r>
        <w:rPr>
          <w:color w:val="0000FF"/>
        </w:rPr>
        <w:t>S2-2507262</w:t>
      </w:r>
      <w:r w:rsidRPr="00D53282">
        <w:t xml:space="preserve"> </w:t>
      </w:r>
      <w:r>
        <w:t xml:space="preserve">(CR) 23.369 CR0052 (Rel-19, 'F'): Device Filtering Information for single </w:t>
      </w:r>
      <w:proofErr w:type="spellStart"/>
      <w:r>
        <w:t>AIoT</w:t>
      </w:r>
      <w:proofErr w:type="spellEnd"/>
      <w:r>
        <w:t xml:space="preserve"> Devices and all </w:t>
      </w:r>
      <w:proofErr w:type="spellStart"/>
      <w:r>
        <w:t>AIoT</w:t>
      </w:r>
      <w:proofErr w:type="spellEnd"/>
      <w:r>
        <w:t xml:space="preserve"> Devices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D2E30EE" w14:textId="77777777" w:rsidR="007615D6" w:rsidRPr="005B25A1" w:rsidRDefault="007615D6" w:rsidP="007615D6">
      <w:pPr>
        <w:keepNext/>
        <w:keepLines/>
        <w:rPr>
          <w:b/>
          <w:bCs/>
        </w:rPr>
      </w:pPr>
      <w:r w:rsidRPr="005B25A1">
        <w:rPr>
          <w:b/>
          <w:bCs/>
        </w:rPr>
        <w:t>Convenor comment:</w:t>
      </w:r>
    </w:p>
    <w:p w14:paraId="701811AB" w14:textId="77777777" w:rsidR="007615D6" w:rsidRPr="005B25A1" w:rsidRDefault="007615D6" w:rsidP="007615D6">
      <w:pPr>
        <w:keepNext/>
        <w:keepLines/>
      </w:pPr>
      <w:r w:rsidRPr="005B25A1">
        <w:t>Focus on 5.8. Merge into S2-2507340?</w:t>
      </w:r>
    </w:p>
    <w:p w14:paraId="666ACD06" w14:textId="77777777" w:rsidR="007615D6" w:rsidRPr="005B25A1" w:rsidRDefault="007615D6" w:rsidP="007615D6">
      <w:pPr>
        <w:keepNext/>
        <w:keepLines/>
        <w:rPr>
          <w:b/>
          <w:bCs/>
        </w:rPr>
      </w:pPr>
      <w:r w:rsidRPr="005B25A1">
        <w:rPr>
          <w:b/>
          <w:bCs/>
        </w:rPr>
        <w:t>Parallel discussion:</w:t>
      </w:r>
    </w:p>
    <w:p w14:paraId="2A483B6B" w14:textId="77777777" w:rsidR="007615D6" w:rsidRPr="005B25A1" w:rsidRDefault="007615D6" w:rsidP="007615D6">
      <w:pPr>
        <w:keepNext/>
        <w:keepLines/>
      </w:pPr>
      <w:r w:rsidRPr="005B25A1">
        <w:t>-</w:t>
      </w:r>
    </w:p>
    <w:p w14:paraId="301C425A" w14:textId="77777777" w:rsidR="007615D6" w:rsidRPr="005B25A1" w:rsidRDefault="007615D6" w:rsidP="007615D6">
      <w:pPr>
        <w:keepNext/>
        <w:keepLines/>
        <w:rPr>
          <w:b/>
          <w:bCs/>
        </w:rPr>
      </w:pPr>
      <w:r w:rsidRPr="005B25A1">
        <w:rPr>
          <w:b/>
          <w:bCs/>
        </w:rPr>
        <w:t>Plenary Discussion:</w:t>
      </w:r>
    </w:p>
    <w:p w14:paraId="472A3F4D" w14:textId="77777777" w:rsidR="007615D6" w:rsidRPr="005B25A1" w:rsidRDefault="007615D6" w:rsidP="007615D6">
      <w:pPr>
        <w:keepNext/>
        <w:keepLines/>
      </w:pPr>
      <w:r>
        <w:rPr>
          <w:color w:val="FF0000"/>
        </w:rPr>
        <w:t>NO DISCUSSION RECORDED</w:t>
      </w:r>
    </w:p>
    <w:p w14:paraId="3ACB4730" w14:textId="77777777" w:rsidR="007615D6" w:rsidRPr="00EB0339" w:rsidRDefault="007615D6" w:rsidP="007615D6">
      <w:r w:rsidRPr="005B25A1">
        <w:rPr>
          <w:b/>
          <w:bCs/>
        </w:rPr>
        <w:t>Status:</w:t>
      </w:r>
      <w:r>
        <w:t xml:space="preserve"> </w:t>
      </w:r>
      <w:r>
        <w:rPr>
          <w:color w:val="0000FF"/>
        </w:rPr>
        <w:t>Not concluded</w:t>
      </w:r>
      <w:r>
        <w:t>.</w:t>
      </w:r>
    </w:p>
    <w:p w14:paraId="2376CA97" w14:textId="77777777" w:rsidR="00E00DA6" w:rsidRDefault="007615D6" w:rsidP="000A3FBD">
      <w:pPr>
        <w:pStyle w:val="NormTop"/>
      </w:pPr>
      <w:r>
        <w:rPr>
          <w:color w:val="0000FF"/>
        </w:rPr>
        <w:t>S2-2507344</w:t>
      </w:r>
      <w:r w:rsidRPr="00D53282">
        <w:t xml:space="preserve"> </w:t>
      </w:r>
      <w:r>
        <w:t xml:space="preserve">(CR) 23.369 CR0064 (Rel-19, 'F'): Update the Filtering Information and Clear the EN for </w:t>
      </w:r>
      <w:proofErr w:type="spellStart"/>
      <w:r>
        <w:t>AIoT</w:t>
      </w:r>
      <w:proofErr w:type="spellEnd"/>
      <w:r>
        <w:t xml:space="preserve"> device ID (Source: vivo)</w:t>
      </w:r>
      <w:r>
        <w:br/>
      </w:r>
      <w:r w:rsidRPr="00D53282">
        <w:rPr>
          <w:b/>
        </w:rPr>
        <w:t>Document for:</w:t>
      </w:r>
      <w:r w:rsidRPr="00D53282">
        <w:t xml:space="preserve"> </w:t>
      </w:r>
      <w:r>
        <w:t>Approval</w:t>
      </w:r>
      <w:r>
        <w:br/>
      </w:r>
      <w:r w:rsidRPr="00D53282">
        <w:rPr>
          <w:b/>
        </w:rPr>
        <w:t>Abstract:</w:t>
      </w:r>
      <w:r w:rsidRPr="00D53282">
        <w:t xml:space="preserve"> </w:t>
      </w:r>
    </w:p>
    <w:p w14:paraId="1F46C7A4" w14:textId="77777777" w:rsidR="007615D6" w:rsidRPr="005B25A1" w:rsidRDefault="007615D6" w:rsidP="007615D6">
      <w:pPr>
        <w:keepNext/>
        <w:keepLines/>
        <w:rPr>
          <w:b/>
          <w:bCs/>
        </w:rPr>
      </w:pPr>
      <w:r w:rsidRPr="005B25A1">
        <w:rPr>
          <w:b/>
          <w:bCs/>
        </w:rPr>
        <w:t>Convenor comment:</w:t>
      </w:r>
    </w:p>
    <w:p w14:paraId="7965AEAC" w14:textId="77777777" w:rsidR="007615D6" w:rsidRPr="005B25A1" w:rsidRDefault="007615D6" w:rsidP="007615D6">
      <w:pPr>
        <w:keepNext/>
        <w:keepLines/>
      </w:pPr>
      <w:r w:rsidRPr="005B25A1">
        <w:t>Focus on 5.8. Merge into S2-2507340?</w:t>
      </w:r>
    </w:p>
    <w:p w14:paraId="4CEB035B" w14:textId="77777777" w:rsidR="007615D6" w:rsidRPr="005B25A1" w:rsidRDefault="007615D6" w:rsidP="007615D6">
      <w:pPr>
        <w:keepNext/>
        <w:keepLines/>
        <w:rPr>
          <w:b/>
          <w:bCs/>
        </w:rPr>
      </w:pPr>
      <w:r w:rsidRPr="005B25A1">
        <w:rPr>
          <w:b/>
          <w:bCs/>
        </w:rPr>
        <w:t>Parallel discussion:</w:t>
      </w:r>
    </w:p>
    <w:p w14:paraId="6EEC9219" w14:textId="77777777" w:rsidR="007615D6" w:rsidRPr="005B25A1" w:rsidRDefault="007615D6" w:rsidP="007615D6">
      <w:pPr>
        <w:keepNext/>
        <w:keepLines/>
      </w:pPr>
      <w:r w:rsidRPr="005B25A1">
        <w:t>-</w:t>
      </w:r>
    </w:p>
    <w:p w14:paraId="04ADB356" w14:textId="77777777" w:rsidR="007615D6" w:rsidRPr="005B25A1" w:rsidRDefault="007615D6" w:rsidP="007615D6">
      <w:pPr>
        <w:keepNext/>
        <w:keepLines/>
        <w:rPr>
          <w:b/>
          <w:bCs/>
        </w:rPr>
      </w:pPr>
      <w:r w:rsidRPr="005B25A1">
        <w:rPr>
          <w:b/>
          <w:bCs/>
        </w:rPr>
        <w:t>Plenary Discussion:</w:t>
      </w:r>
    </w:p>
    <w:p w14:paraId="16C58D3D" w14:textId="77777777" w:rsidR="007615D6" w:rsidRPr="005B25A1" w:rsidRDefault="007615D6" w:rsidP="007615D6">
      <w:pPr>
        <w:keepNext/>
        <w:keepLines/>
      </w:pPr>
      <w:r>
        <w:rPr>
          <w:color w:val="FF0000"/>
        </w:rPr>
        <w:t>NO DISCUSSION RECORDED</w:t>
      </w:r>
    </w:p>
    <w:p w14:paraId="33C809F8" w14:textId="77777777" w:rsidR="007615D6" w:rsidRPr="00EB0339" w:rsidRDefault="007615D6" w:rsidP="007615D6">
      <w:r w:rsidRPr="005B25A1">
        <w:rPr>
          <w:b/>
          <w:bCs/>
        </w:rPr>
        <w:t>Status:</w:t>
      </w:r>
      <w:r>
        <w:t xml:space="preserve"> </w:t>
      </w:r>
      <w:r>
        <w:rPr>
          <w:color w:val="0000FF"/>
        </w:rPr>
        <w:t>Not concluded</w:t>
      </w:r>
      <w:r>
        <w:t>.</w:t>
      </w:r>
    </w:p>
    <w:p w14:paraId="1C333A66" w14:textId="77777777" w:rsidR="00E00DA6" w:rsidRDefault="007615D6" w:rsidP="000A3FBD">
      <w:pPr>
        <w:pStyle w:val="NormTop"/>
      </w:pPr>
      <w:r>
        <w:rPr>
          <w:color w:val="0000FF"/>
        </w:rPr>
        <w:t>S2-2506347</w:t>
      </w:r>
      <w:r w:rsidRPr="00D53282">
        <w:t xml:space="preserve"> </w:t>
      </w:r>
      <w:r>
        <w:t xml:space="preserve">(CR) 23.369 CR0003 (Rel-19, 'F'): Update on general clauses </w:t>
      </w:r>
      <w:r>
        <w:lastRenderedPageBreak/>
        <w:t>and EN removal regarding stage 3 TS (Source: OPPO)</w:t>
      </w:r>
      <w:r>
        <w:br/>
      </w:r>
      <w:r w:rsidRPr="00D53282">
        <w:rPr>
          <w:b/>
        </w:rPr>
        <w:t>Document for:</w:t>
      </w:r>
      <w:r w:rsidRPr="00D53282">
        <w:t xml:space="preserve"> </w:t>
      </w:r>
      <w:r>
        <w:t>Approval</w:t>
      </w:r>
      <w:r>
        <w:br/>
      </w:r>
      <w:r w:rsidRPr="00D53282">
        <w:rPr>
          <w:b/>
        </w:rPr>
        <w:t>Abstract:</w:t>
      </w:r>
      <w:r w:rsidRPr="00D53282">
        <w:t xml:space="preserve"> </w:t>
      </w:r>
    </w:p>
    <w:p w14:paraId="74542395" w14:textId="77777777" w:rsidR="007615D6" w:rsidRPr="005B25A1" w:rsidRDefault="007615D6" w:rsidP="007615D6">
      <w:pPr>
        <w:keepNext/>
        <w:keepLines/>
        <w:rPr>
          <w:b/>
          <w:bCs/>
        </w:rPr>
      </w:pPr>
      <w:r w:rsidRPr="005B25A1">
        <w:rPr>
          <w:b/>
          <w:bCs/>
        </w:rPr>
        <w:t>Convenor comment:</w:t>
      </w:r>
    </w:p>
    <w:p w14:paraId="5AE604BC" w14:textId="77777777" w:rsidR="007615D6" w:rsidRPr="005B25A1" w:rsidRDefault="007615D6" w:rsidP="007615D6">
      <w:pPr>
        <w:keepNext/>
        <w:keepLines/>
      </w:pPr>
      <w:r w:rsidRPr="005B25A1">
        <w:t>Focus on 5.8. Merge into S2-2507340?</w:t>
      </w:r>
    </w:p>
    <w:p w14:paraId="45509902" w14:textId="77777777" w:rsidR="007615D6" w:rsidRPr="005B25A1" w:rsidRDefault="007615D6" w:rsidP="007615D6">
      <w:pPr>
        <w:keepNext/>
        <w:keepLines/>
        <w:rPr>
          <w:b/>
          <w:bCs/>
        </w:rPr>
      </w:pPr>
      <w:r w:rsidRPr="005B25A1">
        <w:rPr>
          <w:b/>
          <w:bCs/>
        </w:rPr>
        <w:t>Parallel discussion:</w:t>
      </w:r>
    </w:p>
    <w:p w14:paraId="400AAD1B" w14:textId="77777777" w:rsidR="007615D6" w:rsidRPr="005B25A1" w:rsidRDefault="007615D6" w:rsidP="007615D6">
      <w:pPr>
        <w:keepNext/>
        <w:keepLines/>
      </w:pPr>
      <w:r w:rsidRPr="005B25A1">
        <w:t>-</w:t>
      </w:r>
    </w:p>
    <w:p w14:paraId="749FB44E" w14:textId="77777777" w:rsidR="007615D6" w:rsidRPr="005B25A1" w:rsidRDefault="007615D6" w:rsidP="007615D6">
      <w:pPr>
        <w:keepNext/>
        <w:keepLines/>
        <w:rPr>
          <w:b/>
          <w:bCs/>
        </w:rPr>
      </w:pPr>
      <w:r w:rsidRPr="005B25A1">
        <w:rPr>
          <w:b/>
          <w:bCs/>
        </w:rPr>
        <w:t>Plenary Discussion:</w:t>
      </w:r>
    </w:p>
    <w:p w14:paraId="2DD509D3" w14:textId="77777777" w:rsidR="007615D6" w:rsidRPr="005B25A1" w:rsidRDefault="007615D6" w:rsidP="007615D6">
      <w:pPr>
        <w:keepNext/>
        <w:keepLines/>
      </w:pPr>
      <w:r>
        <w:rPr>
          <w:color w:val="FF0000"/>
        </w:rPr>
        <w:t>NO DISCUSSION RECORDED</w:t>
      </w:r>
    </w:p>
    <w:p w14:paraId="60E6B64C" w14:textId="77777777" w:rsidR="007615D6" w:rsidRPr="00EB0339" w:rsidRDefault="007615D6" w:rsidP="007615D6">
      <w:r w:rsidRPr="005B25A1">
        <w:rPr>
          <w:b/>
          <w:bCs/>
        </w:rPr>
        <w:t>Status:</w:t>
      </w:r>
      <w:r>
        <w:t xml:space="preserve"> </w:t>
      </w:r>
      <w:r>
        <w:rPr>
          <w:color w:val="0000FF"/>
        </w:rPr>
        <w:t>Not concluded</w:t>
      </w:r>
      <w:r>
        <w:t>.</w:t>
      </w:r>
    </w:p>
    <w:p w14:paraId="0DEC68DD" w14:textId="77777777" w:rsidR="00E00DA6" w:rsidRDefault="007615D6" w:rsidP="000A3FBD">
      <w:pPr>
        <w:pStyle w:val="NormTop"/>
      </w:pPr>
      <w:r>
        <w:rPr>
          <w:color w:val="0000FF"/>
        </w:rPr>
        <w:t>S2-2507049</w:t>
      </w:r>
      <w:r w:rsidRPr="00D53282">
        <w:t xml:space="preserve"> </w:t>
      </w:r>
      <w:r>
        <w:t xml:space="preserve">(CR) 23.369 CR0038 (Rel-19, 'F'): Reference to the format of </w:t>
      </w:r>
      <w:proofErr w:type="spellStart"/>
      <w:r>
        <w:t>AIoT</w:t>
      </w:r>
      <w:proofErr w:type="spellEnd"/>
      <w:r>
        <w:t xml:space="preserve"> parameters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5.7.1 - Removed general clause and clause numbers corrected accordingly.  5.7.2 - Correct the clause number to  5.7.1. - Resolved the remaining Editor's note by adding reference to clause in TS 23.003 for the format of the </w:t>
      </w:r>
      <w:proofErr w:type="spellStart"/>
      <w:r>
        <w:t>AIoT</w:t>
      </w:r>
      <w:proofErr w:type="spellEnd"/>
      <w:r>
        <w:t xml:space="preserve"> Device.</w:t>
      </w:r>
    </w:p>
    <w:p w14:paraId="417FA54D" w14:textId="77777777" w:rsidR="007615D6" w:rsidRPr="005B25A1" w:rsidRDefault="007615D6" w:rsidP="007615D6">
      <w:pPr>
        <w:keepNext/>
        <w:keepLines/>
        <w:rPr>
          <w:b/>
          <w:bCs/>
        </w:rPr>
      </w:pPr>
      <w:r w:rsidRPr="005B25A1">
        <w:rPr>
          <w:b/>
          <w:bCs/>
        </w:rPr>
        <w:t>Convenor comment:</w:t>
      </w:r>
    </w:p>
    <w:p w14:paraId="58F54B98" w14:textId="77777777" w:rsidR="007615D6" w:rsidRPr="005B25A1" w:rsidRDefault="007615D6" w:rsidP="007615D6">
      <w:pPr>
        <w:keepNext/>
        <w:keepLines/>
      </w:pPr>
      <w:r w:rsidRPr="005B25A1">
        <w:t>Focus on 5.8. Merge into S2-2507340?</w:t>
      </w:r>
    </w:p>
    <w:p w14:paraId="5561F124" w14:textId="77777777" w:rsidR="007615D6" w:rsidRPr="005B25A1" w:rsidRDefault="007615D6" w:rsidP="007615D6">
      <w:pPr>
        <w:keepNext/>
        <w:keepLines/>
        <w:rPr>
          <w:b/>
          <w:bCs/>
        </w:rPr>
      </w:pPr>
      <w:r w:rsidRPr="005B25A1">
        <w:rPr>
          <w:b/>
          <w:bCs/>
        </w:rPr>
        <w:t>Parallel discussion:</w:t>
      </w:r>
    </w:p>
    <w:p w14:paraId="296CD3A3" w14:textId="77777777" w:rsidR="007615D6" w:rsidRPr="005B25A1" w:rsidRDefault="007615D6" w:rsidP="007615D6">
      <w:pPr>
        <w:keepNext/>
        <w:keepLines/>
      </w:pPr>
      <w:r w:rsidRPr="005B25A1">
        <w:t>-</w:t>
      </w:r>
    </w:p>
    <w:p w14:paraId="4EFFDAB9" w14:textId="77777777" w:rsidR="007615D6" w:rsidRPr="005B25A1" w:rsidRDefault="007615D6" w:rsidP="007615D6">
      <w:pPr>
        <w:keepNext/>
        <w:keepLines/>
        <w:rPr>
          <w:b/>
          <w:bCs/>
        </w:rPr>
      </w:pPr>
      <w:r w:rsidRPr="005B25A1">
        <w:rPr>
          <w:b/>
          <w:bCs/>
        </w:rPr>
        <w:t>Plenary Discussion:</w:t>
      </w:r>
    </w:p>
    <w:p w14:paraId="4876C220" w14:textId="77777777" w:rsidR="007615D6" w:rsidRPr="005B25A1" w:rsidRDefault="007615D6" w:rsidP="007615D6">
      <w:pPr>
        <w:keepNext/>
        <w:keepLines/>
      </w:pPr>
      <w:r>
        <w:rPr>
          <w:color w:val="FF0000"/>
        </w:rPr>
        <w:t>NO DISCUSSION RECORDED</w:t>
      </w:r>
    </w:p>
    <w:p w14:paraId="0F021414" w14:textId="77777777" w:rsidR="007615D6" w:rsidRPr="00EB0339" w:rsidRDefault="007615D6" w:rsidP="007615D6">
      <w:r w:rsidRPr="005B25A1">
        <w:rPr>
          <w:b/>
          <w:bCs/>
        </w:rPr>
        <w:t>Status:</w:t>
      </w:r>
      <w:r>
        <w:t xml:space="preserve"> </w:t>
      </w:r>
      <w:r>
        <w:rPr>
          <w:color w:val="0000FF"/>
        </w:rPr>
        <w:t>Not concluded</w:t>
      </w:r>
      <w:r>
        <w:t>.</w:t>
      </w:r>
    </w:p>
    <w:p w14:paraId="5DC8FD8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location exposure</w:t>
      </w:r>
    </w:p>
    <w:p w14:paraId="02B43CEE" w14:textId="77777777" w:rsidR="00E00DA6" w:rsidRDefault="007615D6" w:rsidP="000A3FBD">
      <w:pPr>
        <w:pStyle w:val="NormTop"/>
      </w:pPr>
      <w:r>
        <w:rPr>
          <w:color w:val="0000FF"/>
        </w:rPr>
        <w:t>S2-2506526</w:t>
      </w:r>
      <w:r w:rsidRPr="00D53282">
        <w:t xml:space="preserve"> </w:t>
      </w:r>
      <w:r>
        <w:t>(CR) 23.369 CR0007 (Rel-19, 'B'): Support of Device Location in Ambient IoT (Source: Ericsson, LG Electronics,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location information requested parameter in </w:t>
      </w:r>
      <w:proofErr w:type="spellStart"/>
      <w:r>
        <w:t>Naiotf_AIoT_Inventory</w:t>
      </w:r>
      <w:proofErr w:type="spellEnd"/>
      <w:r>
        <w:t xml:space="preserve">, </w:t>
      </w:r>
      <w:proofErr w:type="spellStart"/>
      <w:r>
        <w:t>Naiotf_AIoT_Command</w:t>
      </w:r>
      <w:proofErr w:type="spellEnd"/>
      <w:r>
        <w:t xml:space="preserve">, </w:t>
      </w:r>
      <w:proofErr w:type="spellStart"/>
      <w:r>
        <w:t>Nnef_AIoT_Inventory</w:t>
      </w:r>
      <w:proofErr w:type="spellEnd"/>
      <w:r>
        <w:t xml:space="preserve"> and </w:t>
      </w:r>
      <w:proofErr w:type="spellStart"/>
      <w:r>
        <w:t>Nnef_AIoT_Command</w:t>
      </w:r>
      <w:proofErr w:type="spellEnd"/>
      <w:r>
        <w:t xml:space="preserve"> requests. Based on operator policy, if location information is requested and if the location of.</w:t>
      </w:r>
    </w:p>
    <w:p w14:paraId="5792321A" w14:textId="77777777" w:rsidR="007615D6" w:rsidRPr="005B25A1" w:rsidRDefault="007615D6" w:rsidP="007615D6">
      <w:pPr>
        <w:keepNext/>
        <w:keepLines/>
        <w:rPr>
          <w:b/>
          <w:bCs/>
        </w:rPr>
      </w:pPr>
      <w:r w:rsidRPr="005B25A1">
        <w:rPr>
          <w:b/>
          <w:bCs/>
        </w:rPr>
        <w:t>Convenor comment:</w:t>
      </w:r>
    </w:p>
    <w:p w14:paraId="1E98FFC4" w14:textId="77777777" w:rsidR="007615D6" w:rsidRPr="005B25A1" w:rsidRDefault="007615D6" w:rsidP="007615D6">
      <w:pPr>
        <w:keepNext/>
        <w:keepLines/>
      </w:pPr>
      <w:r w:rsidRPr="005B25A1">
        <w:t>Handle?</w:t>
      </w:r>
    </w:p>
    <w:p w14:paraId="6E98D765" w14:textId="77777777" w:rsidR="007615D6" w:rsidRPr="005B25A1" w:rsidRDefault="007615D6" w:rsidP="007615D6">
      <w:pPr>
        <w:keepNext/>
        <w:keepLines/>
        <w:rPr>
          <w:b/>
          <w:bCs/>
        </w:rPr>
      </w:pPr>
      <w:r w:rsidRPr="005B25A1">
        <w:rPr>
          <w:b/>
          <w:bCs/>
        </w:rPr>
        <w:t>Parallel discussion:</w:t>
      </w:r>
    </w:p>
    <w:p w14:paraId="788C2BAF" w14:textId="77777777" w:rsidR="007615D6" w:rsidRPr="005B25A1" w:rsidRDefault="007615D6" w:rsidP="007615D6">
      <w:pPr>
        <w:keepNext/>
        <w:keepLines/>
      </w:pPr>
      <w:r w:rsidRPr="005B25A1">
        <w:t>-</w:t>
      </w:r>
    </w:p>
    <w:p w14:paraId="3474CB4A" w14:textId="77777777" w:rsidR="007615D6" w:rsidRPr="005B25A1" w:rsidRDefault="007615D6" w:rsidP="007615D6">
      <w:pPr>
        <w:keepNext/>
        <w:keepLines/>
        <w:rPr>
          <w:b/>
          <w:bCs/>
        </w:rPr>
      </w:pPr>
      <w:r w:rsidRPr="005B25A1">
        <w:rPr>
          <w:b/>
          <w:bCs/>
        </w:rPr>
        <w:t>Plenary Discussion:</w:t>
      </w:r>
    </w:p>
    <w:p w14:paraId="7FA7B351" w14:textId="77777777" w:rsidR="007615D6" w:rsidRPr="005B25A1" w:rsidRDefault="007615D6" w:rsidP="007615D6">
      <w:pPr>
        <w:keepNext/>
        <w:keepLines/>
      </w:pPr>
      <w:r>
        <w:rPr>
          <w:color w:val="FF0000"/>
        </w:rPr>
        <w:t>NO DISCUSSION RECORDED</w:t>
      </w:r>
    </w:p>
    <w:p w14:paraId="5F9717AB" w14:textId="77777777" w:rsidR="007615D6" w:rsidRPr="00EB0339" w:rsidRDefault="007615D6" w:rsidP="007615D6">
      <w:r w:rsidRPr="005B25A1">
        <w:rPr>
          <w:b/>
          <w:bCs/>
        </w:rPr>
        <w:t>Status:</w:t>
      </w:r>
      <w:r>
        <w:t xml:space="preserve"> </w:t>
      </w:r>
      <w:r>
        <w:rPr>
          <w:color w:val="0000FF"/>
        </w:rPr>
        <w:t>Not concluded</w:t>
      </w:r>
      <w:r>
        <w:t>.</w:t>
      </w:r>
    </w:p>
    <w:p w14:paraId="4273F508" w14:textId="77777777" w:rsidR="00E00DA6" w:rsidRDefault="007615D6" w:rsidP="000A3FBD">
      <w:pPr>
        <w:pStyle w:val="NormTop"/>
      </w:pPr>
      <w:r>
        <w:rPr>
          <w:color w:val="0000FF"/>
        </w:rPr>
        <w:t>S2-2506527</w:t>
      </w:r>
      <w:r w:rsidRPr="00D53282">
        <w:t xml:space="preserve"> </w:t>
      </w:r>
      <w:r>
        <w:t>(DISCUSSION) Discussion on Support of Device Location in Amb</w:t>
      </w:r>
      <w:r>
        <w:lastRenderedPageBreak/>
        <w:t>ient IoT (Source: Ericsson, LG Electronics, Nokia)</w:t>
      </w:r>
      <w:r>
        <w:br/>
      </w:r>
      <w:r w:rsidRPr="00D53282">
        <w:rPr>
          <w:b/>
        </w:rPr>
        <w:t>Document for:</w:t>
      </w:r>
      <w:r w:rsidRPr="00D53282">
        <w:t xml:space="preserve"> </w:t>
      </w:r>
      <w:r>
        <w:t>Agreement</w:t>
      </w:r>
      <w:r>
        <w:br/>
      </w:r>
      <w:r w:rsidRPr="00D53282">
        <w:rPr>
          <w:b/>
        </w:rPr>
        <w:t>Abstract:</w:t>
      </w:r>
      <w:r w:rsidRPr="00D53282">
        <w:t xml:space="preserve"> </w:t>
      </w:r>
      <w:r>
        <w:br/>
        <w:t>This Discussion Paper discusses the support of Device Location in Ambient IoT in Rel-19.</w:t>
      </w:r>
    </w:p>
    <w:p w14:paraId="758BFBAF" w14:textId="77777777" w:rsidR="007615D6" w:rsidRPr="005B25A1" w:rsidRDefault="007615D6" w:rsidP="007615D6">
      <w:pPr>
        <w:keepNext/>
        <w:keepLines/>
        <w:rPr>
          <w:b/>
          <w:bCs/>
        </w:rPr>
      </w:pPr>
      <w:r w:rsidRPr="005B25A1">
        <w:rPr>
          <w:b/>
          <w:bCs/>
        </w:rPr>
        <w:t>Convenor comment:</w:t>
      </w:r>
    </w:p>
    <w:p w14:paraId="1643693B" w14:textId="77777777" w:rsidR="007615D6" w:rsidRPr="005B25A1" w:rsidRDefault="007615D6" w:rsidP="007615D6">
      <w:pPr>
        <w:keepNext/>
        <w:keepLines/>
      </w:pPr>
      <w:r w:rsidRPr="005B25A1">
        <w:t>Not handle?</w:t>
      </w:r>
    </w:p>
    <w:p w14:paraId="3328AB44" w14:textId="77777777" w:rsidR="007615D6" w:rsidRPr="005B25A1" w:rsidRDefault="007615D6" w:rsidP="007615D6">
      <w:pPr>
        <w:keepNext/>
        <w:keepLines/>
        <w:rPr>
          <w:b/>
          <w:bCs/>
        </w:rPr>
      </w:pPr>
      <w:r w:rsidRPr="005B25A1">
        <w:rPr>
          <w:b/>
          <w:bCs/>
        </w:rPr>
        <w:t>Parallel discussion:</w:t>
      </w:r>
    </w:p>
    <w:p w14:paraId="3A3F1756" w14:textId="77777777" w:rsidR="007615D6" w:rsidRPr="005B25A1" w:rsidRDefault="007615D6" w:rsidP="007615D6">
      <w:pPr>
        <w:keepNext/>
        <w:keepLines/>
      </w:pPr>
      <w:r w:rsidRPr="005B25A1">
        <w:t>-</w:t>
      </w:r>
    </w:p>
    <w:p w14:paraId="216F0A99" w14:textId="77777777" w:rsidR="007615D6" w:rsidRPr="005B25A1" w:rsidRDefault="007615D6" w:rsidP="007615D6">
      <w:pPr>
        <w:keepNext/>
        <w:keepLines/>
        <w:rPr>
          <w:b/>
          <w:bCs/>
        </w:rPr>
      </w:pPr>
      <w:r w:rsidRPr="005B25A1">
        <w:rPr>
          <w:b/>
          <w:bCs/>
        </w:rPr>
        <w:t>Plenary Discussion:</w:t>
      </w:r>
    </w:p>
    <w:p w14:paraId="3BF64694" w14:textId="77777777" w:rsidR="007615D6" w:rsidRPr="005B25A1" w:rsidRDefault="007615D6" w:rsidP="007615D6">
      <w:pPr>
        <w:keepNext/>
        <w:keepLines/>
      </w:pPr>
      <w:r>
        <w:rPr>
          <w:color w:val="FF0000"/>
        </w:rPr>
        <w:t>NO DISCUSSION RECORDED</w:t>
      </w:r>
    </w:p>
    <w:p w14:paraId="71FE820A" w14:textId="77777777" w:rsidR="007615D6" w:rsidRPr="00EB0339" w:rsidRDefault="007615D6" w:rsidP="007615D6">
      <w:r w:rsidRPr="005B25A1">
        <w:rPr>
          <w:b/>
          <w:bCs/>
        </w:rPr>
        <w:t>Status:</w:t>
      </w:r>
      <w:r>
        <w:t xml:space="preserve"> </w:t>
      </w:r>
      <w:r>
        <w:rPr>
          <w:color w:val="0000FF"/>
        </w:rPr>
        <w:t>Not concluded</w:t>
      </w:r>
      <w:r>
        <w:t>.</w:t>
      </w:r>
    </w:p>
    <w:p w14:paraId="4BCFB783" w14:textId="77777777" w:rsidR="00E00DA6" w:rsidRDefault="007615D6" w:rsidP="000A3FBD">
      <w:pPr>
        <w:pStyle w:val="NormTop"/>
      </w:pPr>
      <w:r>
        <w:rPr>
          <w:color w:val="0000FF"/>
        </w:rPr>
        <w:t>S2-2507259</w:t>
      </w:r>
      <w:r w:rsidRPr="00D53282">
        <w:t xml:space="preserve"> </w:t>
      </w:r>
      <w:r>
        <w:t xml:space="preserve">(CR) 23.369 CR0049 (Rel-19, 'F'): </w:t>
      </w:r>
      <w:proofErr w:type="spellStart"/>
      <w:r>
        <w:t>AIoT</w:t>
      </w:r>
      <w:proofErr w:type="spellEnd"/>
      <w:r>
        <w:t xml:space="preserve"> Device Location Reporting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ABFFC6B" w14:textId="77777777" w:rsidR="007615D6" w:rsidRPr="005B25A1" w:rsidRDefault="007615D6" w:rsidP="007615D6">
      <w:pPr>
        <w:keepNext/>
        <w:keepLines/>
        <w:rPr>
          <w:b/>
          <w:bCs/>
        </w:rPr>
      </w:pPr>
      <w:r w:rsidRPr="005B25A1">
        <w:rPr>
          <w:b/>
          <w:bCs/>
        </w:rPr>
        <w:t>Convenor comment:</w:t>
      </w:r>
    </w:p>
    <w:p w14:paraId="3243A14A" w14:textId="77777777" w:rsidR="007615D6" w:rsidRPr="005B25A1" w:rsidRDefault="007615D6" w:rsidP="007615D6">
      <w:pPr>
        <w:keepNext/>
        <w:keepLines/>
      </w:pPr>
      <w:r w:rsidRPr="005B25A1">
        <w:t>Merge into S2-2506526?</w:t>
      </w:r>
    </w:p>
    <w:p w14:paraId="678F56A4" w14:textId="77777777" w:rsidR="007615D6" w:rsidRPr="005B25A1" w:rsidRDefault="007615D6" w:rsidP="007615D6">
      <w:pPr>
        <w:keepNext/>
        <w:keepLines/>
        <w:rPr>
          <w:b/>
          <w:bCs/>
        </w:rPr>
      </w:pPr>
      <w:r w:rsidRPr="005B25A1">
        <w:rPr>
          <w:b/>
          <w:bCs/>
        </w:rPr>
        <w:t>Parallel discussion:</w:t>
      </w:r>
    </w:p>
    <w:p w14:paraId="00FBCBB7" w14:textId="77777777" w:rsidR="007615D6" w:rsidRPr="005B25A1" w:rsidRDefault="007615D6" w:rsidP="007615D6">
      <w:pPr>
        <w:keepNext/>
        <w:keepLines/>
      </w:pPr>
      <w:r w:rsidRPr="005B25A1">
        <w:t>-</w:t>
      </w:r>
    </w:p>
    <w:p w14:paraId="56C2E1CD" w14:textId="77777777" w:rsidR="007615D6" w:rsidRPr="005B25A1" w:rsidRDefault="007615D6" w:rsidP="007615D6">
      <w:pPr>
        <w:keepNext/>
        <w:keepLines/>
        <w:rPr>
          <w:b/>
          <w:bCs/>
        </w:rPr>
      </w:pPr>
      <w:r w:rsidRPr="005B25A1">
        <w:rPr>
          <w:b/>
          <w:bCs/>
        </w:rPr>
        <w:t>Plenary Discussion:</w:t>
      </w:r>
    </w:p>
    <w:p w14:paraId="0D5D69C4" w14:textId="77777777" w:rsidR="007615D6" w:rsidRPr="005B25A1" w:rsidRDefault="007615D6" w:rsidP="007615D6">
      <w:pPr>
        <w:keepNext/>
        <w:keepLines/>
      </w:pPr>
      <w:r>
        <w:rPr>
          <w:color w:val="FF0000"/>
        </w:rPr>
        <w:t>NO DISCUSSION RECORDED</w:t>
      </w:r>
    </w:p>
    <w:p w14:paraId="53AF3F8C" w14:textId="77777777" w:rsidR="007615D6" w:rsidRPr="00EB0339" w:rsidRDefault="007615D6" w:rsidP="007615D6">
      <w:r w:rsidRPr="005B25A1">
        <w:rPr>
          <w:b/>
          <w:bCs/>
        </w:rPr>
        <w:t>Status:</w:t>
      </w:r>
      <w:r>
        <w:t xml:space="preserve"> </w:t>
      </w:r>
      <w:r>
        <w:rPr>
          <w:color w:val="0000FF"/>
        </w:rPr>
        <w:t>Not concluded</w:t>
      </w:r>
      <w:r>
        <w:t>.</w:t>
      </w:r>
    </w:p>
    <w:p w14:paraId="0525B24F" w14:textId="77777777" w:rsidR="00E00DA6" w:rsidRDefault="007615D6" w:rsidP="000A3FBD">
      <w:pPr>
        <w:pStyle w:val="NormTop"/>
      </w:pPr>
      <w:r>
        <w:rPr>
          <w:color w:val="0000FF"/>
        </w:rPr>
        <w:t>S2-2507239</w:t>
      </w:r>
      <w:r w:rsidRPr="00D53282">
        <w:t xml:space="preserve"> </w:t>
      </w:r>
      <w:r>
        <w:t>(CR) 23.369 CR0046 (Rel-19, 'B'): Exposure of the reader ID s location information to the AF (Source: China Mobile)</w:t>
      </w:r>
      <w:r>
        <w:br/>
      </w:r>
      <w:r w:rsidRPr="00D53282">
        <w:rPr>
          <w:b/>
        </w:rPr>
        <w:t>Document for:</w:t>
      </w:r>
      <w:r w:rsidRPr="00D53282">
        <w:t xml:space="preserve"> </w:t>
      </w:r>
      <w:r>
        <w:t>Approval</w:t>
      </w:r>
      <w:r>
        <w:br/>
      </w:r>
      <w:r w:rsidRPr="00D53282">
        <w:rPr>
          <w:b/>
        </w:rPr>
        <w:t>Abstract:</w:t>
      </w:r>
      <w:r w:rsidRPr="00D53282">
        <w:t xml:space="preserve"> </w:t>
      </w:r>
    </w:p>
    <w:p w14:paraId="12362904" w14:textId="77777777" w:rsidR="007615D6" w:rsidRPr="005B25A1" w:rsidRDefault="007615D6" w:rsidP="007615D6">
      <w:pPr>
        <w:keepNext/>
        <w:keepLines/>
        <w:rPr>
          <w:b/>
          <w:bCs/>
        </w:rPr>
      </w:pPr>
      <w:r w:rsidRPr="005B25A1">
        <w:rPr>
          <w:b/>
          <w:bCs/>
        </w:rPr>
        <w:t>Convenor comment:</w:t>
      </w:r>
    </w:p>
    <w:p w14:paraId="42D0274A" w14:textId="77777777" w:rsidR="007615D6" w:rsidRPr="005B25A1" w:rsidRDefault="007615D6" w:rsidP="007615D6">
      <w:pPr>
        <w:keepNext/>
        <w:keepLines/>
      </w:pPr>
      <w:r w:rsidRPr="005B25A1">
        <w:t>Merged into S2-2506526?</w:t>
      </w:r>
    </w:p>
    <w:p w14:paraId="46801B7F" w14:textId="77777777" w:rsidR="007615D6" w:rsidRPr="005B25A1" w:rsidRDefault="007615D6" w:rsidP="007615D6">
      <w:pPr>
        <w:keepNext/>
        <w:keepLines/>
        <w:rPr>
          <w:b/>
          <w:bCs/>
        </w:rPr>
      </w:pPr>
      <w:r w:rsidRPr="005B25A1">
        <w:rPr>
          <w:b/>
          <w:bCs/>
        </w:rPr>
        <w:t>Parallel discussion:</w:t>
      </w:r>
    </w:p>
    <w:p w14:paraId="3BABBA44" w14:textId="77777777" w:rsidR="007615D6" w:rsidRPr="005B25A1" w:rsidRDefault="007615D6" w:rsidP="007615D6">
      <w:pPr>
        <w:keepNext/>
        <w:keepLines/>
      </w:pPr>
      <w:r w:rsidRPr="005B25A1">
        <w:t>-</w:t>
      </w:r>
    </w:p>
    <w:p w14:paraId="4615A875" w14:textId="77777777" w:rsidR="007615D6" w:rsidRPr="005B25A1" w:rsidRDefault="007615D6" w:rsidP="007615D6">
      <w:pPr>
        <w:keepNext/>
        <w:keepLines/>
        <w:rPr>
          <w:b/>
          <w:bCs/>
        </w:rPr>
      </w:pPr>
      <w:r w:rsidRPr="005B25A1">
        <w:rPr>
          <w:b/>
          <w:bCs/>
        </w:rPr>
        <w:t>Plenary Discussion:</w:t>
      </w:r>
    </w:p>
    <w:p w14:paraId="47EC5D9B" w14:textId="77777777" w:rsidR="007615D6" w:rsidRPr="005B25A1" w:rsidRDefault="007615D6" w:rsidP="007615D6">
      <w:pPr>
        <w:keepNext/>
        <w:keepLines/>
      </w:pPr>
      <w:r>
        <w:rPr>
          <w:color w:val="FF0000"/>
        </w:rPr>
        <w:t>NO DISCUSSION RECORDED</w:t>
      </w:r>
    </w:p>
    <w:p w14:paraId="51CFD9A0" w14:textId="77777777" w:rsidR="007615D6" w:rsidRPr="00EB0339" w:rsidRDefault="007615D6" w:rsidP="007615D6">
      <w:r w:rsidRPr="005B25A1">
        <w:rPr>
          <w:b/>
          <w:bCs/>
        </w:rPr>
        <w:t>Status:</w:t>
      </w:r>
      <w:r>
        <w:t xml:space="preserve"> </w:t>
      </w:r>
      <w:r>
        <w:rPr>
          <w:color w:val="0000FF"/>
        </w:rPr>
        <w:t>Not concluded</w:t>
      </w:r>
      <w:r>
        <w:t>.</w:t>
      </w:r>
    </w:p>
    <w:p w14:paraId="2DDCB2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Session release and procedure update</w:t>
      </w:r>
    </w:p>
    <w:p w14:paraId="06BACCDA" w14:textId="77777777" w:rsidR="00E00DA6" w:rsidRDefault="007615D6" w:rsidP="000A3FBD">
      <w:pPr>
        <w:pStyle w:val="NormTop"/>
      </w:pPr>
      <w:r>
        <w:rPr>
          <w:color w:val="0000FF"/>
        </w:rPr>
        <w:t>S2-2506146</w:t>
      </w:r>
      <w:r w:rsidRPr="00D53282">
        <w:t xml:space="preserve"> </w:t>
      </w:r>
      <w:r>
        <w:t>(LS IN) LS from RAN WG3</w:t>
      </w:r>
      <w:r>
        <w:lastRenderedPageBreak/>
        <w:t>: LS on the latest Ambient IoT progress of RAN3 (Source: RAN WG3 (R3-253941))</w:t>
      </w:r>
      <w:r>
        <w:br/>
      </w:r>
      <w:r w:rsidRPr="00D53282">
        <w:rPr>
          <w:b/>
        </w:rPr>
        <w:t>Document for:</w:t>
      </w:r>
      <w:r w:rsidRPr="00D53282">
        <w:t xml:space="preserve"> </w:t>
      </w:r>
      <w:r>
        <w:t>Action</w:t>
      </w:r>
      <w:r>
        <w:br/>
      </w:r>
      <w:r w:rsidRPr="00D53282">
        <w:rPr>
          <w:b/>
        </w:rPr>
        <w:t>Abstract:</w:t>
      </w:r>
      <w:r w:rsidRPr="00D53282">
        <w:t xml:space="preserve"> </w:t>
      </w:r>
      <w:r>
        <w:br/>
        <w:t>RAN WG3 would like to provide the following latest RAN WG3 progress of Ambient IoT: {. . .} Action: RAN WG3 kindly asks SA WG2, CT WG4 to take the above information into account.</w:t>
      </w:r>
    </w:p>
    <w:p w14:paraId="475183D0" w14:textId="77777777" w:rsidR="007615D6" w:rsidRPr="005B25A1" w:rsidRDefault="007615D6" w:rsidP="007615D6">
      <w:pPr>
        <w:keepNext/>
        <w:keepLines/>
        <w:rPr>
          <w:b/>
          <w:bCs/>
        </w:rPr>
      </w:pPr>
      <w:r w:rsidRPr="005B25A1">
        <w:rPr>
          <w:b/>
          <w:bCs/>
        </w:rPr>
        <w:t>Parallel discussion:</w:t>
      </w:r>
    </w:p>
    <w:p w14:paraId="1D3A9A62" w14:textId="77777777" w:rsidR="007615D6" w:rsidRPr="005B25A1" w:rsidRDefault="007615D6" w:rsidP="007615D6">
      <w:pPr>
        <w:keepNext/>
        <w:keepLines/>
      </w:pPr>
      <w:r w:rsidRPr="005B25A1">
        <w:t>-</w:t>
      </w:r>
    </w:p>
    <w:p w14:paraId="6C415094" w14:textId="77777777" w:rsidR="007615D6" w:rsidRPr="005B25A1" w:rsidRDefault="007615D6" w:rsidP="007615D6">
      <w:pPr>
        <w:keepNext/>
        <w:keepLines/>
        <w:rPr>
          <w:b/>
          <w:bCs/>
        </w:rPr>
      </w:pPr>
      <w:r w:rsidRPr="005B25A1">
        <w:rPr>
          <w:b/>
          <w:bCs/>
        </w:rPr>
        <w:t>Plenary Discussion:</w:t>
      </w:r>
    </w:p>
    <w:p w14:paraId="20BD39B3" w14:textId="77777777" w:rsidR="007615D6" w:rsidRPr="005B25A1" w:rsidRDefault="007615D6" w:rsidP="007615D6">
      <w:pPr>
        <w:keepNext/>
        <w:keepLines/>
      </w:pPr>
      <w:r>
        <w:rPr>
          <w:color w:val="FF0000"/>
        </w:rPr>
        <w:t>NO DISCUSSION RECORDED</w:t>
      </w:r>
    </w:p>
    <w:p w14:paraId="165B4C4A" w14:textId="77777777" w:rsidR="007615D6" w:rsidRPr="00EB0339" w:rsidRDefault="007615D6" w:rsidP="007615D6">
      <w:r w:rsidRPr="005B25A1">
        <w:rPr>
          <w:b/>
          <w:bCs/>
        </w:rPr>
        <w:t>Status:</w:t>
      </w:r>
      <w:r>
        <w:t xml:space="preserve"> </w:t>
      </w:r>
      <w:r>
        <w:rPr>
          <w:color w:val="0000FF"/>
        </w:rPr>
        <w:t>Not concluded</w:t>
      </w:r>
      <w:r>
        <w:t>.</w:t>
      </w:r>
    </w:p>
    <w:p w14:paraId="478A7891" w14:textId="77777777" w:rsidR="00E00DA6" w:rsidRDefault="007615D6" w:rsidP="000A3FBD">
      <w:pPr>
        <w:pStyle w:val="NormTop"/>
      </w:pPr>
      <w:r>
        <w:rPr>
          <w:color w:val="0000FF"/>
        </w:rPr>
        <w:t>S2-2506349</w:t>
      </w:r>
      <w:r w:rsidRPr="00D53282">
        <w:t xml:space="preserve"> </w:t>
      </w:r>
      <w:r>
        <w:t xml:space="preserve">(CR) 23.369 CR0005 (Rel-19, 'B'): Session release </w:t>
      </w:r>
      <w:proofErr w:type="spellStart"/>
      <w:r>
        <w:t>procedre</w:t>
      </w:r>
      <w:proofErr w:type="spellEnd"/>
      <w:r>
        <w:t xml:space="preserve"> and correlation ID (Source: OPPO)</w:t>
      </w:r>
      <w:r>
        <w:br/>
      </w:r>
      <w:r w:rsidRPr="00D53282">
        <w:rPr>
          <w:b/>
        </w:rPr>
        <w:t>Document for:</w:t>
      </w:r>
      <w:r w:rsidRPr="00D53282">
        <w:t xml:space="preserve"> </w:t>
      </w:r>
      <w:r>
        <w:t>Approval</w:t>
      </w:r>
      <w:r>
        <w:br/>
      </w:r>
      <w:r w:rsidRPr="00D53282">
        <w:rPr>
          <w:b/>
        </w:rPr>
        <w:t>Abstract:</w:t>
      </w:r>
      <w:r w:rsidRPr="00D53282">
        <w:t xml:space="preserve"> </w:t>
      </w:r>
    </w:p>
    <w:p w14:paraId="264029AB" w14:textId="77777777" w:rsidR="007615D6" w:rsidRPr="005B25A1" w:rsidRDefault="007615D6" w:rsidP="007615D6">
      <w:pPr>
        <w:keepNext/>
        <w:keepLines/>
        <w:rPr>
          <w:b/>
          <w:bCs/>
        </w:rPr>
      </w:pPr>
      <w:r w:rsidRPr="005B25A1">
        <w:rPr>
          <w:b/>
          <w:bCs/>
        </w:rPr>
        <w:t>Convenor comment:</w:t>
      </w:r>
    </w:p>
    <w:p w14:paraId="068B5A8B" w14:textId="77777777" w:rsidR="007615D6" w:rsidRPr="005B25A1" w:rsidRDefault="007615D6" w:rsidP="007615D6">
      <w:pPr>
        <w:keepNext/>
        <w:keepLines/>
      </w:pPr>
      <w:r w:rsidRPr="005B25A1">
        <w:t>Session release. Handle?</w:t>
      </w:r>
    </w:p>
    <w:p w14:paraId="2B1D3CAC" w14:textId="77777777" w:rsidR="007615D6" w:rsidRPr="005B25A1" w:rsidRDefault="007615D6" w:rsidP="007615D6">
      <w:pPr>
        <w:keepNext/>
        <w:keepLines/>
        <w:rPr>
          <w:b/>
          <w:bCs/>
        </w:rPr>
      </w:pPr>
      <w:r w:rsidRPr="005B25A1">
        <w:rPr>
          <w:b/>
          <w:bCs/>
        </w:rPr>
        <w:t>Parallel discussion:</w:t>
      </w:r>
    </w:p>
    <w:p w14:paraId="1BAD527A" w14:textId="77777777" w:rsidR="007615D6" w:rsidRPr="005B25A1" w:rsidRDefault="007615D6" w:rsidP="007615D6">
      <w:pPr>
        <w:keepNext/>
        <w:keepLines/>
      </w:pPr>
      <w:r w:rsidRPr="005B25A1">
        <w:t>-</w:t>
      </w:r>
    </w:p>
    <w:p w14:paraId="6341CA71" w14:textId="77777777" w:rsidR="007615D6" w:rsidRPr="005B25A1" w:rsidRDefault="007615D6" w:rsidP="007615D6">
      <w:pPr>
        <w:keepNext/>
        <w:keepLines/>
        <w:rPr>
          <w:b/>
          <w:bCs/>
        </w:rPr>
      </w:pPr>
      <w:r w:rsidRPr="005B25A1">
        <w:rPr>
          <w:b/>
          <w:bCs/>
        </w:rPr>
        <w:t>Plenary Discussion:</w:t>
      </w:r>
    </w:p>
    <w:p w14:paraId="6E002CC3" w14:textId="77777777" w:rsidR="007615D6" w:rsidRPr="005B25A1" w:rsidRDefault="007615D6" w:rsidP="007615D6">
      <w:pPr>
        <w:keepNext/>
        <w:keepLines/>
      </w:pPr>
      <w:r>
        <w:rPr>
          <w:color w:val="FF0000"/>
        </w:rPr>
        <w:t>NO DISCUSSION RECORDED</w:t>
      </w:r>
    </w:p>
    <w:p w14:paraId="17C21B45" w14:textId="77777777" w:rsidR="007615D6" w:rsidRPr="00EB0339" w:rsidRDefault="007615D6" w:rsidP="007615D6">
      <w:r w:rsidRPr="005B25A1">
        <w:rPr>
          <w:b/>
          <w:bCs/>
        </w:rPr>
        <w:t>Status:</w:t>
      </w:r>
      <w:r>
        <w:t xml:space="preserve"> </w:t>
      </w:r>
      <w:r>
        <w:rPr>
          <w:color w:val="0000FF"/>
        </w:rPr>
        <w:t>Not concluded</w:t>
      </w:r>
      <w:r>
        <w:t>.</w:t>
      </w:r>
    </w:p>
    <w:p w14:paraId="0C9CE53C" w14:textId="0E45015B" w:rsidR="00E00DA6" w:rsidRDefault="007615D6" w:rsidP="000A3FBD">
      <w:pPr>
        <w:pStyle w:val="NormTop"/>
      </w:pPr>
      <w:r>
        <w:rPr>
          <w:color w:val="0000FF"/>
        </w:rPr>
        <w:t>S2-250</w:t>
      </w:r>
      <w:r w:rsidR="004105A3">
        <w:rPr>
          <w:color w:val="0000FF"/>
        </w:rPr>
        <w:t>7405</w:t>
      </w:r>
      <w:r w:rsidRPr="00D53282">
        <w:t xml:space="preserve"> </w:t>
      </w:r>
      <w:r>
        <w:t>(CR) 23.369 CR0014</w:t>
      </w:r>
      <w:r w:rsidR="004105A3">
        <w:t>R1</w:t>
      </w:r>
      <w:r>
        <w:t xml:space="preserve"> (Rel-19, 'F'): </w:t>
      </w:r>
      <w:proofErr w:type="spellStart"/>
      <w:r>
        <w:t>AIoT</w:t>
      </w:r>
      <w:proofErr w:type="spellEnd"/>
      <w:r>
        <w:t xml:space="preserve"> Session Release Procedure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inventory procedure and command procedure for the start of the </w:t>
      </w:r>
      <w:proofErr w:type="spellStart"/>
      <w:r>
        <w:t>AIoT</w:t>
      </w:r>
      <w:proofErr w:type="spellEnd"/>
      <w:r>
        <w:t xml:space="preserve"> session as well as the end of the </w:t>
      </w:r>
      <w:proofErr w:type="spellStart"/>
      <w:r>
        <w:t>AIoT</w:t>
      </w:r>
      <w:proofErr w:type="spellEnd"/>
      <w:r>
        <w:t xml:space="preserve"> session. Introduce </w:t>
      </w:r>
      <w:proofErr w:type="spellStart"/>
      <w:r>
        <w:t>AIoT</w:t>
      </w:r>
      <w:proofErr w:type="spellEnd"/>
      <w:r>
        <w:t xml:space="preserve"> Session Release Procedure which covers both CN initiated A-IoT Session Release Procedure and </w:t>
      </w:r>
      <w:proofErr w:type="spellStart"/>
      <w:r>
        <w:t>gNB</w:t>
      </w:r>
      <w:proofErr w:type="spellEnd"/>
      <w:r>
        <w:t xml:space="preserve"> i.</w:t>
      </w:r>
    </w:p>
    <w:p w14:paraId="4D30736D" w14:textId="3AC07D79"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536</w:t>
      </w:r>
      <w:r w:rsidRPr="004105A3">
        <w:rPr>
          <w:i/>
          <w:iCs/>
        </w:rPr>
        <w:t>.</w:t>
      </w:r>
    </w:p>
    <w:p w14:paraId="7A12E6FD" w14:textId="77777777" w:rsidR="007615D6" w:rsidRPr="005B25A1" w:rsidRDefault="007615D6" w:rsidP="007615D6">
      <w:pPr>
        <w:keepNext/>
        <w:keepLines/>
        <w:rPr>
          <w:b/>
          <w:bCs/>
        </w:rPr>
      </w:pPr>
      <w:r w:rsidRPr="005B25A1">
        <w:rPr>
          <w:b/>
          <w:bCs/>
        </w:rPr>
        <w:t>Parallel discussion:</w:t>
      </w:r>
    </w:p>
    <w:p w14:paraId="423480F4" w14:textId="77777777" w:rsidR="007615D6" w:rsidRPr="005B25A1" w:rsidRDefault="007615D6" w:rsidP="007615D6">
      <w:pPr>
        <w:keepNext/>
        <w:keepLines/>
      </w:pPr>
      <w:r w:rsidRPr="005B25A1">
        <w:t>-</w:t>
      </w:r>
    </w:p>
    <w:p w14:paraId="7343F305" w14:textId="77777777" w:rsidR="007615D6" w:rsidRPr="005B25A1" w:rsidRDefault="007615D6" w:rsidP="007615D6">
      <w:pPr>
        <w:keepNext/>
        <w:keepLines/>
        <w:rPr>
          <w:b/>
          <w:bCs/>
        </w:rPr>
      </w:pPr>
      <w:r w:rsidRPr="005B25A1">
        <w:rPr>
          <w:b/>
          <w:bCs/>
        </w:rPr>
        <w:t>Plenary Discussion:</w:t>
      </w:r>
    </w:p>
    <w:p w14:paraId="10CEF39E" w14:textId="77777777" w:rsidR="007615D6" w:rsidRPr="005B25A1" w:rsidRDefault="007615D6" w:rsidP="007615D6">
      <w:pPr>
        <w:keepNext/>
        <w:keepLines/>
      </w:pPr>
      <w:r>
        <w:rPr>
          <w:color w:val="FF0000"/>
        </w:rPr>
        <w:t>NO DISCUSSION RECORDED</w:t>
      </w:r>
    </w:p>
    <w:p w14:paraId="6E649DFB" w14:textId="77777777" w:rsidR="007615D6" w:rsidRPr="00EB0339" w:rsidRDefault="007615D6" w:rsidP="007615D6">
      <w:r w:rsidRPr="005B25A1">
        <w:rPr>
          <w:b/>
          <w:bCs/>
        </w:rPr>
        <w:t>Status:</w:t>
      </w:r>
      <w:r>
        <w:t xml:space="preserve"> </w:t>
      </w:r>
      <w:r>
        <w:rPr>
          <w:color w:val="0000FF"/>
        </w:rPr>
        <w:t>Not concluded</w:t>
      </w:r>
      <w:r>
        <w:t>.</w:t>
      </w:r>
    </w:p>
    <w:p w14:paraId="250D9F1F" w14:textId="77777777" w:rsidR="00E00DA6" w:rsidRDefault="007615D6" w:rsidP="000A3FBD">
      <w:pPr>
        <w:pStyle w:val="NormTop"/>
      </w:pPr>
      <w:r>
        <w:rPr>
          <w:color w:val="0000FF"/>
        </w:rPr>
        <w:t>S2-2506682</w:t>
      </w:r>
      <w:r w:rsidRPr="00D53282">
        <w:t xml:space="preserve"> </w:t>
      </w:r>
      <w:r>
        <w:t xml:space="preserve">(CR) 23.369 CR0021 (Rel-19, 'F'): Clarification on </w:t>
      </w:r>
      <w:proofErr w:type="spellStart"/>
      <w:r>
        <w:t>AIoT</w:t>
      </w:r>
      <w:proofErr w:type="spellEnd"/>
      <w:r>
        <w:t xml:space="preserve"> Sess</w:t>
      </w:r>
      <w:r>
        <w:lastRenderedPageBreak/>
        <w:t>ion Release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w:t>
      </w:r>
      <w:proofErr w:type="spellStart"/>
      <w:r>
        <w:t>AIoT</w:t>
      </w:r>
      <w:proofErr w:type="spellEnd"/>
      <w:r>
        <w:t xml:space="preserve"> Session Release Procedure.</w:t>
      </w:r>
    </w:p>
    <w:p w14:paraId="169E2256" w14:textId="77777777" w:rsidR="007615D6" w:rsidRPr="005B25A1" w:rsidRDefault="007615D6" w:rsidP="007615D6">
      <w:pPr>
        <w:keepNext/>
        <w:keepLines/>
        <w:rPr>
          <w:b/>
          <w:bCs/>
        </w:rPr>
      </w:pPr>
      <w:r w:rsidRPr="005B25A1">
        <w:rPr>
          <w:b/>
          <w:bCs/>
        </w:rPr>
        <w:t>Convenor comment:</w:t>
      </w:r>
    </w:p>
    <w:p w14:paraId="4B97E7F3" w14:textId="77777777" w:rsidR="007615D6" w:rsidRPr="005B25A1" w:rsidRDefault="007615D6" w:rsidP="007615D6">
      <w:pPr>
        <w:keepNext/>
        <w:keepLines/>
      </w:pPr>
      <w:r w:rsidRPr="005B25A1">
        <w:t>Session release. Merge into S2-2506349?</w:t>
      </w:r>
    </w:p>
    <w:p w14:paraId="1DAA43A6" w14:textId="77777777" w:rsidR="007615D6" w:rsidRPr="005B25A1" w:rsidRDefault="007615D6" w:rsidP="007615D6">
      <w:pPr>
        <w:keepNext/>
        <w:keepLines/>
        <w:rPr>
          <w:b/>
          <w:bCs/>
        </w:rPr>
      </w:pPr>
      <w:r w:rsidRPr="005B25A1">
        <w:rPr>
          <w:b/>
          <w:bCs/>
        </w:rPr>
        <w:t>Parallel discussion:</w:t>
      </w:r>
    </w:p>
    <w:p w14:paraId="27F20023" w14:textId="77777777" w:rsidR="007615D6" w:rsidRPr="005B25A1" w:rsidRDefault="007615D6" w:rsidP="007615D6">
      <w:pPr>
        <w:keepNext/>
        <w:keepLines/>
      </w:pPr>
      <w:r w:rsidRPr="005B25A1">
        <w:t>-</w:t>
      </w:r>
    </w:p>
    <w:p w14:paraId="09FC0779" w14:textId="77777777" w:rsidR="007615D6" w:rsidRPr="005B25A1" w:rsidRDefault="007615D6" w:rsidP="007615D6">
      <w:pPr>
        <w:keepNext/>
        <w:keepLines/>
        <w:rPr>
          <w:b/>
          <w:bCs/>
        </w:rPr>
      </w:pPr>
      <w:r w:rsidRPr="005B25A1">
        <w:rPr>
          <w:b/>
          <w:bCs/>
        </w:rPr>
        <w:t>Plenary Discussion:</w:t>
      </w:r>
    </w:p>
    <w:p w14:paraId="24B76EBF" w14:textId="77777777" w:rsidR="007615D6" w:rsidRPr="005B25A1" w:rsidRDefault="007615D6" w:rsidP="007615D6">
      <w:pPr>
        <w:keepNext/>
        <w:keepLines/>
      </w:pPr>
      <w:r>
        <w:rPr>
          <w:color w:val="FF0000"/>
        </w:rPr>
        <w:t>NO DISCUSSION RECORDED</w:t>
      </w:r>
    </w:p>
    <w:p w14:paraId="2C205B4C" w14:textId="77777777" w:rsidR="007615D6" w:rsidRPr="00EB0339" w:rsidRDefault="007615D6" w:rsidP="007615D6">
      <w:r w:rsidRPr="005B25A1">
        <w:rPr>
          <w:b/>
          <w:bCs/>
        </w:rPr>
        <w:t>Status:</w:t>
      </w:r>
      <w:r>
        <w:t xml:space="preserve"> </w:t>
      </w:r>
      <w:r>
        <w:rPr>
          <w:color w:val="0000FF"/>
        </w:rPr>
        <w:t>Not concluded</w:t>
      </w:r>
      <w:r>
        <w:t>.</w:t>
      </w:r>
    </w:p>
    <w:p w14:paraId="705B3824" w14:textId="77777777" w:rsidR="00E00DA6" w:rsidRDefault="007615D6" w:rsidP="000A3FBD">
      <w:pPr>
        <w:pStyle w:val="NormTop"/>
      </w:pPr>
      <w:r>
        <w:rPr>
          <w:color w:val="0000FF"/>
        </w:rPr>
        <w:t>S2-2506947</w:t>
      </w:r>
      <w:r w:rsidRPr="00D53282">
        <w:t xml:space="preserve"> </w:t>
      </w:r>
      <w:r>
        <w:t>(CR) 23.369 CR0030 (Rel-19, 'F'): Introduce Session Release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the Inventory and Command procedures to integrate session release procedure to align with RAN agreements.</w:t>
      </w:r>
    </w:p>
    <w:p w14:paraId="7685AC7E" w14:textId="77777777" w:rsidR="007615D6" w:rsidRPr="005B25A1" w:rsidRDefault="007615D6" w:rsidP="007615D6">
      <w:pPr>
        <w:keepNext/>
        <w:keepLines/>
        <w:rPr>
          <w:b/>
          <w:bCs/>
        </w:rPr>
      </w:pPr>
      <w:r w:rsidRPr="005B25A1">
        <w:rPr>
          <w:b/>
          <w:bCs/>
        </w:rPr>
        <w:t>Convenor comment:</w:t>
      </w:r>
    </w:p>
    <w:p w14:paraId="013761E0" w14:textId="77777777" w:rsidR="007615D6" w:rsidRPr="005B25A1" w:rsidRDefault="007615D6" w:rsidP="007615D6">
      <w:pPr>
        <w:keepNext/>
        <w:keepLines/>
      </w:pPr>
      <w:r w:rsidRPr="005B25A1">
        <w:t>Session release. Merge into S2-2506349?</w:t>
      </w:r>
    </w:p>
    <w:p w14:paraId="44B28AD8" w14:textId="77777777" w:rsidR="007615D6" w:rsidRPr="005B25A1" w:rsidRDefault="007615D6" w:rsidP="007615D6">
      <w:pPr>
        <w:keepNext/>
        <w:keepLines/>
        <w:rPr>
          <w:b/>
          <w:bCs/>
        </w:rPr>
      </w:pPr>
      <w:r w:rsidRPr="005B25A1">
        <w:rPr>
          <w:b/>
          <w:bCs/>
        </w:rPr>
        <w:t>Parallel discussion:</w:t>
      </w:r>
    </w:p>
    <w:p w14:paraId="10854A5A" w14:textId="77777777" w:rsidR="007615D6" w:rsidRPr="005B25A1" w:rsidRDefault="007615D6" w:rsidP="007615D6">
      <w:pPr>
        <w:keepNext/>
        <w:keepLines/>
      </w:pPr>
      <w:r w:rsidRPr="005B25A1">
        <w:t>-</w:t>
      </w:r>
    </w:p>
    <w:p w14:paraId="64822161" w14:textId="77777777" w:rsidR="007615D6" w:rsidRPr="005B25A1" w:rsidRDefault="007615D6" w:rsidP="007615D6">
      <w:pPr>
        <w:keepNext/>
        <w:keepLines/>
        <w:rPr>
          <w:b/>
          <w:bCs/>
        </w:rPr>
      </w:pPr>
      <w:r w:rsidRPr="005B25A1">
        <w:rPr>
          <w:b/>
          <w:bCs/>
        </w:rPr>
        <w:t>Plenary Discussion:</w:t>
      </w:r>
    </w:p>
    <w:p w14:paraId="6F477967" w14:textId="77777777" w:rsidR="007615D6" w:rsidRPr="005B25A1" w:rsidRDefault="007615D6" w:rsidP="007615D6">
      <w:pPr>
        <w:keepNext/>
        <w:keepLines/>
      </w:pPr>
      <w:r>
        <w:rPr>
          <w:color w:val="FF0000"/>
        </w:rPr>
        <w:t>NO DISCUSSION RECORDED</w:t>
      </w:r>
    </w:p>
    <w:p w14:paraId="2409453A" w14:textId="77777777" w:rsidR="007615D6" w:rsidRPr="00EB0339" w:rsidRDefault="007615D6" w:rsidP="007615D6">
      <w:r w:rsidRPr="005B25A1">
        <w:rPr>
          <w:b/>
          <w:bCs/>
        </w:rPr>
        <w:t>Status:</w:t>
      </w:r>
      <w:r>
        <w:t xml:space="preserve"> </w:t>
      </w:r>
      <w:r>
        <w:rPr>
          <w:color w:val="0000FF"/>
        </w:rPr>
        <w:t>Not concluded</w:t>
      </w:r>
      <w:r>
        <w:t>.</w:t>
      </w:r>
    </w:p>
    <w:p w14:paraId="12B18FA0" w14:textId="77777777" w:rsidR="00E00DA6" w:rsidRDefault="007615D6" w:rsidP="000A3FBD">
      <w:pPr>
        <w:pStyle w:val="NormTop"/>
      </w:pPr>
      <w:r>
        <w:rPr>
          <w:color w:val="0000FF"/>
        </w:rPr>
        <w:t>S2-2507258</w:t>
      </w:r>
      <w:r w:rsidRPr="00D53282">
        <w:t xml:space="preserve"> </w:t>
      </w:r>
      <w:r>
        <w:t xml:space="preserve">(CR) 23.369 CR0048 (Rel-19, 'F'): </w:t>
      </w:r>
      <w:proofErr w:type="spellStart"/>
      <w:r>
        <w:t>AIoT</w:t>
      </w:r>
      <w:proofErr w:type="spellEnd"/>
      <w:r>
        <w:t xml:space="preserve"> Session Release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40DFA087" w14:textId="77777777" w:rsidR="007615D6" w:rsidRPr="005B25A1" w:rsidRDefault="007615D6" w:rsidP="007615D6">
      <w:pPr>
        <w:keepNext/>
        <w:keepLines/>
        <w:rPr>
          <w:b/>
          <w:bCs/>
        </w:rPr>
      </w:pPr>
      <w:r w:rsidRPr="005B25A1">
        <w:rPr>
          <w:b/>
          <w:bCs/>
        </w:rPr>
        <w:t>Convenor comment:</w:t>
      </w:r>
    </w:p>
    <w:p w14:paraId="5E1E25BF" w14:textId="77777777" w:rsidR="007615D6" w:rsidRPr="005B25A1" w:rsidRDefault="007615D6" w:rsidP="007615D6">
      <w:pPr>
        <w:keepNext/>
        <w:keepLines/>
      </w:pPr>
      <w:r w:rsidRPr="005B25A1">
        <w:t>Session release. Merge into S2-2506349?</w:t>
      </w:r>
    </w:p>
    <w:p w14:paraId="459AEDE6" w14:textId="77777777" w:rsidR="007615D6" w:rsidRPr="005B25A1" w:rsidRDefault="007615D6" w:rsidP="007615D6">
      <w:pPr>
        <w:keepNext/>
        <w:keepLines/>
        <w:rPr>
          <w:b/>
          <w:bCs/>
        </w:rPr>
      </w:pPr>
      <w:r w:rsidRPr="005B25A1">
        <w:rPr>
          <w:b/>
          <w:bCs/>
        </w:rPr>
        <w:t>Parallel discussion:</w:t>
      </w:r>
    </w:p>
    <w:p w14:paraId="63A55E67" w14:textId="77777777" w:rsidR="007615D6" w:rsidRPr="005B25A1" w:rsidRDefault="007615D6" w:rsidP="007615D6">
      <w:pPr>
        <w:keepNext/>
        <w:keepLines/>
      </w:pPr>
      <w:r w:rsidRPr="005B25A1">
        <w:t>-</w:t>
      </w:r>
    </w:p>
    <w:p w14:paraId="5A238B0E" w14:textId="77777777" w:rsidR="007615D6" w:rsidRPr="005B25A1" w:rsidRDefault="007615D6" w:rsidP="007615D6">
      <w:pPr>
        <w:keepNext/>
        <w:keepLines/>
        <w:rPr>
          <w:b/>
          <w:bCs/>
        </w:rPr>
      </w:pPr>
      <w:r w:rsidRPr="005B25A1">
        <w:rPr>
          <w:b/>
          <w:bCs/>
        </w:rPr>
        <w:t>Plenary Discussion:</w:t>
      </w:r>
    </w:p>
    <w:p w14:paraId="209A78AC" w14:textId="77777777" w:rsidR="007615D6" w:rsidRPr="005B25A1" w:rsidRDefault="007615D6" w:rsidP="007615D6">
      <w:pPr>
        <w:keepNext/>
        <w:keepLines/>
      </w:pPr>
      <w:r>
        <w:rPr>
          <w:color w:val="FF0000"/>
        </w:rPr>
        <w:t>NO DISCUSSION RECORDED</w:t>
      </w:r>
    </w:p>
    <w:p w14:paraId="61141721" w14:textId="77777777" w:rsidR="007615D6" w:rsidRPr="00EB0339" w:rsidRDefault="007615D6" w:rsidP="007615D6">
      <w:r w:rsidRPr="005B25A1">
        <w:rPr>
          <w:b/>
          <w:bCs/>
        </w:rPr>
        <w:t>Status:</w:t>
      </w:r>
      <w:r>
        <w:t xml:space="preserve"> </w:t>
      </w:r>
      <w:r>
        <w:rPr>
          <w:color w:val="0000FF"/>
        </w:rPr>
        <w:t>Not concluded</w:t>
      </w:r>
      <w:r>
        <w:t>.</w:t>
      </w:r>
    </w:p>
    <w:p w14:paraId="5AC8331D" w14:textId="77777777" w:rsidR="00E00DA6" w:rsidRDefault="007615D6" w:rsidP="000A3FBD">
      <w:pPr>
        <w:pStyle w:val="NormTop"/>
      </w:pPr>
      <w:r>
        <w:rPr>
          <w:color w:val="0000FF"/>
        </w:rPr>
        <w:t>S2-2506529</w:t>
      </w:r>
      <w:r w:rsidRPr="00D53282">
        <w:t xml:space="preserve"> </w:t>
      </w:r>
      <w:r>
        <w:t xml:space="preserve">(CR) 23.369 CR0009 (Rel-19, 'F'): Alignment with RAN WG3 on </w:t>
      </w:r>
      <w:r>
        <w:lastRenderedPageBreak/>
        <w:t>NGAP for Indirect Connectivity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with RAN WG3 on NGAP about Correlation ID and RAN </w:t>
      </w:r>
      <w:proofErr w:type="spellStart"/>
      <w:r>
        <w:t>AIoT</w:t>
      </w:r>
      <w:proofErr w:type="spellEnd"/>
      <w:r>
        <w:t xml:space="preserve"> Device NGAP ID in the Procedures between AIOTF and NG-RAN for Indirect Connectivity. AIOTF provides Notification Target Address to the NG-RAN in </w:t>
      </w:r>
      <w:proofErr w:type="spellStart"/>
      <w:r>
        <w:t>Namf_AIoT_MessageDelivery</w:t>
      </w:r>
      <w:proofErr w:type="spellEnd"/>
      <w:r>
        <w:t xml:space="preserve"> </w:t>
      </w:r>
      <w:proofErr w:type="spellStart"/>
      <w:r>
        <w:t>requ</w:t>
      </w:r>
      <w:proofErr w:type="spellEnd"/>
      <w:r>
        <w:t>.</w:t>
      </w:r>
    </w:p>
    <w:p w14:paraId="4D5DCF7A" w14:textId="77777777" w:rsidR="007615D6" w:rsidRPr="005B25A1" w:rsidRDefault="007615D6" w:rsidP="007615D6">
      <w:pPr>
        <w:keepNext/>
        <w:keepLines/>
        <w:rPr>
          <w:b/>
          <w:bCs/>
        </w:rPr>
      </w:pPr>
      <w:r w:rsidRPr="005B25A1">
        <w:rPr>
          <w:b/>
          <w:bCs/>
        </w:rPr>
        <w:t>Convenor comment:</w:t>
      </w:r>
    </w:p>
    <w:p w14:paraId="22ED6366" w14:textId="77777777" w:rsidR="007615D6" w:rsidRPr="005B25A1" w:rsidRDefault="007615D6" w:rsidP="007615D6">
      <w:pPr>
        <w:keepNext/>
        <w:keepLines/>
      </w:pPr>
      <w:r w:rsidRPr="005B25A1">
        <w:t>Indirect Connectivity procedure update. Merge into S2-2507264?</w:t>
      </w:r>
    </w:p>
    <w:p w14:paraId="080AFF00" w14:textId="77777777" w:rsidR="007615D6" w:rsidRPr="005B25A1" w:rsidRDefault="007615D6" w:rsidP="007615D6">
      <w:pPr>
        <w:keepNext/>
        <w:keepLines/>
        <w:rPr>
          <w:b/>
          <w:bCs/>
        </w:rPr>
      </w:pPr>
      <w:r w:rsidRPr="005B25A1">
        <w:rPr>
          <w:b/>
          <w:bCs/>
        </w:rPr>
        <w:t>Parallel discussion:</w:t>
      </w:r>
    </w:p>
    <w:p w14:paraId="28E5464B" w14:textId="77777777" w:rsidR="007615D6" w:rsidRPr="005B25A1" w:rsidRDefault="007615D6" w:rsidP="007615D6">
      <w:pPr>
        <w:keepNext/>
        <w:keepLines/>
      </w:pPr>
      <w:r w:rsidRPr="005B25A1">
        <w:t>-</w:t>
      </w:r>
    </w:p>
    <w:p w14:paraId="7EC673EC" w14:textId="77777777" w:rsidR="007615D6" w:rsidRPr="005B25A1" w:rsidRDefault="007615D6" w:rsidP="007615D6">
      <w:pPr>
        <w:keepNext/>
        <w:keepLines/>
        <w:rPr>
          <w:b/>
          <w:bCs/>
        </w:rPr>
      </w:pPr>
      <w:r w:rsidRPr="005B25A1">
        <w:rPr>
          <w:b/>
          <w:bCs/>
        </w:rPr>
        <w:t>Plenary Discussion:</w:t>
      </w:r>
    </w:p>
    <w:p w14:paraId="1E5A2C48" w14:textId="77777777" w:rsidR="007615D6" w:rsidRPr="005B25A1" w:rsidRDefault="007615D6" w:rsidP="007615D6">
      <w:pPr>
        <w:keepNext/>
        <w:keepLines/>
      </w:pPr>
      <w:r>
        <w:rPr>
          <w:color w:val="FF0000"/>
        </w:rPr>
        <w:t>NO DISCUSSION RECORDED</w:t>
      </w:r>
    </w:p>
    <w:p w14:paraId="04619044" w14:textId="77777777" w:rsidR="007615D6" w:rsidRPr="00EB0339" w:rsidRDefault="007615D6" w:rsidP="007615D6">
      <w:r w:rsidRPr="005B25A1">
        <w:rPr>
          <w:b/>
          <w:bCs/>
        </w:rPr>
        <w:t>Status:</w:t>
      </w:r>
      <w:r>
        <w:t xml:space="preserve"> </w:t>
      </w:r>
      <w:r>
        <w:rPr>
          <w:color w:val="0000FF"/>
        </w:rPr>
        <w:t>Not concluded</w:t>
      </w:r>
      <w:r>
        <w:t>.</w:t>
      </w:r>
    </w:p>
    <w:p w14:paraId="2DE82678" w14:textId="77777777" w:rsidR="00E00DA6" w:rsidRDefault="007615D6" w:rsidP="000A3FBD">
      <w:pPr>
        <w:pStyle w:val="NormTop"/>
      </w:pPr>
      <w:r>
        <w:rPr>
          <w:color w:val="0000FF"/>
        </w:rPr>
        <w:t>S2-2507091</w:t>
      </w:r>
      <w:r w:rsidRPr="00D53282">
        <w:t xml:space="preserve"> </w:t>
      </w:r>
      <w:r>
        <w:t xml:space="preserve">(CR) 23.369 CR0040 (Rel-19, 'F'): Corrections on </w:t>
      </w:r>
      <w:proofErr w:type="spellStart"/>
      <w:r>
        <w:t>AIoT</w:t>
      </w:r>
      <w:proofErr w:type="spellEnd"/>
      <w:r>
        <w:t xml:space="preserve"> Service Procedures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Alignment of </w:t>
      </w:r>
      <w:proofErr w:type="spellStart"/>
      <w:r>
        <w:t>AIoT</w:t>
      </w:r>
      <w:proofErr w:type="spellEnd"/>
      <w:r>
        <w:t xml:space="preserve"> Service Procedures with RAN WG3 agreements.</w:t>
      </w:r>
    </w:p>
    <w:p w14:paraId="3E18920D" w14:textId="77777777" w:rsidR="007615D6" w:rsidRPr="005B25A1" w:rsidRDefault="007615D6" w:rsidP="007615D6">
      <w:pPr>
        <w:keepNext/>
        <w:keepLines/>
        <w:rPr>
          <w:b/>
          <w:bCs/>
        </w:rPr>
      </w:pPr>
      <w:r w:rsidRPr="005B25A1">
        <w:rPr>
          <w:b/>
          <w:bCs/>
        </w:rPr>
        <w:t>Convenor comment:</w:t>
      </w:r>
    </w:p>
    <w:p w14:paraId="4FA7C900" w14:textId="77777777" w:rsidR="007615D6" w:rsidRPr="005B25A1" w:rsidRDefault="007615D6" w:rsidP="007615D6">
      <w:pPr>
        <w:keepNext/>
        <w:keepLines/>
      </w:pPr>
      <w:r w:rsidRPr="005B25A1">
        <w:t>Indirect Connectivity procedure update. Merge into S2-2507264?</w:t>
      </w:r>
    </w:p>
    <w:p w14:paraId="72D6DB64" w14:textId="77777777" w:rsidR="007615D6" w:rsidRPr="005B25A1" w:rsidRDefault="007615D6" w:rsidP="007615D6">
      <w:pPr>
        <w:keepNext/>
        <w:keepLines/>
        <w:rPr>
          <w:b/>
          <w:bCs/>
        </w:rPr>
      </w:pPr>
      <w:r w:rsidRPr="005B25A1">
        <w:rPr>
          <w:b/>
          <w:bCs/>
        </w:rPr>
        <w:t>Parallel discussion:</w:t>
      </w:r>
    </w:p>
    <w:p w14:paraId="37AB75BA" w14:textId="77777777" w:rsidR="007615D6" w:rsidRPr="005B25A1" w:rsidRDefault="007615D6" w:rsidP="007615D6">
      <w:pPr>
        <w:keepNext/>
        <w:keepLines/>
      </w:pPr>
      <w:r w:rsidRPr="005B25A1">
        <w:t>-</w:t>
      </w:r>
    </w:p>
    <w:p w14:paraId="47D037B6" w14:textId="77777777" w:rsidR="007615D6" w:rsidRPr="005B25A1" w:rsidRDefault="007615D6" w:rsidP="007615D6">
      <w:pPr>
        <w:keepNext/>
        <w:keepLines/>
        <w:rPr>
          <w:b/>
          <w:bCs/>
        </w:rPr>
      </w:pPr>
      <w:r w:rsidRPr="005B25A1">
        <w:rPr>
          <w:b/>
          <w:bCs/>
        </w:rPr>
        <w:t>Plenary Discussion:</w:t>
      </w:r>
    </w:p>
    <w:p w14:paraId="19F6247A" w14:textId="77777777" w:rsidR="007615D6" w:rsidRPr="005B25A1" w:rsidRDefault="007615D6" w:rsidP="007615D6">
      <w:pPr>
        <w:keepNext/>
        <w:keepLines/>
      </w:pPr>
      <w:r>
        <w:rPr>
          <w:color w:val="FF0000"/>
        </w:rPr>
        <w:t>NO DISCUSSION RECORDED</w:t>
      </w:r>
    </w:p>
    <w:p w14:paraId="12E20A41" w14:textId="77777777" w:rsidR="007615D6" w:rsidRPr="00EB0339" w:rsidRDefault="007615D6" w:rsidP="007615D6">
      <w:r w:rsidRPr="005B25A1">
        <w:rPr>
          <w:b/>
          <w:bCs/>
        </w:rPr>
        <w:t>Status:</w:t>
      </w:r>
      <w:r>
        <w:t xml:space="preserve"> </w:t>
      </w:r>
      <w:r>
        <w:rPr>
          <w:color w:val="0000FF"/>
        </w:rPr>
        <w:t>Not concluded</w:t>
      </w:r>
      <w:r>
        <w:t>.</w:t>
      </w:r>
    </w:p>
    <w:p w14:paraId="04B0205B" w14:textId="77777777" w:rsidR="00E00DA6" w:rsidRDefault="007615D6" w:rsidP="000A3FBD">
      <w:pPr>
        <w:pStyle w:val="NormTop"/>
      </w:pPr>
      <w:r>
        <w:rPr>
          <w:color w:val="0000FF"/>
        </w:rPr>
        <w:t>S2-2507264</w:t>
      </w:r>
      <w:r w:rsidRPr="00D53282">
        <w:t xml:space="preserve"> </w:t>
      </w:r>
      <w:r>
        <w:t xml:space="preserve">(CR) 23.369 CR0054 (Rel-19, 'F'): Update of Procedures between AIOTF and NG-RAN for Indirect Connectivity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3D5F42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S2-2505342</w:t>
      </w:r>
      <w:r>
        <w:t>.</w:t>
      </w:r>
    </w:p>
    <w:p w14:paraId="7203BB94" w14:textId="77777777" w:rsidR="007615D6" w:rsidRPr="005B25A1" w:rsidRDefault="007615D6" w:rsidP="007615D6">
      <w:pPr>
        <w:keepNext/>
        <w:keepLines/>
        <w:rPr>
          <w:b/>
          <w:bCs/>
        </w:rPr>
      </w:pPr>
      <w:r w:rsidRPr="005B25A1">
        <w:rPr>
          <w:b/>
          <w:bCs/>
        </w:rPr>
        <w:t>Convenor comment:</w:t>
      </w:r>
    </w:p>
    <w:p w14:paraId="14400718" w14:textId="77777777" w:rsidR="007615D6" w:rsidRPr="005B25A1" w:rsidRDefault="007615D6" w:rsidP="007615D6">
      <w:pPr>
        <w:keepNext/>
        <w:keepLines/>
      </w:pPr>
      <w:r w:rsidRPr="005B25A1">
        <w:t>Indirect Connectivity procedure update. Handle?</w:t>
      </w:r>
    </w:p>
    <w:p w14:paraId="775CCD9A" w14:textId="77777777" w:rsidR="007615D6" w:rsidRPr="005B25A1" w:rsidRDefault="007615D6" w:rsidP="007615D6">
      <w:pPr>
        <w:keepNext/>
        <w:keepLines/>
        <w:rPr>
          <w:b/>
          <w:bCs/>
        </w:rPr>
      </w:pPr>
      <w:r w:rsidRPr="005B25A1">
        <w:rPr>
          <w:b/>
          <w:bCs/>
        </w:rPr>
        <w:t>Parallel discussion:</w:t>
      </w:r>
    </w:p>
    <w:p w14:paraId="3E487B64" w14:textId="77777777" w:rsidR="007615D6" w:rsidRPr="005B25A1" w:rsidRDefault="007615D6" w:rsidP="007615D6">
      <w:pPr>
        <w:keepNext/>
        <w:keepLines/>
      </w:pPr>
      <w:r w:rsidRPr="005B25A1">
        <w:t>-</w:t>
      </w:r>
    </w:p>
    <w:p w14:paraId="7DB27B46" w14:textId="77777777" w:rsidR="007615D6" w:rsidRPr="005B25A1" w:rsidRDefault="007615D6" w:rsidP="007615D6">
      <w:pPr>
        <w:keepNext/>
        <w:keepLines/>
        <w:rPr>
          <w:b/>
          <w:bCs/>
        </w:rPr>
      </w:pPr>
      <w:r w:rsidRPr="005B25A1">
        <w:rPr>
          <w:b/>
          <w:bCs/>
        </w:rPr>
        <w:t>Plenary Discussion:</w:t>
      </w:r>
    </w:p>
    <w:p w14:paraId="4330255D" w14:textId="77777777" w:rsidR="007615D6" w:rsidRPr="005B25A1" w:rsidRDefault="007615D6" w:rsidP="007615D6">
      <w:pPr>
        <w:keepNext/>
        <w:keepLines/>
      </w:pPr>
      <w:r>
        <w:rPr>
          <w:color w:val="FF0000"/>
        </w:rPr>
        <w:t>NO DISCUSSION RECORDED</w:t>
      </w:r>
    </w:p>
    <w:p w14:paraId="29164138" w14:textId="77777777" w:rsidR="007615D6" w:rsidRPr="00EB0339" w:rsidRDefault="007615D6" w:rsidP="007615D6">
      <w:r w:rsidRPr="005B25A1">
        <w:rPr>
          <w:b/>
          <w:bCs/>
        </w:rPr>
        <w:t>Status:</w:t>
      </w:r>
      <w:r>
        <w:t xml:space="preserve"> </w:t>
      </w:r>
      <w:r>
        <w:rPr>
          <w:color w:val="0000FF"/>
        </w:rPr>
        <w:t>Not concluded</w:t>
      </w:r>
      <w:r>
        <w:t>.</w:t>
      </w:r>
    </w:p>
    <w:p w14:paraId="55D0D2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Removal of service type information</w:t>
      </w:r>
    </w:p>
    <w:p w14:paraId="47251AE1" w14:textId="77777777" w:rsidR="00E00DA6" w:rsidRDefault="007615D6" w:rsidP="000A3FBD">
      <w:pPr>
        <w:pStyle w:val="NormTop"/>
      </w:pPr>
      <w:r>
        <w:rPr>
          <w:color w:val="0000FF"/>
        </w:rPr>
        <w:t>S2-2506139</w:t>
      </w:r>
      <w:r w:rsidRPr="00D53282">
        <w:t xml:space="preserve"> </w:t>
      </w:r>
      <w:r>
        <w:t>(LS IN) LS from RAN WG3:</w:t>
      </w:r>
      <w:r>
        <w:lastRenderedPageBreak/>
        <w:t xml:space="preserve"> Reply LS on the removal of service type information (Source: RAN WG3 (R3-253800))</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the removal of service type information. RAN WG3 would like to further provide the following feedback to SA WG2 and RAN WG2. (SA WG2's Question) SA WG2 would like to ask RAN WG2 and RAN WG3 whether there is any concern if SA WG2 agrees to remove 'Service Type' from 'Assistance Information'. (RAN WG3's Answer) Since RAN WG3 already agreed separate procedures in NGAP for Inventory and Command and also agreed to support a 'follow-on Command Indication' in Inventory Request to indicate Inventory followed by Command, RAN WG3 does not see the need to provide such kind of 'service type' information in an additional, explicit indicator. Action: RAN WG3 kindly asks SA WG2 and RAN WG2 to take the above into account.</w:t>
      </w:r>
    </w:p>
    <w:p w14:paraId="7584F29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S2-2506191</w:t>
      </w:r>
      <w:r>
        <w:t>.</w:t>
      </w:r>
    </w:p>
    <w:p w14:paraId="085A93CC" w14:textId="77777777" w:rsidR="007615D6" w:rsidRPr="005B25A1" w:rsidRDefault="007615D6" w:rsidP="007615D6">
      <w:pPr>
        <w:keepNext/>
        <w:keepLines/>
        <w:rPr>
          <w:b/>
          <w:bCs/>
        </w:rPr>
      </w:pPr>
      <w:r w:rsidRPr="005B25A1">
        <w:rPr>
          <w:b/>
          <w:bCs/>
        </w:rPr>
        <w:t>Convenor comment:</w:t>
      </w:r>
    </w:p>
    <w:p w14:paraId="15E4BAF9" w14:textId="77777777" w:rsidR="007615D6" w:rsidRPr="005B25A1" w:rsidRDefault="007615D6" w:rsidP="007615D6">
      <w:pPr>
        <w:keepNext/>
        <w:keepLines/>
      </w:pPr>
      <w:r w:rsidRPr="005B25A1">
        <w:t>Handle.</w:t>
      </w:r>
    </w:p>
    <w:p w14:paraId="02E5AF56" w14:textId="77777777" w:rsidR="007615D6" w:rsidRPr="005B25A1" w:rsidRDefault="007615D6" w:rsidP="007615D6">
      <w:pPr>
        <w:keepNext/>
        <w:keepLines/>
        <w:rPr>
          <w:b/>
          <w:bCs/>
        </w:rPr>
      </w:pPr>
      <w:r w:rsidRPr="005B25A1">
        <w:rPr>
          <w:b/>
          <w:bCs/>
        </w:rPr>
        <w:t>Parallel discussion:</w:t>
      </w:r>
    </w:p>
    <w:p w14:paraId="408437A8" w14:textId="77777777" w:rsidR="007615D6" w:rsidRPr="005B25A1" w:rsidRDefault="007615D6" w:rsidP="007615D6">
      <w:pPr>
        <w:keepNext/>
        <w:keepLines/>
      </w:pPr>
      <w:r w:rsidRPr="005B25A1">
        <w:t>-</w:t>
      </w:r>
    </w:p>
    <w:p w14:paraId="2B57F177" w14:textId="77777777" w:rsidR="007615D6" w:rsidRPr="005B25A1" w:rsidRDefault="007615D6" w:rsidP="007615D6">
      <w:pPr>
        <w:keepNext/>
        <w:keepLines/>
        <w:rPr>
          <w:b/>
          <w:bCs/>
        </w:rPr>
      </w:pPr>
      <w:r w:rsidRPr="005B25A1">
        <w:rPr>
          <w:b/>
          <w:bCs/>
        </w:rPr>
        <w:t>Plenary Discussion:</w:t>
      </w:r>
    </w:p>
    <w:p w14:paraId="67D72D02" w14:textId="77777777" w:rsidR="007615D6" w:rsidRPr="005B25A1" w:rsidRDefault="007615D6" w:rsidP="007615D6">
      <w:pPr>
        <w:keepNext/>
        <w:keepLines/>
      </w:pPr>
      <w:r>
        <w:rPr>
          <w:color w:val="FF0000"/>
        </w:rPr>
        <w:t>NO DISCUSSION RECORDED</w:t>
      </w:r>
    </w:p>
    <w:p w14:paraId="44E68A35" w14:textId="77777777" w:rsidR="007615D6" w:rsidRPr="00EB0339" w:rsidRDefault="007615D6" w:rsidP="007615D6">
      <w:r w:rsidRPr="005B25A1">
        <w:rPr>
          <w:b/>
          <w:bCs/>
        </w:rPr>
        <w:t>Status:</w:t>
      </w:r>
      <w:r>
        <w:t xml:space="preserve"> </w:t>
      </w:r>
      <w:r>
        <w:rPr>
          <w:color w:val="0000FF"/>
        </w:rPr>
        <w:t>Not concluded</w:t>
      </w:r>
      <w:r>
        <w:t>.</w:t>
      </w:r>
    </w:p>
    <w:p w14:paraId="5B50DCFB" w14:textId="77777777" w:rsidR="00E00DA6" w:rsidRDefault="007615D6" w:rsidP="000A3FBD">
      <w:pPr>
        <w:pStyle w:val="NormTop"/>
      </w:pPr>
      <w:r>
        <w:rPr>
          <w:color w:val="0000FF"/>
        </w:rPr>
        <w:t>S2-2506190</w:t>
      </w:r>
      <w:r w:rsidRPr="00D53282">
        <w:t xml:space="preserve"> </w:t>
      </w:r>
      <w:r>
        <w:t xml:space="preserve">(CR) 23.369 CR0001 (Rel-19, 'F'): Removal of </w:t>
      </w:r>
      <w:proofErr w:type="spellStart"/>
      <w:r>
        <w:t>AIoT</w:t>
      </w:r>
      <w:proofErr w:type="spellEnd"/>
      <w:r>
        <w:t xml:space="preserve"> service type provided to NG-RAN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5.4 - Remove </w:t>
      </w:r>
      <w:proofErr w:type="spellStart"/>
      <w:r>
        <w:t>AIoT</w:t>
      </w:r>
      <w:proofErr w:type="spellEnd"/>
      <w:r>
        <w:t xml:space="preserve"> service type from the assistance information provided to NG-RAN node (i.e. Make bullet a) as Void).</w:t>
      </w:r>
    </w:p>
    <w:p w14:paraId="483A7F32" w14:textId="77777777" w:rsidR="007615D6" w:rsidRPr="005B25A1" w:rsidRDefault="007615D6" w:rsidP="007615D6">
      <w:pPr>
        <w:keepNext/>
        <w:keepLines/>
        <w:rPr>
          <w:b/>
          <w:bCs/>
        </w:rPr>
      </w:pPr>
      <w:r w:rsidRPr="005B25A1">
        <w:rPr>
          <w:b/>
          <w:bCs/>
        </w:rPr>
        <w:t>Convenor comment:</w:t>
      </w:r>
    </w:p>
    <w:p w14:paraId="072E7E3B" w14:textId="77777777" w:rsidR="007615D6" w:rsidRPr="005B25A1" w:rsidRDefault="007615D6" w:rsidP="007615D6">
      <w:pPr>
        <w:keepNext/>
        <w:keepLines/>
      </w:pPr>
      <w:r w:rsidRPr="005B25A1">
        <w:t>Handle?</w:t>
      </w:r>
    </w:p>
    <w:p w14:paraId="1DAD417A" w14:textId="77777777" w:rsidR="007615D6" w:rsidRPr="005B25A1" w:rsidRDefault="007615D6" w:rsidP="007615D6">
      <w:pPr>
        <w:keepNext/>
        <w:keepLines/>
        <w:rPr>
          <w:b/>
          <w:bCs/>
        </w:rPr>
      </w:pPr>
      <w:r w:rsidRPr="005B25A1">
        <w:rPr>
          <w:b/>
          <w:bCs/>
        </w:rPr>
        <w:t>Parallel discussion:</w:t>
      </w:r>
    </w:p>
    <w:p w14:paraId="1AB5A6F6" w14:textId="77777777" w:rsidR="007615D6" w:rsidRPr="005B25A1" w:rsidRDefault="007615D6" w:rsidP="007615D6">
      <w:pPr>
        <w:keepNext/>
        <w:keepLines/>
      </w:pPr>
      <w:r w:rsidRPr="005B25A1">
        <w:t>-</w:t>
      </w:r>
    </w:p>
    <w:p w14:paraId="45D2E357" w14:textId="77777777" w:rsidR="007615D6" w:rsidRPr="005B25A1" w:rsidRDefault="007615D6" w:rsidP="007615D6">
      <w:pPr>
        <w:keepNext/>
        <w:keepLines/>
        <w:rPr>
          <w:b/>
          <w:bCs/>
        </w:rPr>
      </w:pPr>
      <w:r w:rsidRPr="005B25A1">
        <w:rPr>
          <w:b/>
          <w:bCs/>
        </w:rPr>
        <w:t>Plenary Discussion:</w:t>
      </w:r>
    </w:p>
    <w:p w14:paraId="46684E62" w14:textId="77777777" w:rsidR="007615D6" w:rsidRPr="005B25A1" w:rsidRDefault="007615D6" w:rsidP="007615D6">
      <w:pPr>
        <w:keepNext/>
        <w:keepLines/>
      </w:pPr>
      <w:r>
        <w:rPr>
          <w:color w:val="FF0000"/>
        </w:rPr>
        <w:t>NO DISCUSSION RECORDED</w:t>
      </w:r>
    </w:p>
    <w:p w14:paraId="2A93CDE9" w14:textId="77777777" w:rsidR="007615D6" w:rsidRPr="00EB0339" w:rsidRDefault="007615D6" w:rsidP="007615D6">
      <w:r w:rsidRPr="005B25A1">
        <w:rPr>
          <w:b/>
          <w:bCs/>
        </w:rPr>
        <w:t>Status:</w:t>
      </w:r>
      <w:r>
        <w:t xml:space="preserve"> </w:t>
      </w:r>
      <w:r>
        <w:rPr>
          <w:color w:val="0000FF"/>
        </w:rPr>
        <w:t>Not concluded</w:t>
      </w:r>
      <w:r>
        <w:t>.</w:t>
      </w:r>
    </w:p>
    <w:p w14:paraId="034F21FD" w14:textId="77777777" w:rsidR="00E00DA6" w:rsidRDefault="007615D6" w:rsidP="000A3FBD">
      <w:pPr>
        <w:pStyle w:val="NormTop"/>
      </w:pPr>
      <w:r>
        <w:rPr>
          <w:color w:val="0000FF"/>
        </w:rPr>
        <w:t>S2-2506535</w:t>
      </w:r>
      <w:r w:rsidRPr="00D53282">
        <w:t xml:space="preserve"> </w:t>
      </w:r>
      <w:r>
        <w:t>(CR) 23.369 CR0013 (Rel-19, 'F'): Service Type Removal (Sour</w:t>
      </w:r>
      <w:r>
        <w:lastRenderedPageBreak/>
        <w:t>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Remove 'Service Type' from 'Assistance Information'.</w:t>
      </w:r>
    </w:p>
    <w:p w14:paraId="0DD79F2F" w14:textId="77777777" w:rsidR="007615D6" w:rsidRPr="005B25A1" w:rsidRDefault="007615D6" w:rsidP="007615D6">
      <w:pPr>
        <w:keepNext/>
        <w:keepLines/>
        <w:rPr>
          <w:b/>
          <w:bCs/>
        </w:rPr>
      </w:pPr>
      <w:r w:rsidRPr="005B25A1">
        <w:rPr>
          <w:b/>
          <w:bCs/>
        </w:rPr>
        <w:t>Convenor comment:</w:t>
      </w:r>
    </w:p>
    <w:p w14:paraId="2402915D" w14:textId="77777777" w:rsidR="007615D6" w:rsidRPr="005B25A1" w:rsidRDefault="007615D6" w:rsidP="007615D6">
      <w:pPr>
        <w:keepNext/>
        <w:keepLines/>
      </w:pPr>
      <w:r w:rsidRPr="005B25A1">
        <w:t>Merge into S2-2506190?</w:t>
      </w:r>
    </w:p>
    <w:p w14:paraId="118F6B9D" w14:textId="77777777" w:rsidR="007615D6" w:rsidRPr="005B25A1" w:rsidRDefault="007615D6" w:rsidP="007615D6">
      <w:pPr>
        <w:keepNext/>
        <w:keepLines/>
        <w:rPr>
          <w:b/>
          <w:bCs/>
        </w:rPr>
      </w:pPr>
      <w:r w:rsidRPr="005B25A1">
        <w:rPr>
          <w:b/>
          <w:bCs/>
        </w:rPr>
        <w:t>Parallel discussion:</w:t>
      </w:r>
    </w:p>
    <w:p w14:paraId="46201CCF" w14:textId="77777777" w:rsidR="007615D6" w:rsidRPr="005B25A1" w:rsidRDefault="007615D6" w:rsidP="007615D6">
      <w:pPr>
        <w:keepNext/>
        <w:keepLines/>
      </w:pPr>
      <w:r w:rsidRPr="005B25A1">
        <w:t>-</w:t>
      </w:r>
    </w:p>
    <w:p w14:paraId="58FE0292" w14:textId="77777777" w:rsidR="007615D6" w:rsidRPr="005B25A1" w:rsidRDefault="007615D6" w:rsidP="007615D6">
      <w:pPr>
        <w:keepNext/>
        <w:keepLines/>
        <w:rPr>
          <w:b/>
          <w:bCs/>
        </w:rPr>
      </w:pPr>
      <w:r w:rsidRPr="005B25A1">
        <w:rPr>
          <w:b/>
          <w:bCs/>
        </w:rPr>
        <w:t>Plenary Discussion:</w:t>
      </w:r>
    </w:p>
    <w:p w14:paraId="23B57EEC" w14:textId="77777777" w:rsidR="007615D6" w:rsidRPr="005B25A1" w:rsidRDefault="007615D6" w:rsidP="007615D6">
      <w:pPr>
        <w:keepNext/>
        <w:keepLines/>
      </w:pPr>
      <w:r>
        <w:rPr>
          <w:color w:val="FF0000"/>
        </w:rPr>
        <w:t>NO DISCUSSION RECORDED</w:t>
      </w:r>
    </w:p>
    <w:p w14:paraId="04D2DC16" w14:textId="77777777" w:rsidR="007615D6" w:rsidRPr="00EB0339" w:rsidRDefault="007615D6" w:rsidP="007615D6">
      <w:r w:rsidRPr="005B25A1">
        <w:rPr>
          <w:b/>
          <w:bCs/>
        </w:rPr>
        <w:t>Status:</w:t>
      </w:r>
      <w:r>
        <w:t xml:space="preserve"> </w:t>
      </w:r>
      <w:r>
        <w:rPr>
          <w:color w:val="0000FF"/>
        </w:rPr>
        <w:t>Not concluded</w:t>
      </w:r>
      <w:r>
        <w:t>.</w:t>
      </w:r>
    </w:p>
    <w:p w14:paraId="2851DBE2" w14:textId="77777777" w:rsidR="00E00DA6" w:rsidRDefault="007615D6" w:rsidP="000A3FBD">
      <w:pPr>
        <w:pStyle w:val="NormTop"/>
      </w:pPr>
      <w:r>
        <w:rPr>
          <w:color w:val="0000FF"/>
        </w:rPr>
        <w:t>S2-2506683</w:t>
      </w:r>
      <w:r w:rsidRPr="00D53282">
        <w:t xml:space="preserve"> </w:t>
      </w:r>
      <w:r>
        <w:t>(CR) 23.369 CR0022 (Rel-19, 'F'): Clarification on Assistance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TS not to include 'service type' in Assistance Information.</w:t>
      </w:r>
    </w:p>
    <w:p w14:paraId="676D472A" w14:textId="77777777" w:rsidR="007615D6" w:rsidRPr="005B25A1" w:rsidRDefault="007615D6" w:rsidP="007615D6">
      <w:pPr>
        <w:keepNext/>
        <w:keepLines/>
        <w:rPr>
          <w:b/>
          <w:bCs/>
        </w:rPr>
      </w:pPr>
      <w:r w:rsidRPr="005B25A1">
        <w:rPr>
          <w:b/>
          <w:bCs/>
        </w:rPr>
        <w:t>Convenor comment:</w:t>
      </w:r>
    </w:p>
    <w:p w14:paraId="664FFCD5" w14:textId="77777777" w:rsidR="007615D6" w:rsidRPr="005B25A1" w:rsidRDefault="007615D6" w:rsidP="007615D6">
      <w:pPr>
        <w:keepNext/>
        <w:keepLines/>
      </w:pPr>
      <w:r w:rsidRPr="005B25A1">
        <w:t>Merge into S2-2506190?</w:t>
      </w:r>
    </w:p>
    <w:p w14:paraId="25A36AC5" w14:textId="77777777" w:rsidR="007615D6" w:rsidRPr="005B25A1" w:rsidRDefault="007615D6" w:rsidP="007615D6">
      <w:pPr>
        <w:keepNext/>
        <w:keepLines/>
        <w:rPr>
          <w:b/>
          <w:bCs/>
        </w:rPr>
      </w:pPr>
      <w:r w:rsidRPr="005B25A1">
        <w:rPr>
          <w:b/>
          <w:bCs/>
        </w:rPr>
        <w:t>Parallel discussion:</w:t>
      </w:r>
    </w:p>
    <w:p w14:paraId="0943D6EB" w14:textId="77777777" w:rsidR="007615D6" w:rsidRPr="005B25A1" w:rsidRDefault="007615D6" w:rsidP="007615D6">
      <w:pPr>
        <w:keepNext/>
        <w:keepLines/>
      </w:pPr>
      <w:r w:rsidRPr="005B25A1">
        <w:t>-</w:t>
      </w:r>
    </w:p>
    <w:p w14:paraId="0A98B690" w14:textId="77777777" w:rsidR="007615D6" w:rsidRPr="005B25A1" w:rsidRDefault="007615D6" w:rsidP="007615D6">
      <w:pPr>
        <w:keepNext/>
        <w:keepLines/>
        <w:rPr>
          <w:b/>
          <w:bCs/>
        </w:rPr>
      </w:pPr>
      <w:r w:rsidRPr="005B25A1">
        <w:rPr>
          <w:b/>
          <w:bCs/>
        </w:rPr>
        <w:t>Plenary Discussion:</w:t>
      </w:r>
    </w:p>
    <w:p w14:paraId="1FA066D7" w14:textId="77777777" w:rsidR="007615D6" w:rsidRPr="005B25A1" w:rsidRDefault="007615D6" w:rsidP="007615D6">
      <w:pPr>
        <w:keepNext/>
        <w:keepLines/>
      </w:pPr>
      <w:r>
        <w:rPr>
          <w:color w:val="FF0000"/>
        </w:rPr>
        <w:t>NO DISCUSSION RECORDED</w:t>
      </w:r>
    </w:p>
    <w:p w14:paraId="6796063E" w14:textId="77777777" w:rsidR="007615D6" w:rsidRPr="00EB0339" w:rsidRDefault="007615D6" w:rsidP="007615D6">
      <w:r w:rsidRPr="005B25A1">
        <w:rPr>
          <w:b/>
          <w:bCs/>
        </w:rPr>
        <w:t>Status:</w:t>
      </w:r>
      <w:r>
        <w:t xml:space="preserve"> </w:t>
      </w:r>
      <w:r>
        <w:rPr>
          <w:color w:val="0000FF"/>
        </w:rPr>
        <w:t>Not concluded</w:t>
      </w:r>
      <w:r>
        <w:t>.</w:t>
      </w:r>
    </w:p>
    <w:p w14:paraId="017A64F3" w14:textId="77777777" w:rsidR="00E00DA6" w:rsidRDefault="007615D6" w:rsidP="000A3FBD">
      <w:pPr>
        <w:pStyle w:val="NormTop"/>
      </w:pPr>
      <w:r>
        <w:rPr>
          <w:color w:val="0000FF"/>
        </w:rPr>
        <w:t>S2-2506920</w:t>
      </w:r>
      <w:r w:rsidRPr="00D53282">
        <w:t xml:space="preserve"> </w:t>
      </w:r>
      <w:r>
        <w:t>(CR) 23.369 CR0026 (Rel-19, 'F'): 23.369 Removal of service type from assistance information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4F7F6B62" w14:textId="77777777" w:rsidR="007615D6" w:rsidRPr="005B25A1" w:rsidRDefault="007615D6" w:rsidP="007615D6">
      <w:pPr>
        <w:keepNext/>
        <w:keepLines/>
        <w:rPr>
          <w:b/>
          <w:bCs/>
        </w:rPr>
      </w:pPr>
      <w:r w:rsidRPr="005B25A1">
        <w:rPr>
          <w:b/>
          <w:bCs/>
        </w:rPr>
        <w:t>Convenor comment:</w:t>
      </w:r>
    </w:p>
    <w:p w14:paraId="664775C7" w14:textId="77777777" w:rsidR="007615D6" w:rsidRPr="005B25A1" w:rsidRDefault="007615D6" w:rsidP="007615D6">
      <w:pPr>
        <w:keepNext/>
        <w:keepLines/>
      </w:pPr>
      <w:r w:rsidRPr="005B25A1">
        <w:t>Merge into S2-2506190?</w:t>
      </w:r>
    </w:p>
    <w:p w14:paraId="5E7E3D2A" w14:textId="77777777" w:rsidR="007615D6" w:rsidRPr="005B25A1" w:rsidRDefault="007615D6" w:rsidP="007615D6">
      <w:pPr>
        <w:keepNext/>
        <w:keepLines/>
        <w:rPr>
          <w:b/>
          <w:bCs/>
        </w:rPr>
      </w:pPr>
      <w:r w:rsidRPr="005B25A1">
        <w:rPr>
          <w:b/>
          <w:bCs/>
        </w:rPr>
        <w:t>Parallel discussion:</w:t>
      </w:r>
    </w:p>
    <w:p w14:paraId="2BFD6759" w14:textId="77777777" w:rsidR="007615D6" w:rsidRPr="005B25A1" w:rsidRDefault="007615D6" w:rsidP="007615D6">
      <w:pPr>
        <w:keepNext/>
        <w:keepLines/>
      </w:pPr>
      <w:r w:rsidRPr="005B25A1">
        <w:t>-</w:t>
      </w:r>
    </w:p>
    <w:p w14:paraId="33729B2C" w14:textId="77777777" w:rsidR="007615D6" w:rsidRPr="005B25A1" w:rsidRDefault="007615D6" w:rsidP="007615D6">
      <w:pPr>
        <w:keepNext/>
        <w:keepLines/>
        <w:rPr>
          <w:b/>
          <w:bCs/>
        </w:rPr>
      </w:pPr>
      <w:r w:rsidRPr="005B25A1">
        <w:rPr>
          <w:b/>
          <w:bCs/>
        </w:rPr>
        <w:t>Plenary Discussion:</w:t>
      </w:r>
    </w:p>
    <w:p w14:paraId="4EB7B8A8" w14:textId="77777777" w:rsidR="007615D6" w:rsidRPr="005B25A1" w:rsidRDefault="007615D6" w:rsidP="007615D6">
      <w:pPr>
        <w:keepNext/>
        <w:keepLines/>
      </w:pPr>
      <w:r>
        <w:rPr>
          <w:color w:val="FF0000"/>
        </w:rPr>
        <w:t>NO DISCUSSION RECORDED</w:t>
      </w:r>
    </w:p>
    <w:p w14:paraId="7933DE6B" w14:textId="77777777" w:rsidR="007615D6" w:rsidRPr="00EB0339" w:rsidRDefault="007615D6" w:rsidP="007615D6">
      <w:r w:rsidRPr="005B25A1">
        <w:rPr>
          <w:b/>
          <w:bCs/>
        </w:rPr>
        <w:t>Status:</w:t>
      </w:r>
      <w:r>
        <w:t xml:space="preserve"> </w:t>
      </w:r>
      <w:r>
        <w:rPr>
          <w:color w:val="0000FF"/>
        </w:rPr>
        <w:t>Not concluded</w:t>
      </w:r>
      <w:r>
        <w:t>.</w:t>
      </w:r>
    </w:p>
    <w:p w14:paraId="55E8A375" w14:textId="77777777" w:rsidR="00E00DA6" w:rsidRDefault="007615D6" w:rsidP="000A3FBD">
      <w:pPr>
        <w:pStyle w:val="NormTop"/>
      </w:pPr>
      <w:r>
        <w:rPr>
          <w:color w:val="0000FF"/>
        </w:rPr>
        <w:t>S2-2507092</w:t>
      </w:r>
      <w:r w:rsidRPr="00D53282">
        <w:t xml:space="preserve"> </w:t>
      </w:r>
      <w:r>
        <w:t xml:space="preserve">(CR) 23.369 CR0041 (Rel-19, 'F'): Corrections on Assistance </w:t>
      </w:r>
      <w:r>
        <w:lastRenderedPageBreak/>
        <w:t>information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Removal of 'Service Type' from 'Assistance Information'. 2) Alignment of 'Size of the Inventory Response message from the </w:t>
      </w:r>
      <w:proofErr w:type="spellStart"/>
      <w:r>
        <w:t>AIoT</w:t>
      </w:r>
      <w:proofErr w:type="spellEnd"/>
      <w:r>
        <w:t xml:space="preserve"> Device' with RAN WG3 agreement.</w:t>
      </w:r>
    </w:p>
    <w:p w14:paraId="58D3B19E" w14:textId="77777777" w:rsidR="007615D6" w:rsidRPr="005B25A1" w:rsidRDefault="007615D6" w:rsidP="007615D6">
      <w:pPr>
        <w:keepNext/>
        <w:keepLines/>
        <w:rPr>
          <w:b/>
          <w:bCs/>
        </w:rPr>
      </w:pPr>
      <w:r w:rsidRPr="005B25A1">
        <w:rPr>
          <w:b/>
          <w:bCs/>
        </w:rPr>
        <w:t>Convenor comment:</w:t>
      </w:r>
    </w:p>
    <w:p w14:paraId="4C51ECBD" w14:textId="77777777" w:rsidR="007615D6" w:rsidRPr="005B25A1" w:rsidRDefault="007615D6" w:rsidP="007615D6">
      <w:pPr>
        <w:keepNext/>
        <w:keepLines/>
      </w:pPr>
      <w:r w:rsidRPr="005B25A1">
        <w:t>Merge into S2-2506190?</w:t>
      </w:r>
    </w:p>
    <w:p w14:paraId="7DF3EF8A" w14:textId="77777777" w:rsidR="007615D6" w:rsidRPr="005B25A1" w:rsidRDefault="007615D6" w:rsidP="007615D6">
      <w:pPr>
        <w:keepNext/>
        <w:keepLines/>
        <w:rPr>
          <w:b/>
          <w:bCs/>
        </w:rPr>
      </w:pPr>
      <w:r w:rsidRPr="005B25A1">
        <w:rPr>
          <w:b/>
          <w:bCs/>
        </w:rPr>
        <w:t>Parallel discussion:</w:t>
      </w:r>
    </w:p>
    <w:p w14:paraId="12397C05" w14:textId="77777777" w:rsidR="007615D6" w:rsidRPr="005B25A1" w:rsidRDefault="007615D6" w:rsidP="007615D6">
      <w:pPr>
        <w:keepNext/>
        <w:keepLines/>
      </w:pPr>
      <w:r w:rsidRPr="005B25A1">
        <w:t>-</w:t>
      </w:r>
    </w:p>
    <w:p w14:paraId="42577B19" w14:textId="77777777" w:rsidR="007615D6" w:rsidRPr="005B25A1" w:rsidRDefault="007615D6" w:rsidP="007615D6">
      <w:pPr>
        <w:keepNext/>
        <w:keepLines/>
        <w:rPr>
          <w:b/>
          <w:bCs/>
        </w:rPr>
      </w:pPr>
      <w:r w:rsidRPr="005B25A1">
        <w:rPr>
          <w:b/>
          <w:bCs/>
        </w:rPr>
        <w:t>Plenary Discussion:</w:t>
      </w:r>
    </w:p>
    <w:p w14:paraId="311A3929" w14:textId="77777777" w:rsidR="007615D6" w:rsidRPr="005B25A1" w:rsidRDefault="007615D6" w:rsidP="007615D6">
      <w:pPr>
        <w:keepNext/>
        <w:keepLines/>
      </w:pPr>
      <w:r>
        <w:rPr>
          <w:color w:val="FF0000"/>
        </w:rPr>
        <w:t>NO DISCUSSION RECORDED</w:t>
      </w:r>
    </w:p>
    <w:p w14:paraId="560FB3E2" w14:textId="77777777" w:rsidR="007615D6" w:rsidRPr="00EB0339" w:rsidRDefault="007615D6" w:rsidP="007615D6">
      <w:r w:rsidRPr="005B25A1">
        <w:rPr>
          <w:b/>
          <w:bCs/>
        </w:rPr>
        <w:t>Status:</w:t>
      </w:r>
      <w:r>
        <w:t xml:space="preserve"> </w:t>
      </w:r>
      <w:r>
        <w:rPr>
          <w:color w:val="0000FF"/>
        </w:rPr>
        <w:t>Not concluded</w:t>
      </w:r>
      <w:r>
        <w:t>.</w:t>
      </w:r>
    </w:p>
    <w:p w14:paraId="3374C4B6" w14:textId="77777777" w:rsidR="00E00DA6" w:rsidRDefault="007615D6" w:rsidP="000A3FBD">
      <w:pPr>
        <w:pStyle w:val="NormTop"/>
      </w:pPr>
      <w:r>
        <w:rPr>
          <w:color w:val="0000FF"/>
        </w:rPr>
        <w:t>S2-2507263</w:t>
      </w:r>
      <w:r w:rsidRPr="00D53282">
        <w:t xml:space="preserve"> </w:t>
      </w:r>
      <w:r>
        <w:t xml:space="preserve">(CR) 23.369 CR0053 (Rel-19, 'F'): Deduplicate information provided to NG-RAN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21AB4B44" w14:textId="77777777" w:rsidR="007615D6" w:rsidRPr="005B25A1" w:rsidRDefault="007615D6" w:rsidP="007615D6">
      <w:pPr>
        <w:keepNext/>
        <w:keepLines/>
        <w:rPr>
          <w:b/>
          <w:bCs/>
        </w:rPr>
      </w:pPr>
      <w:r w:rsidRPr="005B25A1">
        <w:rPr>
          <w:b/>
          <w:bCs/>
        </w:rPr>
        <w:t>Convenor comment:</w:t>
      </w:r>
    </w:p>
    <w:p w14:paraId="43733EAD" w14:textId="77777777" w:rsidR="007615D6" w:rsidRPr="005B25A1" w:rsidRDefault="007615D6" w:rsidP="007615D6">
      <w:pPr>
        <w:keepNext/>
        <w:keepLines/>
      </w:pPr>
      <w:r w:rsidRPr="005B25A1">
        <w:t>Merge into S2-2506190?</w:t>
      </w:r>
    </w:p>
    <w:p w14:paraId="37385DEC" w14:textId="77777777" w:rsidR="007615D6" w:rsidRPr="005B25A1" w:rsidRDefault="007615D6" w:rsidP="007615D6">
      <w:pPr>
        <w:keepNext/>
        <w:keepLines/>
        <w:rPr>
          <w:b/>
          <w:bCs/>
        </w:rPr>
      </w:pPr>
      <w:r w:rsidRPr="005B25A1">
        <w:rPr>
          <w:b/>
          <w:bCs/>
        </w:rPr>
        <w:t>Parallel discussion:</w:t>
      </w:r>
    </w:p>
    <w:p w14:paraId="0877EFDE" w14:textId="77777777" w:rsidR="007615D6" w:rsidRPr="005B25A1" w:rsidRDefault="007615D6" w:rsidP="007615D6">
      <w:pPr>
        <w:keepNext/>
        <w:keepLines/>
      </w:pPr>
      <w:r w:rsidRPr="005B25A1">
        <w:t>-</w:t>
      </w:r>
    </w:p>
    <w:p w14:paraId="7C39D5E9" w14:textId="77777777" w:rsidR="007615D6" w:rsidRPr="005B25A1" w:rsidRDefault="007615D6" w:rsidP="007615D6">
      <w:pPr>
        <w:keepNext/>
        <w:keepLines/>
        <w:rPr>
          <w:b/>
          <w:bCs/>
        </w:rPr>
      </w:pPr>
      <w:r w:rsidRPr="005B25A1">
        <w:rPr>
          <w:b/>
          <w:bCs/>
        </w:rPr>
        <w:t>Plenary Discussion:</w:t>
      </w:r>
    </w:p>
    <w:p w14:paraId="51D049AC" w14:textId="77777777" w:rsidR="007615D6" w:rsidRPr="005B25A1" w:rsidRDefault="007615D6" w:rsidP="007615D6">
      <w:pPr>
        <w:keepNext/>
        <w:keepLines/>
      </w:pPr>
      <w:r>
        <w:rPr>
          <w:color w:val="FF0000"/>
        </w:rPr>
        <w:t>NO DISCUSSION RECORDED</w:t>
      </w:r>
    </w:p>
    <w:p w14:paraId="3EA73968" w14:textId="77777777" w:rsidR="007615D6" w:rsidRPr="00EB0339" w:rsidRDefault="007615D6" w:rsidP="007615D6">
      <w:r w:rsidRPr="005B25A1">
        <w:rPr>
          <w:b/>
          <w:bCs/>
        </w:rPr>
        <w:t>Status:</w:t>
      </w:r>
      <w:r>
        <w:t xml:space="preserve"> </w:t>
      </w:r>
      <w:r>
        <w:rPr>
          <w:color w:val="0000FF"/>
        </w:rPr>
        <w:t>Not concluded</w:t>
      </w:r>
      <w:r>
        <w:t>.</w:t>
      </w:r>
    </w:p>
    <w:p w14:paraId="3052102B" w14:textId="77777777" w:rsidR="00E00DA6" w:rsidRDefault="007615D6" w:rsidP="000A3FBD">
      <w:pPr>
        <w:pStyle w:val="NormTop"/>
      </w:pPr>
      <w:r>
        <w:rPr>
          <w:color w:val="0000FF"/>
        </w:rPr>
        <w:t>S2-2506191</w:t>
      </w:r>
      <w:r w:rsidRPr="00D53282">
        <w:t xml:space="preserve"> </w:t>
      </w:r>
      <w:r>
        <w:t>(LS OUT) [DRAFT] Reply LS to Reply LS on the removal of service type information (Source: LG Electronics)</w:t>
      </w:r>
      <w:r>
        <w:br/>
      </w:r>
      <w:r w:rsidRPr="00D53282">
        <w:rPr>
          <w:b/>
        </w:rPr>
        <w:t>Document for:</w:t>
      </w:r>
      <w:r w:rsidRPr="00D53282">
        <w:t xml:space="preserve"> </w:t>
      </w:r>
      <w:r>
        <w:t>Approval</w:t>
      </w:r>
      <w:r>
        <w:br/>
      </w:r>
      <w:r w:rsidRPr="00D53282">
        <w:rPr>
          <w:b/>
        </w:rPr>
        <w:t>Abstract:</w:t>
      </w:r>
      <w:r w:rsidRPr="00D53282">
        <w:t xml:space="preserve"> </w:t>
      </w:r>
      <w:r>
        <w:br/>
        <w:t>Reply LS to Reply LS on the removal of service type information.</w:t>
      </w:r>
    </w:p>
    <w:p w14:paraId="5742FCB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S2-2506139</w:t>
      </w:r>
      <w:r>
        <w:t>.</w:t>
      </w:r>
    </w:p>
    <w:p w14:paraId="3FE6C490" w14:textId="77777777" w:rsidR="007615D6" w:rsidRPr="005B25A1" w:rsidRDefault="007615D6" w:rsidP="007615D6">
      <w:pPr>
        <w:keepNext/>
        <w:keepLines/>
        <w:rPr>
          <w:b/>
          <w:bCs/>
        </w:rPr>
      </w:pPr>
      <w:r w:rsidRPr="005B25A1">
        <w:rPr>
          <w:b/>
          <w:bCs/>
        </w:rPr>
        <w:t>Convenor comment:</w:t>
      </w:r>
    </w:p>
    <w:p w14:paraId="130FA35A" w14:textId="77777777" w:rsidR="007615D6" w:rsidRPr="005B25A1" w:rsidRDefault="007615D6" w:rsidP="007615D6">
      <w:pPr>
        <w:keepNext/>
        <w:keepLines/>
      </w:pPr>
      <w:r w:rsidRPr="005B25A1">
        <w:t>Handle?</w:t>
      </w:r>
    </w:p>
    <w:p w14:paraId="59FA81C5" w14:textId="77777777" w:rsidR="007615D6" w:rsidRPr="005B25A1" w:rsidRDefault="007615D6" w:rsidP="007615D6">
      <w:pPr>
        <w:keepNext/>
        <w:keepLines/>
        <w:rPr>
          <w:b/>
          <w:bCs/>
        </w:rPr>
      </w:pPr>
      <w:r w:rsidRPr="005B25A1">
        <w:rPr>
          <w:b/>
          <w:bCs/>
        </w:rPr>
        <w:t>Parallel discussion:</w:t>
      </w:r>
    </w:p>
    <w:p w14:paraId="7A5146BE" w14:textId="77777777" w:rsidR="007615D6" w:rsidRPr="005B25A1" w:rsidRDefault="007615D6" w:rsidP="007615D6">
      <w:pPr>
        <w:keepNext/>
        <w:keepLines/>
      </w:pPr>
      <w:r w:rsidRPr="005B25A1">
        <w:t>-</w:t>
      </w:r>
    </w:p>
    <w:p w14:paraId="1B13E19C" w14:textId="77777777" w:rsidR="007615D6" w:rsidRPr="005B25A1" w:rsidRDefault="007615D6" w:rsidP="007615D6">
      <w:pPr>
        <w:keepNext/>
        <w:keepLines/>
        <w:rPr>
          <w:b/>
          <w:bCs/>
        </w:rPr>
      </w:pPr>
      <w:r w:rsidRPr="005B25A1">
        <w:rPr>
          <w:b/>
          <w:bCs/>
        </w:rPr>
        <w:t>Plenary Discussion:</w:t>
      </w:r>
    </w:p>
    <w:p w14:paraId="64C2D771" w14:textId="77777777" w:rsidR="007615D6" w:rsidRPr="005B25A1" w:rsidRDefault="007615D6" w:rsidP="007615D6">
      <w:pPr>
        <w:keepNext/>
        <w:keepLines/>
      </w:pPr>
      <w:r>
        <w:rPr>
          <w:color w:val="FF0000"/>
        </w:rPr>
        <w:t>NO DISCUSSION RECORDED</w:t>
      </w:r>
    </w:p>
    <w:p w14:paraId="21CFE59E" w14:textId="77777777" w:rsidR="007615D6" w:rsidRPr="00EB0339" w:rsidRDefault="007615D6" w:rsidP="007615D6">
      <w:r w:rsidRPr="005B25A1">
        <w:rPr>
          <w:b/>
          <w:bCs/>
        </w:rPr>
        <w:t>Status:</w:t>
      </w:r>
      <w:r>
        <w:t xml:space="preserve"> </w:t>
      </w:r>
      <w:r>
        <w:rPr>
          <w:color w:val="0000FF"/>
        </w:rPr>
        <w:t>Not concluded</w:t>
      </w:r>
      <w:r>
        <w:t>.</w:t>
      </w:r>
    </w:p>
    <w:p w14:paraId="3FA890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Update on </w:t>
      </w:r>
      <w:proofErr w:type="spellStart"/>
      <w:r>
        <w:rPr>
          <w:color w:val="0000FF"/>
        </w:rPr>
        <w:t>AIoT</w:t>
      </w:r>
      <w:proofErr w:type="spellEnd"/>
      <w:r>
        <w:rPr>
          <w:color w:val="0000FF"/>
        </w:rPr>
        <w:t xml:space="preserve"> Area and reader selection</w:t>
      </w:r>
    </w:p>
    <w:p w14:paraId="40BD5260" w14:textId="77777777" w:rsidR="00E00DA6" w:rsidRDefault="007615D6" w:rsidP="000A3FBD">
      <w:pPr>
        <w:pStyle w:val="NormTop"/>
      </w:pPr>
      <w:r>
        <w:rPr>
          <w:color w:val="0000FF"/>
        </w:rPr>
        <w:t>S2-2506140</w:t>
      </w:r>
      <w:r w:rsidRPr="00D53282">
        <w:t xml:space="preserve"> </w:t>
      </w:r>
      <w:r>
        <w:t>(LS IN) LS from RAN</w:t>
      </w:r>
      <w:r>
        <w:lastRenderedPageBreak/>
        <w:t xml:space="preserve"> WG3: Reply LS on Ambient IoT progress of RAN3 on A-IoT Area (Source: RAN WG3 (R3-253802))</w:t>
      </w:r>
      <w:r>
        <w:br/>
      </w:r>
      <w:r w:rsidRPr="00D53282">
        <w:rPr>
          <w:b/>
        </w:rPr>
        <w:t>Document for:</w:t>
      </w:r>
      <w:r w:rsidRPr="00D53282">
        <w:t xml:space="preserve"> </w:t>
      </w:r>
      <w:r>
        <w:t>Action</w:t>
      </w:r>
      <w:r>
        <w:br/>
      </w:r>
      <w:r w:rsidRPr="00D53282">
        <w:rPr>
          <w:b/>
        </w:rPr>
        <w:t>Abstract:</w:t>
      </w:r>
      <w:r w:rsidRPr="00D53282">
        <w:t xml:space="preserve"> </w:t>
      </w:r>
      <w:r>
        <w:br/>
        <w:t xml:space="preserve">RAN WG3 discussed the SA WG2's LS regarding the supported area and would like to provide the following clarifications: 1. SA WG2 would ask whether the 'supported Area' is Tracking Area or a new type of area. Answer: The 'supported Area' in the A-IoT RAN information is a new type of area referred as 'A-IoT Area', and each A-IoT Area is identified by an A-IoT Area ID. And the A-IoT Area ID is encoded as: A-IoT Area ID = PLMN ID + NID (optional) + A-IoT Area Code (OCTET STRING (SIZE(3))) 2. SA WG2 would like to ask whether one reader is only part of one supported Area or can be part of multiple supported Areas. Answer: RAN WG3 agreed that one reader can map to one or multiple A-IoT Area ID(s). And the mapping relationships among </w:t>
      </w:r>
      <w:proofErr w:type="spellStart"/>
      <w:r>
        <w:t>gNBs</w:t>
      </w:r>
      <w:proofErr w:type="spellEnd"/>
      <w:r>
        <w:t>, readers and A-IoT areas are configured by OAM. Agreements in RAN WG3#128 related to A-IoT Area is copied below: {. . .} Action: RAN WG3 kindly asks SA WG2 to take the above feedback into account.</w:t>
      </w:r>
    </w:p>
    <w:p w14:paraId="3A0E03B8" w14:textId="77777777" w:rsidR="007615D6" w:rsidRPr="005B25A1" w:rsidRDefault="007615D6" w:rsidP="007615D6">
      <w:pPr>
        <w:keepNext/>
        <w:keepLines/>
        <w:rPr>
          <w:b/>
          <w:bCs/>
        </w:rPr>
      </w:pPr>
      <w:r w:rsidRPr="005B25A1">
        <w:rPr>
          <w:b/>
          <w:bCs/>
        </w:rPr>
        <w:t>Convenor comment:</w:t>
      </w:r>
    </w:p>
    <w:p w14:paraId="46B17153" w14:textId="77777777" w:rsidR="007615D6" w:rsidRPr="005B25A1" w:rsidRDefault="007615D6" w:rsidP="007615D6">
      <w:pPr>
        <w:keepNext/>
        <w:keepLines/>
      </w:pPr>
      <w:r w:rsidRPr="005B25A1">
        <w:t>Note?</w:t>
      </w:r>
    </w:p>
    <w:p w14:paraId="205561EF" w14:textId="77777777" w:rsidR="007615D6" w:rsidRPr="005B25A1" w:rsidRDefault="007615D6" w:rsidP="007615D6">
      <w:pPr>
        <w:keepNext/>
        <w:keepLines/>
        <w:rPr>
          <w:b/>
          <w:bCs/>
        </w:rPr>
      </w:pPr>
      <w:r w:rsidRPr="005B25A1">
        <w:rPr>
          <w:b/>
          <w:bCs/>
        </w:rPr>
        <w:t>Parallel discussion:</w:t>
      </w:r>
    </w:p>
    <w:p w14:paraId="069ACD11" w14:textId="77777777" w:rsidR="007615D6" w:rsidRPr="005B25A1" w:rsidRDefault="007615D6" w:rsidP="007615D6">
      <w:pPr>
        <w:keepNext/>
        <w:keepLines/>
      </w:pPr>
      <w:r w:rsidRPr="005B25A1">
        <w:t>-</w:t>
      </w:r>
    </w:p>
    <w:p w14:paraId="7BB9C456" w14:textId="77777777" w:rsidR="007615D6" w:rsidRPr="005B25A1" w:rsidRDefault="007615D6" w:rsidP="007615D6">
      <w:pPr>
        <w:keepNext/>
        <w:keepLines/>
        <w:rPr>
          <w:b/>
          <w:bCs/>
        </w:rPr>
      </w:pPr>
      <w:r w:rsidRPr="005B25A1">
        <w:rPr>
          <w:b/>
          <w:bCs/>
        </w:rPr>
        <w:t>Plenary Discussion:</w:t>
      </w:r>
    </w:p>
    <w:p w14:paraId="20AE1C2B" w14:textId="77777777" w:rsidR="007615D6" w:rsidRPr="005B25A1" w:rsidRDefault="007615D6" w:rsidP="007615D6">
      <w:pPr>
        <w:keepNext/>
        <w:keepLines/>
      </w:pPr>
      <w:r>
        <w:rPr>
          <w:color w:val="FF0000"/>
        </w:rPr>
        <w:t>NO DISCUSSION RECORDED</w:t>
      </w:r>
    </w:p>
    <w:p w14:paraId="527B5A16" w14:textId="77777777" w:rsidR="007615D6" w:rsidRPr="00EB0339" w:rsidRDefault="007615D6" w:rsidP="007615D6">
      <w:r w:rsidRPr="005B25A1">
        <w:rPr>
          <w:b/>
          <w:bCs/>
        </w:rPr>
        <w:t>Status:</w:t>
      </w:r>
      <w:r>
        <w:t xml:space="preserve"> </w:t>
      </w:r>
      <w:r>
        <w:rPr>
          <w:color w:val="0000FF"/>
        </w:rPr>
        <w:t>Not concluded</w:t>
      </w:r>
      <w:r>
        <w:t>.</w:t>
      </w:r>
    </w:p>
    <w:p w14:paraId="613BEE3C" w14:textId="77777777" w:rsidR="00E00DA6" w:rsidRDefault="007615D6" w:rsidP="000A3FBD">
      <w:pPr>
        <w:pStyle w:val="NormTop"/>
      </w:pPr>
      <w:r>
        <w:rPr>
          <w:color w:val="0000FF"/>
        </w:rPr>
        <w:t>S2-2506141</w:t>
      </w:r>
      <w:r w:rsidRPr="00D53282">
        <w:t xml:space="preserve"> </w:t>
      </w:r>
      <w:r>
        <w:t>(LS IN) LS from RAN WG3: Reply LS on Ambient IoT progress of RAN3 on OAM requirements (Source: RAN WG3 (R3-253803))</w:t>
      </w:r>
      <w:r>
        <w:br/>
      </w:r>
      <w:r w:rsidRPr="00D53282">
        <w:rPr>
          <w:b/>
        </w:rPr>
        <w:t>Document for:</w:t>
      </w:r>
      <w:r w:rsidRPr="00D53282">
        <w:t xml:space="preserve"> </w:t>
      </w:r>
      <w:r>
        <w:t>Action</w:t>
      </w:r>
      <w:r>
        <w:br/>
      </w:r>
      <w:r w:rsidRPr="00D53282">
        <w:rPr>
          <w:b/>
        </w:rPr>
        <w:t>Abstract:</w:t>
      </w:r>
      <w:r w:rsidRPr="00D53282">
        <w:t xml:space="preserve"> </w:t>
      </w:r>
      <w:r>
        <w:br/>
        <w:t>RAN WG3 thanks SA WG5 on the reply LS on Ambient IoT progress of RAN WG3. RAN WG3 would like to provide the following OAM requirements: {. . .} Action: RAN WG3 kindly asks SA WG5 and SA WG2 to take the above information into account for their Rel-19 work.</w:t>
      </w:r>
    </w:p>
    <w:p w14:paraId="532F5162" w14:textId="77777777" w:rsidR="007615D6" w:rsidRPr="005B25A1" w:rsidRDefault="007615D6" w:rsidP="007615D6">
      <w:pPr>
        <w:keepNext/>
        <w:keepLines/>
        <w:rPr>
          <w:b/>
          <w:bCs/>
        </w:rPr>
      </w:pPr>
      <w:r w:rsidRPr="005B25A1">
        <w:rPr>
          <w:b/>
          <w:bCs/>
        </w:rPr>
        <w:t>Convenor comment:</w:t>
      </w:r>
    </w:p>
    <w:p w14:paraId="5951F16B" w14:textId="77777777" w:rsidR="007615D6" w:rsidRPr="005B25A1" w:rsidRDefault="007615D6" w:rsidP="007615D6">
      <w:pPr>
        <w:keepNext/>
        <w:keepLines/>
      </w:pPr>
      <w:r w:rsidRPr="005B25A1">
        <w:t>Note?</w:t>
      </w:r>
    </w:p>
    <w:p w14:paraId="37A78763" w14:textId="77777777" w:rsidR="007615D6" w:rsidRPr="005B25A1" w:rsidRDefault="007615D6" w:rsidP="007615D6">
      <w:pPr>
        <w:keepNext/>
        <w:keepLines/>
        <w:rPr>
          <w:b/>
          <w:bCs/>
        </w:rPr>
      </w:pPr>
      <w:r w:rsidRPr="005B25A1">
        <w:rPr>
          <w:b/>
          <w:bCs/>
        </w:rPr>
        <w:t>Parallel discussion:</w:t>
      </w:r>
    </w:p>
    <w:p w14:paraId="3101C1EC" w14:textId="77777777" w:rsidR="007615D6" w:rsidRPr="005B25A1" w:rsidRDefault="007615D6" w:rsidP="007615D6">
      <w:pPr>
        <w:keepNext/>
        <w:keepLines/>
      </w:pPr>
      <w:r w:rsidRPr="005B25A1">
        <w:t>-</w:t>
      </w:r>
    </w:p>
    <w:p w14:paraId="2B795639" w14:textId="77777777" w:rsidR="007615D6" w:rsidRPr="005B25A1" w:rsidRDefault="007615D6" w:rsidP="007615D6">
      <w:pPr>
        <w:keepNext/>
        <w:keepLines/>
        <w:rPr>
          <w:b/>
          <w:bCs/>
        </w:rPr>
      </w:pPr>
      <w:r w:rsidRPr="005B25A1">
        <w:rPr>
          <w:b/>
          <w:bCs/>
        </w:rPr>
        <w:t>Plenary Discussion:</w:t>
      </w:r>
    </w:p>
    <w:p w14:paraId="68ED9A3A" w14:textId="77777777" w:rsidR="007615D6" w:rsidRPr="005B25A1" w:rsidRDefault="007615D6" w:rsidP="007615D6">
      <w:pPr>
        <w:keepNext/>
        <w:keepLines/>
      </w:pPr>
      <w:r>
        <w:rPr>
          <w:color w:val="FF0000"/>
        </w:rPr>
        <w:t>NO DISCUSSION RECORDED</w:t>
      </w:r>
    </w:p>
    <w:p w14:paraId="7E4294E2" w14:textId="77777777" w:rsidR="007615D6" w:rsidRPr="00EB0339" w:rsidRDefault="007615D6" w:rsidP="007615D6">
      <w:r w:rsidRPr="005B25A1">
        <w:rPr>
          <w:b/>
          <w:bCs/>
        </w:rPr>
        <w:t>Status:</w:t>
      </w:r>
      <w:r>
        <w:t xml:space="preserve"> </w:t>
      </w:r>
      <w:r>
        <w:rPr>
          <w:color w:val="0000FF"/>
        </w:rPr>
        <w:t>Not concluded</w:t>
      </w:r>
      <w:r>
        <w:t>.</w:t>
      </w:r>
    </w:p>
    <w:p w14:paraId="5B569EEE" w14:textId="77777777" w:rsidR="00E00DA6" w:rsidRDefault="007615D6" w:rsidP="000A3FBD">
      <w:pPr>
        <w:pStyle w:val="NormTop"/>
      </w:pPr>
      <w:r>
        <w:rPr>
          <w:color w:val="0000FF"/>
        </w:rPr>
        <w:t>S2-2507346</w:t>
      </w:r>
      <w:r w:rsidRPr="00D53282">
        <w:t xml:space="preserve"> </w:t>
      </w:r>
      <w:r>
        <w:t xml:space="preserve">(CR) 23.369 CR0065 (Rel-19, 'F'): Update to </w:t>
      </w:r>
      <w:proofErr w:type="spellStart"/>
      <w:r>
        <w:t>AIoT</w:t>
      </w:r>
      <w:proofErr w:type="spellEnd"/>
      <w:r>
        <w:t xml:space="preserve"> Area relate</w:t>
      </w:r>
      <w:r>
        <w:lastRenderedPageBreak/>
        <w:t>d (Source: vivo)</w:t>
      </w:r>
      <w:r>
        <w:br/>
      </w:r>
      <w:r w:rsidRPr="00D53282">
        <w:rPr>
          <w:b/>
        </w:rPr>
        <w:t>Document for:</w:t>
      </w:r>
      <w:r w:rsidRPr="00D53282">
        <w:t xml:space="preserve"> </w:t>
      </w:r>
      <w:r>
        <w:t>Approval</w:t>
      </w:r>
      <w:r>
        <w:br/>
      </w:r>
      <w:r w:rsidRPr="00D53282">
        <w:rPr>
          <w:b/>
        </w:rPr>
        <w:t>Abstract:</w:t>
      </w:r>
      <w:r w:rsidRPr="00D53282">
        <w:t xml:space="preserve"> </w:t>
      </w:r>
    </w:p>
    <w:p w14:paraId="251C01FB" w14:textId="77777777" w:rsidR="007615D6" w:rsidRPr="005B25A1" w:rsidRDefault="007615D6" w:rsidP="007615D6">
      <w:pPr>
        <w:keepNext/>
        <w:keepLines/>
        <w:rPr>
          <w:b/>
          <w:bCs/>
        </w:rPr>
      </w:pPr>
      <w:r w:rsidRPr="005B25A1">
        <w:rPr>
          <w:b/>
          <w:bCs/>
        </w:rPr>
        <w:t>Convenor comment:</w:t>
      </w:r>
    </w:p>
    <w:p w14:paraId="3E84B4C7" w14:textId="77777777" w:rsidR="007615D6" w:rsidRPr="005B25A1" w:rsidRDefault="007615D6" w:rsidP="007615D6">
      <w:pPr>
        <w:keepNext/>
        <w:keepLines/>
      </w:pPr>
      <w:r w:rsidRPr="005B25A1">
        <w:t>Focus on NG-RAN and reader selection. Handle?</w:t>
      </w:r>
    </w:p>
    <w:p w14:paraId="041811C9" w14:textId="77777777" w:rsidR="007615D6" w:rsidRPr="005B25A1" w:rsidRDefault="007615D6" w:rsidP="007615D6">
      <w:pPr>
        <w:keepNext/>
        <w:keepLines/>
        <w:rPr>
          <w:b/>
          <w:bCs/>
        </w:rPr>
      </w:pPr>
      <w:r w:rsidRPr="005B25A1">
        <w:rPr>
          <w:b/>
          <w:bCs/>
        </w:rPr>
        <w:t>Parallel discussion:</w:t>
      </w:r>
    </w:p>
    <w:p w14:paraId="2A6EF72E" w14:textId="77777777" w:rsidR="007615D6" w:rsidRPr="005B25A1" w:rsidRDefault="007615D6" w:rsidP="007615D6">
      <w:pPr>
        <w:keepNext/>
        <w:keepLines/>
      </w:pPr>
      <w:r w:rsidRPr="005B25A1">
        <w:t>-</w:t>
      </w:r>
    </w:p>
    <w:p w14:paraId="7E0D6B29" w14:textId="77777777" w:rsidR="007615D6" w:rsidRPr="005B25A1" w:rsidRDefault="007615D6" w:rsidP="007615D6">
      <w:pPr>
        <w:keepNext/>
        <w:keepLines/>
        <w:rPr>
          <w:b/>
          <w:bCs/>
        </w:rPr>
      </w:pPr>
      <w:r w:rsidRPr="005B25A1">
        <w:rPr>
          <w:b/>
          <w:bCs/>
        </w:rPr>
        <w:t>Plenary Discussion:</w:t>
      </w:r>
    </w:p>
    <w:p w14:paraId="63D500B9" w14:textId="77777777" w:rsidR="007615D6" w:rsidRPr="005B25A1" w:rsidRDefault="007615D6" w:rsidP="007615D6">
      <w:pPr>
        <w:keepNext/>
        <w:keepLines/>
      </w:pPr>
      <w:r>
        <w:rPr>
          <w:color w:val="FF0000"/>
        </w:rPr>
        <w:t>NO DISCUSSION RECORDED</w:t>
      </w:r>
    </w:p>
    <w:p w14:paraId="7D89AAB8" w14:textId="77777777" w:rsidR="007615D6" w:rsidRPr="00EB0339" w:rsidRDefault="007615D6" w:rsidP="007615D6">
      <w:r w:rsidRPr="005B25A1">
        <w:rPr>
          <w:b/>
          <w:bCs/>
        </w:rPr>
        <w:t>Status:</w:t>
      </w:r>
      <w:r>
        <w:t xml:space="preserve"> </w:t>
      </w:r>
      <w:r>
        <w:rPr>
          <w:color w:val="0000FF"/>
        </w:rPr>
        <w:t>Not concluded</w:t>
      </w:r>
      <w:r>
        <w:t>.</w:t>
      </w:r>
    </w:p>
    <w:p w14:paraId="25675C2B" w14:textId="77777777" w:rsidR="00E00DA6" w:rsidRDefault="007615D6" w:rsidP="000A3FBD">
      <w:pPr>
        <w:pStyle w:val="NormTop"/>
      </w:pPr>
      <w:r>
        <w:rPr>
          <w:color w:val="0000FF"/>
        </w:rPr>
        <w:t>S2-2507093</w:t>
      </w:r>
      <w:r w:rsidRPr="00D53282">
        <w:t xml:space="preserve"> </w:t>
      </w:r>
      <w:r>
        <w:t>(CR) 23.369 CR0042 (Rel-19, 'F'): Corrections on Reader Selection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RAN Reader Selection with RAN WG3 agreement.</w:t>
      </w:r>
    </w:p>
    <w:p w14:paraId="094792E6" w14:textId="77777777" w:rsidR="007615D6" w:rsidRPr="005B25A1" w:rsidRDefault="007615D6" w:rsidP="007615D6">
      <w:pPr>
        <w:keepNext/>
        <w:keepLines/>
        <w:rPr>
          <w:b/>
          <w:bCs/>
        </w:rPr>
      </w:pPr>
      <w:r w:rsidRPr="005B25A1">
        <w:rPr>
          <w:b/>
          <w:bCs/>
        </w:rPr>
        <w:t>Convenor comment:</w:t>
      </w:r>
    </w:p>
    <w:p w14:paraId="19DB3AA7" w14:textId="77777777" w:rsidR="007615D6" w:rsidRPr="005B25A1" w:rsidRDefault="007615D6" w:rsidP="007615D6">
      <w:pPr>
        <w:keepNext/>
        <w:keepLines/>
      </w:pPr>
      <w:r w:rsidRPr="005B25A1">
        <w:t>Merge into S2-2507346?</w:t>
      </w:r>
    </w:p>
    <w:p w14:paraId="0A65DBE2" w14:textId="77777777" w:rsidR="007615D6" w:rsidRPr="005B25A1" w:rsidRDefault="007615D6" w:rsidP="007615D6">
      <w:pPr>
        <w:keepNext/>
        <w:keepLines/>
        <w:rPr>
          <w:b/>
          <w:bCs/>
        </w:rPr>
      </w:pPr>
      <w:r w:rsidRPr="005B25A1">
        <w:rPr>
          <w:b/>
          <w:bCs/>
        </w:rPr>
        <w:t>Parallel discussion:</w:t>
      </w:r>
    </w:p>
    <w:p w14:paraId="00B11DF6" w14:textId="77777777" w:rsidR="007615D6" w:rsidRPr="005B25A1" w:rsidRDefault="007615D6" w:rsidP="007615D6">
      <w:pPr>
        <w:keepNext/>
        <w:keepLines/>
      </w:pPr>
      <w:r w:rsidRPr="005B25A1">
        <w:t>-</w:t>
      </w:r>
    </w:p>
    <w:p w14:paraId="25D703F7" w14:textId="77777777" w:rsidR="007615D6" w:rsidRPr="005B25A1" w:rsidRDefault="007615D6" w:rsidP="007615D6">
      <w:pPr>
        <w:keepNext/>
        <w:keepLines/>
        <w:rPr>
          <w:b/>
          <w:bCs/>
        </w:rPr>
      </w:pPr>
      <w:r w:rsidRPr="005B25A1">
        <w:rPr>
          <w:b/>
          <w:bCs/>
        </w:rPr>
        <w:t>Plenary Discussion:</w:t>
      </w:r>
    </w:p>
    <w:p w14:paraId="44BFEAE8" w14:textId="77777777" w:rsidR="007615D6" w:rsidRPr="005B25A1" w:rsidRDefault="007615D6" w:rsidP="007615D6">
      <w:pPr>
        <w:keepNext/>
        <w:keepLines/>
      </w:pPr>
      <w:r>
        <w:rPr>
          <w:color w:val="FF0000"/>
        </w:rPr>
        <w:t>NO DISCUSSION RECORDED</w:t>
      </w:r>
    </w:p>
    <w:p w14:paraId="11A392E6" w14:textId="77777777" w:rsidR="007615D6" w:rsidRPr="00EB0339" w:rsidRDefault="007615D6" w:rsidP="007615D6">
      <w:r w:rsidRPr="005B25A1">
        <w:rPr>
          <w:b/>
          <w:bCs/>
        </w:rPr>
        <w:t>Status:</w:t>
      </w:r>
      <w:r>
        <w:t xml:space="preserve"> </w:t>
      </w:r>
      <w:r>
        <w:rPr>
          <w:color w:val="0000FF"/>
        </w:rPr>
        <w:t>Not concluded</w:t>
      </w:r>
      <w:r>
        <w:t>.</w:t>
      </w:r>
    </w:p>
    <w:p w14:paraId="4B473DCC" w14:textId="77777777" w:rsidR="00E00DA6" w:rsidRDefault="007615D6" w:rsidP="000A3FBD">
      <w:pPr>
        <w:pStyle w:val="NormTop"/>
      </w:pPr>
      <w:r>
        <w:rPr>
          <w:color w:val="0000FF"/>
        </w:rPr>
        <w:t>S2-2507325</w:t>
      </w:r>
      <w:r w:rsidRPr="00D53282">
        <w:t xml:space="preserve"> </w:t>
      </w:r>
      <w:r>
        <w:t xml:space="preserve">(CR) 23.369 CR0062 (Rel-19, 'F'): Clarification on reader selection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p>
    <w:p w14:paraId="071A9673" w14:textId="77777777" w:rsidR="007615D6" w:rsidRPr="005B25A1" w:rsidRDefault="007615D6" w:rsidP="007615D6">
      <w:pPr>
        <w:keepNext/>
        <w:keepLines/>
        <w:rPr>
          <w:b/>
          <w:bCs/>
        </w:rPr>
      </w:pPr>
      <w:r w:rsidRPr="005B25A1">
        <w:rPr>
          <w:b/>
          <w:bCs/>
        </w:rPr>
        <w:t>Convenor comment:</w:t>
      </w:r>
    </w:p>
    <w:p w14:paraId="220A7D5D" w14:textId="77777777" w:rsidR="007615D6" w:rsidRPr="005B25A1" w:rsidRDefault="007615D6" w:rsidP="007615D6">
      <w:pPr>
        <w:keepNext/>
        <w:keepLines/>
      </w:pPr>
      <w:r w:rsidRPr="005B25A1">
        <w:t>Merge into S2-2507346?</w:t>
      </w:r>
    </w:p>
    <w:p w14:paraId="07782C7C" w14:textId="77777777" w:rsidR="007615D6" w:rsidRPr="005B25A1" w:rsidRDefault="007615D6" w:rsidP="007615D6">
      <w:pPr>
        <w:keepNext/>
        <w:keepLines/>
        <w:rPr>
          <w:b/>
          <w:bCs/>
        </w:rPr>
      </w:pPr>
      <w:r w:rsidRPr="005B25A1">
        <w:rPr>
          <w:b/>
          <w:bCs/>
        </w:rPr>
        <w:t>Parallel discussion:</w:t>
      </w:r>
    </w:p>
    <w:p w14:paraId="284F4067" w14:textId="77777777" w:rsidR="007615D6" w:rsidRPr="005B25A1" w:rsidRDefault="007615D6" w:rsidP="007615D6">
      <w:pPr>
        <w:keepNext/>
        <w:keepLines/>
      </w:pPr>
      <w:r w:rsidRPr="005B25A1">
        <w:t>-</w:t>
      </w:r>
    </w:p>
    <w:p w14:paraId="03668178" w14:textId="77777777" w:rsidR="007615D6" w:rsidRPr="005B25A1" w:rsidRDefault="007615D6" w:rsidP="007615D6">
      <w:pPr>
        <w:keepNext/>
        <w:keepLines/>
        <w:rPr>
          <w:b/>
          <w:bCs/>
        </w:rPr>
      </w:pPr>
      <w:r w:rsidRPr="005B25A1">
        <w:rPr>
          <w:b/>
          <w:bCs/>
        </w:rPr>
        <w:t>Plenary Discussion:</w:t>
      </w:r>
    </w:p>
    <w:p w14:paraId="0E81881A" w14:textId="77777777" w:rsidR="007615D6" w:rsidRPr="005B25A1" w:rsidRDefault="007615D6" w:rsidP="007615D6">
      <w:pPr>
        <w:keepNext/>
        <w:keepLines/>
      </w:pPr>
      <w:r>
        <w:rPr>
          <w:color w:val="FF0000"/>
        </w:rPr>
        <w:t>NO DISCUSSION RECORDED</w:t>
      </w:r>
    </w:p>
    <w:p w14:paraId="1A4F0711" w14:textId="77777777" w:rsidR="007615D6" w:rsidRPr="00EB0339" w:rsidRDefault="007615D6" w:rsidP="007615D6">
      <w:r w:rsidRPr="005B25A1">
        <w:rPr>
          <w:b/>
          <w:bCs/>
        </w:rPr>
        <w:t>Status:</w:t>
      </w:r>
      <w:r>
        <w:t xml:space="preserve"> </w:t>
      </w:r>
      <w:r>
        <w:rPr>
          <w:color w:val="0000FF"/>
        </w:rPr>
        <w:t>Not concluded</w:t>
      </w:r>
      <w:r>
        <w:t>.</w:t>
      </w:r>
    </w:p>
    <w:p w14:paraId="64CEE4CD" w14:textId="77777777" w:rsidR="00E00DA6" w:rsidRDefault="007615D6" w:rsidP="000A3FBD">
      <w:pPr>
        <w:pStyle w:val="NormTop"/>
      </w:pPr>
      <w:r>
        <w:rPr>
          <w:color w:val="0000FF"/>
        </w:rPr>
        <w:t>S2-2507006</w:t>
      </w:r>
      <w:r w:rsidRPr="00D53282">
        <w:t xml:space="preserve"> </w:t>
      </w:r>
      <w:r>
        <w:t xml:space="preserve">(CR) 23.369 CR0033 (Rel-19, 'F'): Update on AIOTF selection </w:t>
      </w:r>
      <w:r>
        <w:lastRenderedPageBreak/>
        <w:t>(Source: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AF may use AF </w:t>
      </w:r>
      <w:proofErr w:type="spellStart"/>
      <w:r>
        <w:t>iD</w:t>
      </w:r>
      <w:proofErr w:type="spellEnd"/>
      <w:r>
        <w:t xml:space="preserve"> to select AIOTF instance. Clarify if multiple last known AIOTFs are selected, the NEF need to send multiple </w:t>
      </w:r>
      <w:proofErr w:type="spellStart"/>
      <w:r>
        <w:t>AIoT</w:t>
      </w:r>
      <w:proofErr w:type="spellEnd"/>
      <w:r>
        <w:t xml:space="preserve"> service requests to each AIOTF with corresponding Target Area Information.</w:t>
      </w:r>
    </w:p>
    <w:p w14:paraId="702C6D34" w14:textId="77777777" w:rsidR="007615D6" w:rsidRPr="005B25A1" w:rsidRDefault="007615D6" w:rsidP="007615D6">
      <w:pPr>
        <w:keepNext/>
        <w:keepLines/>
        <w:rPr>
          <w:b/>
          <w:bCs/>
        </w:rPr>
      </w:pPr>
      <w:r w:rsidRPr="005B25A1">
        <w:rPr>
          <w:b/>
          <w:bCs/>
        </w:rPr>
        <w:t>Convenor comment:</w:t>
      </w:r>
    </w:p>
    <w:p w14:paraId="736650D5" w14:textId="77777777" w:rsidR="007615D6" w:rsidRPr="005B25A1" w:rsidRDefault="007615D6" w:rsidP="007615D6">
      <w:pPr>
        <w:keepNext/>
        <w:keepLines/>
      </w:pPr>
      <w:r w:rsidRPr="005B25A1">
        <w:t>Merge into S2-2507346?</w:t>
      </w:r>
    </w:p>
    <w:p w14:paraId="3737FFC7" w14:textId="77777777" w:rsidR="007615D6" w:rsidRPr="005B25A1" w:rsidRDefault="007615D6" w:rsidP="007615D6">
      <w:pPr>
        <w:keepNext/>
        <w:keepLines/>
        <w:rPr>
          <w:b/>
          <w:bCs/>
        </w:rPr>
      </w:pPr>
      <w:r w:rsidRPr="005B25A1">
        <w:rPr>
          <w:b/>
          <w:bCs/>
        </w:rPr>
        <w:t>Parallel discussion:</w:t>
      </w:r>
    </w:p>
    <w:p w14:paraId="7A5C4DA1" w14:textId="77777777" w:rsidR="007615D6" w:rsidRPr="005B25A1" w:rsidRDefault="007615D6" w:rsidP="007615D6">
      <w:pPr>
        <w:keepNext/>
        <w:keepLines/>
      </w:pPr>
      <w:r w:rsidRPr="005B25A1">
        <w:t>-</w:t>
      </w:r>
    </w:p>
    <w:p w14:paraId="421B1F9C" w14:textId="77777777" w:rsidR="007615D6" w:rsidRPr="005B25A1" w:rsidRDefault="007615D6" w:rsidP="007615D6">
      <w:pPr>
        <w:keepNext/>
        <w:keepLines/>
        <w:rPr>
          <w:b/>
          <w:bCs/>
        </w:rPr>
      </w:pPr>
      <w:r w:rsidRPr="005B25A1">
        <w:rPr>
          <w:b/>
          <w:bCs/>
        </w:rPr>
        <w:t>Plenary Discussion:</w:t>
      </w:r>
    </w:p>
    <w:p w14:paraId="259882E8" w14:textId="77777777" w:rsidR="007615D6" w:rsidRPr="005B25A1" w:rsidRDefault="007615D6" w:rsidP="007615D6">
      <w:pPr>
        <w:keepNext/>
        <w:keepLines/>
      </w:pPr>
      <w:r>
        <w:rPr>
          <w:color w:val="FF0000"/>
        </w:rPr>
        <w:t>NO DISCUSSION RECORDED</w:t>
      </w:r>
    </w:p>
    <w:p w14:paraId="66E2D2F3" w14:textId="77777777" w:rsidR="007615D6" w:rsidRPr="00EB0339" w:rsidRDefault="007615D6" w:rsidP="007615D6">
      <w:r w:rsidRPr="005B25A1">
        <w:rPr>
          <w:b/>
          <w:bCs/>
        </w:rPr>
        <w:t>Status:</w:t>
      </w:r>
      <w:r>
        <w:t xml:space="preserve"> </w:t>
      </w:r>
      <w:r>
        <w:rPr>
          <w:color w:val="0000FF"/>
        </w:rPr>
        <w:t>Not concluded</w:t>
      </w:r>
      <w:r>
        <w:t>.</w:t>
      </w:r>
    </w:p>
    <w:p w14:paraId="26C397DC" w14:textId="77777777" w:rsidR="00E00DA6" w:rsidRDefault="007615D6" w:rsidP="000A3FBD">
      <w:pPr>
        <w:pStyle w:val="NormTop"/>
      </w:pPr>
      <w:r>
        <w:rPr>
          <w:color w:val="0000FF"/>
        </w:rPr>
        <w:t>S2-2507260</w:t>
      </w:r>
      <w:r w:rsidRPr="00D53282">
        <w:t xml:space="preserve"> </w:t>
      </w:r>
      <w:r>
        <w:t xml:space="preserve">(CR) 23.369 CR0050 (Rel-19, 'F'): Term alignment and clarifications on AIOTF and Reader Selection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38A595C2" w14:textId="77777777" w:rsidR="007615D6" w:rsidRPr="005B25A1" w:rsidRDefault="007615D6" w:rsidP="007615D6">
      <w:pPr>
        <w:keepNext/>
        <w:keepLines/>
        <w:rPr>
          <w:b/>
          <w:bCs/>
        </w:rPr>
      </w:pPr>
      <w:r w:rsidRPr="005B25A1">
        <w:rPr>
          <w:b/>
          <w:bCs/>
        </w:rPr>
        <w:t>Convenor comment:</w:t>
      </w:r>
    </w:p>
    <w:p w14:paraId="436F0E37" w14:textId="77777777" w:rsidR="007615D6" w:rsidRPr="005B25A1" w:rsidRDefault="007615D6" w:rsidP="007615D6">
      <w:pPr>
        <w:keepNext/>
        <w:keepLines/>
      </w:pPr>
      <w:r w:rsidRPr="005B25A1">
        <w:t>Focus on AIOTF selection. Handle?</w:t>
      </w:r>
    </w:p>
    <w:p w14:paraId="16812C8C" w14:textId="77777777" w:rsidR="007615D6" w:rsidRPr="005B25A1" w:rsidRDefault="007615D6" w:rsidP="007615D6">
      <w:pPr>
        <w:keepNext/>
        <w:keepLines/>
        <w:rPr>
          <w:b/>
          <w:bCs/>
        </w:rPr>
      </w:pPr>
      <w:r w:rsidRPr="005B25A1">
        <w:rPr>
          <w:b/>
          <w:bCs/>
        </w:rPr>
        <w:t>Parallel discussion:</w:t>
      </w:r>
    </w:p>
    <w:p w14:paraId="7496C528" w14:textId="77777777" w:rsidR="007615D6" w:rsidRPr="005B25A1" w:rsidRDefault="007615D6" w:rsidP="007615D6">
      <w:pPr>
        <w:keepNext/>
        <w:keepLines/>
      </w:pPr>
      <w:r w:rsidRPr="005B25A1">
        <w:t>-</w:t>
      </w:r>
    </w:p>
    <w:p w14:paraId="5716889D" w14:textId="77777777" w:rsidR="007615D6" w:rsidRPr="005B25A1" w:rsidRDefault="007615D6" w:rsidP="007615D6">
      <w:pPr>
        <w:keepNext/>
        <w:keepLines/>
        <w:rPr>
          <w:b/>
          <w:bCs/>
        </w:rPr>
      </w:pPr>
      <w:r w:rsidRPr="005B25A1">
        <w:rPr>
          <w:b/>
          <w:bCs/>
        </w:rPr>
        <w:t>Plenary Discussion:</w:t>
      </w:r>
    </w:p>
    <w:p w14:paraId="1683DD42" w14:textId="77777777" w:rsidR="007615D6" w:rsidRPr="005B25A1" w:rsidRDefault="007615D6" w:rsidP="007615D6">
      <w:pPr>
        <w:keepNext/>
        <w:keepLines/>
      </w:pPr>
      <w:r>
        <w:rPr>
          <w:color w:val="FF0000"/>
        </w:rPr>
        <w:t>NO DISCUSSION RECORDED</w:t>
      </w:r>
    </w:p>
    <w:p w14:paraId="5BCBE7DE" w14:textId="77777777" w:rsidR="007615D6" w:rsidRPr="00EB0339" w:rsidRDefault="007615D6" w:rsidP="007615D6">
      <w:r w:rsidRPr="005B25A1">
        <w:rPr>
          <w:b/>
          <w:bCs/>
        </w:rPr>
        <w:t>Status:</w:t>
      </w:r>
      <w:r>
        <w:t xml:space="preserve"> </w:t>
      </w:r>
      <w:r>
        <w:rPr>
          <w:color w:val="0000FF"/>
        </w:rPr>
        <w:t>Not concluded</w:t>
      </w:r>
      <w:r>
        <w:t>.</w:t>
      </w:r>
    </w:p>
    <w:p w14:paraId="388B2703" w14:textId="77777777" w:rsidR="00E00DA6" w:rsidRDefault="007615D6" w:rsidP="000A3FBD">
      <w:pPr>
        <w:pStyle w:val="NormTop"/>
      </w:pPr>
      <w:r>
        <w:rPr>
          <w:color w:val="0000FF"/>
        </w:rPr>
        <w:t>S2-2507040</w:t>
      </w:r>
      <w:r w:rsidRPr="00D53282">
        <w:t xml:space="preserve"> </w:t>
      </w:r>
      <w:r>
        <w:t xml:space="preserve">(CR) 23.369 CR0037 (Rel-19, 'F'): Clarification on the </w:t>
      </w:r>
      <w:proofErr w:type="spellStart"/>
      <w:r>
        <w:t>AIoT</w:t>
      </w:r>
      <w:proofErr w:type="spellEnd"/>
      <w:r>
        <w:t xml:space="preserve"> Area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5.3.1 - Clarification on the </w:t>
      </w:r>
      <w:proofErr w:type="spellStart"/>
      <w:r>
        <w:t>AIoT</w:t>
      </w:r>
      <w:proofErr w:type="spellEnd"/>
      <w:r>
        <w:t xml:space="preserve"> Area used in the specification  5.3.3 - Adding reference to details for the information configured in the AIOTF by the OAM.</w:t>
      </w:r>
    </w:p>
    <w:p w14:paraId="4D645F21" w14:textId="77777777" w:rsidR="007615D6" w:rsidRPr="005B25A1" w:rsidRDefault="007615D6" w:rsidP="007615D6">
      <w:pPr>
        <w:keepNext/>
        <w:keepLines/>
        <w:rPr>
          <w:b/>
          <w:bCs/>
        </w:rPr>
      </w:pPr>
      <w:r w:rsidRPr="005B25A1">
        <w:rPr>
          <w:b/>
          <w:bCs/>
        </w:rPr>
        <w:t>Convenor comment:</w:t>
      </w:r>
    </w:p>
    <w:p w14:paraId="1EA241F1" w14:textId="77777777" w:rsidR="007615D6" w:rsidRPr="005B25A1" w:rsidRDefault="007615D6" w:rsidP="007615D6">
      <w:pPr>
        <w:keepNext/>
        <w:keepLines/>
      </w:pPr>
      <w:r w:rsidRPr="005B25A1">
        <w:t>Merge into S2-2507346 and S2-2507260 respectively?</w:t>
      </w:r>
    </w:p>
    <w:p w14:paraId="51C882EE" w14:textId="77777777" w:rsidR="007615D6" w:rsidRPr="005B25A1" w:rsidRDefault="007615D6" w:rsidP="007615D6">
      <w:pPr>
        <w:keepNext/>
        <w:keepLines/>
        <w:rPr>
          <w:b/>
          <w:bCs/>
        </w:rPr>
      </w:pPr>
      <w:r w:rsidRPr="005B25A1">
        <w:rPr>
          <w:b/>
          <w:bCs/>
        </w:rPr>
        <w:t>Parallel discussion:</w:t>
      </w:r>
    </w:p>
    <w:p w14:paraId="1453D023" w14:textId="77777777" w:rsidR="007615D6" w:rsidRPr="005B25A1" w:rsidRDefault="007615D6" w:rsidP="007615D6">
      <w:pPr>
        <w:keepNext/>
        <w:keepLines/>
      </w:pPr>
      <w:r w:rsidRPr="005B25A1">
        <w:t>-</w:t>
      </w:r>
    </w:p>
    <w:p w14:paraId="6E6482DD" w14:textId="77777777" w:rsidR="007615D6" w:rsidRPr="005B25A1" w:rsidRDefault="007615D6" w:rsidP="007615D6">
      <w:pPr>
        <w:keepNext/>
        <w:keepLines/>
        <w:rPr>
          <w:b/>
          <w:bCs/>
        </w:rPr>
      </w:pPr>
      <w:r w:rsidRPr="005B25A1">
        <w:rPr>
          <w:b/>
          <w:bCs/>
        </w:rPr>
        <w:t>Plenary Discussion:</w:t>
      </w:r>
    </w:p>
    <w:p w14:paraId="20FD4250" w14:textId="77777777" w:rsidR="007615D6" w:rsidRPr="005B25A1" w:rsidRDefault="007615D6" w:rsidP="007615D6">
      <w:pPr>
        <w:keepNext/>
        <w:keepLines/>
      </w:pPr>
      <w:r>
        <w:rPr>
          <w:color w:val="FF0000"/>
        </w:rPr>
        <w:t>NO DISCUSSION RECORDED</w:t>
      </w:r>
    </w:p>
    <w:p w14:paraId="2EE5AB70" w14:textId="77777777" w:rsidR="007615D6" w:rsidRPr="00EB0339" w:rsidRDefault="007615D6" w:rsidP="007615D6">
      <w:r w:rsidRPr="005B25A1">
        <w:rPr>
          <w:b/>
          <w:bCs/>
        </w:rPr>
        <w:t>Status:</w:t>
      </w:r>
      <w:r>
        <w:t xml:space="preserve"> </w:t>
      </w:r>
      <w:r>
        <w:rPr>
          <w:color w:val="0000FF"/>
        </w:rPr>
        <w:t>Not concluded</w:t>
      </w:r>
      <w:r>
        <w:t>.</w:t>
      </w:r>
    </w:p>
    <w:p w14:paraId="3BEEC0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Parallel service request</w:t>
      </w:r>
    </w:p>
    <w:p w14:paraId="51524BEA" w14:textId="77777777" w:rsidR="00E00DA6" w:rsidRDefault="007615D6" w:rsidP="000A3FBD">
      <w:pPr>
        <w:pStyle w:val="NormTop"/>
      </w:pPr>
      <w:r>
        <w:rPr>
          <w:color w:val="0000FF"/>
        </w:rPr>
        <w:t>S2-2506137</w:t>
      </w:r>
      <w:r w:rsidRPr="00D53282">
        <w:t xml:space="preserve"> </w:t>
      </w:r>
      <w:r>
        <w:t>(LS IN) LS from RAN WG2: LS on para</w:t>
      </w:r>
      <w:r>
        <w:lastRenderedPageBreak/>
        <w:t>llel service request (Source: RAN WG2 (R2-2504935))</w:t>
      </w:r>
      <w:r>
        <w:br/>
      </w:r>
      <w:r w:rsidRPr="00D53282">
        <w:rPr>
          <w:b/>
        </w:rPr>
        <w:t>Document for:</w:t>
      </w:r>
      <w:r w:rsidRPr="00D53282">
        <w:t xml:space="preserve"> </w:t>
      </w:r>
      <w:r>
        <w:t>Information</w:t>
      </w:r>
      <w:r>
        <w:br/>
      </w:r>
      <w:r w:rsidRPr="00D53282">
        <w:rPr>
          <w:b/>
        </w:rPr>
        <w:t>Abstract:</w:t>
      </w:r>
      <w:r w:rsidRPr="00D53282">
        <w:t xml:space="preserve"> </w:t>
      </w:r>
      <w:r>
        <w:br/>
        <w:t>RAN WG2 discussed the support of parallel service requests for overlapping reader scenario, and made below agreements: Agreements on parallel service request 1. Rel-19 devices are not expected to receive parallel service request for overlapping reader scenario based on network implementation. Capture this in RAN WG2 stage 2 specification. 2. The Rel-19 device always responds to the new service indicated by the received paging message applicable for that device. Capture this in RAN WG2 stage 3 specification.</w:t>
      </w:r>
    </w:p>
    <w:p w14:paraId="5D3722BA" w14:textId="77777777" w:rsidR="007615D6" w:rsidRPr="005B25A1" w:rsidRDefault="007615D6" w:rsidP="007615D6">
      <w:pPr>
        <w:keepNext/>
        <w:keepLines/>
        <w:rPr>
          <w:b/>
          <w:bCs/>
        </w:rPr>
      </w:pPr>
      <w:r w:rsidRPr="005B25A1">
        <w:rPr>
          <w:b/>
          <w:bCs/>
        </w:rPr>
        <w:t>Convenor comment:</w:t>
      </w:r>
    </w:p>
    <w:p w14:paraId="273C27CB" w14:textId="77777777" w:rsidR="007615D6" w:rsidRPr="005B25A1" w:rsidRDefault="007615D6" w:rsidP="007615D6">
      <w:pPr>
        <w:keepNext/>
        <w:keepLines/>
      </w:pPr>
      <w:r w:rsidRPr="005B25A1">
        <w:t>Handle.</w:t>
      </w:r>
    </w:p>
    <w:p w14:paraId="49CF51A4" w14:textId="77777777" w:rsidR="007615D6" w:rsidRPr="005B25A1" w:rsidRDefault="007615D6" w:rsidP="007615D6">
      <w:pPr>
        <w:keepNext/>
        <w:keepLines/>
        <w:rPr>
          <w:b/>
          <w:bCs/>
        </w:rPr>
      </w:pPr>
      <w:r w:rsidRPr="005B25A1">
        <w:rPr>
          <w:b/>
          <w:bCs/>
        </w:rPr>
        <w:t>Parallel discussion:</w:t>
      </w:r>
    </w:p>
    <w:p w14:paraId="317BD194" w14:textId="77777777" w:rsidR="007615D6" w:rsidRPr="005B25A1" w:rsidRDefault="007615D6" w:rsidP="007615D6">
      <w:pPr>
        <w:keepNext/>
        <w:keepLines/>
      </w:pPr>
      <w:r w:rsidRPr="005B25A1">
        <w:t>-</w:t>
      </w:r>
    </w:p>
    <w:p w14:paraId="7623DBCD" w14:textId="77777777" w:rsidR="007615D6" w:rsidRPr="005B25A1" w:rsidRDefault="007615D6" w:rsidP="007615D6">
      <w:pPr>
        <w:keepNext/>
        <w:keepLines/>
        <w:rPr>
          <w:b/>
          <w:bCs/>
        </w:rPr>
      </w:pPr>
      <w:r w:rsidRPr="005B25A1">
        <w:rPr>
          <w:b/>
          <w:bCs/>
        </w:rPr>
        <w:t>Plenary Discussion:</w:t>
      </w:r>
    </w:p>
    <w:p w14:paraId="58B43AC9" w14:textId="77777777" w:rsidR="007615D6" w:rsidRPr="005B25A1" w:rsidRDefault="007615D6" w:rsidP="007615D6">
      <w:pPr>
        <w:keepNext/>
        <w:keepLines/>
      </w:pPr>
      <w:r>
        <w:rPr>
          <w:color w:val="FF0000"/>
        </w:rPr>
        <w:t>NO DISCUSSION RECORDED</w:t>
      </w:r>
    </w:p>
    <w:p w14:paraId="15401FD7" w14:textId="77777777" w:rsidR="007615D6" w:rsidRPr="00EB0339" w:rsidRDefault="007615D6" w:rsidP="007615D6">
      <w:r w:rsidRPr="005B25A1">
        <w:rPr>
          <w:b/>
          <w:bCs/>
        </w:rPr>
        <w:t>Status:</w:t>
      </w:r>
      <w:r>
        <w:t xml:space="preserve"> </w:t>
      </w:r>
      <w:r>
        <w:rPr>
          <w:color w:val="0000FF"/>
        </w:rPr>
        <w:t>Not concluded</w:t>
      </w:r>
      <w:r>
        <w:t>.</w:t>
      </w:r>
    </w:p>
    <w:p w14:paraId="58124762" w14:textId="77777777" w:rsidR="00E00DA6" w:rsidRDefault="007615D6" w:rsidP="000A3FBD">
      <w:pPr>
        <w:pStyle w:val="NormTop"/>
      </w:pPr>
      <w:r>
        <w:rPr>
          <w:color w:val="0000FF"/>
        </w:rPr>
        <w:t>S2-2506630</w:t>
      </w:r>
      <w:r w:rsidRPr="00D53282">
        <w:t xml:space="preserve"> </w:t>
      </w:r>
      <w:r>
        <w:t xml:space="preserve">(CR) 23.369 CR0016 (Rel-19, 'F'): Inventory/command procedure update for handling concurrent </w:t>
      </w:r>
      <w:proofErr w:type="spellStart"/>
      <w:r>
        <w:t>AIoT</w:t>
      </w:r>
      <w:proofErr w:type="spellEnd"/>
      <w:r>
        <w:t xml:space="preserve"> requests (Source: Nokia)</w:t>
      </w:r>
      <w:r>
        <w:br/>
      </w:r>
      <w:r w:rsidRPr="00D53282">
        <w:rPr>
          <w:b/>
        </w:rPr>
        <w:t>Document for:</w:t>
      </w:r>
      <w:r w:rsidRPr="00D53282">
        <w:t xml:space="preserve"> </w:t>
      </w:r>
      <w:r>
        <w:t>Approval</w:t>
      </w:r>
      <w:r>
        <w:br/>
      </w:r>
      <w:r w:rsidRPr="00D53282">
        <w:rPr>
          <w:b/>
        </w:rPr>
        <w:t>Abstract:</w:t>
      </w:r>
      <w:r w:rsidRPr="00D53282">
        <w:t xml:space="preserve"> </w:t>
      </w:r>
    </w:p>
    <w:p w14:paraId="504950FE" w14:textId="77777777" w:rsidR="007615D6" w:rsidRPr="005B25A1" w:rsidRDefault="007615D6" w:rsidP="007615D6">
      <w:pPr>
        <w:keepNext/>
        <w:keepLines/>
        <w:rPr>
          <w:b/>
          <w:bCs/>
        </w:rPr>
      </w:pPr>
      <w:r w:rsidRPr="005B25A1">
        <w:rPr>
          <w:b/>
          <w:bCs/>
        </w:rPr>
        <w:t>Convenor comment:</w:t>
      </w:r>
    </w:p>
    <w:p w14:paraId="27B50AAC" w14:textId="77777777" w:rsidR="007615D6" w:rsidRPr="005B25A1" w:rsidRDefault="007615D6" w:rsidP="007615D6">
      <w:pPr>
        <w:keepNext/>
        <w:keepLines/>
      </w:pPr>
      <w:r w:rsidRPr="005B25A1">
        <w:t>Handle?</w:t>
      </w:r>
    </w:p>
    <w:p w14:paraId="67673FA0" w14:textId="77777777" w:rsidR="007615D6" w:rsidRPr="005B25A1" w:rsidRDefault="007615D6" w:rsidP="007615D6">
      <w:pPr>
        <w:keepNext/>
        <w:keepLines/>
        <w:rPr>
          <w:b/>
          <w:bCs/>
        </w:rPr>
      </w:pPr>
      <w:r w:rsidRPr="005B25A1">
        <w:rPr>
          <w:b/>
          <w:bCs/>
        </w:rPr>
        <w:t>Parallel discussion:</w:t>
      </w:r>
    </w:p>
    <w:p w14:paraId="7F00C07A" w14:textId="77777777" w:rsidR="007615D6" w:rsidRPr="005B25A1" w:rsidRDefault="007615D6" w:rsidP="007615D6">
      <w:pPr>
        <w:keepNext/>
        <w:keepLines/>
      </w:pPr>
      <w:r w:rsidRPr="005B25A1">
        <w:t>-</w:t>
      </w:r>
    </w:p>
    <w:p w14:paraId="5AE502FA" w14:textId="77777777" w:rsidR="007615D6" w:rsidRPr="005B25A1" w:rsidRDefault="007615D6" w:rsidP="007615D6">
      <w:pPr>
        <w:keepNext/>
        <w:keepLines/>
        <w:rPr>
          <w:b/>
          <w:bCs/>
        </w:rPr>
      </w:pPr>
      <w:r w:rsidRPr="005B25A1">
        <w:rPr>
          <w:b/>
          <w:bCs/>
        </w:rPr>
        <w:t>Plenary Discussion:</w:t>
      </w:r>
    </w:p>
    <w:p w14:paraId="1EB01800" w14:textId="77777777" w:rsidR="007615D6" w:rsidRPr="005B25A1" w:rsidRDefault="007615D6" w:rsidP="007615D6">
      <w:pPr>
        <w:keepNext/>
        <w:keepLines/>
      </w:pPr>
      <w:r>
        <w:rPr>
          <w:color w:val="FF0000"/>
        </w:rPr>
        <w:t>NO DISCUSSION RECORDED</w:t>
      </w:r>
    </w:p>
    <w:p w14:paraId="6495700B" w14:textId="77777777" w:rsidR="007615D6" w:rsidRPr="00EB0339" w:rsidRDefault="007615D6" w:rsidP="007615D6">
      <w:r w:rsidRPr="005B25A1">
        <w:rPr>
          <w:b/>
          <w:bCs/>
        </w:rPr>
        <w:t>Status:</w:t>
      </w:r>
      <w:r>
        <w:t xml:space="preserve"> </w:t>
      </w:r>
      <w:r>
        <w:rPr>
          <w:color w:val="0000FF"/>
        </w:rPr>
        <w:t>Not concluded</w:t>
      </w:r>
      <w:r>
        <w:t>.</w:t>
      </w:r>
    </w:p>
    <w:p w14:paraId="53F8511A" w14:textId="77777777" w:rsidR="00E00DA6" w:rsidRDefault="007615D6" w:rsidP="000A3FBD">
      <w:pPr>
        <w:pStyle w:val="NormTop"/>
      </w:pPr>
      <w:r>
        <w:rPr>
          <w:color w:val="0000FF"/>
        </w:rPr>
        <w:t>S2-2507133</w:t>
      </w:r>
      <w:r w:rsidRPr="00D53282">
        <w:t xml:space="preserve"> </w:t>
      </w:r>
      <w:r>
        <w:t xml:space="preserve">(DISCUSSION) Discussion on handling the parallel </w:t>
      </w:r>
      <w:proofErr w:type="spellStart"/>
      <w:r>
        <w:t>AIoT</w:t>
      </w:r>
      <w:proofErr w:type="spellEnd"/>
      <w:r>
        <w:t xml:space="preserve"> Service on the same </w:t>
      </w:r>
      <w:proofErr w:type="spellStart"/>
      <w:r>
        <w:t>AIoT</w:t>
      </w:r>
      <w:proofErr w:type="spellEnd"/>
      <w:r>
        <w:t xml:space="preserve"> Device (Source: NEC)</w:t>
      </w:r>
      <w:r>
        <w:br/>
      </w:r>
      <w:r w:rsidRPr="00D53282">
        <w:rPr>
          <w:b/>
        </w:rPr>
        <w:t>Document for:</w:t>
      </w:r>
      <w:r w:rsidRPr="00D53282">
        <w:t xml:space="preserve"> </w:t>
      </w:r>
      <w:r>
        <w:t>Discussion</w:t>
      </w:r>
      <w:r>
        <w:br/>
      </w:r>
      <w:r w:rsidRPr="00D53282">
        <w:rPr>
          <w:b/>
        </w:rPr>
        <w:t>Abstract:</w:t>
      </w:r>
      <w:r w:rsidRPr="00D53282">
        <w:t xml:space="preserve"> </w:t>
      </w:r>
      <w:r>
        <w:br/>
        <w:t xml:space="preserve">The paper is supposed to discuss the general issue regarding parallel </w:t>
      </w:r>
      <w:proofErr w:type="spellStart"/>
      <w:r>
        <w:t>AIoT</w:t>
      </w:r>
      <w:proofErr w:type="spellEnd"/>
      <w:r>
        <w:t xml:space="preserve"> Service and propose a reasonable way forward.</w:t>
      </w:r>
    </w:p>
    <w:p w14:paraId="784C3CFD" w14:textId="77777777" w:rsidR="007615D6" w:rsidRPr="005B25A1" w:rsidRDefault="007615D6" w:rsidP="007615D6">
      <w:pPr>
        <w:keepNext/>
        <w:keepLines/>
        <w:rPr>
          <w:b/>
          <w:bCs/>
        </w:rPr>
      </w:pPr>
      <w:r w:rsidRPr="005B25A1">
        <w:rPr>
          <w:b/>
          <w:bCs/>
        </w:rPr>
        <w:t>Convenor comment:</w:t>
      </w:r>
    </w:p>
    <w:p w14:paraId="1FCCC15B" w14:textId="77777777" w:rsidR="007615D6" w:rsidRPr="005B25A1" w:rsidRDefault="007615D6" w:rsidP="007615D6">
      <w:pPr>
        <w:keepNext/>
        <w:keepLines/>
      </w:pPr>
      <w:r w:rsidRPr="005B25A1">
        <w:t>Not handle?</w:t>
      </w:r>
    </w:p>
    <w:p w14:paraId="0D2274E3" w14:textId="77777777" w:rsidR="007615D6" w:rsidRPr="005B25A1" w:rsidRDefault="007615D6" w:rsidP="007615D6">
      <w:pPr>
        <w:keepNext/>
        <w:keepLines/>
        <w:rPr>
          <w:b/>
          <w:bCs/>
        </w:rPr>
      </w:pPr>
      <w:r w:rsidRPr="005B25A1">
        <w:rPr>
          <w:b/>
          <w:bCs/>
        </w:rPr>
        <w:t>Parallel discussion:</w:t>
      </w:r>
    </w:p>
    <w:p w14:paraId="7DEADE1C" w14:textId="77777777" w:rsidR="007615D6" w:rsidRPr="005B25A1" w:rsidRDefault="007615D6" w:rsidP="007615D6">
      <w:pPr>
        <w:keepNext/>
        <w:keepLines/>
      </w:pPr>
      <w:r w:rsidRPr="005B25A1">
        <w:t>-</w:t>
      </w:r>
    </w:p>
    <w:p w14:paraId="3657DA79" w14:textId="77777777" w:rsidR="007615D6" w:rsidRPr="005B25A1" w:rsidRDefault="007615D6" w:rsidP="007615D6">
      <w:pPr>
        <w:keepNext/>
        <w:keepLines/>
        <w:rPr>
          <w:b/>
          <w:bCs/>
        </w:rPr>
      </w:pPr>
      <w:r w:rsidRPr="005B25A1">
        <w:rPr>
          <w:b/>
          <w:bCs/>
        </w:rPr>
        <w:t>Plenary Discussion:</w:t>
      </w:r>
    </w:p>
    <w:p w14:paraId="63652900" w14:textId="77777777" w:rsidR="007615D6" w:rsidRPr="005B25A1" w:rsidRDefault="007615D6" w:rsidP="007615D6">
      <w:pPr>
        <w:keepNext/>
        <w:keepLines/>
      </w:pPr>
      <w:r>
        <w:rPr>
          <w:color w:val="FF0000"/>
        </w:rPr>
        <w:t>NO DISCUSSION RECORDED</w:t>
      </w:r>
    </w:p>
    <w:p w14:paraId="3AE2C50F" w14:textId="77777777" w:rsidR="007615D6" w:rsidRPr="00EB0339" w:rsidRDefault="007615D6" w:rsidP="007615D6">
      <w:r w:rsidRPr="005B25A1">
        <w:rPr>
          <w:b/>
          <w:bCs/>
        </w:rPr>
        <w:t>Status:</w:t>
      </w:r>
      <w:r>
        <w:t xml:space="preserve"> </w:t>
      </w:r>
      <w:r>
        <w:rPr>
          <w:color w:val="0000FF"/>
        </w:rPr>
        <w:t>Not concluded</w:t>
      </w:r>
      <w:r>
        <w:t>.</w:t>
      </w:r>
    </w:p>
    <w:p w14:paraId="28AEA50C" w14:textId="77777777" w:rsidR="00E00DA6" w:rsidRDefault="007615D6" w:rsidP="000A3FBD">
      <w:pPr>
        <w:pStyle w:val="NormTop"/>
      </w:pPr>
      <w:r>
        <w:rPr>
          <w:color w:val="0000FF"/>
        </w:rPr>
        <w:t>S2-2507160</w:t>
      </w:r>
      <w:r w:rsidRPr="00D53282">
        <w:t xml:space="preserve"> </w:t>
      </w:r>
      <w:r>
        <w:t xml:space="preserve">(CR) 23.369 CR0044 (Rel-19, 'B'): Handling the parallel </w:t>
      </w:r>
      <w:proofErr w:type="spellStart"/>
      <w:r>
        <w:t>AIoT</w:t>
      </w:r>
      <w:proofErr w:type="spellEnd"/>
      <w:r>
        <w:lastRenderedPageBreak/>
        <w:t xml:space="preserve"> Service request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this release, only the case that there is only one RAN Reader is taken into account. Reader checks the received </w:t>
      </w:r>
      <w:proofErr w:type="spellStart"/>
      <w:r>
        <w:t>AIoT</w:t>
      </w:r>
      <w:proofErr w:type="spellEnd"/>
      <w:r>
        <w:t xml:space="preserve"> Service request and decides whether or not accept the </w:t>
      </w:r>
      <w:proofErr w:type="spellStart"/>
      <w:r>
        <w:t>AIoT</w:t>
      </w:r>
      <w:proofErr w:type="spellEnd"/>
      <w:r>
        <w:t xml:space="preserve"> Service. If the </w:t>
      </w:r>
      <w:proofErr w:type="spellStart"/>
      <w:r>
        <w:t>AIoT</w:t>
      </w:r>
      <w:proofErr w:type="spellEnd"/>
      <w:r>
        <w:t xml:space="preserve"> Service is rejected, the rejection m.</w:t>
      </w:r>
    </w:p>
    <w:p w14:paraId="4EFE739B" w14:textId="77777777" w:rsidR="007615D6" w:rsidRPr="005B25A1" w:rsidRDefault="007615D6" w:rsidP="007615D6">
      <w:pPr>
        <w:keepNext/>
        <w:keepLines/>
        <w:rPr>
          <w:b/>
          <w:bCs/>
        </w:rPr>
      </w:pPr>
      <w:r w:rsidRPr="005B25A1">
        <w:rPr>
          <w:b/>
          <w:bCs/>
        </w:rPr>
        <w:t>Convenor comment:</w:t>
      </w:r>
    </w:p>
    <w:p w14:paraId="12A5EEA2" w14:textId="77777777" w:rsidR="007615D6" w:rsidRPr="005B25A1" w:rsidRDefault="007615D6" w:rsidP="007615D6">
      <w:pPr>
        <w:keepNext/>
        <w:keepLines/>
      </w:pPr>
      <w:r w:rsidRPr="005B25A1">
        <w:t>Handle?</w:t>
      </w:r>
    </w:p>
    <w:p w14:paraId="02C070DB" w14:textId="77777777" w:rsidR="007615D6" w:rsidRPr="005B25A1" w:rsidRDefault="007615D6" w:rsidP="007615D6">
      <w:pPr>
        <w:keepNext/>
        <w:keepLines/>
        <w:rPr>
          <w:b/>
          <w:bCs/>
        </w:rPr>
      </w:pPr>
      <w:r w:rsidRPr="005B25A1">
        <w:rPr>
          <w:b/>
          <w:bCs/>
        </w:rPr>
        <w:t>Parallel discussion:</w:t>
      </w:r>
    </w:p>
    <w:p w14:paraId="2BB63749" w14:textId="77777777" w:rsidR="007615D6" w:rsidRPr="005B25A1" w:rsidRDefault="007615D6" w:rsidP="007615D6">
      <w:pPr>
        <w:keepNext/>
        <w:keepLines/>
      </w:pPr>
      <w:r w:rsidRPr="005B25A1">
        <w:t>-</w:t>
      </w:r>
    </w:p>
    <w:p w14:paraId="0873A811" w14:textId="77777777" w:rsidR="007615D6" w:rsidRPr="005B25A1" w:rsidRDefault="007615D6" w:rsidP="007615D6">
      <w:pPr>
        <w:keepNext/>
        <w:keepLines/>
        <w:rPr>
          <w:b/>
          <w:bCs/>
        </w:rPr>
      </w:pPr>
      <w:r w:rsidRPr="005B25A1">
        <w:rPr>
          <w:b/>
          <w:bCs/>
        </w:rPr>
        <w:t>Plenary Discussion:</w:t>
      </w:r>
    </w:p>
    <w:p w14:paraId="580355A9" w14:textId="77777777" w:rsidR="007615D6" w:rsidRPr="005B25A1" w:rsidRDefault="007615D6" w:rsidP="007615D6">
      <w:pPr>
        <w:keepNext/>
        <w:keepLines/>
      </w:pPr>
      <w:r>
        <w:rPr>
          <w:color w:val="FF0000"/>
        </w:rPr>
        <w:t>NO DISCUSSION RECORDED</w:t>
      </w:r>
    </w:p>
    <w:p w14:paraId="12FA2B29" w14:textId="77777777" w:rsidR="007615D6" w:rsidRPr="00EB0339" w:rsidRDefault="007615D6" w:rsidP="007615D6">
      <w:r w:rsidRPr="005B25A1">
        <w:rPr>
          <w:b/>
          <w:bCs/>
        </w:rPr>
        <w:t>Status:</w:t>
      </w:r>
      <w:r>
        <w:t xml:space="preserve"> </w:t>
      </w:r>
      <w:r>
        <w:rPr>
          <w:color w:val="0000FF"/>
        </w:rPr>
        <w:t>Not concluded</w:t>
      </w:r>
      <w:r>
        <w:t>.</w:t>
      </w:r>
    </w:p>
    <w:p w14:paraId="2256738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deployment clarification</w:t>
      </w:r>
    </w:p>
    <w:p w14:paraId="699BAFC7" w14:textId="77777777" w:rsidR="00E00DA6" w:rsidRDefault="007615D6" w:rsidP="000A3FBD">
      <w:pPr>
        <w:pStyle w:val="NormTop"/>
      </w:pPr>
      <w:r>
        <w:rPr>
          <w:color w:val="0000FF"/>
        </w:rPr>
        <w:t>S2-2506166</w:t>
      </w:r>
      <w:r w:rsidRPr="00D53282">
        <w:t xml:space="preserve"> </w:t>
      </w:r>
      <w:r>
        <w:t xml:space="preserve">(LS IN) LS from TSG SA: LS on </w:t>
      </w:r>
      <w:proofErr w:type="spellStart"/>
      <w:r>
        <w:t>AIoT</w:t>
      </w:r>
      <w:proofErr w:type="spellEnd"/>
      <w:r>
        <w:t xml:space="preserve"> device credentials storage (Source: TSG SA (SP-250852))</w:t>
      </w:r>
      <w:r>
        <w:br/>
      </w:r>
      <w:r w:rsidRPr="00D53282">
        <w:rPr>
          <w:b/>
        </w:rPr>
        <w:t>Document for:</w:t>
      </w:r>
      <w:r w:rsidRPr="00D53282">
        <w:t xml:space="preserve"> </w:t>
      </w:r>
      <w:r>
        <w:t>Action</w:t>
      </w:r>
      <w:r>
        <w:br/>
      </w:r>
      <w:r w:rsidRPr="00D53282">
        <w:rPr>
          <w:b/>
        </w:rPr>
        <w:t>Abstract:</w:t>
      </w:r>
      <w:r w:rsidRPr="00D53282">
        <w:t xml:space="preserve"> </w:t>
      </w:r>
      <w:r>
        <w:br/>
        <w:t xml:space="preserve">TSG SA endorsed the attached 'Way Forward on </w:t>
      </w:r>
      <w:proofErr w:type="spellStart"/>
      <w:r>
        <w:t>AIoT</w:t>
      </w:r>
      <w:proofErr w:type="spellEnd"/>
      <w:r>
        <w:t xml:space="preserve"> device credentials storage' in SP-250851. Action: SA kindly asks SA WG3, SA WG2 and CT WG1 to take the above information into consideration.</w:t>
      </w:r>
    </w:p>
    <w:p w14:paraId="14B3510B" w14:textId="77777777" w:rsidR="007615D6" w:rsidRPr="005B25A1" w:rsidRDefault="007615D6" w:rsidP="007615D6">
      <w:pPr>
        <w:keepNext/>
        <w:keepLines/>
        <w:rPr>
          <w:b/>
          <w:bCs/>
        </w:rPr>
      </w:pPr>
      <w:r w:rsidRPr="005B25A1">
        <w:rPr>
          <w:b/>
          <w:bCs/>
        </w:rPr>
        <w:t>Parallel discussion:</w:t>
      </w:r>
    </w:p>
    <w:p w14:paraId="3E38CE1D" w14:textId="77777777" w:rsidR="007615D6" w:rsidRPr="005B25A1" w:rsidRDefault="007615D6" w:rsidP="007615D6">
      <w:pPr>
        <w:keepNext/>
        <w:keepLines/>
      </w:pPr>
      <w:r w:rsidRPr="005B25A1">
        <w:t>-</w:t>
      </w:r>
    </w:p>
    <w:p w14:paraId="24481471" w14:textId="77777777" w:rsidR="007615D6" w:rsidRPr="005B25A1" w:rsidRDefault="007615D6" w:rsidP="007615D6">
      <w:pPr>
        <w:keepNext/>
        <w:keepLines/>
        <w:rPr>
          <w:b/>
          <w:bCs/>
        </w:rPr>
      </w:pPr>
      <w:r w:rsidRPr="005B25A1">
        <w:rPr>
          <w:b/>
          <w:bCs/>
        </w:rPr>
        <w:t>Plenary Discussion:</w:t>
      </w:r>
    </w:p>
    <w:p w14:paraId="7C44E7B9" w14:textId="77777777" w:rsidR="007615D6" w:rsidRPr="005B25A1" w:rsidRDefault="007615D6" w:rsidP="007615D6">
      <w:pPr>
        <w:keepNext/>
        <w:keepLines/>
      </w:pPr>
      <w:r>
        <w:rPr>
          <w:color w:val="FF0000"/>
        </w:rPr>
        <w:t>NO DISCUSSION RECORDED</w:t>
      </w:r>
    </w:p>
    <w:p w14:paraId="7A7A98A4" w14:textId="77777777" w:rsidR="007615D6" w:rsidRPr="00EB0339" w:rsidRDefault="007615D6" w:rsidP="007615D6">
      <w:r w:rsidRPr="005B25A1">
        <w:rPr>
          <w:b/>
          <w:bCs/>
        </w:rPr>
        <w:t>Status:</w:t>
      </w:r>
      <w:r>
        <w:t xml:space="preserve"> </w:t>
      </w:r>
      <w:r>
        <w:rPr>
          <w:color w:val="0000FF"/>
        </w:rPr>
        <w:t>Not concluded</w:t>
      </w:r>
      <w:r>
        <w:t>.</w:t>
      </w:r>
    </w:p>
    <w:p w14:paraId="4C3ED645" w14:textId="77777777" w:rsidR="00E00DA6" w:rsidRDefault="007615D6" w:rsidP="000A3FBD">
      <w:pPr>
        <w:pStyle w:val="NormTop"/>
      </w:pPr>
      <w:r>
        <w:rPr>
          <w:color w:val="0000FF"/>
        </w:rPr>
        <w:t>S2-2506534</w:t>
      </w:r>
      <w:r w:rsidRPr="00D53282">
        <w:t xml:space="preserve"> </w:t>
      </w:r>
      <w:r>
        <w:t>(CR) 23.369 CR0012 (Rel-19, 'F'): Private Network Deployment (Source: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Capture the guidance from SA which impacts TS 23.269.</w:t>
      </w:r>
    </w:p>
    <w:p w14:paraId="21AEF74D" w14:textId="77777777" w:rsidR="007615D6" w:rsidRPr="005B25A1" w:rsidRDefault="007615D6" w:rsidP="007615D6">
      <w:pPr>
        <w:keepNext/>
        <w:keepLines/>
        <w:rPr>
          <w:b/>
          <w:bCs/>
        </w:rPr>
      </w:pPr>
      <w:r w:rsidRPr="005B25A1">
        <w:rPr>
          <w:b/>
          <w:bCs/>
        </w:rPr>
        <w:t>Parallel discussion:</w:t>
      </w:r>
    </w:p>
    <w:p w14:paraId="5051FD78" w14:textId="77777777" w:rsidR="007615D6" w:rsidRPr="005B25A1" w:rsidRDefault="007615D6" w:rsidP="007615D6">
      <w:pPr>
        <w:keepNext/>
        <w:keepLines/>
      </w:pPr>
      <w:r w:rsidRPr="005B25A1">
        <w:t>-</w:t>
      </w:r>
    </w:p>
    <w:p w14:paraId="7475BCC8" w14:textId="77777777" w:rsidR="007615D6" w:rsidRPr="005B25A1" w:rsidRDefault="007615D6" w:rsidP="007615D6">
      <w:pPr>
        <w:keepNext/>
        <w:keepLines/>
        <w:rPr>
          <w:b/>
          <w:bCs/>
        </w:rPr>
      </w:pPr>
      <w:r w:rsidRPr="005B25A1">
        <w:rPr>
          <w:b/>
          <w:bCs/>
        </w:rPr>
        <w:t>Plenary Discussion:</w:t>
      </w:r>
    </w:p>
    <w:p w14:paraId="63D83CD7" w14:textId="77777777" w:rsidR="007615D6" w:rsidRPr="005B25A1" w:rsidRDefault="007615D6" w:rsidP="007615D6">
      <w:pPr>
        <w:keepNext/>
        <w:keepLines/>
      </w:pPr>
      <w:r>
        <w:rPr>
          <w:color w:val="FF0000"/>
        </w:rPr>
        <w:t>NO DISCUSSION RECORDED</w:t>
      </w:r>
    </w:p>
    <w:p w14:paraId="79A2EB6E" w14:textId="77777777" w:rsidR="007615D6" w:rsidRPr="00EB0339" w:rsidRDefault="007615D6" w:rsidP="007615D6">
      <w:r w:rsidRPr="005B25A1">
        <w:rPr>
          <w:b/>
          <w:bCs/>
        </w:rPr>
        <w:t>Status:</w:t>
      </w:r>
      <w:r>
        <w:t xml:space="preserve"> </w:t>
      </w:r>
      <w:r>
        <w:rPr>
          <w:color w:val="0000FF"/>
        </w:rPr>
        <w:t>Not concluded</w:t>
      </w:r>
      <w:r>
        <w:t>.</w:t>
      </w:r>
    </w:p>
    <w:p w14:paraId="7A2EC74E" w14:textId="77777777" w:rsidR="00E00DA6" w:rsidRDefault="007615D6" w:rsidP="000A3FBD">
      <w:pPr>
        <w:pStyle w:val="NormTop"/>
      </w:pPr>
      <w:r>
        <w:rPr>
          <w:color w:val="0000FF"/>
        </w:rPr>
        <w:t>S2-2506837</w:t>
      </w:r>
      <w:r w:rsidRPr="00D53282">
        <w:t xml:space="preserve"> </w:t>
      </w:r>
      <w:r>
        <w:t>(CR) 23.369 CR0024 (Rel-19, 'F'): Private Network Deployment Alignment (Source: NTT DOCOMO)</w:t>
      </w:r>
      <w:r>
        <w:br/>
      </w:r>
      <w:r w:rsidRPr="00D53282">
        <w:rPr>
          <w:b/>
        </w:rPr>
        <w:t>Document for:</w:t>
      </w:r>
      <w:r w:rsidRPr="00D53282">
        <w:t xml:space="preserve"> </w:t>
      </w:r>
      <w:r>
        <w:t>Approval</w:t>
      </w:r>
      <w:r>
        <w:br/>
      </w:r>
      <w:r w:rsidRPr="00D53282">
        <w:rPr>
          <w:b/>
        </w:rPr>
        <w:t>Abstract:</w:t>
      </w:r>
      <w:r w:rsidRPr="00D53282">
        <w:t xml:space="preserve"> </w:t>
      </w:r>
    </w:p>
    <w:p w14:paraId="6FA0EE59" w14:textId="77777777" w:rsidR="007615D6" w:rsidRPr="005B25A1" w:rsidRDefault="007615D6" w:rsidP="007615D6">
      <w:pPr>
        <w:keepNext/>
        <w:keepLines/>
        <w:rPr>
          <w:b/>
          <w:bCs/>
        </w:rPr>
      </w:pPr>
      <w:r w:rsidRPr="005B25A1">
        <w:rPr>
          <w:b/>
          <w:bCs/>
        </w:rPr>
        <w:t>Parallel discussion:</w:t>
      </w:r>
    </w:p>
    <w:p w14:paraId="0BE4C5A5" w14:textId="77777777" w:rsidR="007615D6" w:rsidRPr="005B25A1" w:rsidRDefault="007615D6" w:rsidP="007615D6">
      <w:pPr>
        <w:keepNext/>
        <w:keepLines/>
      </w:pPr>
      <w:r w:rsidRPr="005B25A1">
        <w:t>-</w:t>
      </w:r>
    </w:p>
    <w:p w14:paraId="627F016A" w14:textId="77777777" w:rsidR="007615D6" w:rsidRPr="005B25A1" w:rsidRDefault="007615D6" w:rsidP="007615D6">
      <w:pPr>
        <w:keepNext/>
        <w:keepLines/>
        <w:rPr>
          <w:b/>
          <w:bCs/>
        </w:rPr>
      </w:pPr>
      <w:r w:rsidRPr="005B25A1">
        <w:rPr>
          <w:b/>
          <w:bCs/>
        </w:rPr>
        <w:t>Plenary Discussion:</w:t>
      </w:r>
    </w:p>
    <w:p w14:paraId="3D661B5F" w14:textId="77777777" w:rsidR="007615D6" w:rsidRPr="005B25A1" w:rsidRDefault="007615D6" w:rsidP="007615D6">
      <w:pPr>
        <w:keepNext/>
        <w:keepLines/>
      </w:pPr>
      <w:r>
        <w:rPr>
          <w:color w:val="FF0000"/>
        </w:rPr>
        <w:t>NO DISCUSSION RECORDED</w:t>
      </w:r>
    </w:p>
    <w:p w14:paraId="1134D984" w14:textId="77777777" w:rsidR="007615D6" w:rsidRPr="00EB0339" w:rsidRDefault="007615D6" w:rsidP="007615D6">
      <w:r w:rsidRPr="005B25A1">
        <w:rPr>
          <w:b/>
          <w:bCs/>
        </w:rPr>
        <w:t>Status:</w:t>
      </w:r>
      <w:r>
        <w:t xml:space="preserve"> </w:t>
      </w:r>
      <w:r>
        <w:rPr>
          <w:color w:val="0000FF"/>
        </w:rPr>
        <w:t>Not concluded</w:t>
      </w:r>
      <w:r>
        <w:t>.</w:t>
      </w:r>
    </w:p>
    <w:p w14:paraId="338953CD" w14:textId="77777777" w:rsidR="00E00DA6" w:rsidRDefault="007615D6" w:rsidP="000A3FBD">
      <w:pPr>
        <w:pStyle w:val="NormTop"/>
      </w:pPr>
      <w:r>
        <w:rPr>
          <w:color w:val="0000FF"/>
        </w:rPr>
        <w:t>S2-2506839</w:t>
      </w:r>
      <w:r w:rsidRPr="00D53282">
        <w:t xml:space="preserve"> </w:t>
      </w:r>
      <w:r>
        <w:t>(CR) 23.369 CR0025 (Rel-19, 'F'): PLMN terminology alignment</w:t>
      </w:r>
      <w:r>
        <w:lastRenderedPageBreak/>
        <w:t xml:space="preserve"> (Source: NTT DOCOMO)</w:t>
      </w:r>
      <w:r>
        <w:br/>
      </w:r>
      <w:r w:rsidRPr="00D53282">
        <w:rPr>
          <w:b/>
        </w:rPr>
        <w:t>Document for:</w:t>
      </w:r>
      <w:r w:rsidRPr="00D53282">
        <w:t xml:space="preserve"> </w:t>
      </w:r>
      <w:r>
        <w:t>Approval</w:t>
      </w:r>
      <w:r>
        <w:br/>
      </w:r>
      <w:r w:rsidRPr="00D53282">
        <w:rPr>
          <w:b/>
        </w:rPr>
        <w:t>Abstract:</w:t>
      </w:r>
      <w:r w:rsidRPr="00D53282">
        <w:t xml:space="preserve"> </w:t>
      </w:r>
    </w:p>
    <w:p w14:paraId="3660B7D0" w14:textId="77777777" w:rsidR="007615D6" w:rsidRPr="005B25A1" w:rsidRDefault="007615D6" w:rsidP="007615D6">
      <w:pPr>
        <w:keepNext/>
        <w:keepLines/>
        <w:rPr>
          <w:b/>
          <w:bCs/>
        </w:rPr>
      </w:pPr>
      <w:r w:rsidRPr="005B25A1">
        <w:rPr>
          <w:b/>
          <w:bCs/>
        </w:rPr>
        <w:t>Parallel discussion:</w:t>
      </w:r>
    </w:p>
    <w:p w14:paraId="37788652" w14:textId="77777777" w:rsidR="007615D6" w:rsidRPr="005B25A1" w:rsidRDefault="007615D6" w:rsidP="007615D6">
      <w:pPr>
        <w:keepNext/>
        <w:keepLines/>
      </w:pPr>
      <w:r w:rsidRPr="005B25A1">
        <w:t>-</w:t>
      </w:r>
    </w:p>
    <w:p w14:paraId="25C5D6E0" w14:textId="77777777" w:rsidR="007615D6" w:rsidRPr="005B25A1" w:rsidRDefault="007615D6" w:rsidP="007615D6">
      <w:pPr>
        <w:keepNext/>
        <w:keepLines/>
        <w:rPr>
          <w:b/>
          <w:bCs/>
        </w:rPr>
      </w:pPr>
      <w:r w:rsidRPr="005B25A1">
        <w:rPr>
          <w:b/>
          <w:bCs/>
        </w:rPr>
        <w:t>Plenary Discussion:</w:t>
      </w:r>
    </w:p>
    <w:p w14:paraId="31D1161C" w14:textId="77777777" w:rsidR="007615D6" w:rsidRPr="005B25A1" w:rsidRDefault="007615D6" w:rsidP="007615D6">
      <w:pPr>
        <w:keepNext/>
        <w:keepLines/>
      </w:pPr>
      <w:r>
        <w:rPr>
          <w:color w:val="FF0000"/>
        </w:rPr>
        <w:t>NO DISCUSSION RECORDED</w:t>
      </w:r>
    </w:p>
    <w:p w14:paraId="3D49F5A2" w14:textId="77777777" w:rsidR="007615D6" w:rsidRPr="00EB0339" w:rsidRDefault="007615D6" w:rsidP="007615D6">
      <w:r w:rsidRPr="005B25A1">
        <w:rPr>
          <w:b/>
          <w:bCs/>
        </w:rPr>
        <w:t>Status:</w:t>
      </w:r>
      <w:r>
        <w:t xml:space="preserve"> </w:t>
      </w:r>
      <w:r>
        <w:rPr>
          <w:color w:val="0000FF"/>
        </w:rPr>
        <w:t>Not concluded</w:t>
      </w:r>
      <w:r>
        <w:t>.</w:t>
      </w:r>
    </w:p>
    <w:p w14:paraId="596109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description</w:t>
      </w:r>
    </w:p>
    <w:p w14:paraId="7AC71DF7" w14:textId="77777777" w:rsidR="00E00DA6" w:rsidRDefault="007615D6" w:rsidP="000A3FBD">
      <w:pPr>
        <w:pStyle w:val="NormTop"/>
      </w:pPr>
      <w:r>
        <w:rPr>
          <w:color w:val="0000FF"/>
        </w:rPr>
        <w:t>S2-2506676</w:t>
      </w:r>
      <w:r w:rsidRPr="00D53282">
        <w:t xml:space="preserve"> </w:t>
      </w:r>
      <w:r>
        <w:t xml:space="preserve">(CR) 23.369 CR0019 (Rel-19, 'F'): Clarification on </w:t>
      </w:r>
      <w:proofErr w:type="spellStart"/>
      <w:r>
        <w:t>AmbientIoT</w:t>
      </w:r>
      <w:proofErr w:type="spellEnd"/>
      <w:r>
        <w:t xml:space="preserve"> Device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description of </w:t>
      </w:r>
      <w:proofErr w:type="spellStart"/>
      <w:r>
        <w:t>AmbientIoT</w:t>
      </w:r>
      <w:proofErr w:type="spellEnd"/>
      <w:r>
        <w:t xml:space="preserve"> Device according to SA WG1's definition.</w:t>
      </w:r>
    </w:p>
    <w:p w14:paraId="43D58E82" w14:textId="77777777" w:rsidR="007615D6" w:rsidRPr="005B25A1" w:rsidRDefault="007615D6" w:rsidP="007615D6">
      <w:pPr>
        <w:keepNext/>
        <w:keepLines/>
        <w:rPr>
          <w:b/>
          <w:bCs/>
        </w:rPr>
      </w:pPr>
      <w:r w:rsidRPr="005B25A1">
        <w:rPr>
          <w:b/>
          <w:bCs/>
        </w:rPr>
        <w:t>Convenor comment:</w:t>
      </w:r>
    </w:p>
    <w:p w14:paraId="72C8DBC7" w14:textId="77777777" w:rsidR="007615D6" w:rsidRPr="005B25A1" w:rsidRDefault="007615D6" w:rsidP="007615D6">
      <w:pPr>
        <w:keepNext/>
        <w:keepLines/>
      </w:pPr>
      <w:r w:rsidRPr="005B25A1">
        <w:t>Handle?</w:t>
      </w:r>
    </w:p>
    <w:p w14:paraId="1EA4573C" w14:textId="77777777" w:rsidR="007615D6" w:rsidRPr="005B25A1" w:rsidRDefault="007615D6" w:rsidP="007615D6">
      <w:pPr>
        <w:keepNext/>
        <w:keepLines/>
        <w:rPr>
          <w:b/>
          <w:bCs/>
        </w:rPr>
      </w:pPr>
      <w:r w:rsidRPr="005B25A1">
        <w:rPr>
          <w:b/>
          <w:bCs/>
        </w:rPr>
        <w:t>Parallel discussion:</w:t>
      </w:r>
    </w:p>
    <w:p w14:paraId="21B348AE" w14:textId="77777777" w:rsidR="007615D6" w:rsidRPr="005B25A1" w:rsidRDefault="007615D6" w:rsidP="007615D6">
      <w:pPr>
        <w:keepNext/>
        <w:keepLines/>
      </w:pPr>
      <w:r w:rsidRPr="005B25A1">
        <w:t>-</w:t>
      </w:r>
    </w:p>
    <w:p w14:paraId="75F7F14E" w14:textId="77777777" w:rsidR="007615D6" w:rsidRPr="005B25A1" w:rsidRDefault="007615D6" w:rsidP="007615D6">
      <w:pPr>
        <w:keepNext/>
        <w:keepLines/>
        <w:rPr>
          <w:b/>
          <w:bCs/>
        </w:rPr>
      </w:pPr>
      <w:r w:rsidRPr="005B25A1">
        <w:rPr>
          <w:b/>
          <w:bCs/>
        </w:rPr>
        <w:t>Plenary Discussion:</w:t>
      </w:r>
    </w:p>
    <w:p w14:paraId="43F14315" w14:textId="77777777" w:rsidR="007615D6" w:rsidRPr="005B25A1" w:rsidRDefault="007615D6" w:rsidP="007615D6">
      <w:pPr>
        <w:keepNext/>
        <w:keepLines/>
      </w:pPr>
      <w:r>
        <w:rPr>
          <w:color w:val="FF0000"/>
        </w:rPr>
        <w:t>NO DISCUSSION RECORDED</w:t>
      </w:r>
    </w:p>
    <w:p w14:paraId="19A75F50" w14:textId="77777777" w:rsidR="007615D6" w:rsidRPr="00EB0339" w:rsidRDefault="007615D6" w:rsidP="007615D6">
      <w:r w:rsidRPr="005B25A1">
        <w:rPr>
          <w:b/>
          <w:bCs/>
        </w:rPr>
        <w:t>Status:</w:t>
      </w:r>
      <w:r>
        <w:t xml:space="preserve"> </w:t>
      </w:r>
      <w:r>
        <w:rPr>
          <w:color w:val="0000FF"/>
        </w:rPr>
        <w:t>Not concluded</w:t>
      </w:r>
      <w:r>
        <w:t>.</w:t>
      </w:r>
    </w:p>
    <w:p w14:paraId="45003C01" w14:textId="77777777" w:rsidR="00E00DA6" w:rsidRDefault="007615D6" w:rsidP="000A3FBD">
      <w:pPr>
        <w:pStyle w:val="NormTop"/>
      </w:pPr>
      <w:r>
        <w:rPr>
          <w:color w:val="0000FF"/>
        </w:rPr>
        <w:t>S2-2507261</w:t>
      </w:r>
      <w:r w:rsidRPr="00D53282">
        <w:t xml:space="preserve"> </w:t>
      </w:r>
      <w:r>
        <w:t xml:space="preserve">(CR) 23.369 CR0051 (Rel-19, 'F'): Add </w:t>
      </w:r>
      <w:proofErr w:type="spellStart"/>
      <w:r>
        <w:t>AIoT</w:t>
      </w:r>
      <w:proofErr w:type="spellEnd"/>
      <w:r>
        <w:t xml:space="preserve"> Device Description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350AD831" w14:textId="77777777" w:rsidR="007615D6" w:rsidRPr="005B25A1" w:rsidRDefault="007615D6" w:rsidP="007615D6">
      <w:pPr>
        <w:keepNext/>
        <w:keepLines/>
        <w:rPr>
          <w:b/>
          <w:bCs/>
        </w:rPr>
      </w:pPr>
      <w:r w:rsidRPr="005B25A1">
        <w:rPr>
          <w:b/>
          <w:bCs/>
        </w:rPr>
        <w:t>Convenor comment:</w:t>
      </w:r>
    </w:p>
    <w:p w14:paraId="7C14A3DE" w14:textId="77777777" w:rsidR="007615D6" w:rsidRPr="005B25A1" w:rsidRDefault="007615D6" w:rsidP="007615D6">
      <w:pPr>
        <w:keepNext/>
        <w:keepLines/>
      </w:pPr>
      <w:r w:rsidRPr="005B25A1">
        <w:t>Merge?</w:t>
      </w:r>
    </w:p>
    <w:p w14:paraId="3EDF7435" w14:textId="77777777" w:rsidR="007615D6" w:rsidRPr="005B25A1" w:rsidRDefault="007615D6" w:rsidP="007615D6">
      <w:pPr>
        <w:keepNext/>
        <w:keepLines/>
        <w:rPr>
          <w:b/>
          <w:bCs/>
        </w:rPr>
      </w:pPr>
      <w:r w:rsidRPr="005B25A1">
        <w:rPr>
          <w:b/>
          <w:bCs/>
        </w:rPr>
        <w:t>Parallel discussion:</w:t>
      </w:r>
    </w:p>
    <w:p w14:paraId="1D79F923" w14:textId="77777777" w:rsidR="007615D6" w:rsidRPr="005B25A1" w:rsidRDefault="007615D6" w:rsidP="007615D6">
      <w:pPr>
        <w:keepNext/>
        <w:keepLines/>
      </w:pPr>
      <w:r w:rsidRPr="005B25A1">
        <w:t>-</w:t>
      </w:r>
    </w:p>
    <w:p w14:paraId="6B576C0F" w14:textId="77777777" w:rsidR="007615D6" w:rsidRPr="005B25A1" w:rsidRDefault="007615D6" w:rsidP="007615D6">
      <w:pPr>
        <w:keepNext/>
        <w:keepLines/>
        <w:rPr>
          <w:b/>
          <w:bCs/>
        </w:rPr>
      </w:pPr>
      <w:r w:rsidRPr="005B25A1">
        <w:rPr>
          <w:b/>
          <w:bCs/>
        </w:rPr>
        <w:t>Plenary Discussion:</w:t>
      </w:r>
    </w:p>
    <w:p w14:paraId="13D96C12" w14:textId="77777777" w:rsidR="007615D6" w:rsidRPr="005B25A1" w:rsidRDefault="007615D6" w:rsidP="007615D6">
      <w:pPr>
        <w:keepNext/>
        <w:keepLines/>
      </w:pPr>
      <w:r>
        <w:rPr>
          <w:color w:val="FF0000"/>
        </w:rPr>
        <w:t>NO DISCUSSION RECORDED</w:t>
      </w:r>
    </w:p>
    <w:p w14:paraId="1713A251" w14:textId="77777777" w:rsidR="007615D6" w:rsidRPr="00EB0339" w:rsidRDefault="007615D6" w:rsidP="007615D6">
      <w:r w:rsidRPr="005B25A1">
        <w:rPr>
          <w:b/>
          <w:bCs/>
        </w:rPr>
        <w:t>Status:</w:t>
      </w:r>
      <w:r>
        <w:t xml:space="preserve"> </w:t>
      </w:r>
      <w:r>
        <w:rPr>
          <w:color w:val="0000FF"/>
        </w:rPr>
        <w:t>Not concluded</w:t>
      </w:r>
      <w:r>
        <w:t>.</w:t>
      </w:r>
    </w:p>
    <w:p w14:paraId="6746C4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Clause 5 </w:t>
      </w:r>
      <w:proofErr w:type="spellStart"/>
      <w:r>
        <w:rPr>
          <w:color w:val="0000FF"/>
        </w:rPr>
        <w:t>AIoT</w:t>
      </w:r>
      <w:proofErr w:type="spellEnd"/>
      <w:r>
        <w:rPr>
          <w:color w:val="0000FF"/>
        </w:rPr>
        <w:t xml:space="preserve"> feature clarification</w:t>
      </w:r>
    </w:p>
    <w:p w14:paraId="20F15D94" w14:textId="77777777" w:rsidR="00E00DA6" w:rsidRDefault="007615D6" w:rsidP="000A3FBD">
      <w:pPr>
        <w:pStyle w:val="NormTop"/>
      </w:pPr>
      <w:r>
        <w:rPr>
          <w:color w:val="0000FF"/>
        </w:rPr>
        <w:t>S2-2507266</w:t>
      </w:r>
      <w:r w:rsidRPr="00D53282">
        <w:t xml:space="preserve"> </w:t>
      </w:r>
      <w:r>
        <w:t>(CR) 23.369 CR0056 (Rel-</w:t>
      </w:r>
      <w:r>
        <w:lastRenderedPageBreak/>
        <w:t xml:space="preserve">19, 'F'): Support of </w:t>
      </w:r>
      <w:proofErr w:type="spellStart"/>
      <w:r>
        <w:t>AIoT</w:t>
      </w:r>
      <w:proofErr w:type="spellEnd"/>
      <w:r>
        <w:t xml:space="preserve"> device context management (Source: Huawei, </w:t>
      </w:r>
      <w:proofErr w:type="spellStart"/>
      <w:r>
        <w:t>HiSilicon</w:t>
      </w:r>
      <w:proofErr w:type="spellEnd"/>
      <w:r>
        <w:t>, Lenovo)</w:t>
      </w:r>
      <w:r>
        <w:br/>
      </w:r>
      <w:r w:rsidRPr="00D53282">
        <w:rPr>
          <w:b/>
        </w:rPr>
        <w:t>Document for:</w:t>
      </w:r>
      <w:r w:rsidRPr="00D53282">
        <w:t xml:space="preserve"> </w:t>
      </w:r>
      <w:r>
        <w:t>Approval</w:t>
      </w:r>
      <w:r>
        <w:br/>
      </w:r>
      <w:r w:rsidRPr="00D53282">
        <w:rPr>
          <w:b/>
        </w:rPr>
        <w:t>Abstract:</w:t>
      </w:r>
      <w:r w:rsidRPr="00D53282">
        <w:t xml:space="preserve"> </w:t>
      </w:r>
    </w:p>
    <w:p w14:paraId="669FC67D" w14:textId="77777777" w:rsidR="007615D6" w:rsidRPr="004105A3" w:rsidRDefault="007615D6" w:rsidP="007615D6">
      <w:pPr>
        <w:keepNext/>
        <w:keepLines/>
        <w:rPr>
          <w:b/>
          <w:bCs/>
          <w:lang w:val="fr-FR"/>
        </w:rPr>
      </w:pPr>
      <w:proofErr w:type="spellStart"/>
      <w:r w:rsidRPr="004105A3">
        <w:rPr>
          <w:b/>
          <w:bCs/>
          <w:lang w:val="fr-FR"/>
        </w:rPr>
        <w:t>Convenor</w:t>
      </w:r>
      <w:proofErr w:type="spellEnd"/>
      <w:r w:rsidRPr="004105A3">
        <w:rPr>
          <w:b/>
          <w:bCs/>
          <w:lang w:val="fr-FR"/>
        </w:rPr>
        <w:t xml:space="preserve"> comment:</w:t>
      </w:r>
    </w:p>
    <w:p w14:paraId="1A8E8D71" w14:textId="77777777" w:rsidR="007615D6" w:rsidRPr="005B25A1" w:rsidRDefault="007615D6" w:rsidP="007615D6">
      <w:pPr>
        <w:keepNext/>
        <w:keepLines/>
      </w:pPr>
      <w:proofErr w:type="spellStart"/>
      <w:r w:rsidRPr="004105A3">
        <w:rPr>
          <w:lang w:val="fr-FR"/>
        </w:rPr>
        <w:t>Device</w:t>
      </w:r>
      <w:proofErr w:type="spellEnd"/>
      <w:r w:rsidRPr="004105A3">
        <w:rPr>
          <w:lang w:val="fr-FR"/>
        </w:rPr>
        <w:t xml:space="preserve"> </w:t>
      </w:r>
      <w:proofErr w:type="spellStart"/>
      <w:r w:rsidRPr="004105A3">
        <w:rPr>
          <w:lang w:val="fr-FR"/>
        </w:rPr>
        <w:t>context</w:t>
      </w:r>
      <w:proofErr w:type="spellEnd"/>
      <w:r w:rsidRPr="004105A3">
        <w:rPr>
          <w:lang w:val="fr-FR"/>
        </w:rPr>
        <w:t xml:space="preserve"> management. </w:t>
      </w:r>
      <w:r w:rsidRPr="005B25A1">
        <w:t>Handle.</w:t>
      </w:r>
    </w:p>
    <w:p w14:paraId="69D4EE55" w14:textId="77777777" w:rsidR="007615D6" w:rsidRPr="005B25A1" w:rsidRDefault="007615D6" w:rsidP="007615D6">
      <w:pPr>
        <w:keepNext/>
        <w:keepLines/>
        <w:rPr>
          <w:b/>
          <w:bCs/>
        </w:rPr>
      </w:pPr>
      <w:r w:rsidRPr="005B25A1">
        <w:rPr>
          <w:b/>
          <w:bCs/>
        </w:rPr>
        <w:t>Parallel discussion:</w:t>
      </w:r>
    </w:p>
    <w:p w14:paraId="28C81B41" w14:textId="77777777" w:rsidR="007615D6" w:rsidRPr="005B25A1" w:rsidRDefault="007615D6" w:rsidP="007615D6">
      <w:pPr>
        <w:keepNext/>
        <w:keepLines/>
      </w:pPr>
      <w:r w:rsidRPr="005B25A1">
        <w:t>-</w:t>
      </w:r>
    </w:p>
    <w:p w14:paraId="1FCA676E" w14:textId="77777777" w:rsidR="007615D6" w:rsidRPr="005B25A1" w:rsidRDefault="007615D6" w:rsidP="007615D6">
      <w:pPr>
        <w:keepNext/>
        <w:keepLines/>
        <w:rPr>
          <w:b/>
          <w:bCs/>
        </w:rPr>
      </w:pPr>
      <w:r w:rsidRPr="005B25A1">
        <w:rPr>
          <w:b/>
          <w:bCs/>
        </w:rPr>
        <w:t>Plenary Discussion:</w:t>
      </w:r>
    </w:p>
    <w:p w14:paraId="32EEA022" w14:textId="77777777" w:rsidR="007615D6" w:rsidRPr="005B25A1" w:rsidRDefault="007615D6" w:rsidP="007615D6">
      <w:pPr>
        <w:keepNext/>
        <w:keepLines/>
      </w:pPr>
      <w:r>
        <w:rPr>
          <w:color w:val="FF0000"/>
        </w:rPr>
        <w:t>NO DISCUSSION RECORDED</w:t>
      </w:r>
    </w:p>
    <w:p w14:paraId="07820289" w14:textId="77777777" w:rsidR="007615D6" w:rsidRPr="00EB0339" w:rsidRDefault="007615D6" w:rsidP="007615D6">
      <w:r w:rsidRPr="005B25A1">
        <w:rPr>
          <w:b/>
          <w:bCs/>
        </w:rPr>
        <w:t>Status:</w:t>
      </w:r>
      <w:r>
        <w:t xml:space="preserve"> </w:t>
      </w:r>
      <w:r>
        <w:rPr>
          <w:color w:val="0000FF"/>
        </w:rPr>
        <w:t>Not concluded</w:t>
      </w:r>
      <w:r>
        <w:t>.</w:t>
      </w:r>
    </w:p>
    <w:p w14:paraId="21A7EE81" w14:textId="77777777" w:rsidR="00E00DA6" w:rsidRDefault="007615D6" w:rsidP="000A3FBD">
      <w:pPr>
        <w:pStyle w:val="NormTop"/>
      </w:pPr>
      <w:r>
        <w:rPr>
          <w:color w:val="0000FF"/>
        </w:rPr>
        <w:t>S2-2507005</w:t>
      </w:r>
      <w:r w:rsidRPr="00D53282">
        <w:t xml:space="preserve"> </w:t>
      </w:r>
      <w:r>
        <w:t>(CR) 23.369 CR0032 (Rel-19, 'F'): Update on AIOT Service Operation Result Aggregation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Naiotf_AIoT_Inventory</w:t>
      </w:r>
      <w:proofErr w:type="spellEnd"/>
      <w:r>
        <w:t xml:space="preserve"> Response and </w:t>
      </w:r>
      <w:proofErr w:type="spellStart"/>
      <w:r>
        <w:t>Nnef_AIoT_Inventory</w:t>
      </w:r>
      <w:proofErr w:type="spellEnd"/>
      <w:r>
        <w:t xml:space="preserve"> Response service operation to include </w:t>
      </w:r>
      <w:proofErr w:type="spellStart"/>
      <w:r>
        <w:t>mininum</w:t>
      </w:r>
      <w:proofErr w:type="spellEnd"/>
      <w:r>
        <w:t xml:space="preserve"> Time Interval </w:t>
      </w:r>
      <w:proofErr w:type="spellStart"/>
      <w:r>
        <w:t>cofigured</w:t>
      </w:r>
      <w:proofErr w:type="spellEnd"/>
      <w:r>
        <w:t xml:space="preserve"> in the AIOTF.</w:t>
      </w:r>
    </w:p>
    <w:p w14:paraId="42758F33" w14:textId="77777777" w:rsidR="007615D6" w:rsidRPr="005B25A1" w:rsidRDefault="007615D6" w:rsidP="007615D6">
      <w:pPr>
        <w:keepNext/>
        <w:keepLines/>
        <w:rPr>
          <w:b/>
          <w:bCs/>
        </w:rPr>
      </w:pPr>
      <w:r w:rsidRPr="005B25A1">
        <w:rPr>
          <w:b/>
          <w:bCs/>
        </w:rPr>
        <w:t>Convenor comment:</w:t>
      </w:r>
    </w:p>
    <w:p w14:paraId="3303642E" w14:textId="77777777" w:rsidR="007615D6" w:rsidRPr="005B25A1" w:rsidRDefault="007615D6" w:rsidP="007615D6">
      <w:pPr>
        <w:keepNext/>
        <w:keepLines/>
      </w:pPr>
      <w:r w:rsidRPr="005B25A1">
        <w:t>Result aggregation. Handle.</w:t>
      </w:r>
    </w:p>
    <w:p w14:paraId="24270B95" w14:textId="77777777" w:rsidR="007615D6" w:rsidRPr="005B25A1" w:rsidRDefault="007615D6" w:rsidP="007615D6">
      <w:pPr>
        <w:keepNext/>
        <w:keepLines/>
        <w:rPr>
          <w:b/>
          <w:bCs/>
        </w:rPr>
      </w:pPr>
      <w:r w:rsidRPr="005B25A1">
        <w:rPr>
          <w:b/>
          <w:bCs/>
        </w:rPr>
        <w:t>Parallel discussion:</w:t>
      </w:r>
    </w:p>
    <w:p w14:paraId="08F428ED" w14:textId="77777777" w:rsidR="007615D6" w:rsidRPr="005B25A1" w:rsidRDefault="007615D6" w:rsidP="007615D6">
      <w:pPr>
        <w:keepNext/>
        <w:keepLines/>
      </w:pPr>
      <w:r w:rsidRPr="005B25A1">
        <w:t>-</w:t>
      </w:r>
    </w:p>
    <w:p w14:paraId="19D2BEC0" w14:textId="77777777" w:rsidR="007615D6" w:rsidRPr="005B25A1" w:rsidRDefault="007615D6" w:rsidP="007615D6">
      <w:pPr>
        <w:keepNext/>
        <w:keepLines/>
        <w:rPr>
          <w:b/>
          <w:bCs/>
        </w:rPr>
      </w:pPr>
      <w:r w:rsidRPr="005B25A1">
        <w:rPr>
          <w:b/>
          <w:bCs/>
        </w:rPr>
        <w:t>Plenary Discussion:</w:t>
      </w:r>
    </w:p>
    <w:p w14:paraId="44EC9D7F" w14:textId="77777777" w:rsidR="007615D6" w:rsidRPr="005B25A1" w:rsidRDefault="007615D6" w:rsidP="007615D6">
      <w:pPr>
        <w:keepNext/>
        <w:keepLines/>
      </w:pPr>
      <w:r>
        <w:rPr>
          <w:color w:val="FF0000"/>
        </w:rPr>
        <w:t>NO DISCUSSION RECORDED</w:t>
      </w:r>
    </w:p>
    <w:p w14:paraId="4462F17F" w14:textId="77777777" w:rsidR="007615D6" w:rsidRPr="00EB0339" w:rsidRDefault="007615D6" w:rsidP="007615D6">
      <w:r w:rsidRPr="005B25A1">
        <w:rPr>
          <w:b/>
          <w:bCs/>
        </w:rPr>
        <w:t>Status:</w:t>
      </w:r>
      <w:r>
        <w:t xml:space="preserve"> </w:t>
      </w:r>
      <w:r>
        <w:rPr>
          <w:color w:val="0000FF"/>
        </w:rPr>
        <w:t>Not concluded</w:t>
      </w:r>
      <w:r>
        <w:t>.</w:t>
      </w:r>
    </w:p>
    <w:p w14:paraId="22D75F3E" w14:textId="77777777" w:rsidR="00E00DA6" w:rsidRDefault="007615D6" w:rsidP="000A3FBD">
      <w:pPr>
        <w:pStyle w:val="NormTop"/>
      </w:pPr>
      <w:r>
        <w:rPr>
          <w:color w:val="0000FF"/>
        </w:rPr>
        <w:t>S2-2506192</w:t>
      </w:r>
      <w:r w:rsidRPr="00D53282">
        <w:t xml:space="preserve"> </w:t>
      </w:r>
      <w:r>
        <w:t>(CR) 23.369 CR0002 (Rel-19, 'F'): Clarification on interaction between NEF and AF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4.5.3 - Clarify authorizing AF's </w:t>
      </w:r>
      <w:proofErr w:type="spellStart"/>
      <w:r>
        <w:t>AIoT</w:t>
      </w:r>
      <w:proofErr w:type="spellEnd"/>
      <w:r>
        <w:t xml:space="preserve"> service operation request  5.6 - Editorial changes  4.5.4 - Remove 'untrusted'  6.2.3 - Remove '(in case of untrusted AF)' from step 1.</w:t>
      </w:r>
    </w:p>
    <w:p w14:paraId="3B6D99A7" w14:textId="77777777" w:rsidR="007615D6" w:rsidRPr="005B25A1" w:rsidRDefault="007615D6" w:rsidP="007615D6">
      <w:pPr>
        <w:keepNext/>
        <w:keepLines/>
        <w:rPr>
          <w:b/>
          <w:bCs/>
        </w:rPr>
      </w:pPr>
      <w:r w:rsidRPr="005B25A1">
        <w:rPr>
          <w:b/>
          <w:bCs/>
        </w:rPr>
        <w:t>Convenor comment:</w:t>
      </w:r>
    </w:p>
    <w:p w14:paraId="76AC641F" w14:textId="77777777" w:rsidR="007615D6" w:rsidRPr="005B25A1" w:rsidRDefault="007615D6" w:rsidP="007615D6">
      <w:pPr>
        <w:keepNext/>
        <w:keepLines/>
      </w:pPr>
      <w:r w:rsidRPr="005B25A1">
        <w:t>AF authorization. Handle.</w:t>
      </w:r>
    </w:p>
    <w:p w14:paraId="4E89EBE7" w14:textId="77777777" w:rsidR="007615D6" w:rsidRPr="005B25A1" w:rsidRDefault="007615D6" w:rsidP="007615D6">
      <w:pPr>
        <w:keepNext/>
        <w:keepLines/>
        <w:rPr>
          <w:b/>
          <w:bCs/>
        </w:rPr>
      </w:pPr>
      <w:r w:rsidRPr="005B25A1">
        <w:rPr>
          <w:b/>
          <w:bCs/>
        </w:rPr>
        <w:t>Parallel discussion:</w:t>
      </w:r>
    </w:p>
    <w:p w14:paraId="1C2BD376" w14:textId="77777777" w:rsidR="007615D6" w:rsidRPr="005B25A1" w:rsidRDefault="007615D6" w:rsidP="007615D6">
      <w:pPr>
        <w:keepNext/>
        <w:keepLines/>
      </w:pPr>
      <w:r w:rsidRPr="005B25A1">
        <w:t>-</w:t>
      </w:r>
    </w:p>
    <w:p w14:paraId="585C27D6" w14:textId="77777777" w:rsidR="007615D6" w:rsidRPr="005B25A1" w:rsidRDefault="007615D6" w:rsidP="007615D6">
      <w:pPr>
        <w:keepNext/>
        <w:keepLines/>
        <w:rPr>
          <w:b/>
          <w:bCs/>
        </w:rPr>
      </w:pPr>
      <w:r w:rsidRPr="005B25A1">
        <w:rPr>
          <w:b/>
          <w:bCs/>
        </w:rPr>
        <w:t>Plenary Discussion:</w:t>
      </w:r>
    </w:p>
    <w:p w14:paraId="62713201" w14:textId="77777777" w:rsidR="007615D6" w:rsidRPr="005B25A1" w:rsidRDefault="007615D6" w:rsidP="007615D6">
      <w:pPr>
        <w:keepNext/>
        <w:keepLines/>
      </w:pPr>
      <w:r>
        <w:rPr>
          <w:color w:val="FF0000"/>
        </w:rPr>
        <w:t>NO DISCUSSION RECORDED</w:t>
      </w:r>
    </w:p>
    <w:p w14:paraId="2B983478" w14:textId="77777777" w:rsidR="007615D6" w:rsidRPr="00EB0339" w:rsidRDefault="007615D6" w:rsidP="007615D6">
      <w:r w:rsidRPr="005B25A1">
        <w:rPr>
          <w:b/>
          <w:bCs/>
        </w:rPr>
        <w:t>Status:</w:t>
      </w:r>
      <w:r>
        <w:t xml:space="preserve"> </w:t>
      </w:r>
      <w:r>
        <w:rPr>
          <w:color w:val="0000FF"/>
        </w:rPr>
        <w:t>Not concluded</w:t>
      </w:r>
      <w:r>
        <w:t>.</w:t>
      </w:r>
    </w:p>
    <w:p w14:paraId="0921ACD9" w14:textId="77777777" w:rsidR="00E00DA6" w:rsidRDefault="007615D6" w:rsidP="000A3FBD">
      <w:pPr>
        <w:pStyle w:val="NormTop"/>
      </w:pPr>
      <w:r>
        <w:rPr>
          <w:color w:val="0000FF"/>
        </w:rPr>
        <w:t>S2-2507257</w:t>
      </w:r>
      <w:r w:rsidRPr="00D53282">
        <w:t xml:space="preserve"> </w:t>
      </w:r>
      <w:r>
        <w:t xml:space="preserve">(CR) 23.369 CR0047 (Rel-19, 'F'): Clarifications on </w:t>
      </w:r>
      <w:proofErr w:type="spellStart"/>
      <w:r>
        <w:t>AIoT</w:t>
      </w:r>
      <w:proofErr w:type="spellEnd"/>
      <w:r>
        <w:t xml:space="preserve"> Dat</w:t>
      </w:r>
      <w:r>
        <w:lastRenderedPageBreak/>
        <w:t xml:space="preserve">a, </w:t>
      </w:r>
      <w:proofErr w:type="spellStart"/>
      <w:r>
        <w:t>AIoT</w:t>
      </w:r>
      <w:proofErr w:type="spellEnd"/>
      <w:r>
        <w:t xml:space="preserve"> Command services and </w:t>
      </w:r>
      <w:proofErr w:type="spellStart"/>
      <w:r>
        <w:t>AIoT</w:t>
      </w:r>
      <w:proofErr w:type="spellEnd"/>
      <w:r>
        <w:t xml:space="preserve"> NAS messages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6BF0BEB8" w14:textId="77777777" w:rsidR="007615D6" w:rsidRPr="005B25A1" w:rsidRDefault="007615D6" w:rsidP="007615D6">
      <w:pPr>
        <w:keepNext/>
        <w:keepLines/>
        <w:rPr>
          <w:b/>
          <w:bCs/>
        </w:rPr>
      </w:pPr>
      <w:r w:rsidRPr="005B25A1">
        <w:rPr>
          <w:b/>
          <w:bCs/>
        </w:rPr>
        <w:t>Convenor comment:</w:t>
      </w:r>
    </w:p>
    <w:p w14:paraId="0DD19A66" w14:textId="77777777" w:rsidR="007615D6" w:rsidRPr="005B25A1" w:rsidRDefault="007615D6" w:rsidP="007615D6">
      <w:pPr>
        <w:keepNext/>
        <w:keepLines/>
      </w:pPr>
      <w:r w:rsidRPr="005B25A1">
        <w:t>AIOT command. Handle.</w:t>
      </w:r>
    </w:p>
    <w:p w14:paraId="3D1CF0C7" w14:textId="77777777" w:rsidR="007615D6" w:rsidRPr="005B25A1" w:rsidRDefault="007615D6" w:rsidP="007615D6">
      <w:pPr>
        <w:keepNext/>
        <w:keepLines/>
        <w:rPr>
          <w:b/>
          <w:bCs/>
        </w:rPr>
      </w:pPr>
      <w:r w:rsidRPr="005B25A1">
        <w:rPr>
          <w:b/>
          <w:bCs/>
        </w:rPr>
        <w:t>Parallel discussion:</w:t>
      </w:r>
    </w:p>
    <w:p w14:paraId="1A4DE533" w14:textId="77777777" w:rsidR="007615D6" w:rsidRPr="005B25A1" w:rsidRDefault="007615D6" w:rsidP="007615D6">
      <w:pPr>
        <w:keepNext/>
        <w:keepLines/>
      </w:pPr>
      <w:r w:rsidRPr="005B25A1">
        <w:t>-</w:t>
      </w:r>
    </w:p>
    <w:p w14:paraId="395EA660" w14:textId="77777777" w:rsidR="007615D6" w:rsidRPr="005B25A1" w:rsidRDefault="007615D6" w:rsidP="007615D6">
      <w:pPr>
        <w:keepNext/>
        <w:keepLines/>
        <w:rPr>
          <w:b/>
          <w:bCs/>
        </w:rPr>
      </w:pPr>
      <w:r w:rsidRPr="005B25A1">
        <w:rPr>
          <w:b/>
          <w:bCs/>
        </w:rPr>
        <w:t>Plenary Discussion:</w:t>
      </w:r>
    </w:p>
    <w:p w14:paraId="7F218A56" w14:textId="77777777" w:rsidR="007615D6" w:rsidRPr="005B25A1" w:rsidRDefault="007615D6" w:rsidP="007615D6">
      <w:pPr>
        <w:keepNext/>
        <w:keepLines/>
      </w:pPr>
      <w:r>
        <w:rPr>
          <w:color w:val="FF0000"/>
        </w:rPr>
        <w:t>NO DISCUSSION RECORDED</w:t>
      </w:r>
    </w:p>
    <w:p w14:paraId="44C500CD" w14:textId="77777777" w:rsidR="007615D6" w:rsidRPr="00EB0339" w:rsidRDefault="007615D6" w:rsidP="007615D6">
      <w:r w:rsidRPr="005B25A1">
        <w:rPr>
          <w:b/>
          <w:bCs/>
        </w:rPr>
        <w:t>Status:</w:t>
      </w:r>
      <w:r>
        <w:t xml:space="preserve"> </w:t>
      </w:r>
      <w:r>
        <w:rPr>
          <w:color w:val="0000FF"/>
        </w:rPr>
        <w:t>Not concluded</w:t>
      </w:r>
      <w:r>
        <w:t>.</w:t>
      </w:r>
    </w:p>
    <w:p w14:paraId="54BC802E" w14:textId="77777777" w:rsidR="00E00DA6" w:rsidRDefault="007615D6" w:rsidP="000A3FBD">
      <w:pPr>
        <w:pStyle w:val="NormTop"/>
      </w:pPr>
      <w:r>
        <w:rPr>
          <w:color w:val="0000FF"/>
        </w:rPr>
        <w:t>S2-2507324</w:t>
      </w:r>
      <w:r w:rsidRPr="00D53282">
        <w:t xml:space="preserve"> </w:t>
      </w:r>
      <w:r>
        <w:t xml:space="preserve">(CR) 23.369 CR0061 (Rel-19, 'F'): Inventory Response size estimation considering security parameters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p>
    <w:p w14:paraId="5E8E3808" w14:textId="77777777" w:rsidR="007615D6" w:rsidRPr="005B25A1" w:rsidRDefault="007615D6" w:rsidP="007615D6">
      <w:pPr>
        <w:keepNext/>
        <w:keepLines/>
        <w:rPr>
          <w:b/>
          <w:bCs/>
        </w:rPr>
      </w:pPr>
      <w:r w:rsidRPr="005B25A1">
        <w:rPr>
          <w:b/>
          <w:bCs/>
        </w:rPr>
        <w:t>Convenor comment:</w:t>
      </w:r>
    </w:p>
    <w:p w14:paraId="11086426" w14:textId="77777777" w:rsidR="007615D6" w:rsidRPr="005B25A1" w:rsidRDefault="007615D6" w:rsidP="007615D6">
      <w:pPr>
        <w:keepNext/>
        <w:keepLines/>
      </w:pPr>
      <w:r w:rsidRPr="005B25A1">
        <w:t>Assistance information. Handle.</w:t>
      </w:r>
    </w:p>
    <w:p w14:paraId="09F6C619" w14:textId="77777777" w:rsidR="007615D6" w:rsidRPr="005B25A1" w:rsidRDefault="007615D6" w:rsidP="007615D6">
      <w:pPr>
        <w:keepNext/>
        <w:keepLines/>
        <w:rPr>
          <w:b/>
          <w:bCs/>
        </w:rPr>
      </w:pPr>
      <w:r w:rsidRPr="005B25A1">
        <w:rPr>
          <w:b/>
          <w:bCs/>
        </w:rPr>
        <w:t>Parallel discussion:</w:t>
      </w:r>
    </w:p>
    <w:p w14:paraId="5B1A5AB6" w14:textId="77777777" w:rsidR="007615D6" w:rsidRPr="005B25A1" w:rsidRDefault="007615D6" w:rsidP="007615D6">
      <w:pPr>
        <w:keepNext/>
        <w:keepLines/>
      </w:pPr>
      <w:r w:rsidRPr="005B25A1">
        <w:t>-</w:t>
      </w:r>
    </w:p>
    <w:p w14:paraId="1D16E9B6" w14:textId="77777777" w:rsidR="007615D6" w:rsidRPr="005B25A1" w:rsidRDefault="007615D6" w:rsidP="007615D6">
      <w:pPr>
        <w:keepNext/>
        <w:keepLines/>
        <w:rPr>
          <w:b/>
          <w:bCs/>
        </w:rPr>
      </w:pPr>
      <w:r w:rsidRPr="005B25A1">
        <w:rPr>
          <w:b/>
          <w:bCs/>
        </w:rPr>
        <w:t>Plenary Discussion:</w:t>
      </w:r>
    </w:p>
    <w:p w14:paraId="1310ACAF" w14:textId="77777777" w:rsidR="007615D6" w:rsidRPr="005B25A1" w:rsidRDefault="007615D6" w:rsidP="007615D6">
      <w:pPr>
        <w:keepNext/>
        <w:keepLines/>
      </w:pPr>
      <w:r>
        <w:rPr>
          <w:color w:val="FF0000"/>
        </w:rPr>
        <w:t>NO DISCUSSION RECORDED</w:t>
      </w:r>
    </w:p>
    <w:p w14:paraId="01BD6695" w14:textId="77777777" w:rsidR="007615D6" w:rsidRPr="00EB0339" w:rsidRDefault="007615D6" w:rsidP="007615D6">
      <w:r w:rsidRPr="005B25A1">
        <w:rPr>
          <w:b/>
          <w:bCs/>
        </w:rPr>
        <w:t>Status:</w:t>
      </w:r>
      <w:r>
        <w:t xml:space="preserve"> </w:t>
      </w:r>
      <w:r>
        <w:rPr>
          <w:color w:val="0000FF"/>
        </w:rPr>
        <w:t>Not concluded</w:t>
      </w:r>
      <w:r>
        <w:t>.</w:t>
      </w:r>
    </w:p>
    <w:p w14:paraId="5A150DA9" w14:textId="77777777" w:rsidR="00E00DA6" w:rsidRDefault="007615D6" w:rsidP="000A3FBD">
      <w:pPr>
        <w:pStyle w:val="NormTop"/>
      </w:pPr>
      <w:r>
        <w:rPr>
          <w:color w:val="0000FF"/>
        </w:rPr>
        <w:t>S2-2506152</w:t>
      </w:r>
      <w:r w:rsidRPr="00D53282">
        <w:t xml:space="preserve"> </w:t>
      </w:r>
      <w:r>
        <w:t>(LS IN) LS from SA WG3: Reply LS on Device Subscription Data (Source: SA WG3 (S3-252259))</w:t>
      </w:r>
      <w:r>
        <w:br/>
      </w:r>
      <w:r w:rsidRPr="00D53282">
        <w:rPr>
          <w:b/>
        </w:rPr>
        <w:t>Document for:</w:t>
      </w:r>
      <w:r w:rsidRPr="00D53282">
        <w:t xml:space="preserve"> </w:t>
      </w:r>
      <w:r>
        <w:t>Action</w:t>
      </w:r>
      <w:r>
        <w:br/>
      </w:r>
      <w:r w:rsidRPr="00D53282">
        <w:rPr>
          <w:b/>
        </w:rPr>
        <w:t>Abstract:</w:t>
      </w:r>
      <w:r w:rsidRPr="00D53282">
        <w:t xml:space="preserve"> </w:t>
      </w:r>
      <w:r>
        <w:br/>
        <w:t xml:space="preserve">SA WG3 thanks SA WG2 for the LS on Device Subscription Data. SA WG3 agrees that for network layer authentication between </w:t>
      </w:r>
      <w:proofErr w:type="spellStart"/>
      <w:r>
        <w:t>AIoT</w:t>
      </w:r>
      <w:proofErr w:type="spellEnd"/>
      <w:r>
        <w:t xml:space="preserve"> device and 5G core, credentials shall be securely stored in the ADM. In case of SNPN, </w:t>
      </w:r>
      <w:proofErr w:type="spellStart"/>
      <w:r>
        <w:t>AIoT</w:t>
      </w:r>
      <w:proofErr w:type="spellEnd"/>
      <w:r>
        <w:t xml:space="preserve"> device credential can be stored in the credential holder instead of ADM. Please note that credential storage has security implications and any other scenario needs to be coordinated with SA WG3. Action: SA WG2 is kindly requested to take the above information into account.</w:t>
      </w:r>
    </w:p>
    <w:p w14:paraId="74B9FAB0" w14:textId="77777777" w:rsidR="007615D6" w:rsidRPr="005B25A1" w:rsidRDefault="007615D6" w:rsidP="007615D6">
      <w:pPr>
        <w:keepNext/>
        <w:keepLines/>
        <w:rPr>
          <w:b/>
          <w:bCs/>
        </w:rPr>
      </w:pPr>
      <w:r w:rsidRPr="005B25A1">
        <w:rPr>
          <w:b/>
          <w:bCs/>
        </w:rPr>
        <w:t>Convenor comment:</w:t>
      </w:r>
    </w:p>
    <w:p w14:paraId="1DD3312B" w14:textId="77777777" w:rsidR="007615D6" w:rsidRPr="005B25A1" w:rsidRDefault="007615D6" w:rsidP="007615D6">
      <w:pPr>
        <w:keepNext/>
        <w:keepLines/>
      </w:pPr>
      <w:r w:rsidRPr="005B25A1">
        <w:t>Handle.</w:t>
      </w:r>
    </w:p>
    <w:p w14:paraId="4A120295" w14:textId="77777777" w:rsidR="007615D6" w:rsidRPr="005B25A1" w:rsidRDefault="007615D6" w:rsidP="007615D6">
      <w:pPr>
        <w:keepNext/>
        <w:keepLines/>
        <w:rPr>
          <w:b/>
          <w:bCs/>
        </w:rPr>
      </w:pPr>
      <w:r w:rsidRPr="005B25A1">
        <w:rPr>
          <w:b/>
          <w:bCs/>
        </w:rPr>
        <w:t>Parallel discussion:</w:t>
      </w:r>
    </w:p>
    <w:p w14:paraId="2FF9DE4E" w14:textId="77777777" w:rsidR="007615D6" w:rsidRPr="005B25A1" w:rsidRDefault="007615D6" w:rsidP="007615D6">
      <w:pPr>
        <w:keepNext/>
        <w:keepLines/>
      </w:pPr>
      <w:r w:rsidRPr="005B25A1">
        <w:t>-</w:t>
      </w:r>
    </w:p>
    <w:p w14:paraId="1FD21773" w14:textId="77777777" w:rsidR="007615D6" w:rsidRPr="005B25A1" w:rsidRDefault="007615D6" w:rsidP="007615D6">
      <w:pPr>
        <w:keepNext/>
        <w:keepLines/>
        <w:rPr>
          <w:b/>
          <w:bCs/>
        </w:rPr>
      </w:pPr>
      <w:r w:rsidRPr="005B25A1">
        <w:rPr>
          <w:b/>
          <w:bCs/>
        </w:rPr>
        <w:t>Plenary Discussion:</w:t>
      </w:r>
    </w:p>
    <w:p w14:paraId="59DA6AB2" w14:textId="77777777" w:rsidR="007615D6" w:rsidRPr="005B25A1" w:rsidRDefault="007615D6" w:rsidP="007615D6">
      <w:pPr>
        <w:keepNext/>
        <w:keepLines/>
      </w:pPr>
      <w:r>
        <w:rPr>
          <w:color w:val="FF0000"/>
        </w:rPr>
        <w:t>NO DISCUSSION RECORDED</w:t>
      </w:r>
    </w:p>
    <w:p w14:paraId="2B3C194A" w14:textId="77777777" w:rsidR="007615D6" w:rsidRPr="00EB0339" w:rsidRDefault="007615D6" w:rsidP="007615D6">
      <w:r w:rsidRPr="005B25A1">
        <w:rPr>
          <w:b/>
          <w:bCs/>
        </w:rPr>
        <w:t>Status:</w:t>
      </w:r>
      <w:r>
        <w:t xml:space="preserve"> </w:t>
      </w:r>
      <w:r>
        <w:rPr>
          <w:color w:val="0000FF"/>
        </w:rPr>
        <w:t>Not concluded</w:t>
      </w:r>
      <w:r>
        <w:t>.</w:t>
      </w:r>
    </w:p>
    <w:p w14:paraId="3BA2F191" w14:textId="77777777" w:rsidR="00E00DA6" w:rsidRDefault="007615D6" w:rsidP="000A3FBD">
      <w:pPr>
        <w:pStyle w:val="NormTop"/>
      </w:pPr>
      <w:r>
        <w:rPr>
          <w:color w:val="0000FF"/>
        </w:rPr>
        <w:t>S2-2506656</w:t>
      </w:r>
      <w:r w:rsidRPr="00D53282">
        <w:t xml:space="preserve"> </w:t>
      </w:r>
      <w:r>
        <w:t xml:space="preserve">(CR) 23.369 CR0017 (Rel-19, 'F'): Clarification on </w:t>
      </w:r>
      <w:proofErr w:type="spellStart"/>
      <w:r>
        <w:t>AIoT</w:t>
      </w:r>
      <w:proofErr w:type="spellEnd"/>
      <w:r>
        <w:t xml:space="preserve"> Subs</w:t>
      </w:r>
      <w:r>
        <w:lastRenderedPageBreak/>
        <w:t>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ADM device subscription data to include credentials.</w:t>
      </w:r>
    </w:p>
    <w:p w14:paraId="751A1EAA" w14:textId="77777777" w:rsidR="007615D6" w:rsidRPr="004105A3" w:rsidRDefault="007615D6" w:rsidP="007615D6">
      <w:pPr>
        <w:keepNext/>
        <w:keepLines/>
        <w:rPr>
          <w:b/>
          <w:bCs/>
          <w:lang w:val="fr-FR"/>
        </w:rPr>
      </w:pPr>
      <w:proofErr w:type="spellStart"/>
      <w:r w:rsidRPr="004105A3">
        <w:rPr>
          <w:b/>
          <w:bCs/>
          <w:lang w:val="fr-FR"/>
        </w:rPr>
        <w:t>Convenor</w:t>
      </w:r>
      <w:proofErr w:type="spellEnd"/>
      <w:r w:rsidRPr="004105A3">
        <w:rPr>
          <w:b/>
          <w:bCs/>
          <w:lang w:val="fr-FR"/>
        </w:rPr>
        <w:t xml:space="preserve"> comment:</w:t>
      </w:r>
    </w:p>
    <w:p w14:paraId="06175B8B" w14:textId="77777777" w:rsidR="007615D6" w:rsidRPr="005B25A1" w:rsidRDefault="007615D6" w:rsidP="007615D6">
      <w:pPr>
        <w:keepNext/>
        <w:keepLines/>
      </w:pPr>
      <w:proofErr w:type="spellStart"/>
      <w:r w:rsidRPr="004105A3">
        <w:rPr>
          <w:lang w:val="fr-FR"/>
        </w:rPr>
        <w:t>AIoT</w:t>
      </w:r>
      <w:proofErr w:type="spellEnd"/>
      <w:r w:rsidRPr="004105A3">
        <w:rPr>
          <w:lang w:val="fr-FR"/>
        </w:rPr>
        <w:t xml:space="preserve"> </w:t>
      </w:r>
      <w:proofErr w:type="spellStart"/>
      <w:r w:rsidRPr="004105A3">
        <w:rPr>
          <w:lang w:val="fr-FR"/>
        </w:rPr>
        <w:t>Device</w:t>
      </w:r>
      <w:proofErr w:type="spellEnd"/>
      <w:r w:rsidRPr="004105A3">
        <w:rPr>
          <w:lang w:val="fr-FR"/>
        </w:rPr>
        <w:t xml:space="preserve"> Profile. </w:t>
      </w:r>
      <w:r w:rsidRPr="005B25A1">
        <w:t>Handle.</w:t>
      </w:r>
    </w:p>
    <w:p w14:paraId="491F99AB" w14:textId="77777777" w:rsidR="007615D6" w:rsidRPr="005B25A1" w:rsidRDefault="007615D6" w:rsidP="007615D6">
      <w:pPr>
        <w:keepNext/>
        <w:keepLines/>
        <w:rPr>
          <w:b/>
          <w:bCs/>
        </w:rPr>
      </w:pPr>
      <w:r w:rsidRPr="005B25A1">
        <w:rPr>
          <w:b/>
          <w:bCs/>
        </w:rPr>
        <w:t>Parallel discussion:</w:t>
      </w:r>
    </w:p>
    <w:p w14:paraId="5C571B79" w14:textId="77777777" w:rsidR="007615D6" w:rsidRPr="005B25A1" w:rsidRDefault="007615D6" w:rsidP="007615D6">
      <w:pPr>
        <w:keepNext/>
        <w:keepLines/>
      </w:pPr>
      <w:r w:rsidRPr="005B25A1">
        <w:t>-</w:t>
      </w:r>
    </w:p>
    <w:p w14:paraId="14C5CF72" w14:textId="77777777" w:rsidR="007615D6" w:rsidRPr="005B25A1" w:rsidRDefault="007615D6" w:rsidP="007615D6">
      <w:pPr>
        <w:keepNext/>
        <w:keepLines/>
        <w:rPr>
          <w:b/>
          <w:bCs/>
        </w:rPr>
      </w:pPr>
      <w:r w:rsidRPr="005B25A1">
        <w:rPr>
          <w:b/>
          <w:bCs/>
        </w:rPr>
        <w:t>Plenary Discussion:</w:t>
      </w:r>
    </w:p>
    <w:p w14:paraId="03B3FDC4" w14:textId="77777777" w:rsidR="007615D6" w:rsidRPr="005B25A1" w:rsidRDefault="007615D6" w:rsidP="007615D6">
      <w:pPr>
        <w:keepNext/>
        <w:keepLines/>
      </w:pPr>
      <w:r>
        <w:rPr>
          <w:color w:val="FF0000"/>
        </w:rPr>
        <w:t>NO DISCUSSION RECORDED</w:t>
      </w:r>
    </w:p>
    <w:p w14:paraId="2B1B0845" w14:textId="77777777" w:rsidR="007615D6" w:rsidRPr="00EB0339" w:rsidRDefault="007615D6" w:rsidP="007615D6">
      <w:r w:rsidRPr="005B25A1">
        <w:rPr>
          <w:b/>
          <w:bCs/>
        </w:rPr>
        <w:t>Status:</w:t>
      </w:r>
      <w:r>
        <w:t xml:space="preserve"> </w:t>
      </w:r>
      <w:r>
        <w:rPr>
          <w:color w:val="0000FF"/>
        </w:rPr>
        <w:t>Not concluded</w:t>
      </w:r>
      <w:r>
        <w:t>.</w:t>
      </w:r>
    </w:p>
    <w:p w14:paraId="4718FE2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Transaction ID proposals</w:t>
      </w:r>
    </w:p>
    <w:p w14:paraId="24DB1C20" w14:textId="77777777" w:rsidR="00E00DA6" w:rsidRDefault="007615D6" w:rsidP="000A3FBD">
      <w:pPr>
        <w:pStyle w:val="NormTop"/>
      </w:pPr>
      <w:r>
        <w:rPr>
          <w:color w:val="0000FF"/>
        </w:rPr>
        <w:t>S2-2506675</w:t>
      </w:r>
      <w:r w:rsidRPr="00D53282">
        <w:t xml:space="preserve"> </w:t>
      </w:r>
      <w:r>
        <w:t>(CR) 23.369 CR0018 (Rel-19, 'F'): Clarification on AIOTF, NEF Interfaces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AIOTF, NEF Interfaces to include have AF Transaction ID allocated by AF, and AF Transaction Internal ID allocated by NEF.</w:t>
      </w:r>
    </w:p>
    <w:p w14:paraId="04D2B811" w14:textId="77777777" w:rsidR="007615D6" w:rsidRPr="005B25A1" w:rsidRDefault="007615D6" w:rsidP="007615D6">
      <w:pPr>
        <w:keepNext/>
        <w:keepLines/>
        <w:rPr>
          <w:b/>
          <w:bCs/>
        </w:rPr>
      </w:pPr>
      <w:r w:rsidRPr="005B25A1">
        <w:rPr>
          <w:b/>
          <w:bCs/>
        </w:rPr>
        <w:t>Convenor comment:</w:t>
      </w:r>
    </w:p>
    <w:p w14:paraId="22EC1FBF" w14:textId="77777777" w:rsidR="007615D6" w:rsidRPr="005B25A1" w:rsidRDefault="007615D6" w:rsidP="007615D6">
      <w:pPr>
        <w:keepNext/>
        <w:keepLines/>
      </w:pPr>
      <w:r w:rsidRPr="005B25A1">
        <w:t>Handle.</w:t>
      </w:r>
    </w:p>
    <w:p w14:paraId="578AA55F" w14:textId="77777777" w:rsidR="007615D6" w:rsidRPr="005B25A1" w:rsidRDefault="007615D6" w:rsidP="007615D6">
      <w:pPr>
        <w:keepNext/>
        <w:keepLines/>
        <w:rPr>
          <w:b/>
          <w:bCs/>
        </w:rPr>
      </w:pPr>
      <w:r w:rsidRPr="005B25A1">
        <w:rPr>
          <w:b/>
          <w:bCs/>
        </w:rPr>
        <w:t>Parallel discussion:</w:t>
      </w:r>
    </w:p>
    <w:p w14:paraId="7CF7162F" w14:textId="77777777" w:rsidR="007615D6" w:rsidRPr="005B25A1" w:rsidRDefault="007615D6" w:rsidP="007615D6">
      <w:pPr>
        <w:keepNext/>
        <w:keepLines/>
      </w:pPr>
      <w:r w:rsidRPr="005B25A1">
        <w:t>-</w:t>
      </w:r>
    </w:p>
    <w:p w14:paraId="2E1AFFC3" w14:textId="77777777" w:rsidR="007615D6" w:rsidRPr="005B25A1" w:rsidRDefault="007615D6" w:rsidP="007615D6">
      <w:pPr>
        <w:keepNext/>
        <w:keepLines/>
        <w:rPr>
          <w:b/>
          <w:bCs/>
        </w:rPr>
      </w:pPr>
      <w:r w:rsidRPr="005B25A1">
        <w:rPr>
          <w:b/>
          <w:bCs/>
        </w:rPr>
        <w:t>Plenary Discussion:</w:t>
      </w:r>
    </w:p>
    <w:p w14:paraId="5CD2AAE3" w14:textId="77777777" w:rsidR="007615D6" w:rsidRPr="005B25A1" w:rsidRDefault="007615D6" w:rsidP="007615D6">
      <w:pPr>
        <w:keepNext/>
        <w:keepLines/>
      </w:pPr>
      <w:r>
        <w:rPr>
          <w:color w:val="FF0000"/>
        </w:rPr>
        <w:t>NO DISCUSSION RECORDED</w:t>
      </w:r>
    </w:p>
    <w:p w14:paraId="18F2B882" w14:textId="77777777" w:rsidR="007615D6" w:rsidRPr="00EB0339" w:rsidRDefault="007615D6" w:rsidP="007615D6">
      <w:r w:rsidRPr="005B25A1">
        <w:rPr>
          <w:b/>
          <w:bCs/>
        </w:rPr>
        <w:t>Status:</w:t>
      </w:r>
      <w:r>
        <w:t xml:space="preserve"> </w:t>
      </w:r>
      <w:r>
        <w:rPr>
          <w:color w:val="0000FF"/>
        </w:rPr>
        <w:t>Not concluded</w:t>
      </w:r>
      <w:r>
        <w:t>.</w:t>
      </w:r>
    </w:p>
    <w:p w14:paraId="329D183D" w14:textId="77777777" w:rsidR="00E00DA6" w:rsidRDefault="007615D6" w:rsidP="000A3FBD">
      <w:pPr>
        <w:pStyle w:val="NormTop"/>
      </w:pPr>
      <w:r>
        <w:rPr>
          <w:color w:val="0000FF"/>
        </w:rPr>
        <w:t>S2-2506814</w:t>
      </w:r>
      <w:r w:rsidRPr="00D53282">
        <w:t xml:space="preserve"> </w:t>
      </w:r>
      <w:r>
        <w:t>(CR) 23.369 CR0023 (Rel-19, 'F'): Correction to add Transaction ID in Required Input list (Source: Tejas Networks)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Transaction ID in required Input list in </w:t>
      </w:r>
      <w:proofErr w:type="spellStart"/>
      <w:r>
        <w:t>Naiotf_AIoT_Inventory</w:t>
      </w:r>
      <w:proofErr w:type="spellEnd"/>
      <w:r>
        <w:t xml:space="preserve">, </w:t>
      </w:r>
      <w:proofErr w:type="spellStart"/>
      <w:r>
        <w:t>Naiotf_AIoT_Command</w:t>
      </w:r>
      <w:proofErr w:type="spellEnd"/>
      <w:r>
        <w:t xml:space="preserve">, </w:t>
      </w:r>
      <w:proofErr w:type="spellStart"/>
      <w:r>
        <w:t>Nnef_AIoT_Inventory</w:t>
      </w:r>
      <w:proofErr w:type="spellEnd"/>
      <w:r>
        <w:t xml:space="preserve"> and </w:t>
      </w:r>
      <w:proofErr w:type="spellStart"/>
      <w:r>
        <w:t>Nnef_AIoT_Command</w:t>
      </w:r>
      <w:proofErr w:type="spellEnd"/>
      <w:r>
        <w:t xml:space="preserve"> requests.</w:t>
      </w:r>
    </w:p>
    <w:p w14:paraId="4FB79ACD" w14:textId="77777777" w:rsidR="007615D6" w:rsidRPr="005B25A1" w:rsidRDefault="007615D6" w:rsidP="007615D6">
      <w:pPr>
        <w:keepNext/>
        <w:keepLines/>
        <w:rPr>
          <w:b/>
          <w:bCs/>
        </w:rPr>
      </w:pPr>
      <w:r w:rsidRPr="005B25A1">
        <w:rPr>
          <w:b/>
          <w:bCs/>
        </w:rPr>
        <w:t>Convenor comment:</w:t>
      </w:r>
    </w:p>
    <w:p w14:paraId="51BA7E9E" w14:textId="77777777" w:rsidR="007615D6" w:rsidRPr="005B25A1" w:rsidRDefault="007615D6" w:rsidP="007615D6">
      <w:pPr>
        <w:keepNext/>
        <w:keepLines/>
      </w:pPr>
      <w:r w:rsidRPr="005B25A1">
        <w:t>Handle.</w:t>
      </w:r>
    </w:p>
    <w:p w14:paraId="7A984C8F" w14:textId="77777777" w:rsidR="007615D6" w:rsidRPr="005B25A1" w:rsidRDefault="007615D6" w:rsidP="007615D6">
      <w:pPr>
        <w:keepNext/>
        <w:keepLines/>
        <w:rPr>
          <w:b/>
          <w:bCs/>
        </w:rPr>
      </w:pPr>
      <w:r w:rsidRPr="005B25A1">
        <w:rPr>
          <w:b/>
          <w:bCs/>
        </w:rPr>
        <w:t>Parallel discussion:</w:t>
      </w:r>
    </w:p>
    <w:p w14:paraId="3FBE0FFF" w14:textId="77777777" w:rsidR="007615D6" w:rsidRPr="005B25A1" w:rsidRDefault="007615D6" w:rsidP="007615D6">
      <w:pPr>
        <w:keepNext/>
        <w:keepLines/>
      </w:pPr>
      <w:r w:rsidRPr="005B25A1">
        <w:t>-</w:t>
      </w:r>
    </w:p>
    <w:p w14:paraId="797881D3" w14:textId="77777777" w:rsidR="007615D6" w:rsidRPr="005B25A1" w:rsidRDefault="007615D6" w:rsidP="007615D6">
      <w:pPr>
        <w:keepNext/>
        <w:keepLines/>
        <w:rPr>
          <w:b/>
          <w:bCs/>
        </w:rPr>
      </w:pPr>
      <w:r w:rsidRPr="005B25A1">
        <w:rPr>
          <w:b/>
          <w:bCs/>
        </w:rPr>
        <w:t>Plenary Discussion:</w:t>
      </w:r>
    </w:p>
    <w:p w14:paraId="1F1973D7" w14:textId="77777777" w:rsidR="007615D6" w:rsidRPr="005B25A1" w:rsidRDefault="007615D6" w:rsidP="007615D6">
      <w:pPr>
        <w:keepNext/>
        <w:keepLines/>
      </w:pPr>
      <w:r>
        <w:rPr>
          <w:color w:val="FF0000"/>
        </w:rPr>
        <w:t>NO DISCUSSION RECORDED</w:t>
      </w:r>
    </w:p>
    <w:p w14:paraId="2E7DC012" w14:textId="77777777" w:rsidR="007615D6" w:rsidRPr="00EB0339" w:rsidRDefault="007615D6" w:rsidP="007615D6">
      <w:r w:rsidRPr="005B25A1">
        <w:rPr>
          <w:b/>
          <w:bCs/>
        </w:rPr>
        <w:t>Status:</w:t>
      </w:r>
      <w:r>
        <w:t xml:space="preserve"> </w:t>
      </w:r>
      <w:r>
        <w:rPr>
          <w:color w:val="0000FF"/>
        </w:rPr>
        <w:t>Not concluded</w:t>
      </w:r>
      <w:r>
        <w:t>.</w:t>
      </w:r>
    </w:p>
    <w:p w14:paraId="293E3886" w14:textId="77777777" w:rsidR="00E00DA6" w:rsidRDefault="007615D6" w:rsidP="000A3FBD">
      <w:pPr>
        <w:pStyle w:val="NormTop"/>
      </w:pPr>
      <w:r>
        <w:rPr>
          <w:color w:val="0000FF"/>
        </w:rPr>
        <w:t>S2-2507004</w:t>
      </w:r>
      <w:r w:rsidRPr="00D53282">
        <w:t xml:space="preserve"> </w:t>
      </w:r>
      <w:r>
        <w:t>(CR) 23.369 CR0031 (Rel-19, 'F'): Clarification on Transacti</w:t>
      </w:r>
      <w:r>
        <w:lastRenderedPageBreak/>
        <w:t>on timer handling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Updates services for NEF and AIOTF to carry transaction timer from AF; update procedures to describe setting and using transaction timer.</w:t>
      </w:r>
    </w:p>
    <w:p w14:paraId="530B392E" w14:textId="77777777" w:rsidR="007615D6" w:rsidRPr="005B25A1" w:rsidRDefault="007615D6" w:rsidP="007615D6">
      <w:pPr>
        <w:keepNext/>
        <w:keepLines/>
        <w:rPr>
          <w:b/>
          <w:bCs/>
        </w:rPr>
      </w:pPr>
      <w:r w:rsidRPr="005B25A1">
        <w:rPr>
          <w:b/>
          <w:bCs/>
        </w:rPr>
        <w:t>Convenor comment:</w:t>
      </w:r>
    </w:p>
    <w:p w14:paraId="709D8501" w14:textId="77777777" w:rsidR="007615D6" w:rsidRPr="005B25A1" w:rsidRDefault="007615D6" w:rsidP="007615D6">
      <w:pPr>
        <w:keepNext/>
        <w:keepLines/>
      </w:pPr>
      <w:r w:rsidRPr="005B25A1">
        <w:t>Handle.</w:t>
      </w:r>
    </w:p>
    <w:p w14:paraId="66047BC2" w14:textId="77777777" w:rsidR="007615D6" w:rsidRPr="005B25A1" w:rsidRDefault="007615D6" w:rsidP="007615D6">
      <w:pPr>
        <w:keepNext/>
        <w:keepLines/>
        <w:rPr>
          <w:b/>
          <w:bCs/>
        </w:rPr>
      </w:pPr>
      <w:r w:rsidRPr="005B25A1">
        <w:rPr>
          <w:b/>
          <w:bCs/>
        </w:rPr>
        <w:t>Parallel discussion:</w:t>
      </w:r>
    </w:p>
    <w:p w14:paraId="550CC02E" w14:textId="77777777" w:rsidR="007615D6" w:rsidRPr="005B25A1" w:rsidRDefault="007615D6" w:rsidP="007615D6">
      <w:pPr>
        <w:keepNext/>
        <w:keepLines/>
      </w:pPr>
      <w:r w:rsidRPr="005B25A1">
        <w:t>-</w:t>
      </w:r>
    </w:p>
    <w:p w14:paraId="65358478" w14:textId="77777777" w:rsidR="007615D6" w:rsidRPr="005B25A1" w:rsidRDefault="007615D6" w:rsidP="007615D6">
      <w:pPr>
        <w:keepNext/>
        <w:keepLines/>
        <w:rPr>
          <w:b/>
          <w:bCs/>
        </w:rPr>
      </w:pPr>
      <w:r w:rsidRPr="005B25A1">
        <w:rPr>
          <w:b/>
          <w:bCs/>
        </w:rPr>
        <w:t>Plenary Discussion:</w:t>
      </w:r>
    </w:p>
    <w:p w14:paraId="5127CEAD" w14:textId="77777777" w:rsidR="007615D6" w:rsidRPr="005B25A1" w:rsidRDefault="007615D6" w:rsidP="007615D6">
      <w:pPr>
        <w:keepNext/>
        <w:keepLines/>
      </w:pPr>
      <w:r>
        <w:rPr>
          <w:color w:val="FF0000"/>
        </w:rPr>
        <w:t>NO DISCUSSION RECORDED</w:t>
      </w:r>
    </w:p>
    <w:p w14:paraId="7F30AFF1" w14:textId="77777777" w:rsidR="007615D6" w:rsidRPr="00EB0339" w:rsidRDefault="007615D6" w:rsidP="007615D6">
      <w:r w:rsidRPr="005B25A1">
        <w:rPr>
          <w:b/>
          <w:bCs/>
        </w:rPr>
        <w:t>Status:</w:t>
      </w:r>
      <w:r>
        <w:t xml:space="preserve"> </w:t>
      </w:r>
      <w:r>
        <w:rPr>
          <w:color w:val="0000FF"/>
        </w:rPr>
        <w:t>Not concluded</w:t>
      </w:r>
      <w:r>
        <w:t>.</w:t>
      </w:r>
    </w:p>
    <w:p w14:paraId="09DA9C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Clause 6 </w:t>
      </w:r>
      <w:proofErr w:type="spellStart"/>
      <w:r>
        <w:rPr>
          <w:color w:val="0000FF"/>
        </w:rPr>
        <w:t>AIoT</w:t>
      </w:r>
      <w:proofErr w:type="spellEnd"/>
      <w:r>
        <w:rPr>
          <w:color w:val="0000FF"/>
        </w:rPr>
        <w:t xml:space="preserve"> procedure clarification</w:t>
      </w:r>
    </w:p>
    <w:p w14:paraId="22ADD10A" w14:textId="77777777" w:rsidR="00E00DA6" w:rsidRDefault="007615D6" w:rsidP="000A3FBD">
      <w:pPr>
        <w:pStyle w:val="NormTop"/>
      </w:pPr>
      <w:r>
        <w:rPr>
          <w:color w:val="0000FF"/>
        </w:rPr>
        <w:t>S2-2506943</w:t>
      </w:r>
      <w:r w:rsidRPr="00D53282">
        <w:t xml:space="preserve"> </w:t>
      </w:r>
      <w:r>
        <w:t>(CR) 23.369 CR0027 (Rel-19, 'F'): Clarification on Command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NGAP </w:t>
      </w:r>
      <w:proofErr w:type="spellStart"/>
      <w:r>
        <w:t>AIoT</w:t>
      </w:r>
      <w:proofErr w:type="spellEnd"/>
      <w:r>
        <w:t xml:space="preserve"> information and add the description of removing the mapping between the Reader ID and device ID in the command procedure.</w:t>
      </w:r>
    </w:p>
    <w:p w14:paraId="01392F06" w14:textId="77777777" w:rsidR="007615D6" w:rsidRPr="005B25A1" w:rsidRDefault="007615D6" w:rsidP="007615D6">
      <w:pPr>
        <w:keepNext/>
        <w:keepLines/>
        <w:rPr>
          <w:b/>
          <w:bCs/>
        </w:rPr>
      </w:pPr>
      <w:r w:rsidRPr="005B25A1">
        <w:rPr>
          <w:b/>
          <w:bCs/>
        </w:rPr>
        <w:t>Convenor comment:</w:t>
      </w:r>
    </w:p>
    <w:p w14:paraId="09CDAA1D" w14:textId="77777777" w:rsidR="007615D6" w:rsidRPr="005B25A1" w:rsidRDefault="007615D6" w:rsidP="007615D6">
      <w:pPr>
        <w:keepNext/>
        <w:keepLines/>
      </w:pPr>
      <w:r w:rsidRPr="005B25A1">
        <w:t>Handle.</w:t>
      </w:r>
    </w:p>
    <w:p w14:paraId="3203BF1A" w14:textId="77777777" w:rsidR="007615D6" w:rsidRPr="005B25A1" w:rsidRDefault="007615D6" w:rsidP="007615D6">
      <w:pPr>
        <w:keepNext/>
        <w:keepLines/>
        <w:rPr>
          <w:b/>
          <w:bCs/>
        </w:rPr>
      </w:pPr>
      <w:r w:rsidRPr="005B25A1">
        <w:rPr>
          <w:b/>
          <w:bCs/>
        </w:rPr>
        <w:t>Parallel discussion:</w:t>
      </w:r>
    </w:p>
    <w:p w14:paraId="54C72000" w14:textId="77777777" w:rsidR="007615D6" w:rsidRPr="005B25A1" w:rsidRDefault="007615D6" w:rsidP="007615D6">
      <w:pPr>
        <w:keepNext/>
        <w:keepLines/>
      </w:pPr>
      <w:r w:rsidRPr="005B25A1">
        <w:t>-</w:t>
      </w:r>
    </w:p>
    <w:p w14:paraId="76237022" w14:textId="77777777" w:rsidR="007615D6" w:rsidRPr="005B25A1" w:rsidRDefault="007615D6" w:rsidP="007615D6">
      <w:pPr>
        <w:keepNext/>
        <w:keepLines/>
        <w:rPr>
          <w:b/>
          <w:bCs/>
        </w:rPr>
      </w:pPr>
      <w:r w:rsidRPr="005B25A1">
        <w:rPr>
          <w:b/>
          <w:bCs/>
        </w:rPr>
        <w:t>Plenary Discussion:</w:t>
      </w:r>
    </w:p>
    <w:p w14:paraId="4891BF7D" w14:textId="77777777" w:rsidR="007615D6" w:rsidRPr="005B25A1" w:rsidRDefault="007615D6" w:rsidP="007615D6">
      <w:pPr>
        <w:keepNext/>
        <w:keepLines/>
      </w:pPr>
      <w:r>
        <w:rPr>
          <w:color w:val="FF0000"/>
        </w:rPr>
        <w:t>NO DISCUSSION RECORDED</w:t>
      </w:r>
    </w:p>
    <w:p w14:paraId="1A6BF10F" w14:textId="77777777" w:rsidR="007615D6" w:rsidRPr="00EB0339" w:rsidRDefault="007615D6" w:rsidP="007615D6">
      <w:r w:rsidRPr="005B25A1">
        <w:rPr>
          <w:b/>
          <w:bCs/>
        </w:rPr>
        <w:t>Status:</w:t>
      </w:r>
      <w:r>
        <w:t xml:space="preserve"> </w:t>
      </w:r>
      <w:r>
        <w:rPr>
          <w:color w:val="0000FF"/>
        </w:rPr>
        <w:t>Not concluded</w:t>
      </w:r>
      <w:r>
        <w:t>.</w:t>
      </w:r>
    </w:p>
    <w:p w14:paraId="3A0B8D56" w14:textId="77777777" w:rsidR="00E00DA6" w:rsidRDefault="007615D6" w:rsidP="000A3FBD">
      <w:pPr>
        <w:pStyle w:val="NormTop"/>
      </w:pPr>
      <w:r>
        <w:rPr>
          <w:color w:val="0000FF"/>
        </w:rPr>
        <w:t>S2-2506945</w:t>
      </w:r>
      <w:r w:rsidRPr="00D53282">
        <w:t xml:space="preserve"> </w:t>
      </w:r>
      <w:r>
        <w:t xml:space="preserve">(CR) 23.369 CR0029 (Rel-19, 'F'): Resolve Security Related ENs in </w:t>
      </w:r>
      <w:proofErr w:type="spellStart"/>
      <w:r>
        <w:t>AIoT</w:t>
      </w:r>
      <w:proofErr w:type="spellEnd"/>
      <w:r>
        <w:t xml:space="preserve">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authentication of </w:t>
      </w:r>
      <w:proofErr w:type="spellStart"/>
      <w:r>
        <w:t>AIoT</w:t>
      </w:r>
      <w:proofErr w:type="spellEnd"/>
      <w:r>
        <w:t xml:space="preserve"> Devices and security for the </w:t>
      </w:r>
      <w:proofErr w:type="spellStart"/>
      <w:r>
        <w:t>AIoT</w:t>
      </w:r>
      <w:proofErr w:type="spellEnd"/>
      <w:r>
        <w:t xml:space="preserve"> messages in the inventory and command procedures.</w:t>
      </w:r>
    </w:p>
    <w:p w14:paraId="683A019E" w14:textId="77777777" w:rsidR="007615D6" w:rsidRPr="005B25A1" w:rsidRDefault="007615D6" w:rsidP="007615D6">
      <w:pPr>
        <w:keepNext/>
        <w:keepLines/>
        <w:rPr>
          <w:b/>
          <w:bCs/>
        </w:rPr>
      </w:pPr>
      <w:r w:rsidRPr="005B25A1">
        <w:rPr>
          <w:b/>
          <w:bCs/>
        </w:rPr>
        <w:t>Convenor comment:</w:t>
      </w:r>
    </w:p>
    <w:p w14:paraId="145D0163" w14:textId="77777777" w:rsidR="007615D6" w:rsidRPr="005B25A1" w:rsidRDefault="007615D6" w:rsidP="007615D6">
      <w:pPr>
        <w:keepNext/>
        <w:keepLines/>
      </w:pPr>
      <w:r w:rsidRPr="005B25A1">
        <w:t>Handle.</w:t>
      </w:r>
    </w:p>
    <w:p w14:paraId="4F0AF786" w14:textId="77777777" w:rsidR="007615D6" w:rsidRPr="005B25A1" w:rsidRDefault="007615D6" w:rsidP="007615D6">
      <w:pPr>
        <w:keepNext/>
        <w:keepLines/>
        <w:rPr>
          <w:b/>
          <w:bCs/>
        </w:rPr>
      </w:pPr>
      <w:r w:rsidRPr="005B25A1">
        <w:rPr>
          <w:b/>
          <w:bCs/>
        </w:rPr>
        <w:t>Parallel discussion:</w:t>
      </w:r>
    </w:p>
    <w:p w14:paraId="72C6B13C" w14:textId="77777777" w:rsidR="007615D6" w:rsidRPr="005B25A1" w:rsidRDefault="007615D6" w:rsidP="007615D6">
      <w:pPr>
        <w:keepNext/>
        <w:keepLines/>
      </w:pPr>
      <w:r w:rsidRPr="005B25A1">
        <w:t>-</w:t>
      </w:r>
    </w:p>
    <w:p w14:paraId="4B8A37AB" w14:textId="77777777" w:rsidR="007615D6" w:rsidRPr="005B25A1" w:rsidRDefault="007615D6" w:rsidP="007615D6">
      <w:pPr>
        <w:keepNext/>
        <w:keepLines/>
        <w:rPr>
          <w:b/>
          <w:bCs/>
        </w:rPr>
      </w:pPr>
      <w:r w:rsidRPr="005B25A1">
        <w:rPr>
          <w:b/>
          <w:bCs/>
        </w:rPr>
        <w:t>Plenary Discussion:</w:t>
      </w:r>
    </w:p>
    <w:p w14:paraId="1086721E" w14:textId="77777777" w:rsidR="007615D6" w:rsidRPr="005B25A1" w:rsidRDefault="007615D6" w:rsidP="007615D6">
      <w:pPr>
        <w:keepNext/>
        <w:keepLines/>
      </w:pPr>
      <w:r>
        <w:rPr>
          <w:color w:val="FF0000"/>
        </w:rPr>
        <w:t>NO DISCUSSION RECORDED</w:t>
      </w:r>
    </w:p>
    <w:p w14:paraId="10D497F5" w14:textId="77777777" w:rsidR="007615D6" w:rsidRPr="00EB0339" w:rsidRDefault="007615D6" w:rsidP="007615D6">
      <w:r w:rsidRPr="005B25A1">
        <w:rPr>
          <w:b/>
          <w:bCs/>
        </w:rPr>
        <w:t>Status:</w:t>
      </w:r>
      <w:r>
        <w:t xml:space="preserve"> </w:t>
      </w:r>
      <w:r>
        <w:rPr>
          <w:color w:val="0000FF"/>
        </w:rPr>
        <w:t>Not concluded</w:t>
      </w:r>
      <w:r>
        <w:t>.</w:t>
      </w:r>
    </w:p>
    <w:p w14:paraId="46D6482D" w14:textId="77777777" w:rsidR="00E00DA6" w:rsidRDefault="007615D6" w:rsidP="000A3FBD">
      <w:pPr>
        <w:pStyle w:val="NormTop"/>
      </w:pPr>
      <w:r>
        <w:rPr>
          <w:color w:val="0000FF"/>
        </w:rPr>
        <w:t>S2-2507265</w:t>
      </w:r>
      <w:r w:rsidRPr="00D53282">
        <w:t xml:space="preserve"> </w:t>
      </w:r>
      <w:r>
        <w:t>(CR) 23.369 CR0055 (Rel-19, 'F'): Update references to the C</w:t>
      </w:r>
      <w:r>
        <w:lastRenderedPageBreak/>
        <w:t xml:space="preserve">ommand Procedure for security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259BCCB4" w14:textId="77777777" w:rsidR="007615D6" w:rsidRPr="005B25A1" w:rsidRDefault="007615D6" w:rsidP="007615D6">
      <w:pPr>
        <w:keepNext/>
        <w:keepLines/>
        <w:rPr>
          <w:b/>
          <w:bCs/>
        </w:rPr>
      </w:pPr>
      <w:r w:rsidRPr="005B25A1">
        <w:rPr>
          <w:b/>
          <w:bCs/>
        </w:rPr>
        <w:t>Convenor comment:</w:t>
      </w:r>
    </w:p>
    <w:p w14:paraId="6508CD83" w14:textId="77777777" w:rsidR="007615D6" w:rsidRPr="005B25A1" w:rsidRDefault="007615D6" w:rsidP="007615D6">
      <w:pPr>
        <w:keepNext/>
        <w:keepLines/>
      </w:pPr>
      <w:r w:rsidRPr="005B25A1">
        <w:t>Handle.</w:t>
      </w:r>
    </w:p>
    <w:p w14:paraId="1DC0F64E" w14:textId="77777777" w:rsidR="007615D6" w:rsidRPr="005B25A1" w:rsidRDefault="007615D6" w:rsidP="007615D6">
      <w:pPr>
        <w:keepNext/>
        <w:keepLines/>
        <w:rPr>
          <w:b/>
          <w:bCs/>
        </w:rPr>
      </w:pPr>
      <w:r w:rsidRPr="005B25A1">
        <w:rPr>
          <w:b/>
          <w:bCs/>
        </w:rPr>
        <w:t>Parallel discussion:</w:t>
      </w:r>
    </w:p>
    <w:p w14:paraId="0EB5CE67" w14:textId="77777777" w:rsidR="007615D6" w:rsidRPr="005B25A1" w:rsidRDefault="007615D6" w:rsidP="007615D6">
      <w:pPr>
        <w:keepNext/>
        <w:keepLines/>
      </w:pPr>
      <w:r w:rsidRPr="005B25A1">
        <w:t>-</w:t>
      </w:r>
    </w:p>
    <w:p w14:paraId="6FBC0481" w14:textId="77777777" w:rsidR="007615D6" w:rsidRPr="005B25A1" w:rsidRDefault="007615D6" w:rsidP="007615D6">
      <w:pPr>
        <w:keepNext/>
        <w:keepLines/>
        <w:rPr>
          <w:b/>
          <w:bCs/>
        </w:rPr>
      </w:pPr>
      <w:r w:rsidRPr="005B25A1">
        <w:rPr>
          <w:b/>
          <w:bCs/>
        </w:rPr>
        <w:t>Plenary Discussion:</w:t>
      </w:r>
    </w:p>
    <w:p w14:paraId="1B05C6D2" w14:textId="77777777" w:rsidR="007615D6" w:rsidRPr="005B25A1" w:rsidRDefault="007615D6" w:rsidP="007615D6">
      <w:pPr>
        <w:keepNext/>
        <w:keepLines/>
      </w:pPr>
      <w:r>
        <w:rPr>
          <w:color w:val="FF0000"/>
        </w:rPr>
        <w:t>NO DISCUSSION RECORDED</w:t>
      </w:r>
    </w:p>
    <w:p w14:paraId="47A926CD" w14:textId="77777777" w:rsidR="007615D6" w:rsidRPr="00EB0339" w:rsidRDefault="007615D6" w:rsidP="007615D6">
      <w:r w:rsidRPr="005B25A1">
        <w:rPr>
          <w:b/>
          <w:bCs/>
        </w:rPr>
        <w:t>Status:</w:t>
      </w:r>
      <w:r>
        <w:t xml:space="preserve"> </w:t>
      </w:r>
      <w:r>
        <w:rPr>
          <w:color w:val="0000FF"/>
        </w:rPr>
        <w:t>Not concluded</w:t>
      </w:r>
      <w:r>
        <w:t>.</w:t>
      </w:r>
    </w:p>
    <w:p w14:paraId="3F426F5F" w14:textId="77777777" w:rsidR="00E00DA6" w:rsidRDefault="007615D6" w:rsidP="000A3FBD">
      <w:pPr>
        <w:pStyle w:val="NormTop"/>
      </w:pPr>
      <w:r>
        <w:rPr>
          <w:color w:val="0000FF"/>
        </w:rPr>
        <w:t>S2-2507057</w:t>
      </w:r>
      <w:r w:rsidRPr="00D53282">
        <w:t xml:space="preserve"> </w:t>
      </w:r>
      <w:r>
        <w:t>(CR) 23.369 CR0039 (Rel-19, 'F'): Command response message size IE alignment (Source: HONOR)</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Updating the IE 'approximate D2R size' in Command procedure, </w:t>
      </w:r>
      <w:proofErr w:type="spellStart"/>
      <w:r>
        <w:t>Naiotf</w:t>
      </w:r>
      <w:proofErr w:type="spellEnd"/>
      <w:r>
        <w:t xml:space="preserve"> interface and </w:t>
      </w:r>
      <w:proofErr w:type="spellStart"/>
      <w:r>
        <w:t>Nnef</w:t>
      </w:r>
      <w:proofErr w:type="spellEnd"/>
      <w:r>
        <w:t xml:space="preserve"> interface.</w:t>
      </w:r>
    </w:p>
    <w:p w14:paraId="72B774BD" w14:textId="77777777" w:rsidR="007615D6" w:rsidRPr="005B25A1" w:rsidRDefault="007615D6" w:rsidP="007615D6">
      <w:pPr>
        <w:keepNext/>
        <w:keepLines/>
        <w:rPr>
          <w:b/>
          <w:bCs/>
        </w:rPr>
      </w:pPr>
      <w:r w:rsidRPr="005B25A1">
        <w:rPr>
          <w:b/>
          <w:bCs/>
        </w:rPr>
        <w:t>Convenor comment:</w:t>
      </w:r>
    </w:p>
    <w:p w14:paraId="03065FB7" w14:textId="77777777" w:rsidR="007615D6" w:rsidRPr="005B25A1" w:rsidRDefault="007615D6" w:rsidP="007615D6">
      <w:pPr>
        <w:keepNext/>
        <w:keepLines/>
      </w:pPr>
      <w:r w:rsidRPr="005B25A1">
        <w:t>Handle.</w:t>
      </w:r>
    </w:p>
    <w:p w14:paraId="26929612" w14:textId="77777777" w:rsidR="007615D6" w:rsidRPr="005B25A1" w:rsidRDefault="007615D6" w:rsidP="007615D6">
      <w:pPr>
        <w:keepNext/>
        <w:keepLines/>
        <w:rPr>
          <w:b/>
          <w:bCs/>
        </w:rPr>
      </w:pPr>
      <w:r w:rsidRPr="005B25A1">
        <w:rPr>
          <w:b/>
          <w:bCs/>
        </w:rPr>
        <w:t>Parallel discussion:</w:t>
      </w:r>
    </w:p>
    <w:p w14:paraId="6093F8EC" w14:textId="77777777" w:rsidR="007615D6" w:rsidRPr="005B25A1" w:rsidRDefault="007615D6" w:rsidP="007615D6">
      <w:pPr>
        <w:keepNext/>
        <w:keepLines/>
      </w:pPr>
      <w:r w:rsidRPr="005B25A1">
        <w:t>-</w:t>
      </w:r>
    </w:p>
    <w:p w14:paraId="27C1520C" w14:textId="77777777" w:rsidR="007615D6" w:rsidRPr="005B25A1" w:rsidRDefault="007615D6" w:rsidP="007615D6">
      <w:pPr>
        <w:keepNext/>
        <w:keepLines/>
        <w:rPr>
          <w:b/>
          <w:bCs/>
        </w:rPr>
      </w:pPr>
      <w:r w:rsidRPr="005B25A1">
        <w:rPr>
          <w:b/>
          <w:bCs/>
        </w:rPr>
        <w:t>Plenary Discussion:</w:t>
      </w:r>
    </w:p>
    <w:p w14:paraId="3E7567CF" w14:textId="77777777" w:rsidR="007615D6" w:rsidRPr="005B25A1" w:rsidRDefault="007615D6" w:rsidP="007615D6">
      <w:pPr>
        <w:keepNext/>
        <w:keepLines/>
      </w:pPr>
      <w:r>
        <w:rPr>
          <w:color w:val="FF0000"/>
        </w:rPr>
        <w:t>NO DISCUSSION RECORDED</w:t>
      </w:r>
    </w:p>
    <w:p w14:paraId="391C34AF" w14:textId="77777777" w:rsidR="007615D6" w:rsidRPr="00EB0339" w:rsidRDefault="007615D6" w:rsidP="007615D6">
      <w:r w:rsidRPr="005B25A1">
        <w:rPr>
          <w:b/>
          <w:bCs/>
        </w:rPr>
        <w:t>Status:</w:t>
      </w:r>
      <w:r>
        <w:t xml:space="preserve"> </w:t>
      </w:r>
      <w:r>
        <w:rPr>
          <w:color w:val="0000FF"/>
        </w:rPr>
        <w:t>Not concluded</w:t>
      </w:r>
      <w:r>
        <w:t>.</w:t>
      </w:r>
    </w:p>
    <w:p w14:paraId="0A1DF82B" w14:textId="77777777" w:rsidR="00E00DA6" w:rsidRDefault="007615D6" w:rsidP="000A3FBD">
      <w:pPr>
        <w:pStyle w:val="NormTop"/>
      </w:pPr>
      <w:r>
        <w:rPr>
          <w:color w:val="0000FF"/>
        </w:rPr>
        <w:t>S2-2507164</w:t>
      </w:r>
      <w:r w:rsidRPr="00D53282">
        <w:t xml:space="preserve"> </w:t>
      </w:r>
      <w:r>
        <w:t xml:space="preserve">(CR) 23.369 CR0045 (Rel-19, 'B'): Adding the case that target </w:t>
      </w:r>
      <w:proofErr w:type="spellStart"/>
      <w:r>
        <w:t>AIoT</w:t>
      </w:r>
      <w:proofErr w:type="spellEnd"/>
      <w:r>
        <w:t xml:space="preserve"> Device is unavailable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case that there is no response of target </w:t>
      </w:r>
      <w:proofErr w:type="spellStart"/>
      <w:r>
        <w:t>AIoT</w:t>
      </w:r>
      <w:proofErr w:type="spellEnd"/>
      <w:r>
        <w:t xml:space="preserve"> Device during Inventory and Command procedure.</w:t>
      </w:r>
    </w:p>
    <w:p w14:paraId="3AC62DE3" w14:textId="77777777" w:rsidR="007615D6" w:rsidRPr="005B25A1" w:rsidRDefault="007615D6" w:rsidP="007615D6">
      <w:pPr>
        <w:keepNext/>
        <w:keepLines/>
        <w:rPr>
          <w:b/>
          <w:bCs/>
        </w:rPr>
      </w:pPr>
      <w:r w:rsidRPr="005B25A1">
        <w:rPr>
          <w:b/>
          <w:bCs/>
        </w:rPr>
        <w:t>Convenor comment:</w:t>
      </w:r>
    </w:p>
    <w:p w14:paraId="5FDB3401" w14:textId="77777777" w:rsidR="007615D6" w:rsidRPr="005B25A1" w:rsidRDefault="007615D6" w:rsidP="007615D6">
      <w:pPr>
        <w:keepNext/>
        <w:keepLines/>
      </w:pPr>
      <w:r w:rsidRPr="005B25A1">
        <w:t>Handle.</w:t>
      </w:r>
    </w:p>
    <w:p w14:paraId="776702B2" w14:textId="77777777" w:rsidR="007615D6" w:rsidRPr="005B25A1" w:rsidRDefault="007615D6" w:rsidP="007615D6">
      <w:pPr>
        <w:keepNext/>
        <w:keepLines/>
        <w:rPr>
          <w:b/>
          <w:bCs/>
        </w:rPr>
      </w:pPr>
      <w:r w:rsidRPr="005B25A1">
        <w:rPr>
          <w:b/>
          <w:bCs/>
        </w:rPr>
        <w:t>Parallel discussion:</w:t>
      </w:r>
    </w:p>
    <w:p w14:paraId="45DF5BED" w14:textId="77777777" w:rsidR="007615D6" w:rsidRPr="005B25A1" w:rsidRDefault="007615D6" w:rsidP="007615D6">
      <w:pPr>
        <w:keepNext/>
        <w:keepLines/>
      </w:pPr>
      <w:r w:rsidRPr="005B25A1">
        <w:t>-</w:t>
      </w:r>
    </w:p>
    <w:p w14:paraId="24D67747" w14:textId="77777777" w:rsidR="007615D6" w:rsidRPr="005B25A1" w:rsidRDefault="007615D6" w:rsidP="007615D6">
      <w:pPr>
        <w:keepNext/>
        <w:keepLines/>
        <w:rPr>
          <w:b/>
          <w:bCs/>
        </w:rPr>
      </w:pPr>
      <w:r w:rsidRPr="005B25A1">
        <w:rPr>
          <w:b/>
          <w:bCs/>
        </w:rPr>
        <w:t>Plenary Discussion:</w:t>
      </w:r>
    </w:p>
    <w:p w14:paraId="52AAB303" w14:textId="77777777" w:rsidR="007615D6" w:rsidRPr="005B25A1" w:rsidRDefault="007615D6" w:rsidP="007615D6">
      <w:pPr>
        <w:keepNext/>
        <w:keepLines/>
      </w:pPr>
      <w:r>
        <w:rPr>
          <w:color w:val="FF0000"/>
        </w:rPr>
        <w:t>NO DISCUSSION RECORDED</w:t>
      </w:r>
    </w:p>
    <w:p w14:paraId="79A25A38" w14:textId="77777777" w:rsidR="007615D6" w:rsidRPr="00EB0339" w:rsidRDefault="007615D6" w:rsidP="007615D6">
      <w:r w:rsidRPr="005B25A1">
        <w:rPr>
          <w:b/>
          <w:bCs/>
        </w:rPr>
        <w:t>Status:</w:t>
      </w:r>
      <w:r>
        <w:t xml:space="preserve"> </w:t>
      </w:r>
      <w:r>
        <w:rPr>
          <w:color w:val="0000FF"/>
        </w:rPr>
        <w:t>Not concluded</w:t>
      </w:r>
      <w:r>
        <w:t>.</w:t>
      </w:r>
    </w:p>
    <w:p w14:paraId="646C1844" w14:textId="77777777" w:rsidR="00E00DA6" w:rsidRDefault="007615D6" w:rsidP="000A3FBD">
      <w:pPr>
        <w:pStyle w:val="NormTop"/>
      </w:pPr>
      <w:r>
        <w:rPr>
          <w:color w:val="0000FF"/>
        </w:rPr>
        <w:t>S2-2507400</w:t>
      </w:r>
      <w:r w:rsidRPr="00D53282">
        <w:t xml:space="preserve"> </w:t>
      </w:r>
      <w:r>
        <w:t>(CR) 23.369 CR0066 (Rel-19, 'F'): Align the Paging ID (Sourc</w:t>
      </w:r>
      <w:r>
        <w:lastRenderedPageBreak/>
        <w:t>e: vivo)</w:t>
      </w:r>
      <w:r>
        <w:br/>
      </w:r>
      <w:r w:rsidRPr="00D53282">
        <w:rPr>
          <w:b/>
        </w:rPr>
        <w:t>Document for:</w:t>
      </w:r>
      <w:r w:rsidRPr="00D53282">
        <w:t xml:space="preserve"> </w:t>
      </w:r>
      <w:r>
        <w:t>Approval</w:t>
      </w:r>
      <w:r>
        <w:br/>
      </w:r>
      <w:r w:rsidRPr="00D53282">
        <w:rPr>
          <w:b/>
        </w:rPr>
        <w:t>Abstract:</w:t>
      </w:r>
      <w:r w:rsidRPr="00D53282">
        <w:t xml:space="preserve"> </w:t>
      </w:r>
    </w:p>
    <w:p w14:paraId="21EBE7B5" w14:textId="77777777" w:rsidR="007615D6" w:rsidRPr="005B25A1" w:rsidRDefault="007615D6" w:rsidP="007615D6">
      <w:pPr>
        <w:keepNext/>
        <w:keepLines/>
        <w:rPr>
          <w:b/>
          <w:bCs/>
        </w:rPr>
      </w:pPr>
      <w:r w:rsidRPr="005B25A1">
        <w:rPr>
          <w:b/>
          <w:bCs/>
        </w:rPr>
        <w:t>Convenor comment:</w:t>
      </w:r>
    </w:p>
    <w:p w14:paraId="7224E005" w14:textId="77777777" w:rsidR="007615D6" w:rsidRPr="005B25A1" w:rsidRDefault="007615D6" w:rsidP="007615D6">
      <w:pPr>
        <w:keepNext/>
        <w:keepLines/>
      </w:pPr>
      <w:r w:rsidRPr="005B25A1">
        <w:t>Handle.</w:t>
      </w:r>
    </w:p>
    <w:p w14:paraId="0BB314C8" w14:textId="77777777" w:rsidR="007615D6" w:rsidRPr="005B25A1" w:rsidRDefault="007615D6" w:rsidP="007615D6">
      <w:pPr>
        <w:keepNext/>
        <w:keepLines/>
        <w:rPr>
          <w:b/>
          <w:bCs/>
        </w:rPr>
      </w:pPr>
      <w:r w:rsidRPr="005B25A1">
        <w:rPr>
          <w:b/>
          <w:bCs/>
        </w:rPr>
        <w:t>Parallel discussion:</w:t>
      </w:r>
    </w:p>
    <w:p w14:paraId="703104F6" w14:textId="77777777" w:rsidR="007615D6" w:rsidRPr="005B25A1" w:rsidRDefault="007615D6" w:rsidP="007615D6">
      <w:pPr>
        <w:keepNext/>
        <w:keepLines/>
      </w:pPr>
      <w:r w:rsidRPr="005B25A1">
        <w:t>-</w:t>
      </w:r>
    </w:p>
    <w:p w14:paraId="23983613" w14:textId="77777777" w:rsidR="007615D6" w:rsidRPr="005B25A1" w:rsidRDefault="007615D6" w:rsidP="007615D6">
      <w:pPr>
        <w:keepNext/>
        <w:keepLines/>
        <w:rPr>
          <w:b/>
          <w:bCs/>
        </w:rPr>
      </w:pPr>
      <w:r w:rsidRPr="005B25A1">
        <w:rPr>
          <w:b/>
          <w:bCs/>
        </w:rPr>
        <w:t>Plenary Discussion:</w:t>
      </w:r>
    </w:p>
    <w:p w14:paraId="215F2F2D" w14:textId="77777777" w:rsidR="007615D6" w:rsidRPr="005B25A1" w:rsidRDefault="007615D6" w:rsidP="007615D6">
      <w:pPr>
        <w:keepNext/>
        <w:keepLines/>
      </w:pPr>
      <w:r>
        <w:rPr>
          <w:color w:val="FF0000"/>
        </w:rPr>
        <w:t>NO DISCUSSION RECORDED</w:t>
      </w:r>
    </w:p>
    <w:p w14:paraId="5BA194A2" w14:textId="77777777" w:rsidR="007615D6" w:rsidRPr="00EB0339" w:rsidRDefault="007615D6" w:rsidP="007615D6">
      <w:r w:rsidRPr="005B25A1">
        <w:rPr>
          <w:b/>
          <w:bCs/>
        </w:rPr>
        <w:t>Status:</w:t>
      </w:r>
      <w:r>
        <w:t xml:space="preserve"> </w:t>
      </w:r>
      <w:r>
        <w:rPr>
          <w:color w:val="0000FF"/>
        </w:rPr>
        <w:t>Not concluded</w:t>
      </w:r>
      <w:r>
        <w:t>.</w:t>
      </w:r>
    </w:p>
    <w:p w14:paraId="60CFE909" w14:textId="77777777" w:rsidR="00E00DA6" w:rsidRDefault="007615D6" w:rsidP="000A3FBD">
      <w:pPr>
        <w:pStyle w:val="NormTop"/>
      </w:pPr>
      <w:r>
        <w:rPr>
          <w:color w:val="0000FF"/>
        </w:rPr>
        <w:t>S2-2507445</w:t>
      </w:r>
      <w:r w:rsidRPr="00D53282">
        <w:t xml:space="preserve"> </w:t>
      </w:r>
      <w:r>
        <w:t>(CR) 23.369 CR0067 (Rel-19, 'F'): Clarification in the inventory procedure (Source: Samsung)</w:t>
      </w:r>
      <w:r>
        <w:br/>
      </w:r>
      <w:r w:rsidRPr="00D53282">
        <w:rPr>
          <w:b/>
        </w:rPr>
        <w:t>Document for:</w:t>
      </w:r>
      <w:r w:rsidRPr="00D53282">
        <w:t xml:space="preserve"> </w:t>
      </w:r>
      <w:r>
        <w:t>Approval</w:t>
      </w:r>
      <w:r>
        <w:br/>
      </w:r>
      <w:r w:rsidRPr="00D53282">
        <w:rPr>
          <w:b/>
        </w:rPr>
        <w:t>Abstract:</w:t>
      </w:r>
      <w:r w:rsidRPr="00D53282">
        <w:t xml:space="preserve"> </w:t>
      </w:r>
    </w:p>
    <w:p w14:paraId="232BE479" w14:textId="77777777" w:rsidR="007615D6" w:rsidRPr="005B25A1" w:rsidRDefault="007615D6" w:rsidP="007615D6">
      <w:pPr>
        <w:keepNext/>
        <w:keepLines/>
        <w:rPr>
          <w:b/>
          <w:bCs/>
        </w:rPr>
      </w:pPr>
      <w:r w:rsidRPr="005B25A1">
        <w:rPr>
          <w:b/>
          <w:bCs/>
        </w:rPr>
        <w:t>Convenor comment:</w:t>
      </w:r>
    </w:p>
    <w:p w14:paraId="65E8C681" w14:textId="77777777" w:rsidR="007615D6" w:rsidRPr="005B25A1" w:rsidRDefault="007615D6" w:rsidP="007615D6">
      <w:pPr>
        <w:keepNext/>
        <w:keepLines/>
      </w:pPr>
      <w:r w:rsidRPr="005B25A1">
        <w:t>Handle.</w:t>
      </w:r>
    </w:p>
    <w:p w14:paraId="2E1426D2" w14:textId="77777777" w:rsidR="007615D6" w:rsidRPr="005B25A1" w:rsidRDefault="007615D6" w:rsidP="007615D6">
      <w:pPr>
        <w:keepNext/>
        <w:keepLines/>
        <w:rPr>
          <w:b/>
          <w:bCs/>
        </w:rPr>
      </w:pPr>
      <w:r w:rsidRPr="005B25A1">
        <w:rPr>
          <w:b/>
          <w:bCs/>
        </w:rPr>
        <w:t>Parallel discussion:</w:t>
      </w:r>
    </w:p>
    <w:p w14:paraId="5622059A" w14:textId="77777777" w:rsidR="007615D6" w:rsidRPr="005B25A1" w:rsidRDefault="007615D6" w:rsidP="007615D6">
      <w:pPr>
        <w:keepNext/>
        <w:keepLines/>
      </w:pPr>
      <w:r w:rsidRPr="005B25A1">
        <w:t>-</w:t>
      </w:r>
    </w:p>
    <w:p w14:paraId="723DD170" w14:textId="77777777" w:rsidR="007615D6" w:rsidRPr="005B25A1" w:rsidRDefault="007615D6" w:rsidP="007615D6">
      <w:pPr>
        <w:keepNext/>
        <w:keepLines/>
        <w:rPr>
          <w:b/>
          <w:bCs/>
        </w:rPr>
      </w:pPr>
      <w:r w:rsidRPr="005B25A1">
        <w:rPr>
          <w:b/>
          <w:bCs/>
        </w:rPr>
        <w:t>Plenary Discussion:</w:t>
      </w:r>
    </w:p>
    <w:p w14:paraId="4898B67D" w14:textId="77777777" w:rsidR="007615D6" w:rsidRPr="005B25A1" w:rsidRDefault="007615D6" w:rsidP="007615D6">
      <w:pPr>
        <w:keepNext/>
        <w:keepLines/>
      </w:pPr>
      <w:r>
        <w:rPr>
          <w:color w:val="FF0000"/>
        </w:rPr>
        <w:t>NO DISCUSSION RECORDED</w:t>
      </w:r>
    </w:p>
    <w:p w14:paraId="259DBC8B" w14:textId="77777777" w:rsidR="007615D6" w:rsidRPr="00EB0339" w:rsidRDefault="007615D6" w:rsidP="007615D6">
      <w:r w:rsidRPr="005B25A1">
        <w:rPr>
          <w:b/>
          <w:bCs/>
        </w:rPr>
        <w:t>Status:</w:t>
      </w:r>
      <w:r>
        <w:t xml:space="preserve"> </w:t>
      </w:r>
      <w:r>
        <w:rPr>
          <w:color w:val="0000FF"/>
        </w:rPr>
        <w:t>Not concluded</w:t>
      </w:r>
      <w:r>
        <w:t>.</w:t>
      </w:r>
    </w:p>
    <w:p w14:paraId="2F56DFE3" w14:textId="77777777" w:rsidR="00E00DA6" w:rsidRDefault="007615D6" w:rsidP="000A3FBD">
      <w:pPr>
        <w:pStyle w:val="NormTop"/>
      </w:pPr>
      <w:r>
        <w:rPr>
          <w:color w:val="0000FF"/>
        </w:rPr>
        <w:t>S2-2506603</w:t>
      </w:r>
      <w:r w:rsidRPr="00D53282">
        <w:t xml:space="preserve"> </w:t>
      </w:r>
      <w:r>
        <w:t>(CR) 23.369 CR0015 (Rel-19, 'F'): Message and IE alignment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Message names and IEs in the procedure parts are updated to align with the service operations. IE in 7.3.3 is updated from 'NGAP information' to 'NGAP </w:t>
      </w:r>
      <w:proofErr w:type="spellStart"/>
      <w:r>
        <w:t>AIoT</w:t>
      </w:r>
      <w:proofErr w:type="spellEnd"/>
      <w:r>
        <w:t xml:space="preserve"> information'.</w:t>
      </w:r>
    </w:p>
    <w:p w14:paraId="32D7D491" w14:textId="77777777" w:rsidR="007615D6" w:rsidRPr="005B25A1" w:rsidRDefault="007615D6" w:rsidP="007615D6">
      <w:pPr>
        <w:keepNext/>
        <w:keepLines/>
        <w:rPr>
          <w:b/>
          <w:bCs/>
        </w:rPr>
      </w:pPr>
      <w:r w:rsidRPr="005B25A1">
        <w:rPr>
          <w:b/>
          <w:bCs/>
        </w:rPr>
        <w:t>Convenor comment:</w:t>
      </w:r>
    </w:p>
    <w:p w14:paraId="1D0294FF" w14:textId="77777777" w:rsidR="007615D6" w:rsidRPr="005B25A1" w:rsidRDefault="007615D6" w:rsidP="007615D6">
      <w:pPr>
        <w:keepNext/>
        <w:keepLines/>
      </w:pPr>
      <w:r w:rsidRPr="005B25A1">
        <w:t>Handle.</w:t>
      </w:r>
    </w:p>
    <w:p w14:paraId="071AB7B5" w14:textId="77777777" w:rsidR="007615D6" w:rsidRPr="005B25A1" w:rsidRDefault="007615D6" w:rsidP="007615D6">
      <w:pPr>
        <w:keepNext/>
        <w:keepLines/>
        <w:rPr>
          <w:b/>
          <w:bCs/>
        </w:rPr>
      </w:pPr>
      <w:r w:rsidRPr="005B25A1">
        <w:rPr>
          <w:b/>
          <w:bCs/>
        </w:rPr>
        <w:t>Parallel discussion:</w:t>
      </w:r>
    </w:p>
    <w:p w14:paraId="27064FA8" w14:textId="77777777" w:rsidR="007615D6" w:rsidRPr="005B25A1" w:rsidRDefault="007615D6" w:rsidP="007615D6">
      <w:pPr>
        <w:keepNext/>
        <w:keepLines/>
      </w:pPr>
      <w:r w:rsidRPr="005B25A1">
        <w:t>-</w:t>
      </w:r>
    </w:p>
    <w:p w14:paraId="382A9CA6" w14:textId="77777777" w:rsidR="007615D6" w:rsidRPr="005B25A1" w:rsidRDefault="007615D6" w:rsidP="007615D6">
      <w:pPr>
        <w:keepNext/>
        <w:keepLines/>
        <w:rPr>
          <w:b/>
          <w:bCs/>
        </w:rPr>
      </w:pPr>
      <w:r w:rsidRPr="005B25A1">
        <w:rPr>
          <w:b/>
          <w:bCs/>
        </w:rPr>
        <w:t>Plenary Discussion:</w:t>
      </w:r>
    </w:p>
    <w:p w14:paraId="55C8641F" w14:textId="77777777" w:rsidR="007615D6" w:rsidRPr="005B25A1" w:rsidRDefault="007615D6" w:rsidP="007615D6">
      <w:pPr>
        <w:keepNext/>
        <w:keepLines/>
      </w:pPr>
      <w:r>
        <w:rPr>
          <w:color w:val="FF0000"/>
        </w:rPr>
        <w:t>NO DISCUSSION RECORDED</w:t>
      </w:r>
    </w:p>
    <w:p w14:paraId="03B5CE9C" w14:textId="77777777" w:rsidR="007615D6" w:rsidRPr="00EB0339" w:rsidRDefault="007615D6" w:rsidP="007615D6">
      <w:r w:rsidRPr="005B25A1">
        <w:rPr>
          <w:b/>
          <w:bCs/>
        </w:rPr>
        <w:t>Status:</w:t>
      </w:r>
      <w:r>
        <w:t xml:space="preserve"> </w:t>
      </w:r>
      <w:r>
        <w:rPr>
          <w:color w:val="0000FF"/>
        </w:rPr>
        <w:t>Not concluded</w:t>
      </w:r>
      <w:r>
        <w:t>.</w:t>
      </w:r>
    </w:p>
    <w:p w14:paraId="70C3E5E0" w14:textId="77777777" w:rsidR="00E00DA6" w:rsidRDefault="007615D6" w:rsidP="000A3FBD">
      <w:pPr>
        <w:pStyle w:val="NormTop"/>
      </w:pPr>
      <w:r>
        <w:rPr>
          <w:color w:val="0000FF"/>
        </w:rPr>
        <w:t>S2-2507271</w:t>
      </w:r>
      <w:r w:rsidRPr="00D53282">
        <w:t xml:space="preserve"> </w:t>
      </w:r>
      <w:r>
        <w:t>(CR) 23.369 CR0059 (Rel-19, 'F'): Update Inventory Procedure</w:t>
      </w:r>
      <w:r>
        <w:lastRenderedPageBreak/>
        <w:t xml:space="preserve"> to add clarifications on Filtering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2656ACDA" w14:textId="77777777" w:rsidR="007615D6" w:rsidRPr="005B25A1" w:rsidRDefault="007615D6" w:rsidP="007615D6">
      <w:pPr>
        <w:keepNext/>
        <w:keepLines/>
        <w:rPr>
          <w:b/>
          <w:bCs/>
        </w:rPr>
      </w:pPr>
      <w:r w:rsidRPr="005B25A1">
        <w:rPr>
          <w:b/>
          <w:bCs/>
        </w:rPr>
        <w:t>Convenor comment:</w:t>
      </w:r>
    </w:p>
    <w:p w14:paraId="6631DF04" w14:textId="77777777" w:rsidR="007615D6" w:rsidRPr="005B25A1" w:rsidRDefault="007615D6" w:rsidP="007615D6">
      <w:pPr>
        <w:keepNext/>
        <w:keepLines/>
      </w:pPr>
      <w:r w:rsidRPr="005B25A1">
        <w:t>Handle.</w:t>
      </w:r>
    </w:p>
    <w:p w14:paraId="224582A8" w14:textId="77777777" w:rsidR="007615D6" w:rsidRPr="005B25A1" w:rsidRDefault="007615D6" w:rsidP="007615D6">
      <w:pPr>
        <w:keepNext/>
        <w:keepLines/>
        <w:rPr>
          <w:b/>
          <w:bCs/>
        </w:rPr>
      </w:pPr>
      <w:r w:rsidRPr="005B25A1">
        <w:rPr>
          <w:b/>
          <w:bCs/>
        </w:rPr>
        <w:t>Parallel discussion:</w:t>
      </w:r>
    </w:p>
    <w:p w14:paraId="5FB23794" w14:textId="77777777" w:rsidR="007615D6" w:rsidRPr="005B25A1" w:rsidRDefault="007615D6" w:rsidP="007615D6">
      <w:pPr>
        <w:keepNext/>
        <w:keepLines/>
      </w:pPr>
      <w:r w:rsidRPr="005B25A1">
        <w:t>-</w:t>
      </w:r>
    </w:p>
    <w:p w14:paraId="530B0CB8" w14:textId="77777777" w:rsidR="007615D6" w:rsidRPr="005B25A1" w:rsidRDefault="007615D6" w:rsidP="007615D6">
      <w:pPr>
        <w:keepNext/>
        <w:keepLines/>
        <w:rPr>
          <w:b/>
          <w:bCs/>
        </w:rPr>
      </w:pPr>
      <w:r w:rsidRPr="005B25A1">
        <w:rPr>
          <w:b/>
          <w:bCs/>
        </w:rPr>
        <w:t>Plenary Discussion:</w:t>
      </w:r>
    </w:p>
    <w:p w14:paraId="69F3D485" w14:textId="77777777" w:rsidR="007615D6" w:rsidRPr="005B25A1" w:rsidRDefault="007615D6" w:rsidP="007615D6">
      <w:pPr>
        <w:keepNext/>
        <w:keepLines/>
      </w:pPr>
      <w:r>
        <w:rPr>
          <w:color w:val="FF0000"/>
        </w:rPr>
        <w:t>NO DISCUSSION RECORDED</w:t>
      </w:r>
    </w:p>
    <w:p w14:paraId="4A2CDED0" w14:textId="77777777" w:rsidR="007615D6" w:rsidRPr="00EB0339" w:rsidRDefault="007615D6" w:rsidP="007615D6">
      <w:r w:rsidRPr="005B25A1">
        <w:rPr>
          <w:b/>
          <w:bCs/>
        </w:rPr>
        <w:t>Status:</w:t>
      </w:r>
      <w:r>
        <w:t xml:space="preserve"> </w:t>
      </w:r>
      <w:r>
        <w:rPr>
          <w:color w:val="0000FF"/>
        </w:rPr>
        <w:t>Not concluded</w:t>
      </w:r>
      <w:r>
        <w:t>.</w:t>
      </w:r>
    </w:p>
    <w:p w14:paraId="366CAC00" w14:textId="77777777" w:rsidR="00E00DA6" w:rsidRDefault="007615D6" w:rsidP="000A3FBD">
      <w:pPr>
        <w:pStyle w:val="NormTop"/>
      </w:pPr>
      <w:r>
        <w:rPr>
          <w:color w:val="0000FF"/>
        </w:rPr>
        <w:t>S2-2506348</w:t>
      </w:r>
      <w:r w:rsidRPr="00D53282">
        <w:t xml:space="preserve"> </w:t>
      </w:r>
      <w:r>
        <w:t>(CR) 23.369 CR0004 (Rel-19, 'C'): Service type removal and command request per device (Source: OPPO)</w:t>
      </w:r>
      <w:r>
        <w:br/>
      </w:r>
      <w:r w:rsidRPr="00D53282">
        <w:rPr>
          <w:b/>
        </w:rPr>
        <w:t>Document for:</w:t>
      </w:r>
      <w:r w:rsidRPr="00D53282">
        <w:t xml:space="preserve"> </w:t>
      </w:r>
      <w:r>
        <w:t>Approval</w:t>
      </w:r>
      <w:r>
        <w:br/>
      </w:r>
      <w:r w:rsidRPr="00D53282">
        <w:rPr>
          <w:b/>
        </w:rPr>
        <w:t>Abstract:</w:t>
      </w:r>
      <w:r w:rsidRPr="00D53282">
        <w:t xml:space="preserve"> </w:t>
      </w:r>
    </w:p>
    <w:p w14:paraId="020F5F0F" w14:textId="77777777" w:rsidR="007615D6" w:rsidRPr="005B25A1" w:rsidRDefault="007615D6" w:rsidP="007615D6">
      <w:pPr>
        <w:keepNext/>
        <w:keepLines/>
        <w:rPr>
          <w:b/>
          <w:bCs/>
        </w:rPr>
      </w:pPr>
      <w:r w:rsidRPr="005B25A1">
        <w:rPr>
          <w:b/>
          <w:bCs/>
        </w:rPr>
        <w:t>Convenor comment:</w:t>
      </w:r>
    </w:p>
    <w:p w14:paraId="22BE7ADF" w14:textId="77777777" w:rsidR="007615D6" w:rsidRPr="005B25A1" w:rsidRDefault="007615D6" w:rsidP="007615D6">
      <w:pPr>
        <w:keepNext/>
        <w:keepLines/>
      </w:pPr>
      <w:r w:rsidRPr="005B25A1">
        <w:t>Handle.</w:t>
      </w:r>
    </w:p>
    <w:p w14:paraId="007C8E3E" w14:textId="77777777" w:rsidR="007615D6" w:rsidRPr="005B25A1" w:rsidRDefault="007615D6" w:rsidP="007615D6">
      <w:pPr>
        <w:keepNext/>
        <w:keepLines/>
        <w:rPr>
          <w:b/>
          <w:bCs/>
        </w:rPr>
      </w:pPr>
      <w:r w:rsidRPr="005B25A1">
        <w:rPr>
          <w:b/>
          <w:bCs/>
        </w:rPr>
        <w:t>Parallel discussion:</w:t>
      </w:r>
    </w:p>
    <w:p w14:paraId="456980BE" w14:textId="77777777" w:rsidR="007615D6" w:rsidRPr="005B25A1" w:rsidRDefault="007615D6" w:rsidP="007615D6">
      <w:pPr>
        <w:keepNext/>
        <w:keepLines/>
      </w:pPr>
      <w:r w:rsidRPr="005B25A1">
        <w:t>-</w:t>
      </w:r>
    </w:p>
    <w:p w14:paraId="7B7CD6E8" w14:textId="77777777" w:rsidR="007615D6" w:rsidRPr="005B25A1" w:rsidRDefault="007615D6" w:rsidP="007615D6">
      <w:pPr>
        <w:keepNext/>
        <w:keepLines/>
        <w:rPr>
          <w:b/>
          <w:bCs/>
        </w:rPr>
      </w:pPr>
      <w:r w:rsidRPr="005B25A1">
        <w:rPr>
          <w:b/>
          <w:bCs/>
        </w:rPr>
        <w:t>Plenary Discussion:</w:t>
      </w:r>
    </w:p>
    <w:p w14:paraId="7F4D7E6F" w14:textId="77777777" w:rsidR="007615D6" w:rsidRPr="005B25A1" w:rsidRDefault="007615D6" w:rsidP="007615D6">
      <w:pPr>
        <w:keepNext/>
        <w:keepLines/>
      </w:pPr>
      <w:r>
        <w:rPr>
          <w:color w:val="FF0000"/>
        </w:rPr>
        <w:t>NO DISCUSSION RECORDED</w:t>
      </w:r>
    </w:p>
    <w:p w14:paraId="5AF867C7" w14:textId="77777777" w:rsidR="007615D6" w:rsidRPr="00EB0339" w:rsidRDefault="007615D6" w:rsidP="007615D6">
      <w:r w:rsidRPr="005B25A1">
        <w:rPr>
          <w:b/>
          <w:bCs/>
        </w:rPr>
        <w:t>Status:</w:t>
      </w:r>
      <w:r>
        <w:t xml:space="preserve"> </w:t>
      </w:r>
      <w:r>
        <w:rPr>
          <w:color w:val="0000FF"/>
        </w:rPr>
        <w:t>Not concluded</w:t>
      </w:r>
      <w:r>
        <w:t>.</w:t>
      </w:r>
    </w:p>
    <w:p w14:paraId="06B216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7 NF services clarification</w:t>
      </w:r>
    </w:p>
    <w:p w14:paraId="790606D5" w14:textId="77777777" w:rsidR="00E00DA6" w:rsidRDefault="007615D6" w:rsidP="000A3FBD">
      <w:pPr>
        <w:pStyle w:val="NormTop"/>
      </w:pPr>
      <w:r>
        <w:rPr>
          <w:color w:val="0000FF"/>
        </w:rPr>
        <w:t>S2-2507007</w:t>
      </w:r>
      <w:r w:rsidRPr="00D53282">
        <w:t xml:space="preserve"> </w:t>
      </w:r>
      <w:r>
        <w:t>(CR) 23.502 CR5554 (Rel-19, 'F'): Update on NRF services to support AIOTF discovery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Nnrf_NFManagement_NFRegister</w:t>
      </w:r>
      <w:proofErr w:type="spellEnd"/>
      <w:r>
        <w:t xml:space="preserve"> and </w:t>
      </w:r>
      <w:proofErr w:type="spellStart"/>
      <w:r>
        <w:t>Nnrf_NFDiscovery_Request</w:t>
      </w:r>
      <w:proofErr w:type="spellEnd"/>
      <w:r>
        <w:t xml:space="preserve"> service operation to include Target Area Information, the AF Identifier. Add TS 23.369 in list of references.</w:t>
      </w:r>
    </w:p>
    <w:p w14:paraId="77410619" w14:textId="77777777" w:rsidR="007615D6" w:rsidRPr="005B25A1" w:rsidRDefault="007615D6" w:rsidP="007615D6">
      <w:pPr>
        <w:keepNext/>
        <w:keepLines/>
        <w:rPr>
          <w:b/>
          <w:bCs/>
        </w:rPr>
      </w:pPr>
      <w:r w:rsidRPr="005B25A1">
        <w:rPr>
          <w:b/>
          <w:bCs/>
        </w:rPr>
        <w:t>Convenor comment:</w:t>
      </w:r>
    </w:p>
    <w:p w14:paraId="1493DC81" w14:textId="77777777" w:rsidR="007615D6" w:rsidRPr="005B25A1" w:rsidRDefault="007615D6" w:rsidP="007615D6">
      <w:pPr>
        <w:keepNext/>
        <w:keepLines/>
      </w:pPr>
      <w:r w:rsidRPr="005B25A1">
        <w:t>Handle.</w:t>
      </w:r>
    </w:p>
    <w:p w14:paraId="077EF83D" w14:textId="77777777" w:rsidR="007615D6" w:rsidRPr="005B25A1" w:rsidRDefault="007615D6" w:rsidP="007615D6">
      <w:pPr>
        <w:keepNext/>
        <w:keepLines/>
        <w:rPr>
          <w:b/>
          <w:bCs/>
        </w:rPr>
      </w:pPr>
      <w:r w:rsidRPr="005B25A1">
        <w:rPr>
          <w:b/>
          <w:bCs/>
        </w:rPr>
        <w:t>Parallel discussion:</w:t>
      </w:r>
    </w:p>
    <w:p w14:paraId="2D05F88E" w14:textId="77777777" w:rsidR="007615D6" w:rsidRPr="005B25A1" w:rsidRDefault="007615D6" w:rsidP="007615D6">
      <w:pPr>
        <w:keepNext/>
        <w:keepLines/>
      </w:pPr>
      <w:r w:rsidRPr="005B25A1">
        <w:t>-</w:t>
      </w:r>
    </w:p>
    <w:p w14:paraId="591D227F" w14:textId="77777777" w:rsidR="007615D6" w:rsidRPr="005B25A1" w:rsidRDefault="007615D6" w:rsidP="007615D6">
      <w:pPr>
        <w:keepNext/>
        <w:keepLines/>
        <w:rPr>
          <w:b/>
          <w:bCs/>
        </w:rPr>
      </w:pPr>
      <w:r w:rsidRPr="005B25A1">
        <w:rPr>
          <w:b/>
          <w:bCs/>
        </w:rPr>
        <w:t>Plenary Discussion:</w:t>
      </w:r>
    </w:p>
    <w:p w14:paraId="4DC143D8" w14:textId="77777777" w:rsidR="007615D6" w:rsidRPr="005B25A1" w:rsidRDefault="007615D6" w:rsidP="007615D6">
      <w:pPr>
        <w:keepNext/>
        <w:keepLines/>
      </w:pPr>
      <w:r>
        <w:rPr>
          <w:color w:val="FF0000"/>
        </w:rPr>
        <w:t>NO DISCUSSION RECORDED</w:t>
      </w:r>
    </w:p>
    <w:p w14:paraId="0A5489EB" w14:textId="77777777" w:rsidR="007615D6" w:rsidRPr="00EB0339" w:rsidRDefault="007615D6" w:rsidP="007615D6">
      <w:r w:rsidRPr="005B25A1">
        <w:rPr>
          <w:b/>
          <w:bCs/>
        </w:rPr>
        <w:t>Status:</w:t>
      </w:r>
      <w:r>
        <w:t xml:space="preserve"> </w:t>
      </w:r>
      <w:r>
        <w:rPr>
          <w:color w:val="0000FF"/>
        </w:rPr>
        <w:t>Not concluded</w:t>
      </w:r>
      <w:r>
        <w:t>.</w:t>
      </w:r>
    </w:p>
    <w:p w14:paraId="683BA4AE" w14:textId="77777777" w:rsidR="00E00DA6" w:rsidRDefault="007615D6" w:rsidP="000A3FBD">
      <w:pPr>
        <w:pStyle w:val="NormTop"/>
      </w:pPr>
      <w:r>
        <w:rPr>
          <w:color w:val="0000FF"/>
        </w:rPr>
        <w:t>S2-2506944</w:t>
      </w:r>
      <w:r w:rsidRPr="00D53282">
        <w:t xml:space="preserve"> </w:t>
      </w:r>
      <w:r>
        <w:t xml:space="preserve">(CR) 23.369 CR0028 (Rel-19, 'F'): Clarification on AMF </w:t>
      </w:r>
      <w:proofErr w:type="spellStart"/>
      <w:r>
        <w:t>AIoT</w:t>
      </w:r>
      <w:proofErr w:type="spellEnd"/>
      <w:r>
        <w:t xml:space="preserve"> </w:t>
      </w:r>
      <w:proofErr w:type="spellStart"/>
      <w:r>
        <w:lastRenderedPageBreak/>
        <w:t>Servcie</w:t>
      </w:r>
      <w:proofErr w:type="spellEnd"/>
      <w:r>
        <w:t xml:space="preserv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Message Type in AMF </w:t>
      </w:r>
      <w:proofErr w:type="spellStart"/>
      <w:r>
        <w:t>AIoT</w:t>
      </w:r>
      <w:proofErr w:type="spellEnd"/>
      <w:r>
        <w:t xml:space="preserve"> service definition to align with RAN specification and modify the corresponding AIOTF and NG-RAN interaction procedure for indirect connectivity.</w:t>
      </w:r>
    </w:p>
    <w:p w14:paraId="53299CC6" w14:textId="77777777" w:rsidR="007615D6" w:rsidRPr="005B25A1" w:rsidRDefault="007615D6" w:rsidP="007615D6">
      <w:pPr>
        <w:keepNext/>
        <w:keepLines/>
        <w:rPr>
          <w:b/>
          <w:bCs/>
        </w:rPr>
      </w:pPr>
      <w:r w:rsidRPr="005B25A1">
        <w:rPr>
          <w:b/>
          <w:bCs/>
        </w:rPr>
        <w:t>Convenor comment:</w:t>
      </w:r>
    </w:p>
    <w:p w14:paraId="7E70318A" w14:textId="77777777" w:rsidR="007615D6" w:rsidRPr="005B25A1" w:rsidRDefault="007615D6" w:rsidP="007615D6">
      <w:pPr>
        <w:keepNext/>
        <w:keepLines/>
      </w:pPr>
      <w:r w:rsidRPr="005B25A1">
        <w:t>Handle.</w:t>
      </w:r>
    </w:p>
    <w:p w14:paraId="312984A1" w14:textId="77777777" w:rsidR="007615D6" w:rsidRPr="005B25A1" w:rsidRDefault="007615D6" w:rsidP="007615D6">
      <w:pPr>
        <w:keepNext/>
        <w:keepLines/>
        <w:rPr>
          <w:b/>
          <w:bCs/>
        </w:rPr>
      </w:pPr>
      <w:r w:rsidRPr="005B25A1">
        <w:rPr>
          <w:b/>
          <w:bCs/>
        </w:rPr>
        <w:t>Parallel discussion:</w:t>
      </w:r>
    </w:p>
    <w:p w14:paraId="20D1D3F4" w14:textId="77777777" w:rsidR="007615D6" w:rsidRPr="005B25A1" w:rsidRDefault="007615D6" w:rsidP="007615D6">
      <w:pPr>
        <w:keepNext/>
        <w:keepLines/>
      </w:pPr>
      <w:r w:rsidRPr="005B25A1">
        <w:t>-</w:t>
      </w:r>
    </w:p>
    <w:p w14:paraId="2CBD0BB6" w14:textId="77777777" w:rsidR="007615D6" w:rsidRPr="005B25A1" w:rsidRDefault="007615D6" w:rsidP="007615D6">
      <w:pPr>
        <w:keepNext/>
        <w:keepLines/>
        <w:rPr>
          <w:b/>
          <w:bCs/>
        </w:rPr>
      </w:pPr>
      <w:r w:rsidRPr="005B25A1">
        <w:rPr>
          <w:b/>
          <w:bCs/>
        </w:rPr>
        <w:t>Plenary Discussion:</w:t>
      </w:r>
    </w:p>
    <w:p w14:paraId="6B771750" w14:textId="77777777" w:rsidR="007615D6" w:rsidRPr="005B25A1" w:rsidRDefault="007615D6" w:rsidP="007615D6">
      <w:pPr>
        <w:keepNext/>
        <w:keepLines/>
      </w:pPr>
      <w:r>
        <w:rPr>
          <w:color w:val="FF0000"/>
        </w:rPr>
        <w:t>NO DISCUSSION RECORDED</w:t>
      </w:r>
    </w:p>
    <w:p w14:paraId="52C63BDE" w14:textId="77777777" w:rsidR="007615D6" w:rsidRPr="00EB0339" w:rsidRDefault="007615D6" w:rsidP="007615D6">
      <w:r w:rsidRPr="005B25A1">
        <w:rPr>
          <w:b/>
          <w:bCs/>
        </w:rPr>
        <w:t>Status:</w:t>
      </w:r>
      <w:r>
        <w:t xml:space="preserve"> </w:t>
      </w:r>
      <w:r>
        <w:rPr>
          <w:color w:val="0000FF"/>
        </w:rPr>
        <w:t>Not concluded</w:t>
      </w:r>
      <w:r>
        <w:t>.</w:t>
      </w:r>
    </w:p>
    <w:p w14:paraId="19F38B64" w14:textId="77777777" w:rsidR="00E00DA6" w:rsidRDefault="007615D6" w:rsidP="000A3FBD">
      <w:pPr>
        <w:pStyle w:val="NormTop"/>
      </w:pPr>
      <w:r>
        <w:rPr>
          <w:color w:val="0000FF"/>
        </w:rPr>
        <w:t>S2-2506946</w:t>
      </w:r>
      <w:r w:rsidRPr="00D53282">
        <w:t xml:space="preserve"> </w:t>
      </w:r>
      <w:r>
        <w:t xml:space="preserve">(CR) 23.502 CR5552 (Rel-19, 'F'): Update NRF Services for </w:t>
      </w:r>
      <w:proofErr w:type="spellStart"/>
      <w:r>
        <w:t>AIoT</w:t>
      </w:r>
      <w:proofErr w:type="spellEnd"/>
      <w:r>
        <w:t xml:space="preserve"> Functions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NRF services for </w:t>
      </w:r>
      <w:proofErr w:type="spellStart"/>
      <w:r>
        <w:t>AIoT</w:t>
      </w:r>
      <w:proofErr w:type="spellEnd"/>
      <w:r>
        <w:t xml:space="preserve"> functions including AIOTF and ADM.</w:t>
      </w:r>
    </w:p>
    <w:p w14:paraId="2F3749B4" w14:textId="77777777" w:rsidR="007615D6" w:rsidRPr="005B25A1" w:rsidRDefault="007615D6" w:rsidP="007615D6">
      <w:pPr>
        <w:keepNext/>
        <w:keepLines/>
        <w:rPr>
          <w:b/>
          <w:bCs/>
        </w:rPr>
      </w:pPr>
      <w:r w:rsidRPr="005B25A1">
        <w:rPr>
          <w:b/>
          <w:bCs/>
        </w:rPr>
        <w:t>Convenor comment:</w:t>
      </w:r>
    </w:p>
    <w:p w14:paraId="77135814" w14:textId="77777777" w:rsidR="007615D6" w:rsidRPr="005B25A1" w:rsidRDefault="007615D6" w:rsidP="007615D6">
      <w:pPr>
        <w:keepNext/>
        <w:keepLines/>
      </w:pPr>
      <w:r w:rsidRPr="005B25A1">
        <w:t>Handle.</w:t>
      </w:r>
    </w:p>
    <w:p w14:paraId="3C26E15D" w14:textId="77777777" w:rsidR="007615D6" w:rsidRPr="005B25A1" w:rsidRDefault="007615D6" w:rsidP="007615D6">
      <w:pPr>
        <w:keepNext/>
        <w:keepLines/>
        <w:rPr>
          <w:b/>
          <w:bCs/>
        </w:rPr>
      </w:pPr>
      <w:r w:rsidRPr="005B25A1">
        <w:rPr>
          <w:b/>
          <w:bCs/>
        </w:rPr>
        <w:t>Parallel discussion:</w:t>
      </w:r>
    </w:p>
    <w:p w14:paraId="3AA08E6B" w14:textId="77777777" w:rsidR="007615D6" w:rsidRPr="005B25A1" w:rsidRDefault="007615D6" w:rsidP="007615D6">
      <w:pPr>
        <w:keepNext/>
        <w:keepLines/>
      </w:pPr>
      <w:r w:rsidRPr="005B25A1">
        <w:t>-</w:t>
      </w:r>
    </w:p>
    <w:p w14:paraId="3C846C59" w14:textId="77777777" w:rsidR="007615D6" w:rsidRPr="005B25A1" w:rsidRDefault="007615D6" w:rsidP="007615D6">
      <w:pPr>
        <w:keepNext/>
        <w:keepLines/>
        <w:rPr>
          <w:b/>
          <w:bCs/>
        </w:rPr>
      </w:pPr>
      <w:r w:rsidRPr="005B25A1">
        <w:rPr>
          <w:b/>
          <w:bCs/>
        </w:rPr>
        <w:t>Plenary Discussion:</w:t>
      </w:r>
    </w:p>
    <w:p w14:paraId="3F3D6521" w14:textId="77777777" w:rsidR="007615D6" w:rsidRPr="005B25A1" w:rsidRDefault="007615D6" w:rsidP="007615D6">
      <w:pPr>
        <w:keepNext/>
        <w:keepLines/>
      </w:pPr>
      <w:r>
        <w:rPr>
          <w:color w:val="FF0000"/>
        </w:rPr>
        <w:t>NO DISCUSSION RECORDED</w:t>
      </w:r>
    </w:p>
    <w:p w14:paraId="315D71D0" w14:textId="77777777" w:rsidR="007615D6" w:rsidRPr="00EB0339" w:rsidRDefault="007615D6" w:rsidP="007615D6">
      <w:r w:rsidRPr="005B25A1">
        <w:rPr>
          <w:b/>
          <w:bCs/>
        </w:rPr>
        <w:t>Status:</w:t>
      </w:r>
      <w:r>
        <w:t xml:space="preserve"> </w:t>
      </w:r>
      <w:r>
        <w:rPr>
          <w:color w:val="0000FF"/>
        </w:rPr>
        <w:t>Not concluded</w:t>
      </w:r>
      <w:r>
        <w:t>.</w:t>
      </w:r>
    </w:p>
    <w:p w14:paraId="68E415B2" w14:textId="77777777" w:rsidR="00E00DA6" w:rsidRDefault="007615D6" w:rsidP="000A3FBD">
      <w:pPr>
        <w:pStyle w:val="NormTop"/>
      </w:pPr>
      <w:r>
        <w:rPr>
          <w:color w:val="0000FF"/>
        </w:rPr>
        <w:t>S2-2507267</w:t>
      </w:r>
      <w:r w:rsidRPr="00D53282">
        <w:t xml:space="preserve"> </w:t>
      </w:r>
      <w:r>
        <w:t xml:space="preserve">(CR) 23.369 CR0057 (Rel-19, 'F'): Service operation clarifications and alignments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11214567" w14:textId="77777777" w:rsidR="007615D6" w:rsidRPr="005B25A1" w:rsidRDefault="007615D6" w:rsidP="007615D6">
      <w:pPr>
        <w:keepNext/>
        <w:keepLines/>
        <w:rPr>
          <w:b/>
          <w:bCs/>
        </w:rPr>
      </w:pPr>
      <w:r w:rsidRPr="005B25A1">
        <w:rPr>
          <w:b/>
          <w:bCs/>
        </w:rPr>
        <w:t>Convenor comment:</w:t>
      </w:r>
    </w:p>
    <w:p w14:paraId="44703DEF" w14:textId="77777777" w:rsidR="007615D6" w:rsidRPr="005B25A1" w:rsidRDefault="007615D6" w:rsidP="007615D6">
      <w:pPr>
        <w:keepNext/>
        <w:keepLines/>
      </w:pPr>
      <w:r w:rsidRPr="005B25A1">
        <w:t>Handle.</w:t>
      </w:r>
    </w:p>
    <w:p w14:paraId="2104D889" w14:textId="77777777" w:rsidR="007615D6" w:rsidRPr="005B25A1" w:rsidRDefault="007615D6" w:rsidP="007615D6">
      <w:pPr>
        <w:keepNext/>
        <w:keepLines/>
        <w:rPr>
          <w:b/>
          <w:bCs/>
        </w:rPr>
      </w:pPr>
      <w:r w:rsidRPr="005B25A1">
        <w:rPr>
          <w:b/>
          <w:bCs/>
        </w:rPr>
        <w:t>Parallel discussion:</w:t>
      </w:r>
    </w:p>
    <w:p w14:paraId="51F3CA06" w14:textId="77777777" w:rsidR="007615D6" w:rsidRPr="005B25A1" w:rsidRDefault="007615D6" w:rsidP="007615D6">
      <w:pPr>
        <w:keepNext/>
        <w:keepLines/>
      </w:pPr>
      <w:r w:rsidRPr="005B25A1">
        <w:t>-</w:t>
      </w:r>
    </w:p>
    <w:p w14:paraId="109A223F" w14:textId="77777777" w:rsidR="007615D6" w:rsidRPr="005B25A1" w:rsidRDefault="007615D6" w:rsidP="007615D6">
      <w:pPr>
        <w:keepNext/>
        <w:keepLines/>
        <w:rPr>
          <w:b/>
          <w:bCs/>
        </w:rPr>
      </w:pPr>
      <w:r w:rsidRPr="005B25A1">
        <w:rPr>
          <w:b/>
          <w:bCs/>
        </w:rPr>
        <w:t>Plenary Discussion:</w:t>
      </w:r>
    </w:p>
    <w:p w14:paraId="04208B1B" w14:textId="77777777" w:rsidR="007615D6" w:rsidRPr="005B25A1" w:rsidRDefault="007615D6" w:rsidP="007615D6">
      <w:pPr>
        <w:keepNext/>
        <w:keepLines/>
      </w:pPr>
      <w:r>
        <w:rPr>
          <w:color w:val="FF0000"/>
        </w:rPr>
        <w:t>NO DISCUSSION RECORDED</w:t>
      </w:r>
    </w:p>
    <w:p w14:paraId="6F853178" w14:textId="77777777" w:rsidR="007615D6" w:rsidRPr="00EB0339" w:rsidRDefault="007615D6" w:rsidP="007615D6">
      <w:r w:rsidRPr="005B25A1">
        <w:rPr>
          <w:b/>
          <w:bCs/>
        </w:rPr>
        <w:t>Status:</w:t>
      </w:r>
      <w:r>
        <w:t xml:space="preserve"> </w:t>
      </w:r>
      <w:r>
        <w:rPr>
          <w:color w:val="0000FF"/>
        </w:rPr>
        <w:t>Not concluded</w:t>
      </w:r>
      <w:r>
        <w:t>.</w:t>
      </w:r>
    </w:p>
    <w:p w14:paraId="63C7BE4E" w14:textId="77777777" w:rsidR="00E00DA6" w:rsidRDefault="007615D6" w:rsidP="000A3FBD">
      <w:pPr>
        <w:pStyle w:val="NormTop"/>
      </w:pPr>
      <w:r>
        <w:rPr>
          <w:color w:val="0000FF"/>
        </w:rPr>
        <w:t>S2-2506533</w:t>
      </w:r>
      <w:r w:rsidRPr="00D53282">
        <w:t xml:space="preserve"> </w:t>
      </w:r>
      <w:r>
        <w:t>(CR) 23.369 CR0011 (Rel-19, 'F'): ADM Service Operations Upd</w:t>
      </w:r>
      <w:r>
        <w:lastRenderedPageBreak/>
        <w:t>ate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the </w:t>
      </w:r>
      <w:proofErr w:type="spellStart"/>
      <w:r>
        <w:t>Nadm_DM_Query</w:t>
      </w:r>
      <w:proofErr w:type="spellEnd"/>
      <w:r>
        <w:t xml:space="preserve"> service operation, an ADM Data Set indication is included as mandatory input while the corresponding data keys are defined as optional input (for AF authorization data, AF ID is optional). Additional </w:t>
      </w:r>
      <w:proofErr w:type="spellStart"/>
      <w:r>
        <w:t>Nadm_DM_Subscr</w:t>
      </w:r>
      <w:proofErr w:type="spellEnd"/>
      <w:r>
        <w:t>.</w:t>
      </w:r>
    </w:p>
    <w:p w14:paraId="00DC9DF7" w14:textId="77777777" w:rsidR="007615D6" w:rsidRPr="005B25A1" w:rsidRDefault="007615D6" w:rsidP="007615D6">
      <w:pPr>
        <w:keepNext/>
        <w:keepLines/>
        <w:rPr>
          <w:b/>
          <w:bCs/>
        </w:rPr>
      </w:pPr>
      <w:r w:rsidRPr="005B25A1">
        <w:rPr>
          <w:b/>
          <w:bCs/>
        </w:rPr>
        <w:t>Convenor comment:</w:t>
      </w:r>
    </w:p>
    <w:p w14:paraId="2AA4C83A" w14:textId="77777777" w:rsidR="007615D6" w:rsidRPr="005B25A1" w:rsidRDefault="007615D6" w:rsidP="007615D6">
      <w:pPr>
        <w:keepNext/>
        <w:keepLines/>
      </w:pPr>
      <w:r w:rsidRPr="005B25A1">
        <w:t>Handle.</w:t>
      </w:r>
    </w:p>
    <w:p w14:paraId="0EA21518" w14:textId="77777777" w:rsidR="007615D6" w:rsidRPr="005B25A1" w:rsidRDefault="007615D6" w:rsidP="007615D6">
      <w:pPr>
        <w:keepNext/>
        <w:keepLines/>
        <w:rPr>
          <w:b/>
          <w:bCs/>
        </w:rPr>
      </w:pPr>
      <w:r w:rsidRPr="005B25A1">
        <w:rPr>
          <w:b/>
          <w:bCs/>
        </w:rPr>
        <w:t>Parallel discussion:</w:t>
      </w:r>
    </w:p>
    <w:p w14:paraId="7B0FE549" w14:textId="77777777" w:rsidR="007615D6" w:rsidRPr="005B25A1" w:rsidRDefault="007615D6" w:rsidP="007615D6">
      <w:pPr>
        <w:keepNext/>
        <w:keepLines/>
      </w:pPr>
      <w:r w:rsidRPr="005B25A1">
        <w:t>-</w:t>
      </w:r>
    </w:p>
    <w:p w14:paraId="2BDC267B" w14:textId="77777777" w:rsidR="007615D6" w:rsidRPr="005B25A1" w:rsidRDefault="007615D6" w:rsidP="007615D6">
      <w:pPr>
        <w:keepNext/>
        <w:keepLines/>
        <w:rPr>
          <w:b/>
          <w:bCs/>
        </w:rPr>
      </w:pPr>
      <w:r w:rsidRPr="005B25A1">
        <w:rPr>
          <w:b/>
          <w:bCs/>
        </w:rPr>
        <w:t>Plenary Discussion:</w:t>
      </w:r>
    </w:p>
    <w:p w14:paraId="37BD0FC8" w14:textId="77777777" w:rsidR="007615D6" w:rsidRPr="005B25A1" w:rsidRDefault="007615D6" w:rsidP="007615D6">
      <w:pPr>
        <w:keepNext/>
        <w:keepLines/>
      </w:pPr>
      <w:r>
        <w:rPr>
          <w:color w:val="FF0000"/>
        </w:rPr>
        <w:t>NO DISCUSSION RECORDED</w:t>
      </w:r>
    </w:p>
    <w:p w14:paraId="6B132FFD" w14:textId="77777777" w:rsidR="007615D6" w:rsidRPr="00EB0339" w:rsidRDefault="007615D6" w:rsidP="007615D6">
      <w:r w:rsidRPr="005B25A1">
        <w:rPr>
          <w:b/>
          <w:bCs/>
        </w:rPr>
        <w:t>Status:</w:t>
      </w:r>
      <w:r>
        <w:t xml:space="preserve"> </w:t>
      </w:r>
      <w:r>
        <w:rPr>
          <w:color w:val="0000FF"/>
        </w:rPr>
        <w:t>Not concluded</w:t>
      </w:r>
      <w:r>
        <w:t>.</w:t>
      </w:r>
    </w:p>
    <w:p w14:paraId="5A24EF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1 scope update</w:t>
      </w:r>
    </w:p>
    <w:p w14:paraId="56152A0B" w14:textId="77777777" w:rsidR="00E00DA6" w:rsidRDefault="007615D6" w:rsidP="000A3FBD">
      <w:pPr>
        <w:pStyle w:val="NormTop"/>
      </w:pPr>
      <w:r>
        <w:rPr>
          <w:color w:val="0000FF"/>
        </w:rPr>
        <w:t>S2-2506425</w:t>
      </w:r>
      <w:r w:rsidRPr="00D53282">
        <w:t xml:space="preserve"> </w:t>
      </w:r>
      <w:r>
        <w:t xml:space="preserve">(CR) 23.369 CR0006 (Rel-19, 'F'): Clarification of the Rel-19 </w:t>
      </w:r>
      <w:proofErr w:type="spellStart"/>
      <w:r>
        <w:t>AIoT</w:t>
      </w:r>
      <w:proofErr w:type="spellEnd"/>
      <w:r>
        <w:t xml:space="preserve"> scope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Note that Release-19 </w:t>
      </w:r>
      <w:proofErr w:type="spellStart"/>
      <w:r>
        <w:t>AIoT</w:t>
      </w:r>
      <w:proofErr w:type="spellEnd"/>
      <w:r>
        <w:t xml:space="preserve"> supports only Device type 1 in Topology 1.</w:t>
      </w:r>
    </w:p>
    <w:p w14:paraId="04FAC4C3" w14:textId="77777777" w:rsidR="007615D6" w:rsidRPr="005B25A1" w:rsidRDefault="007615D6" w:rsidP="007615D6">
      <w:pPr>
        <w:keepNext/>
        <w:keepLines/>
        <w:rPr>
          <w:b/>
          <w:bCs/>
        </w:rPr>
      </w:pPr>
      <w:r w:rsidRPr="005B25A1">
        <w:rPr>
          <w:b/>
          <w:bCs/>
        </w:rPr>
        <w:t>Convenor comment:</w:t>
      </w:r>
    </w:p>
    <w:p w14:paraId="235B1B5F" w14:textId="77777777" w:rsidR="007615D6" w:rsidRPr="005B25A1" w:rsidRDefault="007615D6" w:rsidP="007615D6">
      <w:pPr>
        <w:keepNext/>
        <w:keepLines/>
      </w:pPr>
      <w:r w:rsidRPr="005B25A1">
        <w:t>Handle.</w:t>
      </w:r>
    </w:p>
    <w:p w14:paraId="7935DDA1" w14:textId="77777777" w:rsidR="007615D6" w:rsidRPr="005B25A1" w:rsidRDefault="007615D6" w:rsidP="007615D6">
      <w:pPr>
        <w:keepNext/>
        <w:keepLines/>
        <w:rPr>
          <w:b/>
          <w:bCs/>
        </w:rPr>
      </w:pPr>
      <w:r w:rsidRPr="005B25A1">
        <w:rPr>
          <w:b/>
          <w:bCs/>
        </w:rPr>
        <w:t>Parallel discussion:</w:t>
      </w:r>
    </w:p>
    <w:p w14:paraId="22846CB1" w14:textId="77777777" w:rsidR="007615D6" w:rsidRPr="005B25A1" w:rsidRDefault="007615D6" w:rsidP="007615D6">
      <w:pPr>
        <w:keepNext/>
        <w:keepLines/>
      </w:pPr>
      <w:r w:rsidRPr="005B25A1">
        <w:t>-</w:t>
      </w:r>
    </w:p>
    <w:p w14:paraId="4D4A77E0" w14:textId="77777777" w:rsidR="007615D6" w:rsidRPr="005B25A1" w:rsidRDefault="007615D6" w:rsidP="007615D6">
      <w:pPr>
        <w:keepNext/>
        <w:keepLines/>
        <w:rPr>
          <w:b/>
          <w:bCs/>
        </w:rPr>
      </w:pPr>
      <w:r w:rsidRPr="005B25A1">
        <w:rPr>
          <w:b/>
          <w:bCs/>
        </w:rPr>
        <w:t>Plenary Discussion:</w:t>
      </w:r>
    </w:p>
    <w:p w14:paraId="3CE5A158" w14:textId="77777777" w:rsidR="007615D6" w:rsidRPr="005B25A1" w:rsidRDefault="007615D6" w:rsidP="007615D6">
      <w:pPr>
        <w:keepNext/>
        <w:keepLines/>
      </w:pPr>
      <w:r>
        <w:rPr>
          <w:color w:val="FF0000"/>
        </w:rPr>
        <w:t>NO DISCUSSION RECORDED</w:t>
      </w:r>
    </w:p>
    <w:p w14:paraId="506B860F" w14:textId="77777777" w:rsidR="007615D6" w:rsidRPr="00EB0339" w:rsidRDefault="007615D6" w:rsidP="007615D6">
      <w:r w:rsidRPr="005B25A1">
        <w:rPr>
          <w:b/>
          <w:bCs/>
        </w:rPr>
        <w:t>Status:</w:t>
      </w:r>
      <w:r>
        <w:t xml:space="preserve"> </w:t>
      </w:r>
      <w:r>
        <w:rPr>
          <w:color w:val="0000FF"/>
        </w:rPr>
        <w:t>Not concluded</w:t>
      </w:r>
      <w:r>
        <w:t>.</w:t>
      </w:r>
    </w:p>
    <w:p w14:paraId="4802C62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Delayed A-IoT D2R NAS messages</w:t>
      </w:r>
    </w:p>
    <w:p w14:paraId="2D79157F" w14:textId="77777777" w:rsidR="00E00DA6" w:rsidRDefault="007615D6" w:rsidP="000A3FBD">
      <w:pPr>
        <w:pStyle w:val="NormTop"/>
      </w:pPr>
      <w:r>
        <w:rPr>
          <w:color w:val="0000FF"/>
        </w:rPr>
        <w:t>S2-2506138</w:t>
      </w:r>
      <w:r w:rsidRPr="00D53282">
        <w:t xml:space="preserve"> </w:t>
      </w:r>
      <w:r>
        <w:t>(LS IN) LS on delayed A-IoT D</w:t>
      </w:r>
      <w:r>
        <w:lastRenderedPageBreak/>
        <w:t>2R NAS messages (Source: RAN WG2 (R2-2504967))</w:t>
      </w:r>
      <w:r>
        <w:br/>
      </w:r>
      <w:r w:rsidRPr="00D53282">
        <w:rPr>
          <w:b/>
        </w:rPr>
        <w:t>Document for:</w:t>
      </w:r>
      <w:r w:rsidRPr="00D53282">
        <w:t xml:space="preserve"> </w:t>
      </w:r>
      <w:r>
        <w:t>Information</w:t>
      </w:r>
      <w:r>
        <w:br/>
      </w:r>
      <w:r w:rsidRPr="00D53282">
        <w:rPr>
          <w:b/>
        </w:rPr>
        <w:t>Abstract:</w:t>
      </w:r>
      <w:r w:rsidRPr="00D53282">
        <w:t xml:space="preserve"> </w:t>
      </w:r>
      <w:r>
        <w:br/>
        <w:t>In RAN WG2#130, RAN WG2 discussed the timing of AS/NAS interaction when a command is sent to the A-IoT device, and reached the following agreement: 1. 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RAN WG2 understand that the device may, for example, receive a write command message from the reader, pass the command message to NAS layer, and when the scheduled D2R occasion for the response arrives, transmit the MAC response with an empty SDU if the NAS response has not yet been delivered to MAC as indicated in the agreement above. {. . .}.</w:t>
      </w:r>
    </w:p>
    <w:p w14:paraId="193A739E"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S2-2506819</w:t>
      </w:r>
      <w:r>
        <w:t>.</w:t>
      </w:r>
    </w:p>
    <w:p w14:paraId="72723D00" w14:textId="77777777" w:rsidR="007615D6" w:rsidRPr="005B25A1" w:rsidRDefault="007615D6" w:rsidP="007615D6">
      <w:pPr>
        <w:keepNext/>
        <w:keepLines/>
        <w:rPr>
          <w:b/>
          <w:bCs/>
        </w:rPr>
      </w:pPr>
      <w:r w:rsidRPr="005B25A1">
        <w:rPr>
          <w:b/>
          <w:bCs/>
        </w:rPr>
        <w:t>Convenor comment:</w:t>
      </w:r>
    </w:p>
    <w:p w14:paraId="239B2994" w14:textId="77777777" w:rsidR="007615D6" w:rsidRPr="005B25A1" w:rsidRDefault="007615D6" w:rsidP="007615D6">
      <w:pPr>
        <w:keepNext/>
        <w:keepLines/>
      </w:pPr>
      <w:r w:rsidRPr="005B25A1">
        <w:t>Handle.</w:t>
      </w:r>
    </w:p>
    <w:p w14:paraId="1296E0EB" w14:textId="77777777" w:rsidR="007615D6" w:rsidRPr="005B25A1" w:rsidRDefault="007615D6" w:rsidP="007615D6">
      <w:pPr>
        <w:keepNext/>
        <w:keepLines/>
        <w:rPr>
          <w:b/>
          <w:bCs/>
        </w:rPr>
      </w:pPr>
      <w:r w:rsidRPr="005B25A1">
        <w:rPr>
          <w:b/>
          <w:bCs/>
        </w:rPr>
        <w:t>Parallel discussion:</w:t>
      </w:r>
    </w:p>
    <w:p w14:paraId="413F5C28" w14:textId="77777777" w:rsidR="007615D6" w:rsidRPr="005B25A1" w:rsidRDefault="007615D6" w:rsidP="007615D6">
      <w:pPr>
        <w:keepNext/>
        <w:keepLines/>
      </w:pPr>
      <w:r w:rsidRPr="005B25A1">
        <w:t>-</w:t>
      </w:r>
    </w:p>
    <w:p w14:paraId="36BF3AA1" w14:textId="77777777" w:rsidR="007615D6" w:rsidRPr="005B25A1" w:rsidRDefault="007615D6" w:rsidP="007615D6">
      <w:pPr>
        <w:keepNext/>
        <w:keepLines/>
        <w:rPr>
          <w:b/>
          <w:bCs/>
        </w:rPr>
      </w:pPr>
      <w:r w:rsidRPr="005B25A1">
        <w:rPr>
          <w:b/>
          <w:bCs/>
        </w:rPr>
        <w:t>Plenary Discussion:</w:t>
      </w:r>
    </w:p>
    <w:p w14:paraId="613912FF" w14:textId="77777777" w:rsidR="007615D6" w:rsidRPr="005B25A1" w:rsidRDefault="007615D6" w:rsidP="007615D6">
      <w:pPr>
        <w:keepNext/>
        <w:keepLines/>
      </w:pPr>
      <w:r>
        <w:rPr>
          <w:color w:val="FF0000"/>
        </w:rPr>
        <w:t>NO DISCUSSION RECORDED</w:t>
      </w:r>
    </w:p>
    <w:p w14:paraId="659A98AD" w14:textId="77777777" w:rsidR="007615D6" w:rsidRPr="00EB0339" w:rsidRDefault="007615D6" w:rsidP="007615D6">
      <w:r w:rsidRPr="005B25A1">
        <w:rPr>
          <w:b/>
          <w:bCs/>
        </w:rPr>
        <w:t>Status:</w:t>
      </w:r>
      <w:r>
        <w:t xml:space="preserve"> </w:t>
      </w:r>
      <w:r>
        <w:rPr>
          <w:color w:val="0000FF"/>
        </w:rPr>
        <w:t>Not concluded</w:t>
      </w:r>
      <w:r>
        <w:t>.</w:t>
      </w:r>
    </w:p>
    <w:p w14:paraId="76E00F18" w14:textId="77777777" w:rsidR="00E00DA6" w:rsidRDefault="007615D6" w:rsidP="000A3FBD">
      <w:pPr>
        <w:pStyle w:val="NormTop"/>
      </w:pPr>
      <w:r>
        <w:rPr>
          <w:color w:val="0000FF"/>
        </w:rPr>
        <w:t>S2-2506819</w:t>
      </w:r>
      <w:r w:rsidRPr="00D53282">
        <w:t xml:space="preserve"> </w:t>
      </w:r>
      <w:r>
        <w:t>(LS OUT) [DRAFT] Reply LS on delayed A-IoT D2R NAS messages (Source: NTT DOCOMO)</w:t>
      </w:r>
      <w:r>
        <w:br/>
      </w:r>
      <w:r w:rsidRPr="00D53282">
        <w:rPr>
          <w:b/>
        </w:rPr>
        <w:t>Document for:</w:t>
      </w:r>
      <w:r w:rsidRPr="00D53282">
        <w:t xml:space="preserve"> </w:t>
      </w:r>
      <w:r>
        <w:t>Approval</w:t>
      </w:r>
      <w:r>
        <w:br/>
      </w:r>
      <w:r w:rsidRPr="00D53282">
        <w:rPr>
          <w:b/>
        </w:rPr>
        <w:t>Abstract:</w:t>
      </w:r>
      <w:r w:rsidRPr="00D53282">
        <w:t xml:space="preserve"> </w:t>
      </w:r>
    </w:p>
    <w:p w14:paraId="0CAFFB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S2-2506138</w:t>
      </w:r>
      <w:r>
        <w:t>.</w:t>
      </w:r>
    </w:p>
    <w:p w14:paraId="56480B31" w14:textId="77777777" w:rsidR="007615D6" w:rsidRPr="005B25A1" w:rsidRDefault="007615D6" w:rsidP="007615D6">
      <w:pPr>
        <w:keepNext/>
        <w:keepLines/>
        <w:rPr>
          <w:b/>
          <w:bCs/>
        </w:rPr>
      </w:pPr>
      <w:r w:rsidRPr="005B25A1">
        <w:rPr>
          <w:b/>
          <w:bCs/>
        </w:rPr>
        <w:t>Convenor comment:</w:t>
      </w:r>
    </w:p>
    <w:p w14:paraId="24E23151" w14:textId="77777777" w:rsidR="007615D6" w:rsidRPr="005B25A1" w:rsidRDefault="007615D6" w:rsidP="007615D6">
      <w:pPr>
        <w:keepNext/>
        <w:keepLines/>
      </w:pPr>
      <w:r w:rsidRPr="005B25A1">
        <w:t>Handle.</w:t>
      </w:r>
    </w:p>
    <w:p w14:paraId="148AB417" w14:textId="77777777" w:rsidR="007615D6" w:rsidRPr="005B25A1" w:rsidRDefault="007615D6" w:rsidP="007615D6">
      <w:pPr>
        <w:keepNext/>
        <w:keepLines/>
        <w:rPr>
          <w:b/>
          <w:bCs/>
        </w:rPr>
      </w:pPr>
      <w:r w:rsidRPr="005B25A1">
        <w:rPr>
          <w:b/>
          <w:bCs/>
        </w:rPr>
        <w:t>Parallel discussion:</w:t>
      </w:r>
    </w:p>
    <w:p w14:paraId="282B8AA8" w14:textId="77777777" w:rsidR="007615D6" w:rsidRPr="005B25A1" w:rsidRDefault="007615D6" w:rsidP="007615D6">
      <w:pPr>
        <w:keepNext/>
        <w:keepLines/>
      </w:pPr>
      <w:r w:rsidRPr="005B25A1">
        <w:t>-</w:t>
      </w:r>
    </w:p>
    <w:p w14:paraId="297320A1" w14:textId="77777777" w:rsidR="007615D6" w:rsidRPr="005B25A1" w:rsidRDefault="007615D6" w:rsidP="007615D6">
      <w:pPr>
        <w:keepNext/>
        <w:keepLines/>
        <w:rPr>
          <w:b/>
          <w:bCs/>
        </w:rPr>
      </w:pPr>
      <w:r w:rsidRPr="005B25A1">
        <w:rPr>
          <w:b/>
          <w:bCs/>
        </w:rPr>
        <w:t>Plenary Discussion:</w:t>
      </w:r>
    </w:p>
    <w:p w14:paraId="40B792E9" w14:textId="77777777" w:rsidR="007615D6" w:rsidRPr="005B25A1" w:rsidRDefault="007615D6" w:rsidP="007615D6">
      <w:pPr>
        <w:keepNext/>
        <w:keepLines/>
      </w:pPr>
      <w:r>
        <w:rPr>
          <w:color w:val="FF0000"/>
        </w:rPr>
        <w:t>NO DISCUSSION RECORDED</w:t>
      </w:r>
    </w:p>
    <w:p w14:paraId="5D8BC6FD" w14:textId="77777777" w:rsidR="007615D6" w:rsidRPr="00EB0339" w:rsidRDefault="007615D6" w:rsidP="007615D6">
      <w:r w:rsidRPr="005B25A1">
        <w:rPr>
          <w:b/>
          <w:bCs/>
        </w:rPr>
        <w:t>Status:</w:t>
      </w:r>
      <w:r>
        <w:t xml:space="preserve"> </w:t>
      </w:r>
      <w:r>
        <w:rPr>
          <w:color w:val="0000FF"/>
        </w:rPr>
        <w:t>Not concluded</w:t>
      </w:r>
      <w:r>
        <w:t>.</w:t>
      </w:r>
    </w:p>
    <w:p w14:paraId="565DC9A6" w14:textId="77777777" w:rsidR="00E00DA6" w:rsidRDefault="007615D6" w:rsidP="000A3FBD">
      <w:pPr>
        <w:pStyle w:val="NormTop"/>
      </w:pPr>
      <w:r>
        <w:rPr>
          <w:color w:val="0000FF"/>
        </w:rPr>
        <w:t>S2-2506821</w:t>
      </w:r>
      <w:r w:rsidRPr="00D53282">
        <w:t xml:space="preserve"> </w:t>
      </w:r>
      <w:r>
        <w:t>(DISCUSSION) Discussion on Delayed NAS Message (Source: NTT DOCOMO)</w:t>
      </w:r>
      <w:r>
        <w:br/>
      </w:r>
      <w:r w:rsidRPr="00D53282">
        <w:rPr>
          <w:b/>
        </w:rPr>
        <w:t>Document for:</w:t>
      </w:r>
      <w:r w:rsidRPr="00D53282">
        <w:t xml:space="preserve"> </w:t>
      </w:r>
      <w:r>
        <w:t>Discussion</w:t>
      </w:r>
      <w:r>
        <w:br/>
      </w:r>
      <w:r w:rsidRPr="00D53282">
        <w:rPr>
          <w:b/>
        </w:rPr>
        <w:t>Abstract:</w:t>
      </w:r>
      <w:r w:rsidRPr="00D53282">
        <w:t xml:space="preserve"> </w:t>
      </w:r>
    </w:p>
    <w:p w14:paraId="670DDB2A" w14:textId="77777777" w:rsidR="007615D6" w:rsidRPr="005B25A1" w:rsidRDefault="007615D6" w:rsidP="007615D6">
      <w:pPr>
        <w:keepNext/>
        <w:keepLines/>
        <w:rPr>
          <w:b/>
          <w:bCs/>
        </w:rPr>
      </w:pPr>
      <w:r w:rsidRPr="005B25A1">
        <w:rPr>
          <w:b/>
          <w:bCs/>
        </w:rPr>
        <w:t>Convenor comment:</w:t>
      </w:r>
    </w:p>
    <w:p w14:paraId="199DCFBF" w14:textId="77777777" w:rsidR="007615D6" w:rsidRPr="005B25A1" w:rsidRDefault="007615D6" w:rsidP="007615D6">
      <w:pPr>
        <w:keepNext/>
        <w:keepLines/>
      </w:pPr>
      <w:r w:rsidRPr="005B25A1">
        <w:t>Handle.</w:t>
      </w:r>
    </w:p>
    <w:p w14:paraId="5637A508" w14:textId="77777777" w:rsidR="007615D6" w:rsidRPr="005B25A1" w:rsidRDefault="007615D6" w:rsidP="007615D6">
      <w:pPr>
        <w:keepNext/>
        <w:keepLines/>
        <w:rPr>
          <w:b/>
          <w:bCs/>
        </w:rPr>
      </w:pPr>
      <w:r w:rsidRPr="005B25A1">
        <w:rPr>
          <w:b/>
          <w:bCs/>
        </w:rPr>
        <w:t>Parallel discussion:</w:t>
      </w:r>
    </w:p>
    <w:p w14:paraId="2FC30B29" w14:textId="77777777" w:rsidR="007615D6" w:rsidRPr="005B25A1" w:rsidRDefault="007615D6" w:rsidP="007615D6">
      <w:pPr>
        <w:keepNext/>
        <w:keepLines/>
      </w:pPr>
      <w:r w:rsidRPr="005B25A1">
        <w:t>-</w:t>
      </w:r>
    </w:p>
    <w:p w14:paraId="688FE2E8" w14:textId="77777777" w:rsidR="007615D6" w:rsidRPr="005B25A1" w:rsidRDefault="007615D6" w:rsidP="007615D6">
      <w:pPr>
        <w:keepNext/>
        <w:keepLines/>
        <w:rPr>
          <w:b/>
          <w:bCs/>
        </w:rPr>
      </w:pPr>
      <w:r w:rsidRPr="005B25A1">
        <w:rPr>
          <w:b/>
          <w:bCs/>
        </w:rPr>
        <w:t>Plenary Discussion:</w:t>
      </w:r>
    </w:p>
    <w:p w14:paraId="7300D544" w14:textId="77777777" w:rsidR="007615D6" w:rsidRPr="005B25A1" w:rsidRDefault="007615D6" w:rsidP="007615D6">
      <w:pPr>
        <w:keepNext/>
        <w:keepLines/>
      </w:pPr>
      <w:r>
        <w:rPr>
          <w:color w:val="FF0000"/>
        </w:rPr>
        <w:t>NO DISCUSSION RECORDED</w:t>
      </w:r>
    </w:p>
    <w:p w14:paraId="02027CA1" w14:textId="77777777" w:rsidR="007615D6" w:rsidRPr="00EB0339" w:rsidRDefault="007615D6" w:rsidP="007615D6">
      <w:r w:rsidRPr="005B25A1">
        <w:rPr>
          <w:b/>
          <w:bCs/>
        </w:rPr>
        <w:t>Status:</w:t>
      </w:r>
      <w:r>
        <w:t xml:space="preserve"> </w:t>
      </w:r>
      <w:r>
        <w:rPr>
          <w:color w:val="0000FF"/>
        </w:rPr>
        <w:t>Not concluded</w:t>
      </w:r>
      <w:r>
        <w:t>.</w:t>
      </w:r>
    </w:p>
    <w:p w14:paraId="3473E7C2" w14:textId="77777777" w:rsidR="007615D6" w:rsidRDefault="007615D6" w:rsidP="005A50C0">
      <w:pPr>
        <w:pStyle w:val="Heading3"/>
      </w:pPr>
      <w:r>
        <w:t>19.15.2</w:t>
      </w:r>
      <w:r>
        <w:tab/>
        <w:t>Core Network Enhanced Support for Artificial Intelligence (AI)/</w:t>
      </w:r>
      <w:r>
        <w:lastRenderedPageBreak/>
        <w:t>Machine Learning (ML) (AIML_CN)</w:t>
      </w:r>
    </w:p>
    <w:p w14:paraId="5D8ECA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A0CDC70" w14:textId="77777777" w:rsidR="008A22D1" w:rsidRDefault="008A22D1" w:rsidP="00BB3F37"/>
    <w:p w14:paraId="6A71A0CF" w14:textId="77777777" w:rsidR="008A22D1" w:rsidRDefault="008A22D1" w:rsidP="00BB3F37"/>
    <w:p w14:paraId="243303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for KI# 1, 3, 4</w:t>
      </w:r>
    </w:p>
    <w:p w14:paraId="540D0D31" w14:textId="77777777" w:rsidR="00E00DA6" w:rsidRDefault="007615D6" w:rsidP="000A3FBD">
      <w:pPr>
        <w:pStyle w:val="NormTop"/>
      </w:pPr>
      <w:r>
        <w:rPr>
          <w:color w:val="0000FF"/>
        </w:rPr>
        <w:t>S2-2507452</w:t>
      </w:r>
      <w:r w:rsidRPr="00D53282">
        <w:t xml:space="preserve"> </w:t>
      </w:r>
      <w:r>
        <w:t xml:space="preserve">(LS IN) LS from ITU-T SG13: LS on initiation of new Technical Reports ITU-T </w:t>
      </w:r>
      <w:proofErr w:type="spellStart"/>
      <w:r>
        <w:t>YSTR.Af</w:t>
      </w:r>
      <w:proofErr w:type="spellEnd"/>
      <w:r>
        <w:t xml:space="preserve">-KBSC 'Architectural Framework for Knowledge-Based Semantic Communication over Public IMT Networks' and ITU-T </w:t>
      </w:r>
      <w:proofErr w:type="spellStart"/>
      <w:r>
        <w:t>YSTR.SemGenAI</w:t>
      </w:r>
      <w:proofErr w:type="spellEnd"/>
      <w:r>
        <w:t xml:space="preserve"> 'Framework for Semantic Communication Pipe-line with Gen (Source: ITU-T SG13 (SG13-LS86))</w:t>
      </w:r>
      <w:r>
        <w:br/>
      </w:r>
      <w:r w:rsidRPr="00D53282">
        <w:rPr>
          <w:b/>
        </w:rPr>
        <w:t>Document for:</w:t>
      </w:r>
      <w:r w:rsidRPr="00D53282">
        <w:t xml:space="preserve"> </w:t>
      </w:r>
      <w:r>
        <w:t>Information</w:t>
      </w:r>
      <w:r>
        <w:br/>
      </w:r>
      <w:r w:rsidRPr="00D53282">
        <w:rPr>
          <w:b/>
        </w:rPr>
        <w:t>Abstract:</w:t>
      </w:r>
      <w:r w:rsidRPr="00D53282">
        <w:t xml:space="preserve"> </w:t>
      </w:r>
      <w:r>
        <w:br/>
        <w:t xml:space="preserve">This liaison statement informs ITU-T SG17, SA WG1, SA WG2 and IETF about the initiation of draft new Technical Reports </w:t>
      </w:r>
      <w:proofErr w:type="spellStart"/>
      <w:r>
        <w:t>YSTR.Af</w:t>
      </w:r>
      <w:proofErr w:type="spellEnd"/>
      <w:r>
        <w:t xml:space="preserve">-KBSC 'Architectural Framework for Knowledge-Based Semantic Communication over Public IMT Networks' and ITU-T </w:t>
      </w:r>
      <w:proofErr w:type="spellStart"/>
      <w:r>
        <w:t>YSTR.SemGenAI</w:t>
      </w:r>
      <w:proofErr w:type="spellEnd"/>
      <w:r>
        <w:t xml:space="preserve"> 'Framework for Semantic Communication Pipe-line with Generative AI-based Reconstruction'.</w:t>
      </w:r>
    </w:p>
    <w:p w14:paraId="13BFEDB7" w14:textId="77777777" w:rsidR="007615D6" w:rsidRPr="005B25A1" w:rsidRDefault="007615D6" w:rsidP="007615D6">
      <w:pPr>
        <w:keepNext/>
        <w:keepLines/>
        <w:rPr>
          <w:b/>
          <w:bCs/>
        </w:rPr>
      </w:pPr>
      <w:r w:rsidRPr="005B25A1">
        <w:rPr>
          <w:b/>
          <w:bCs/>
        </w:rPr>
        <w:t>Parallel discussion:</w:t>
      </w:r>
    </w:p>
    <w:p w14:paraId="450F41F3" w14:textId="77777777" w:rsidR="007615D6" w:rsidRPr="005B25A1" w:rsidRDefault="007615D6" w:rsidP="007615D6">
      <w:pPr>
        <w:keepNext/>
        <w:keepLines/>
      </w:pPr>
      <w:r w:rsidRPr="005B25A1">
        <w:t>-</w:t>
      </w:r>
    </w:p>
    <w:p w14:paraId="7561D127" w14:textId="77777777" w:rsidR="007615D6" w:rsidRPr="005B25A1" w:rsidRDefault="007615D6" w:rsidP="007615D6">
      <w:pPr>
        <w:keepNext/>
        <w:keepLines/>
        <w:rPr>
          <w:b/>
          <w:bCs/>
        </w:rPr>
      </w:pPr>
      <w:r w:rsidRPr="005B25A1">
        <w:rPr>
          <w:b/>
          <w:bCs/>
        </w:rPr>
        <w:t>Plenary Discussion:</w:t>
      </w:r>
    </w:p>
    <w:p w14:paraId="44A1C91E" w14:textId="77777777" w:rsidR="007615D6" w:rsidRPr="005B25A1" w:rsidRDefault="007615D6" w:rsidP="007615D6">
      <w:pPr>
        <w:keepNext/>
        <w:keepLines/>
      </w:pPr>
      <w:r>
        <w:rPr>
          <w:color w:val="FF0000"/>
        </w:rPr>
        <w:t>NO DISCUSSION RECORDED</w:t>
      </w:r>
    </w:p>
    <w:p w14:paraId="0DAD58CC" w14:textId="77777777" w:rsidR="007615D6" w:rsidRPr="00EB0339" w:rsidRDefault="007615D6" w:rsidP="007615D6">
      <w:r w:rsidRPr="005B25A1">
        <w:rPr>
          <w:b/>
          <w:bCs/>
        </w:rPr>
        <w:t>Status:</w:t>
      </w:r>
      <w:r>
        <w:t xml:space="preserve"> </w:t>
      </w:r>
      <w:r>
        <w:rPr>
          <w:color w:val="0000FF"/>
        </w:rPr>
        <w:t>Not concluded</w:t>
      </w:r>
      <w:r>
        <w:t>.</w:t>
      </w:r>
    </w:p>
    <w:p w14:paraId="4E3435DE" w14:textId="77777777" w:rsidR="00E00DA6" w:rsidRDefault="007615D6" w:rsidP="000A3FBD">
      <w:pPr>
        <w:pStyle w:val="NormTop"/>
      </w:pPr>
      <w:r>
        <w:rPr>
          <w:color w:val="0000FF"/>
        </w:rPr>
        <w:t>S2-2506107</w:t>
      </w:r>
      <w:r w:rsidRPr="00D53282">
        <w:t xml:space="preserve"> </w:t>
      </w:r>
      <w:r>
        <w:t>(LS IN) LS from CT WG3: LS on AIML_CN issues (Source: CT WG3 (C3-251653))</w:t>
      </w:r>
      <w:r>
        <w:br/>
      </w:r>
      <w:r w:rsidRPr="00D53282">
        <w:rPr>
          <w:b/>
        </w:rPr>
        <w:t>Document for:</w:t>
      </w:r>
      <w:r w:rsidRPr="00D53282">
        <w:t xml:space="preserve"> </w:t>
      </w:r>
      <w:r>
        <w:t>Action</w:t>
      </w:r>
      <w:r>
        <w:br/>
      </w:r>
      <w:r w:rsidRPr="00D53282">
        <w:rPr>
          <w:b/>
        </w:rPr>
        <w:t>Abstract:</w:t>
      </w:r>
      <w:r w:rsidRPr="00D53282">
        <w:t xml:space="preserve"> </w:t>
      </w:r>
      <w:r>
        <w:br/>
        <w:t>CT WG3 noticed that the SCP, the NRF, and the UDM, which are analytics consumers of the Signalling Storm analytics according to 3GPP TS 23.288, do not appear in Table 8.1-1 and Table 9.1-1 as NF service consumers of the DCCF and the MFAF. {. . .} Action:</w:t>
      </w:r>
    </w:p>
    <w:p w14:paraId="4403627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S2-2504505</w:t>
      </w:r>
      <w:r>
        <w:t>. from SA WG2#169. Responses drafted in</w:t>
      </w:r>
      <w:r>
        <w:rPr>
          <w:color w:val="0000FF"/>
        </w:rPr>
        <w:t xml:space="preserve"> S2-2506205</w:t>
      </w:r>
      <w:r>
        <w:t>,</w:t>
      </w:r>
      <w:r>
        <w:rPr>
          <w:color w:val="0000FF"/>
        </w:rPr>
        <w:t xml:space="preserve"> S2-2506593</w:t>
      </w:r>
      <w:r>
        <w:t>,</w:t>
      </w:r>
      <w:r>
        <w:rPr>
          <w:color w:val="0000FF"/>
        </w:rPr>
        <w:t xml:space="preserve"> S2-2506667</w:t>
      </w:r>
      <w:r>
        <w:t>,</w:t>
      </w:r>
      <w:r>
        <w:rPr>
          <w:color w:val="0000FF"/>
        </w:rPr>
        <w:t xml:space="preserve"> S2-2506857</w:t>
      </w:r>
      <w:r>
        <w:t>.</w:t>
      </w:r>
    </w:p>
    <w:p w14:paraId="50E60AE9" w14:textId="77777777" w:rsidR="007615D6" w:rsidRPr="005B25A1" w:rsidRDefault="007615D6" w:rsidP="007615D6">
      <w:pPr>
        <w:keepNext/>
        <w:keepLines/>
        <w:rPr>
          <w:b/>
          <w:bCs/>
        </w:rPr>
      </w:pPr>
      <w:r w:rsidRPr="005B25A1">
        <w:rPr>
          <w:b/>
          <w:bCs/>
        </w:rPr>
        <w:t>Convenor comment:</w:t>
      </w:r>
    </w:p>
    <w:p w14:paraId="243D5AA6" w14:textId="77777777" w:rsidR="007615D6" w:rsidRPr="005B25A1" w:rsidRDefault="007615D6" w:rsidP="007615D6">
      <w:pPr>
        <w:keepNext/>
        <w:keepLines/>
      </w:pPr>
      <w:r w:rsidRPr="005B25A1">
        <w:t>Handle.</w:t>
      </w:r>
    </w:p>
    <w:p w14:paraId="60CB4927" w14:textId="77777777" w:rsidR="007615D6" w:rsidRPr="005B25A1" w:rsidRDefault="007615D6" w:rsidP="007615D6">
      <w:pPr>
        <w:keepNext/>
        <w:keepLines/>
        <w:rPr>
          <w:b/>
          <w:bCs/>
        </w:rPr>
      </w:pPr>
      <w:r w:rsidRPr="005B25A1">
        <w:rPr>
          <w:b/>
          <w:bCs/>
        </w:rPr>
        <w:t>Parallel discussion:</w:t>
      </w:r>
    </w:p>
    <w:p w14:paraId="71C23581" w14:textId="77777777" w:rsidR="007615D6" w:rsidRPr="005B25A1" w:rsidRDefault="007615D6" w:rsidP="007615D6">
      <w:pPr>
        <w:keepNext/>
        <w:keepLines/>
      </w:pPr>
      <w:r w:rsidRPr="005B25A1">
        <w:t>-</w:t>
      </w:r>
    </w:p>
    <w:p w14:paraId="428B9BFC" w14:textId="77777777" w:rsidR="007615D6" w:rsidRPr="005B25A1" w:rsidRDefault="007615D6" w:rsidP="007615D6">
      <w:pPr>
        <w:keepNext/>
        <w:keepLines/>
        <w:rPr>
          <w:b/>
          <w:bCs/>
        </w:rPr>
      </w:pPr>
      <w:r w:rsidRPr="005B25A1">
        <w:rPr>
          <w:b/>
          <w:bCs/>
        </w:rPr>
        <w:t>Plenary Discussion:</w:t>
      </w:r>
    </w:p>
    <w:p w14:paraId="00EBF1C9" w14:textId="77777777" w:rsidR="007615D6" w:rsidRPr="005B25A1" w:rsidRDefault="007615D6" w:rsidP="007615D6">
      <w:pPr>
        <w:keepNext/>
        <w:keepLines/>
      </w:pPr>
      <w:r>
        <w:rPr>
          <w:color w:val="FF0000"/>
        </w:rPr>
        <w:t>NO DISCUSSION RECORDED</w:t>
      </w:r>
    </w:p>
    <w:p w14:paraId="76A75A52" w14:textId="77777777" w:rsidR="007615D6" w:rsidRPr="00EB0339" w:rsidRDefault="007615D6" w:rsidP="007615D6">
      <w:r w:rsidRPr="005B25A1">
        <w:rPr>
          <w:b/>
          <w:bCs/>
        </w:rPr>
        <w:t>Status:</w:t>
      </w:r>
      <w:r>
        <w:t xml:space="preserve"> </w:t>
      </w:r>
      <w:r>
        <w:rPr>
          <w:color w:val="0000FF"/>
        </w:rPr>
        <w:t>Not concluded</w:t>
      </w:r>
      <w:r>
        <w:t>.</w:t>
      </w:r>
    </w:p>
    <w:p w14:paraId="0D4105BD" w14:textId="77777777" w:rsidR="00E00DA6" w:rsidRDefault="007615D6" w:rsidP="000A3FBD">
      <w:pPr>
        <w:pStyle w:val="NormTop"/>
      </w:pPr>
      <w:r>
        <w:rPr>
          <w:color w:val="0000FF"/>
        </w:rPr>
        <w:t>S2-2506205</w:t>
      </w:r>
      <w:r w:rsidRPr="00D53282">
        <w:t xml:space="preserve"> </w:t>
      </w:r>
      <w:r>
        <w:t>(LS OUT) [DRAFT] Reply LS on LS on AIML_CN issues (Source: N</w:t>
      </w:r>
      <w:r>
        <w:lastRenderedPageBreak/>
        <w:t>okia)</w:t>
      </w:r>
      <w:r>
        <w:br/>
      </w:r>
      <w:r w:rsidRPr="00D53282">
        <w:rPr>
          <w:b/>
        </w:rPr>
        <w:t>Document for:</w:t>
      </w:r>
      <w:r w:rsidRPr="00D53282">
        <w:t xml:space="preserve"> </w:t>
      </w:r>
      <w:r>
        <w:t>Approval</w:t>
      </w:r>
      <w:r>
        <w:br/>
      </w:r>
      <w:r w:rsidRPr="00D53282">
        <w:rPr>
          <w:b/>
        </w:rPr>
        <w:t>Abstract:</w:t>
      </w:r>
      <w:r w:rsidRPr="00D53282">
        <w:t xml:space="preserve"> </w:t>
      </w:r>
    </w:p>
    <w:p w14:paraId="1285CBC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S2-2506107</w:t>
      </w:r>
      <w:r>
        <w:t>.</w:t>
      </w:r>
    </w:p>
    <w:p w14:paraId="31E63F0C" w14:textId="77777777" w:rsidR="007615D6" w:rsidRPr="005B25A1" w:rsidRDefault="007615D6" w:rsidP="007615D6">
      <w:pPr>
        <w:keepNext/>
        <w:keepLines/>
        <w:rPr>
          <w:b/>
          <w:bCs/>
        </w:rPr>
      </w:pPr>
      <w:r w:rsidRPr="005B25A1">
        <w:rPr>
          <w:b/>
          <w:bCs/>
        </w:rPr>
        <w:t>Convenor comment:</w:t>
      </w:r>
    </w:p>
    <w:p w14:paraId="690D6EF9" w14:textId="77777777" w:rsidR="007615D6" w:rsidRPr="005B25A1" w:rsidRDefault="007615D6" w:rsidP="007615D6">
      <w:pPr>
        <w:keepNext/>
        <w:keepLines/>
      </w:pPr>
      <w:r w:rsidRPr="005B25A1">
        <w:t>Handle 1st priority.</w:t>
      </w:r>
    </w:p>
    <w:p w14:paraId="43672877" w14:textId="77777777" w:rsidR="007615D6" w:rsidRPr="005B25A1" w:rsidRDefault="007615D6" w:rsidP="007615D6">
      <w:pPr>
        <w:keepNext/>
        <w:keepLines/>
        <w:rPr>
          <w:b/>
          <w:bCs/>
        </w:rPr>
      </w:pPr>
      <w:r w:rsidRPr="005B25A1">
        <w:rPr>
          <w:b/>
          <w:bCs/>
        </w:rPr>
        <w:t>Parallel discussion:</w:t>
      </w:r>
    </w:p>
    <w:p w14:paraId="6788272F" w14:textId="77777777" w:rsidR="007615D6" w:rsidRPr="005B25A1" w:rsidRDefault="007615D6" w:rsidP="007615D6">
      <w:pPr>
        <w:keepNext/>
        <w:keepLines/>
      </w:pPr>
      <w:r w:rsidRPr="005B25A1">
        <w:t>-</w:t>
      </w:r>
    </w:p>
    <w:p w14:paraId="6D541AA0" w14:textId="77777777" w:rsidR="007615D6" w:rsidRPr="005B25A1" w:rsidRDefault="007615D6" w:rsidP="007615D6">
      <w:pPr>
        <w:keepNext/>
        <w:keepLines/>
        <w:rPr>
          <w:b/>
          <w:bCs/>
        </w:rPr>
      </w:pPr>
      <w:r w:rsidRPr="005B25A1">
        <w:rPr>
          <w:b/>
          <w:bCs/>
        </w:rPr>
        <w:t>Plenary Discussion:</w:t>
      </w:r>
    </w:p>
    <w:p w14:paraId="4E8E632F" w14:textId="77777777" w:rsidR="007615D6" w:rsidRPr="005B25A1" w:rsidRDefault="007615D6" w:rsidP="007615D6">
      <w:pPr>
        <w:keepNext/>
        <w:keepLines/>
      </w:pPr>
      <w:r>
        <w:rPr>
          <w:color w:val="FF0000"/>
        </w:rPr>
        <w:t>NO DISCUSSION RECORDED</w:t>
      </w:r>
    </w:p>
    <w:p w14:paraId="477FF40A" w14:textId="77777777" w:rsidR="007615D6" w:rsidRPr="00EB0339" w:rsidRDefault="007615D6" w:rsidP="007615D6">
      <w:r w:rsidRPr="005B25A1">
        <w:rPr>
          <w:b/>
          <w:bCs/>
        </w:rPr>
        <w:t>Status:</w:t>
      </w:r>
      <w:r>
        <w:t xml:space="preserve"> </w:t>
      </w:r>
      <w:r>
        <w:rPr>
          <w:color w:val="0000FF"/>
        </w:rPr>
        <w:t>Not concluded</w:t>
      </w:r>
      <w:r>
        <w:t>.</w:t>
      </w:r>
    </w:p>
    <w:p w14:paraId="12C2080A" w14:textId="77777777" w:rsidR="00E00DA6" w:rsidRDefault="007615D6" w:rsidP="000A3FBD">
      <w:pPr>
        <w:pStyle w:val="NormTop"/>
      </w:pPr>
      <w:r>
        <w:rPr>
          <w:color w:val="0000FF"/>
        </w:rPr>
        <w:t>S2-2506667</w:t>
      </w:r>
      <w:r w:rsidRPr="00D53282">
        <w:t xml:space="preserve"> </w:t>
      </w:r>
      <w:r>
        <w:t xml:space="preserve">(LS OUT) [DRAFT] LS reply on AIML_CN issues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reply the LS on AIML_CN.</w:t>
      </w:r>
    </w:p>
    <w:p w14:paraId="38BB2A6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S2-2504761</w:t>
      </w:r>
      <w:r>
        <w:t>. Response to</w:t>
      </w:r>
      <w:r>
        <w:rPr>
          <w:color w:val="0000FF"/>
        </w:rPr>
        <w:t xml:space="preserve"> S2-2506107</w:t>
      </w:r>
      <w:r>
        <w:t>.</w:t>
      </w:r>
    </w:p>
    <w:p w14:paraId="7F563875" w14:textId="77777777" w:rsidR="007615D6" w:rsidRPr="005B25A1" w:rsidRDefault="007615D6" w:rsidP="007615D6">
      <w:pPr>
        <w:keepNext/>
        <w:keepLines/>
        <w:rPr>
          <w:b/>
          <w:bCs/>
        </w:rPr>
      </w:pPr>
      <w:r w:rsidRPr="005B25A1">
        <w:rPr>
          <w:b/>
          <w:bCs/>
        </w:rPr>
        <w:t>Parallel discussion:</w:t>
      </w:r>
    </w:p>
    <w:p w14:paraId="29C0E38E" w14:textId="77777777" w:rsidR="007615D6" w:rsidRPr="005B25A1" w:rsidRDefault="007615D6" w:rsidP="007615D6">
      <w:pPr>
        <w:keepNext/>
        <w:keepLines/>
      </w:pPr>
      <w:r w:rsidRPr="005B25A1">
        <w:t>-</w:t>
      </w:r>
    </w:p>
    <w:p w14:paraId="67E68C96" w14:textId="77777777" w:rsidR="007615D6" w:rsidRPr="005B25A1" w:rsidRDefault="007615D6" w:rsidP="007615D6">
      <w:pPr>
        <w:keepNext/>
        <w:keepLines/>
        <w:rPr>
          <w:b/>
          <w:bCs/>
        </w:rPr>
      </w:pPr>
      <w:r w:rsidRPr="005B25A1">
        <w:rPr>
          <w:b/>
          <w:bCs/>
        </w:rPr>
        <w:t>Plenary Discussion:</w:t>
      </w:r>
    </w:p>
    <w:p w14:paraId="12AC33B5" w14:textId="77777777" w:rsidR="007615D6" w:rsidRPr="005B25A1" w:rsidRDefault="007615D6" w:rsidP="007615D6">
      <w:pPr>
        <w:keepNext/>
        <w:keepLines/>
      </w:pPr>
      <w:r>
        <w:rPr>
          <w:color w:val="FF0000"/>
        </w:rPr>
        <w:t>NO DISCUSSION RECORDED</w:t>
      </w:r>
    </w:p>
    <w:p w14:paraId="734858BA" w14:textId="77777777" w:rsidR="007615D6" w:rsidRPr="00EB0339" w:rsidRDefault="007615D6" w:rsidP="007615D6">
      <w:r w:rsidRPr="005B25A1">
        <w:rPr>
          <w:b/>
          <w:bCs/>
        </w:rPr>
        <w:t>Status:</w:t>
      </w:r>
      <w:r>
        <w:t xml:space="preserve"> </w:t>
      </w:r>
      <w:r>
        <w:rPr>
          <w:color w:val="0000FF"/>
        </w:rPr>
        <w:t>Not concluded</w:t>
      </w:r>
      <w:r>
        <w:t>.</w:t>
      </w:r>
    </w:p>
    <w:p w14:paraId="3980DDB1" w14:textId="77777777" w:rsidR="00E00DA6" w:rsidRDefault="007615D6" w:rsidP="000A3FBD">
      <w:pPr>
        <w:pStyle w:val="NormTop"/>
      </w:pPr>
      <w:r>
        <w:rPr>
          <w:color w:val="0000FF"/>
        </w:rPr>
        <w:t>S2-2506857</w:t>
      </w:r>
      <w:r w:rsidRPr="00D53282">
        <w:t xml:space="preserve"> </w:t>
      </w:r>
      <w:r>
        <w:t>(LS OUT) [DRAFT] LS reply on AIML_CN issues (Source: Ericsson (will be SA WG2))</w:t>
      </w:r>
      <w:r>
        <w:br/>
      </w:r>
      <w:r w:rsidRPr="00D53282">
        <w:rPr>
          <w:b/>
        </w:rPr>
        <w:t>Document for:</w:t>
      </w:r>
      <w:r w:rsidRPr="00D53282">
        <w:t xml:space="preserve"> </w:t>
      </w:r>
      <w:r>
        <w:t>Approval</w:t>
      </w:r>
      <w:r>
        <w:br/>
      </w:r>
      <w:r w:rsidRPr="00D53282">
        <w:rPr>
          <w:b/>
        </w:rPr>
        <w:t>Abstract:</w:t>
      </w:r>
      <w:r w:rsidRPr="00D53282">
        <w:t xml:space="preserve"> </w:t>
      </w:r>
      <w:r>
        <w:br/>
        <w:t xml:space="preserve">Proposed LS </w:t>
      </w:r>
      <w:proofErr w:type="spellStart"/>
      <w:r>
        <w:t>responce</w:t>
      </w:r>
      <w:proofErr w:type="spellEnd"/>
      <w:r>
        <w:t xml:space="preserve"> to CT WG3 LS C3-251653.</w:t>
      </w:r>
    </w:p>
    <w:p w14:paraId="1FC5AE8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S2-2506107</w:t>
      </w:r>
      <w:r>
        <w:t>.</w:t>
      </w:r>
    </w:p>
    <w:p w14:paraId="7DC5926F" w14:textId="77777777" w:rsidR="007615D6" w:rsidRPr="005B25A1" w:rsidRDefault="007615D6" w:rsidP="007615D6">
      <w:pPr>
        <w:keepNext/>
        <w:keepLines/>
        <w:rPr>
          <w:b/>
          <w:bCs/>
        </w:rPr>
      </w:pPr>
      <w:r w:rsidRPr="005B25A1">
        <w:rPr>
          <w:b/>
          <w:bCs/>
        </w:rPr>
        <w:t>Parallel discussion:</w:t>
      </w:r>
    </w:p>
    <w:p w14:paraId="1F8FB645" w14:textId="77777777" w:rsidR="007615D6" w:rsidRPr="005B25A1" w:rsidRDefault="007615D6" w:rsidP="007615D6">
      <w:pPr>
        <w:keepNext/>
        <w:keepLines/>
      </w:pPr>
      <w:r w:rsidRPr="005B25A1">
        <w:t>-</w:t>
      </w:r>
    </w:p>
    <w:p w14:paraId="675037FA" w14:textId="77777777" w:rsidR="007615D6" w:rsidRPr="005B25A1" w:rsidRDefault="007615D6" w:rsidP="007615D6">
      <w:pPr>
        <w:keepNext/>
        <w:keepLines/>
        <w:rPr>
          <w:b/>
          <w:bCs/>
        </w:rPr>
      </w:pPr>
      <w:r w:rsidRPr="005B25A1">
        <w:rPr>
          <w:b/>
          <w:bCs/>
        </w:rPr>
        <w:t>Plenary Discussion:</w:t>
      </w:r>
    </w:p>
    <w:p w14:paraId="0B805388" w14:textId="77777777" w:rsidR="007615D6" w:rsidRPr="005B25A1" w:rsidRDefault="007615D6" w:rsidP="007615D6">
      <w:pPr>
        <w:keepNext/>
        <w:keepLines/>
      </w:pPr>
      <w:r>
        <w:rPr>
          <w:color w:val="FF0000"/>
        </w:rPr>
        <w:t>NO DISCUSSION RECORDED</w:t>
      </w:r>
    </w:p>
    <w:p w14:paraId="5511367C" w14:textId="77777777" w:rsidR="007615D6" w:rsidRPr="00EB0339" w:rsidRDefault="007615D6" w:rsidP="007615D6">
      <w:r w:rsidRPr="005B25A1">
        <w:rPr>
          <w:b/>
          <w:bCs/>
        </w:rPr>
        <w:t>Status:</w:t>
      </w:r>
      <w:r>
        <w:t xml:space="preserve"> </w:t>
      </w:r>
      <w:r>
        <w:rPr>
          <w:color w:val="0000FF"/>
        </w:rPr>
        <w:t>Not concluded</w:t>
      </w:r>
      <w:r>
        <w:t>.</w:t>
      </w:r>
    </w:p>
    <w:p w14:paraId="10642817" w14:textId="77777777" w:rsidR="00E00DA6" w:rsidRDefault="007615D6" w:rsidP="000A3FBD">
      <w:pPr>
        <w:pStyle w:val="NormTop"/>
      </w:pPr>
      <w:r>
        <w:rPr>
          <w:color w:val="0000FF"/>
        </w:rPr>
        <w:t>S2-2506599</w:t>
      </w:r>
      <w:r w:rsidRPr="00D53282">
        <w:t xml:space="preserve"> </w:t>
      </w:r>
      <w:r>
        <w:t>(LS OUT) [DRAFT] LS Reply on LS on AIML_CN issues (Source: LG Electronics)</w:t>
      </w:r>
      <w:r>
        <w:br/>
      </w:r>
      <w:r w:rsidRPr="00D53282">
        <w:rPr>
          <w:b/>
        </w:rPr>
        <w:t>Document for:</w:t>
      </w:r>
      <w:r w:rsidRPr="00D53282">
        <w:t xml:space="preserve"> </w:t>
      </w:r>
      <w:r>
        <w:t>Approval</w:t>
      </w:r>
      <w:r>
        <w:br/>
      </w:r>
      <w:r w:rsidRPr="00D53282">
        <w:rPr>
          <w:b/>
        </w:rPr>
        <w:t>Abstract:</w:t>
      </w:r>
      <w:r w:rsidRPr="00D53282">
        <w:t xml:space="preserve"> </w:t>
      </w:r>
      <w:r>
        <w:br/>
        <w:t>LS Reply on LS on AIML_CN issues.</w:t>
      </w:r>
    </w:p>
    <w:p w14:paraId="6D62A33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S2-2505253</w:t>
      </w:r>
      <w:r>
        <w:t>.</w:t>
      </w:r>
    </w:p>
    <w:p w14:paraId="7C1B6869" w14:textId="77777777" w:rsidR="007615D6" w:rsidRPr="005B25A1" w:rsidRDefault="007615D6" w:rsidP="007615D6">
      <w:pPr>
        <w:keepNext/>
        <w:keepLines/>
        <w:rPr>
          <w:b/>
          <w:bCs/>
        </w:rPr>
      </w:pPr>
      <w:r w:rsidRPr="005B25A1">
        <w:rPr>
          <w:b/>
          <w:bCs/>
        </w:rPr>
        <w:t>Parallel discussion:</w:t>
      </w:r>
    </w:p>
    <w:p w14:paraId="42818DA3" w14:textId="77777777" w:rsidR="007615D6" w:rsidRPr="005B25A1" w:rsidRDefault="007615D6" w:rsidP="007615D6">
      <w:pPr>
        <w:keepNext/>
        <w:keepLines/>
      </w:pPr>
      <w:r w:rsidRPr="005B25A1">
        <w:t>-</w:t>
      </w:r>
    </w:p>
    <w:p w14:paraId="7F238C0A" w14:textId="77777777" w:rsidR="007615D6" w:rsidRPr="005B25A1" w:rsidRDefault="007615D6" w:rsidP="007615D6">
      <w:pPr>
        <w:keepNext/>
        <w:keepLines/>
        <w:rPr>
          <w:b/>
          <w:bCs/>
        </w:rPr>
      </w:pPr>
      <w:r w:rsidRPr="005B25A1">
        <w:rPr>
          <w:b/>
          <w:bCs/>
        </w:rPr>
        <w:t>Plenary Discussion:</w:t>
      </w:r>
    </w:p>
    <w:p w14:paraId="11C05612" w14:textId="77777777" w:rsidR="007615D6" w:rsidRPr="005B25A1" w:rsidRDefault="007615D6" w:rsidP="007615D6">
      <w:pPr>
        <w:keepNext/>
        <w:keepLines/>
      </w:pPr>
      <w:r>
        <w:rPr>
          <w:color w:val="FF0000"/>
        </w:rPr>
        <w:t>NO DISCUSSION RECORDED</w:t>
      </w:r>
    </w:p>
    <w:p w14:paraId="1AB29C86" w14:textId="77777777" w:rsidR="007615D6" w:rsidRPr="00EB0339" w:rsidRDefault="007615D6" w:rsidP="007615D6">
      <w:r w:rsidRPr="005B25A1">
        <w:rPr>
          <w:b/>
          <w:bCs/>
        </w:rPr>
        <w:t>Status:</w:t>
      </w:r>
      <w:r>
        <w:t xml:space="preserve"> </w:t>
      </w:r>
      <w:r>
        <w:rPr>
          <w:color w:val="0000FF"/>
        </w:rPr>
        <w:t>Not concluded</w:t>
      </w:r>
      <w:r>
        <w:t>.</w:t>
      </w:r>
    </w:p>
    <w:p w14:paraId="512B8C0F" w14:textId="77777777" w:rsidR="00E00DA6" w:rsidRDefault="007615D6" w:rsidP="000A3FBD">
      <w:pPr>
        <w:pStyle w:val="NormTop"/>
      </w:pPr>
      <w:r>
        <w:rPr>
          <w:color w:val="0000FF"/>
        </w:rPr>
        <w:t>S2-2506206</w:t>
      </w:r>
      <w:r w:rsidRPr="00D53282">
        <w:t xml:space="preserve"> </w:t>
      </w:r>
      <w:r>
        <w:t>(CR) 23.288 CR1432R2 (Rel-19, 'F'): AIML_CN KI#4 Resolve iss</w:t>
      </w:r>
      <w:r>
        <w:lastRenderedPageBreak/>
        <w:t xml:space="preserve">ues for </w:t>
      </w:r>
      <w:proofErr w:type="spellStart"/>
      <w:r>
        <w:t>for</w:t>
      </w:r>
      <w:proofErr w:type="spellEnd"/>
      <w:r>
        <w:t xml:space="preserve"> event and analytics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Remove Note that no input data to be collected from PCF are defined. 2. Update Table 8.1-1 and Table 9.1-1 to add SCP, NRF, and UDM as NF service consumers of the DCCF and the MFAF, respectively.</w:t>
      </w:r>
    </w:p>
    <w:p w14:paraId="0EA8EAF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S2-2504583</w:t>
      </w:r>
      <w:r>
        <w:t>.</w:t>
      </w:r>
    </w:p>
    <w:p w14:paraId="014A3B68" w14:textId="77777777" w:rsidR="007615D6" w:rsidRPr="005B25A1" w:rsidRDefault="007615D6" w:rsidP="007615D6">
      <w:pPr>
        <w:keepNext/>
        <w:keepLines/>
        <w:rPr>
          <w:b/>
          <w:bCs/>
        </w:rPr>
      </w:pPr>
      <w:r w:rsidRPr="005B25A1">
        <w:rPr>
          <w:b/>
          <w:bCs/>
        </w:rPr>
        <w:t>Parallel discussion:</w:t>
      </w:r>
    </w:p>
    <w:p w14:paraId="17D5B111" w14:textId="77777777" w:rsidR="007615D6" w:rsidRPr="005B25A1" w:rsidRDefault="007615D6" w:rsidP="007615D6">
      <w:pPr>
        <w:keepNext/>
        <w:keepLines/>
      </w:pPr>
      <w:r w:rsidRPr="005B25A1">
        <w:t>-</w:t>
      </w:r>
    </w:p>
    <w:p w14:paraId="7BF69A10" w14:textId="77777777" w:rsidR="007615D6" w:rsidRPr="005B25A1" w:rsidRDefault="007615D6" w:rsidP="007615D6">
      <w:pPr>
        <w:keepNext/>
        <w:keepLines/>
        <w:rPr>
          <w:b/>
          <w:bCs/>
        </w:rPr>
      </w:pPr>
      <w:r w:rsidRPr="005B25A1">
        <w:rPr>
          <w:b/>
          <w:bCs/>
        </w:rPr>
        <w:t>Plenary Discussion:</w:t>
      </w:r>
    </w:p>
    <w:p w14:paraId="3E8148B1" w14:textId="77777777" w:rsidR="007615D6" w:rsidRPr="005B25A1" w:rsidRDefault="007615D6" w:rsidP="007615D6">
      <w:pPr>
        <w:keepNext/>
        <w:keepLines/>
      </w:pPr>
      <w:r>
        <w:rPr>
          <w:color w:val="FF0000"/>
        </w:rPr>
        <w:t>NO DISCUSSION RECORDED</w:t>
      </w:r>
    </w:p>
    <w:p w14:paraId="00CE8DB0" w14:textId="77777777" w:rsidR="007615D6" w:rsidRPr="00EB0339" w:rsidRDefault="007615D6" w:rsidP="007615D6">
      <w:r w:rsidRPr="005B25A1">
        <w:rPr>
          <w:b/>
          <w:bCs/>
        </w:rPr>
        <w:t>Status:</w:t>
      </w:r>
      <w:r>
        <w:t xml:space="preserve"> </w:t>
      </w:r>
      <w:r>
        <w:rPr>
          <w:color w:val="0000FF"/>
        </w:rPr>
        <w:t>Not concluded</w:t>
      </w:r>
      <w:r>
        <w:t>.</w:t>
      </w:r>
    </w:p>
    <w:p w14:paraId="0F1E552F" w14:textId="77777777" w:rsidR="00E00DA6" w:rsidRDefault="007615D6" w:rsidP="000A3FBD">
      <w:pPr>
        <w:pStyle w:val="NormTop"/>
      </w:pPr>
      <w:r>
        <w:rPr>
          <w:color w:val="0000FF"/>
        </w:rPr>
        <w:t>S2-2506207</w:t>
      </w:r>
      <w:r w:rsidRPr="00D53282">
        <w:t xml:space="preserve"> </w:t>
      </w:r>
      <w:r>
        <w:t>(CR) 23.502 CR5420R2 (Rel-19, 'F'): AIML_CN Resolve issues for event exposure and for SCP mitigation actions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QoS information exposed by the </w:t>
      </w:r>
      <w:proofErr w:type="spellStart"/>
      <w:r>
        <w:t>Nsmf_EventExposure</w:t>
      </w:r>
      <w:proofErr w:type="spellEnd"/>
      <w:r>
        <w:t xml:space="preserve"> Service via the QFI allocation event consist of the QoS profile as defined in Clause 5.7.1.2 of TS 23.501, including 5QI and QoS characteristics according to Clause 5.7.3 of TS 23.50.</w:t>
      </w:r>
    </w:p>
    <w:p w14:paraId="19B6A10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S2-2504584</w:t>
      </w:r>
      <w:r>
        <w:t>.</w:t>
      </w:r>
    </w:p>
    <w:p w14:paraId="0E4D3ED0" w14:textId="77777777" w:rsidR="007615D6" w:rsidRPr="005B25A1" w:rsidRDefault="007615D6" w:rsidP="007615D6">
      <w:pPr>
        <w:keepNext/>
        <w:keepLines/>
        <w:rPr>
          <w:b/>
          <w:bCs/>
        </w:rPr>
      </w:pPr>
      <w:r w:rsidRPr="005B25A1">
        <w:rPr>
          <w:b/>
          <w:bCs/>
        </w:rPr>
        <w:t>Convenor comment:</w:t>
      </w:r>
    </w:p>
    <w:p w14:paraId="446F6D8B" w14:textId="77777777" w:rsidR="007615D6" w:rsidRPr="005B25A1" w:rsidRDefault="007615D6" w:rsidP="007615D6">
      <w:pPr>
        <w:keepNext/>
        <w:keepLines/>
      </w:pPr>
      <w:r w:rsidRPr="005B25A1">
        <w:t>Handle 2nd priority.</w:t>
      </w:r>
    </w:p>
    <w:p w14:paraId="01CA43A1" w14:textId="77777777" w:rsidR="007615D6" w:rsidRPr="005B25A1" w:rsidRDefault="007615D6" w:rsidP="007615D6">
      <w:pPr>
        <w:keepNext/>
        <w:keepLines/>
        <w:rPr>
          <w:b/>
          <w:bCs/>
        </w:rPr>
      </w:pPr>
      <w:r w:rsidRPr="005B25A1">
        <w:rPr>
          <w:b/>
          <w:bCs/>
        </w:rPr>
        <w:t>Parallel discussion:</w:t>
      </w:r>
    </w:p>
    <w:p w14:paraId="47913647" w14:textId="77777777" w:rsidR="007615D6" w:rsidRPr="005B25A1" w:rsidRDefault="007615D6" w:rsidP="007615D6">
      <w:pPr>
        <w:keepNext/>
        <w:keepLines/>
      </w:pPr>
      <w:r w:rsidRPr="005B25A1">
        <w:t>-</w:t>
      </w:r>
    </w:p>
    <w:p w14:paraId="28DC23E1" w14:textId="77777777" w:rsidR="007615D6" w:rsidRPr="005B25A1" w:rsidRDefault="007615D6" w:rsidP="007615D6">
      <w:pPr>
        <w:keepNext/>
        <w:keepLines/>
        <w:rPr>
          <w:b/>
          <w:bCs/>
        </w:rPr>
      </w:pPr>
      <w:r w:rsidRPr="005B25A1">
        <w:rPr>
          <w:b/>
          <w:bCs/>
        </w:rPr>
        <w:t>Plenary Discussion:</w:t>
      </w:r>
    </w:p>
    <w:p w14:paraId="2059304E" w14:textId="77777777" w:rsidR="007615D6" w:rsidRPr="005B25A1" w:rsidRDefault="007615D6" w:rsidP="007615D6">
      <w:pPr>
        <w:keepNext/>
        <w:keepLines/>
      </w:pPr>
      <w:r>
        <w:rPr>
          <w:color w:val="FF0000"/>
        </w:rPr>
        <w:t>NO DISCUSSION RECORDED</w:t>
      </w:r>
    </w:p>
    <w:p w14:paraId="189ED157" w14:textId="77777777" w:rsidR="007615D6" w:rsidRPr="00EB0339" w:rsidRDefault="007615D6" w:rsidP="007615D6">
      <w:r w:rsidRPr="005B25A1">
        <w:rPr>
          <w:b/>
          <w:bCs/>
        </w:rPr>
        <w:t>Status:</w:t>
      </w:r>
      <w:r>
        <w:t xml:space="preserve"> </w:t>
      </w:r>
      <w:r>
        <w:rPr>
          <w:color w:val="0000FF"/>
        </w:rPr>
        <w:t>Not concluded</w:t>
      </w:r>
      <w:r>
        <w:t>.</w:t>
      </w:r>
    </w:p>
    <w:p w14:paraId="1FD1C881" w14:textId="77777777" w:rsidR="00E00DA6" w:rsidRDefault="007615D6" w:rsidP="000A3FBD">
      <w:pPr>
        <w:pStyle w:val="NormTop"/>
      </w:pPr>
      <w:r>
        <w:rPr>
          <w:color w:val="0000FF"/>
        </w:rPr>
        <w:t>S2-2506208</w:t>
      </w:r>
      <w:r w:rsidRPr="00D53282">
        <w:t xml:space="preserve"> </w:t>
      </w:r>
      <w:r>
        <w:t xml:space="preserve">(CR) 23.273 CR0741R1 (Rel-19, 'F'): AIML_CN KI#1 Add DCCF as Client for </w:t>
      </w:r>
      <w:proofErr w:type="spellStart"/>
      <w:r>
        <w:t>Nlmf_DataExposure</w:t>
      </w:r>
      <w:proofErr w:type="spellEnd"/>
      <w:r>
        <w:t xml:space="preserve"> service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As suggested by CT WG3 in incoming LS S2-2506107, add DCCF as client for </w:t>
      </w:r>
      <w:proofErr w:type="spellStart"/>
      <w:r>
        <w:t>Nlmf_DataExposure</w:t>
      </w:r>
      <w:proofErr w:type="spellEnd"/>
      <w:r>
        <w:t xml:space="preserve"> service.</w:t>
      </w:r>
    </w:p>
    <w:p w14:paraId="4E05C4C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S2-2505328</w:t>
      </w:r>
      <w:r>
        <w:t>.</w:t>
      </w:r>
    </w:p>
    <w:p w14:paraId="4E5B87F9" w14:textId="77777777" w:rsidR="007615D6" w:rsidRPr="005B25A1" w:rsidRDefault="007615D6" w:rsidP="007615D6">
      <w:pPr>
        <w:keepNext/>
        <w:keepLines/>
        <w:rPr>
          <w:b/>
          <w:bCs/>
        </w:rPr>
      </w:pPr>
      <w:r w:rsidRPr="005B25A1">
        <w:rPr>
          <w:b/>
          <w:bCs/>
        </w:rPr>
        <w:t>Parallel discussion:</w:t>
      </w:r>
    </w:p>
    <w:p w14:paraId="287C2856" w14:textId="77777777" w:rsidR="007615D6" w:rsidRPr="005B25A1" w:rsidRDefault="007615D6" w:rsidP="007615D6">
      <w:pPr>
        <w:keepNext/>
        <w:keepLines/>
      </w:pPr>
      <w:r w:rsidRPr="005B25A1">
        <w:t>-</w:t>
      </w:r>
    </w:p>
    <w:p w14:paraId="3E242CA8" w14:textId="77777777" w:rsidR="007615D6" w:rsidRPr="005B25A1" w:rsidRDefault="007615D6" w:rsidP="007615D6">
      <w:pPr>
        <w:keepNext/>
        <w:keepLines/>
        <w:rPr>
          <w:b/>
          <w:bCs/>
        </w:rPr>
      </w:pPr>
      <w:r w:rsidRPr="005B25A1">
        <w:rPr>
          <w:b/>
          <w:bCs/>
        </w:rPr>
        <w:t>Plenary Discussion:</w:t>
      </w:r>
    </w:p>
    <w:p w14:paraId="0CD1F277" w14:textId="77777777" w:rsidR="007615D6" w:rsidRPr="005B25A1" w:rsidRDefault="007615D6" w:rsidP="007615D6">
      <w:pPr>
        <w:keepNext/>
        <w:keepLines/>
      </w:pPr>
      <w:r>
        <w:rPr>
          <w:color w:val="FF0000"/>
        </w:rPr>
        <w:t>NO DISCUSSION RECORDED</w:t>
      </w:r>
    </w:p>
    <w:p w14:paraId="6D4F7301" w14:textId="77777777" w:rsidR="007615D6" w:rsidRPr="00EB0339" w:rsidRDefault="007615D6" w:rsidP="007615D6">
      <w:r w:rsidRPr="005B25A1">
        <w:rPr>
          <w:b/>
          <w:bCs/>
        </w:rPr>
        <w:t>Status:</w:t>
      </w:r>
      <w:r>
        <w:t xml:space="preserve"> </w:t>
      </w:r>
      <w:r>
        <w:rPr>
          <w:color w:val="0000FF"/>
        </w:rPr>
        <w:t>Not concluded</w:t>
      </w:r>
      <w:r>
        <w:t>.</w:t>
      </w:r>
    </w:p>
    <w:p w14:paraId="1BFBDAE9" w14:textId="77777777" w:rsidR="00E00DA6" w:rsidRDefault="007615D6" w:rsidP="000A3FBD">
      <w:pPr>
        <w:pStyle w:val="NormTop"/>
      </w:pPr>
      <w:r>
        <w:rPr>
          <w:color w:val="0000FF"/>
        </w:rPr>
        <w:t>S2-2506596</w:t>
      </w:r>
      <w:r w:rsidRPr="00D53282">
        <w:t xml:space="preserve"> </w:t>
      </w:r>
      <w:r>
        <w:t>(CR) 23.288 CR1478R1 (Rel-19, 'F'): Clarification on the con</w:t>
      </w:r>
      <w:r>
        <w:lastRenderedPageBreak/>
        <w:t>sumer of the DCCF and the MFAF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SCP, the NRF, the UDM can be a consumer of the DCCF and MFAF.</w:t>
      </w:r>
    </w:p>
    <w:p w14:paraId="2809E5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S2-2505255</w:t>
      </w:r>
      <w:r>
        <w:t>.</w:t>
      </w:r>
    </w:p>
    <w:p w14:paraId="1EBDE1B1" w14:textId="77777777" w:rsidR="007615D6" w:rsidRPr="005B25A1" w:rsidRDefault="007615D6" w:rsidP="007615D6">
      <w:pPr>
        <w:keepNext/>
        <w:keepLines/>
        <w:rPr>
          <w:b/>
          <w:bCs/>
        </w:rPr>
      </w:pPr>
      <w:r w:rsidRPr="005B25A1">
        <w:rPr>
          <w:b/>
          <w:bCs/>
        </w:rPr>
        <w:t>Parallel discussion:</w:t>
      </w:r>
    </w:p>
    <w:p w14:paraId="7587F8B9" w14:textId="77777777" w:rsidR="007615D6" w:rsidRPr="005B25A1" w:rsidRDefault="007615D6" w:rsidP="007615D6">
      <w:pPr>
        <w:keepNext/>
        <w:keepLines/>
      </w:pPr>
      <w:r w:rsidRPr="005B25A1">
        <w:t>-</w:t>
      </w:r>
    </w:p>
    <w:p w14:paraId="7C5DBE99" w14:textId="77777777" w:rsidR="007615D6" w:rsidRPr="005B25A1" w:rsidRDefault="007615D6" w:rsidP="007615D6">
      <w:pPr>
        <w:keepNext/>
        <w:keepLines/>
        <w:rPr>
          <w:b/>
          <w:bCs/>
        </w:rPr>
      </w:pPr>
      <w:r w:rsidRPr="005B25A1">
        <w:rPr>
          <w:b/>
          <w:bCs/>
        </w:rPr>
        <w:t>Plenary Discussion:</w:t>
      </w:r>
    </w:p>
    <w:p w14:paraId="3365FB47" w14:textId="77777777" w:rsidR="007615D6" w:rsidRPr="005B25A1" w:rsidRDefault="007615D6" w:rsidP="007615D6">
      <w:pPr>
        <w:keepNext/>
        <w:keepLines/>
      </w:pPr>
      <w:r>
        <w:rPr>
          <w:color w:val="FF0000"/>
        </w:rPr>
        <w:t>NO DISCUSSION RECORDED</w:t>
      </w:r>
    </w:p>
    <w:p w14:paraId="6A65AAD5" w14:textId="77777777" w:rsidR="007615D6" w:rsidRPr="00EB0339" w:rsidRDefault="007615D6" w:rsidP="007615D6">
      <w:r w:rsidRPr="005B25A1">
        <w:rPr>
          <w:b/>
          <w:bCs/>
        </w:rPr>
        <w:t>Status:</w:t>
      </w:r>
      <w:r>
        <w:t xml:space="preserve"> </w:t>
      </w:r>
      <w:r>
        <w:rPr>
          <w:color w:val="0000FF"/>
        </w:rPr>
        <w:t>Not concluded</w:t>
      </w:r>
      <w:r>
        <w:t>.</w:t>
      </w:r>
    </w:p>
    <w:p w14:paraId="595797A0" w14:textId="77777777" w:rsidR="00E00DA6" w:rsidRDefault="007615D6" w:rsidP="000A3FBD">
      <w:pPr>
        <w:pStyle w:val="NormTop"/>
      </w:pPr>
      <w:r>
        <w:rPr>
          <w:color w:val="0000FF"/>
        </w:rPr>
        <w:t>S2-2506597</w:t>
      </w:r>
      <w:r w:rsidRPr="00D53282">
        <w:t xml:space="preserve"> </w:t>
      </w:r>
      <w:r>
        <w:t xml:space="preserve">(CR) 23.273 CR0740R1 (Rel-19, 'F'): DDCF as the consumer of the </w:t>
      </w:r>
      <w:proofErr w:type="spellStart"/>
      <w:r>
        <w:t>Nlmf_DataExposure</w:t>
      </w:r>
      <w:proofErr w:type="spellEnd"/>
      <w:r>
        <w:t xml:space="preserve"> service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DCCF can be a consumer of the </w:t>
      </w:r>
      <w:proofErr w:type="spellStart"/>
      <w:r>
        <w:t>Nlmf_DataExposure</w:t>
      </w:r>
      <w:proofErr w:type="spellEnd"/>
      <w:r>
        <w:t xml:space="preserve"> service.</w:t>
      </w:r>
    </w:p>
    <w:p w14:paraId="1060C4B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S2-2505256</w:t>
      </w:r>
      <w:r>
        <w:t>.</w:t>
      </w:r>
    </w:p>
    <w:p w14:paraId="6B66A5E5" w14:textId="77777777" w:rsidR="007615D6" w:rsidRPr="005B25A1" w:rsidRDefault="007615D6" w:rsidP="007615D6">
      <w:pPr>
        <w:keepNext/>
        <w:keepLines/>
        <w:rPr>
          <w:b/>
          <w:bCs/>
        </w:rPr>
      </w:pPr>
      <w:r w:rsidRPr="005B25A1">
        <w:rPr>
          <w:b/>
          <w:bCs/>
        </w:rPr>
        <w:t>Convenor comment:</w:t>
      </w:r>
    </w:p>
    <w:p w14:paraId="5BF73C19" w14:textId="77777777" w:rsidR="007615D6" w:rsidRPr="005B25A1" w:rsidRDefault="007615D6" w:rsidP="007615D6">
      <w:pPr>
        <w:keepNext/>
        <w:keepLines/>
      </w:pPr>
      <w:r w:rsidRPr="005B25A1">
        <w:t>Handle 2nd priority.</w:t>
      </w:r>
    </w:p>
    <w:p w14:paraId="36C9794D" w14:textId="77777777" w:rsidR="007615D6" w:rsidRPr="005B25A1" w:rsidRDefault="007615D6" w:rsidP="007615D6">
      <w:pPr>
        <w:keepNext/>
        <w:keepLines/>
        <w:rPr>
          <w:b/>
          <w:bCs/>
        </w:rPr>
      </w:pPr>
      <w:r w:rsidRPr="005B25A1">
        <w:rPr>
          <w:b/>
          <w:bCs/>
        </w:rPr>
        <w:t>Parallel discussion:</w:t>
      </w:r>
    </w:p>
    <w:p w14:paraId="6A3F603A" w14:textId="77777777" w:rsidR="007615D6" w:rsidRPr="005B25A1" w:rsidRDefault="007615D6" w:rsidP="007615D6">
      <w:pPr>
        <w:keepNext/>
        <w:keepLines/>
      </w:pPr>
      <w:r w:rsidRPr="005B25A1">
        <w:t>-</w:t>
      </w:r>
    </w:p>
    <w:p w14:paraId="1C5B886F" w14:textId="77777777" w:rsidR="007615D6" w:rsidRPr="005B25A1" w:rsidRDefault="007615D6" w:rsidP="007615D6">
      <w:pPr>
        <w:keepNext/>
        <w:keepLines/>
        <w:rPr>
          <w:b/>
          <w:bCs/>
        </w:rPr>
      </w:pPr>
      <w:r w:rsidRPr="005B25A1">
        <w:rPr>
          <w:b/>
          <w:bCs/>
        </w:rPr>
        <w:t>Plenary Discussion:</w:t>
      </w:r>
    </w:p>
    <w:p w14:paraId="7E8DCB5C" w14:textId="77777777" w:rsidR="007615D6" w:rsidRPr="005B25A1" w:rsidRDefault="007615D6" w:rsidP="007615D6">
      <w:pPr>
        <w:keepNext/>
        <w:keepLines/>
      </w:pPr>
      <w:r>
        <w:rPr>
          <w:color w:val="FF0000"/>
        </w:rPr>
        <w:t>NO DISCUSSION RECORDED</w:t>
      </w:r>
    </w:p>
    <w:p w14:paraId="20BF7BBD" w14:textId="77777777" w:rsidR="007615D6" w:rsidRPr="00EB0339" w:rsidRDefault="007615D6" w:rsidP="007615D6">
      <w:r w:rsidRPr="005B25A1">
        <w:rPr>
          <w:b/>
          <w:bCs/>
        </w:rPr>
        <w:t>Status:</w:t>
      </w:r>
      <w:r>
        <w:t xml:space="preserve"> </w:t>
      </w:r>
      <w:r>
        <w:rPr>
          <w:color w:val="0000FF"/>
        </w:rPr>
        <w:t>Not concluded</w:t>
      </w:r>
      <w:r>
        <w:t>.</w:t>
      </w:r>
    </w:p>
    <w:p w14:paraId="6CFACA1D" w14:textId="77777777" w:rsidR="00E00DA6" w:rsidRDefault="007615D6" w:rsidP="000A3FBD">
      <w:pPr>
        <w:pStyle w:val="NormTop"/>
      </w:pPr>
      <w:r>
        <w:rPr>
          <w:color w:val="0000FF"/>
        </w:rPr>
        <w:t>S2-2506598</w:t>
      </w:r>
      <w:r w:rsidRPr="00D53282">
        <w:t xml:space="preserve"> </w:t>
      </w:r>
      <w:r>
        <w:t>(CR) 23.502 CR5506R1 (Rel-19, 'F'): QoS Profile exposed by SMF event exposure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Clarify QFI allocation, QoS Flow change, and QFI deallocation events can contain used QoS Profile instead of QoS parameters for the QoS flow.</w:t>
      </w:r>
    </w:p>
    <w:p w14:paraId="6C28AD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S2-2505258</w:t>
      </w:r>
      <w:r>
        <w:t>.</w:t>
      </w:r>
    </w:p>
    <w:p w14:paraId="6F886DE3" w14:textId="77777777" w:rsidR="007615D6" w:rsidRPr="005B25A1" w:rsidRDefault="007615D6" w:rsidP="007615D6">
      <w:pPr>
        <w:keepNext/>
        <w:keepLines/>
        <w:rPr>
          <w:b/>
          <w:bCs/>
        </w:rPr>
      </w:pPr>
      <w:r w:rsidRPr="005B25A1">
        <w:rPr>
          <w:b/>
          <w:bCs/>
        </w:rPr>
        <w:t>Convenor comment:</w:t>
      </w:r>
    </w:p>
    <w:p w14:paraId="5FEC95DF" w14:textId="77777777" w:rsidR="007615D6" w:rsidRPr="005B25A1" w:rsidRDefault="007615D6" w:rsidP="007615D6">
      <w:pPr>
        <w:keepNext/>
        <w:keepLines/>
      </w:pPr>
      <w:r w:rsidRPr="005B25A1">
        <w:t>Handle 1st priority.</w:t>
      </w:r>
    </w:p>
    <w:p w14:paraId="123E8852" w14:textId="77777777" w:rsidR="007615D6" w:rsidRPr="005B25A1" w:rsidRDefault="007615D6" w:rsidP="007615D6">
      <w:pPr>
        <w:keepNext/>
        <w:keepLines/>
        <w:rPr>
          <w:b/>
          <w:bCs/>
        </w:rPr>
      </w:pPr>
      <w:r w:rsidRPr="005B25A1">
        <w:rPr>
          <w:b/>
          <w:bCs/>
        </w:rPr>
        <w:t>Parallel discussion:</w:t>
      </w:r>
    </w:p>
    <w:p w14:paraId="04007262" w14:textId="77777777" w:rsidR="007615D6" w:rsidRPr="005B25A1" w:rsidRDefault="007615D6" w:rsidP="007615D6">
      <w:pPr>
        <w:keepNext/>
        <w:keepLines/>
      </w:pPr>
      <w:r w:rsidRPr="005B25A1">
        <w:t>-</w:t>
      </w:r>
    </w:p>
    <w:p w14:paraId="2030BCBF" w14:textId="77777777" w:rsidR="007615D6" w:rsidRPr="005B25A1" w:rsidRDefault="007615D6" w:rsidP="007615D6">
      <w:pPr>
        <w:keepNext/>
        <w:keepLines/>
        <w:rPr>
          <w:b/>
          <w:bCs/>
        </w:rPr>
      </w:pPr>
      <w:r w:rsidRPr="005B25A1">
        <w:rPr>
          <w:b/>
          <w:bCs/>
        </w:rPr>
        <w:t>Plenary Discussion:</w:t>
      </w:r>
    </w:p>
    <w:p w14:paraId="08C5A622" w14:textId="77777777" w:rsidR="007615D6" w:rsidRPr="005B25A1" w:rsidRDefault="007615D6" w:rsidP="007615D6">
      <w:pPr>
        <w:keepNext/>
        <w:keepLines/>
      </w:pPr>
      <w:r>
        <w:rPr>
          <w:color w:val="FF0000"/>
        </w:rPr>
        <w:t>NO DISCUSSION RECORDED</w:t>
      </w:r>
    </w:p>
    <w:p w14:paraId="2183296A" w14:textId="77777777" w:rsidR="007615D6" w:rsidRPr="00EB0339" w:rsidRDefault="007615D6" w:rsidP="007615D6">
      <w:r w:rsidRPr="005B25A1">
        <w:rPr>
          <w:b/>
          <w:bCs/>
        </w:rPr>
        <w:t>Status:</w:t>
      </w:r>
      <w:r>
        <w:t xml:space="preserve"> </w:t>
      </w:r>
      <w:r>
        <w:rPr>
          <w:color w:val="0000FF"/>
        </w:rPr>
        <w:t>Not concluded</w:t>
      </w:r>
      <w:r>
        <w:t>.</w:t>
      </w:r>
    </w:p>
    <w:p w14:paraId="3FD890CA" w14:textId="77777777" w:rsidR="00E00DA6" w:rsidRDefault="007615D6" w:rsidP="000A3FBD">
      <w:pPr>
        <w:pStyle w:val="NormTop"/>
      </w:pPr>
      <w:r>
        <w:rPr>
          <w:color w:val="0000FF"/>
        </w:rPr>
        <w:t>S2-2506668</w:t>
      </w:r>
      <w:r w:rsidRPr="00D53282">
        <w:t xml:space="preserve"> </w:t>
      </w:r>
      <w:r>
        <w:t>(CR) 23.288 CR1468R1 (Rel-19, 'F'): Correction on AIML_CN is</w:t>
      </w:r>
      <w:r>
        <w:lastRenderedPageBreak/>
        <w:t xml:space="preserve">sues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description on QoS parameter and QoS characteristic to align with TS 23.501. Remove duplicated description. Add UDM, NRF, and SCP as DCCF consumer.</w:t>
      </w:r>
    </w:p>
    <w:p w14:paraId="7237619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S2-2504762</w:t>
      </w:r>
      <w:r>
        <w:t>.</w:t>
      </w:r>
    </w:p>
    <w:p w14:paraId="51A786EA" w14:textId="77777777" w:rsidR="007615D6" w:rsidRPr="005B25A1" w:rsidRDefault="007615D6" w:rsidP="007615D6">
      <w:pPr>
        <w:keepNext/>
        <w:keepLines/>
        <w:rPr>
          <w:b/>
          <w:bCs/>
        </w:rPr>
      </w:pPr>
      <w:r w:rsidRPr="005B25A1">
        <w:rPr>
          <w:b/>
          <w:bCs/>
        </w:rPr>
        <w:t>Convenor comment:</w:t>
      </w:r>
    </w:p>
    <w:p w14:paraId="22EFAD87" w14:textId="77777777" w:rsidR="007615D6" w:rsidRPr="005B25A1" w:rsidRDefault="007615D6" w:rsidP="007615D6">
      <w:pPr>
        <w:keepNext/>
        <w:keepLines/>
      </w:pPr>
      <w:r w:rsidRPr="005B25A1">
        <w:t>Handle 1st priority.</w:t>
      </w:r>
    </w:p>
    <w:p w14:paraId="5FE0EACF" w14:textId="77777777" w:rsidR="007615D6" w:rsidRPr="005B25A1" w:rsidRDefault="007615D6" w:rsidP="007615D6">
      <w:pPr>
        <w:keepNext/>
        <w:keepLines/>
        <w:rPr>
          <w:b/>
          <w:bCs/>
        </w:rPr>
      </w:pPr>
      <w:r w:rsidRPr="005B25A1">
        <w:rPr>
          <w:b/>
          <w:bCs/>
        </w:rPr>
        <w:t>Parallel discussion:</w:t>
      </w:r>
    </w:p>
    <w:p w14:paraId="529CEE13" w14:textId="77777777" w:rsidR="007615D6" w:rsidRPr="005B25A1" w:rsidRDefault="007615D6" w:rsidP="007615D6">
      <w:pPr>
        <w:keepNext/>
        <w:keepLines/>
      </w:pPr>
      <w:r w:rsidRPr="005B25A1">
        <w:t>-</w:t>
      </w:r>
    </w:p>
    <w:p w14:paraId="696637CD" w14:textId="77777777" w:rsidR="007615D6" w:rsidRPr="005B25A1" w:rsidRDefault="007615D6" w:rsidP="007615D6">
      <w:pPr>
        <w:keepNext/>
        <w:keepLines/>
        <w:rPr>
          <w:b/>
          <w:bCs/>
        </w:rPr>
      </w:pPr>
      <w:r w:rsidRPr="005B25A1">
        <w:rPr>
          <w:b/>
          <w:bCs/>
        </w:rPr>
        <w:t>Plenary Discussion:</w:t>
      </w:r>
    </w:p>
    <w:p w14:paraId="117798B4" w14:textId="77777777" w:rsidR="007615D6" w:rsidRPr="005B25A1" w:rsidRDefault="007615D6" w:rsidP="007615D6">
      <w:pPr>
        <w:keepNext/>
        <w:keepLines/>
      </w:pPr>
      <w:r>
        <w:rPr>
          <w:color w:val="FF0000"/>
        </w:rPr>
        <w:t>NO DISCUSSION RECORDED</w:t>
      </w:r>
    </w:p>
    <w:p w14:paraId="3429F414" w14:textId="77777777" w:rsidR="007615D6" w:rsidRPr="00EB0339" w:rsidRDefault="007615D6" w:rsidP="007615D6">
      <w:r w:rsidRPr="005B25A1">
        <w:rPr>
          <w:b/>
          <w:bCs/>
        </w:rPr>
        <w:t>Status:</w:t>
      </w:r>
      <w:r>
        <w:t xml:space="preserve"> </w:t>
      </w:r>
      <w:r>
        <w:rPr>
          <w:color w:val="0000FF"/>
        </w:rPr>
        <w:t>Not concluded</w:t>
      </w:r>
      <w:r>
        <w:t>.</w:t>
      </w:r>
    </w:p>
    <w:p w14:paraId="48857011" w14:textId="77777777" w:rsidR="00E00DA6" w:rsidRDefault="007615D6" w:rsidP="000A3FBD">
      <w:pPr>
        <w:pStyle w:val="NormTop"/>
      </w:pPr>
      <w:r>
        <w:rPr>
          <w:color w:val="0000FF"/>
        </w:rPr>
        <w:t>S2-2506854</w:t>
      </w:r>
      <w:r w:rsidRPr="00D53282">
        <w:t xml:space="preserve"> </w:t>
      </w:r>
      <w:r>
        <w:t>(CR) 23.273 CR0752 (Rel-19, 'F'): Corrections related to LS on AIML issues from CT WG3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SCP,NRF,UDM as consumers to DCCF and MFAF:</w:t>
      </w:r>
    </w:p>
    <w:p w14:paraId="42291CFC" w14:textId="77777777" w:rsidR="007615D6" w:rsidRPr="005B25A1" w:rsidRDefault="007615D6" w:rsidP="007615D6">
      <w:pPr>
        <w:keepNext/>
        <w:keepLines/>
        <w:rPr>
          <w:b/>
          <w:bCs/>
        </w:rPr>
      </w:pPr>
      <w:r w:rsidRPr="005B25A1">
        <w:rPr>
          <w:b/>
          <w:bCs/>
        </w:rPr>
        <w:t>Convenor comment:</w:t>
      </w:r>
    </w:p>
    <w:p w14:paraId="3E49BD19" w14:textId="77777777" w:rsidR="007615D6" w:rsidRPr="005B25A1" w:rsidRDefault="007615D6" w:rsidP="007615D6">
      <w:pPr>
        <w:keepNext/>
        <w:keepLines/>
      </w:pPr>
      <w:r w:rsidRPr="005B25A1">
        <w:t>Handle? 1st priority.</w:t>
      </w:r>
    </w:p>
    <w:p w14:paraId="2DE841D9" w14:textId="77777777" w:rsidR="007615D6" w:rsidRPr="005B25A1" w:rsidRDefault="007615D6" w:rsidP="007615D6">
      <w:pPr>
        <w:keepNext/>
        <w:keepLines/>
        <w:rPr>
          <w:b/>
          <w:bCs/>
        </w:rPr>
      </w:pPr>
      <w:r w:rsidRPr="005B25A1">
        <w:rPr>
          <w:b/>
          <w:bCs/>
        </w:rPr>
        <w:t>Parallel discussion:</w:t>
      </w:r>
    </w:p>
    <w:p w14:paraId="4232EC89" w14:textId="77777777" w:rsidR="007615D6" w:rsidRPr="005B25A1" w:rsidRDefault="007615D6" w:rsidP="007615D6">
      <w:pPr>
        <w:keepNext/>
        <w:keepLines/>
      </w:pPr>
      <w:r w:rsidRPr="005B25A1">
        <w:t>-</w:t>
      </w:r>
    </w:p>
    <w:p w14:paraId="36A92148" w14:textId="77777777" w:rsidR="007615D6" w:rsidRPr="005B25A1" w:rsidRDefault="007615D6" w:rsidP="007615D6">
      <w:pPr>
        <w:keepNext/>
        <w:keepLines/>
        <w:rPr>
          <w:b/>
          <w:bCs/>
        </w:rPr>
      </w:pPr>
      <w:r w:rsidRPr="005B25A1">
        <w:rPr>
          <w:b/>
          <w:bCs/>
        </w:rPr>
        <w:t>Plenary Discussion:</w:t>
      </w:r>
    </w:p>
    <w:p w14:paraId="116E9503" w14:textId="77777777" w:rsidR="007615D6" w:rsidRPr="005B25A1" w:rsidRDefault="007615D6" w:rsidP="007615D6">
      <w:pPr>
        <w:keepNext/>
        <w:keepLines/>
      </w:pPr>
      <w:r>
        <w:rPr>
          <w:color w:val="FF0000"/>
        </w:rPr>
        <w:t>NO DISCUSSION RECORDED</w:t>
      </w:r>
    </w:p>
    <w:p w14:paraId="5A573D00" w14:textId="77777777" w:rsidR="007615D6" w:rsidRPr="00EB0339" w:rsidRDefault="007615D6" w:rsidP="007615D6">
      <w:r w:rsidRPr="005B25A1">
        <w:rPr>
          <w:b/>
          <w:bCs/>
        </w:rPr>
        <w:t>Status:</w:t>
      </w:r>
      <w:r>
        <w:t xml:space="preserve"> </w:t>
      </w:r>
      <w:r>
        <w:rPr>
          <w:color w:val="0000FF"/>
        </w:rPr>
        <w:t>Not concluded</w:t>
      </w:r>
      <w:r>
        <w:t>.</w:t>
      </w:r>
    </w:p>
    <w:p w14:paraId="5FCC0995" w14:textId="77777777" w:rsidR="00E00DA6" w:rsidRDefault="007615D6" w:rsidP="000A3FBD">
      <w:pPr>
        <w:pStyle w:val="NormTop"/>
      </w:pPr>
      <w:r>
        <w:rPr>
          <w:color w:val="0000FF"/>
        </w:rPr>
        <w:t>S2-2506855</w:t>
      </w:r>
      <w:r w:rsidRPr="00D53282">
        <w:t xml:space="preserve"> </w:t>
      </w:r>
      <w:r>
        <w:t>(CR) 23.288 CR1506 (Rel-19, 'F'): Corrections related to LS on AIML issues from CT WG3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SCP,NRF,UDM as consumers to DCCF and MFAF:</w:t>
      </w:r>
    </w:p>
    <w:p w14:paraId="31987824" w14:textId="77777777" w:rsidR="007615D6" w:rsidRPr="005B25A1" w:rsidRDefault="007615D6" w:rsidP="007615D6">
      <w:pPr>
        <w:keepNext/>
        <w:keepLines/>
        <w:rPr>
          <w:b/>
          <w:bCs/>
        </w:rPr>
      </w:pPr>
      <w:r w:rsidRPr="005B25A1">
        <w:rPr>
          <w:b/>
          <w:bCs/>
        </w:rPr>
        <w:t>Parallel discussion:</w:t>
      </w:r>
    </w:p>
    <w:p w14:paraId="4145BCD8" w14:textId="77777777" w:rsidR="007615D6" w:rsidRPr="005B25A1" w:rsidRDefault="007615D6" w:rsidP="007615D6">
      <w:pPr>
        <w:keepNext/>
        <w:keepLines/>
      </w:pPr>
      <w:r w:rsidRPr="005B25A1">
        <w:t>-</w:t>
      </w:r>
    </w:p>
    <w:p w14:paraId="2B6A740D" w14:textId="77777777" w:rsidR="007615D6" w:rsidRPr="005B25A1" w:rsidRDefault="007615D6" w:rsidP="007615D6">
      <w:pPr>
        <w:keepNext/>
        <w:keepLines/>
        <w:rPr>
          <w:b/>
          <w:bCs/>
        </w:rPr>
      </w:pPr>
      <w:r w:rsidRPr="005B25A1">
        <w:rPr>
          <w:b/>
          <w:bCs/>
        </w:rPr>
        <w:t>Plenary Discussion:</w:t>
      </w:r>
    </w:p>
    <w:p w14:paraId="2DF2D870" w14:textId="77777777" w:rsidR="007615D6" w:rsidRPr="005B25A1" w:rsidRDefault="007615D6" w:rsidP="007615D6">
      <w:pPr>
        <w:keepNext/>
        <w:keepLines/>
      </w:pPr>
      <w:r>
        <w:rPr>
          <w:color w:val="FF0000"/>
        </w:rPr>
        <w:t>NO DISCUSSION RECORDED</w:t>
      </w:r>
    </w:p>
    <w:p w14:paraId="5865FFA0" w14:textId="77777777" w:rsidR="007615D6" w:rsidRPr="00EB0339" w:rsidRDefault="007615D6" w:rsidP="007615D6">
      <w:r w:rsidRPr="005B25A1">
        <w:rPr>
          <w:b/>
          <w:bCs/>
        </w:rPr>
        <w:t>Status:</w:t>
      </w:r>
      <w:r>
        <w:t xml:space="preserve"> </w:t>
      </w:r>
      <w:r>
        <w:rPr>
          <w:color w:val="0000FF"/>
        </w:rPr>
        <w:t>Not concluded</w:t>
      </w:r>
      <w:r>
        <w:t>.</w:t>
      </w:r>
    </w:p>
    <w:p w14:paraId="5C0C8D24" w14:textId="77777777" w:rsidR="00E00DA6" w:rsidRDefault="007615D6" w:rsidP="000A3FBD">
      <w:pPr>
        <w:pStyle w:val="NormTop"/>
      </w:pPr>
      <w:r>
        <w:rPr>
          <w:color w:val="0000FF"/>
        </w:rPr>
        <w:t>S2-2506856</w:t>
      </w:r>
      <w:r w:rsidRPr="00D53282">
        <w:t xml:space="preserve"> </w:t>
      </w:r>
      <w:r>
        <w:t xml:space="preserve">(CR) 23.502 CR5549 (Rel-19, 'F'): Corrections related to LS </w:t>
      </w:r>
      <w:r>
        <w:lastRenderedPageBreak/>
        <w:t>on AIML issues from CT WG3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clarifying what in NF profile can be used:</w:t>
      </w:r>
    </w:p>
    <w:p w14:paraId="688F8D1F" w14:textId="77777777" w:rsidR="007615D6" w:rsidRPr="005B25A1" w:rsidRDefault="007615D6" w:rsidP="007615D6">
      <w:pPr>
        <w:keepNext/>
        <w:keepLines/>
        <w:rPr>
          <w:b/>
          <w:bCs/>
        </w:rPr>
      </w:pPr>
      <w:r w:rsidRPr="005B25A1">
        <w:rPr>
          <w:b/>
          <w:bCs/>
        </w:rPr>
        <w:t>Parallel discussion:</w:t>
      </w:r>
    </w:p>
    <w:p w14:paraId="6625BF71" w14:textId="77777777" w:rsidR="007615D6" w:rsidRPr="005B25A1" w:rsidRDefault="007615D6" w:rsidP="007615D6">
      <w:pPr>
        <w:keepNext/>
        <w:keepLines/>
      </w:pPr>
      <w:r w:rsidRPr="005B25A1">
        <w:t>-</w:t>
      </w:r>
    </w:p>
    <w:p w14:paraId="512E4271" w14:textId="77777777" w:rsidR="007615D6" w:rsidRPr="005B25A1" w:rsidRDefault="007615D6" w:rsidP="007615D6">
      <w:pPr>
        <w:keepNext/>
        <w:keepLines/>
        <w:rPr>
          <w:b/>
          <w:bCs/>
        </w:rPr>
      </w:pPr>
      <w:r w:rsidRPr="005B25A1">
        <w:rPr>
          <w:b/>
          <w:bCs/>
        </w:rPr>
        <w:t>Plenary Discussion:</w:t>
      </w:r>
    </w:p>
    <w:p w14:paraId="76B7D492" w14:textId="77777777" w:rsidR="007615D6" w:rsidRPr="005B25A1" w:rsidRDefault="007615D6" w:rsidP="007615D6">
      <w:pPr>
        <w:keepNext/>
        <w:keepLines/>
      </w:pPr>
      <w:r>
        <w:rPr>
          <w:color w:val="FF0000"/>
        </w:rPr>
        <w:t>NO DISCUSSION RECORDED</w:t>
      </w:r>
    </w:p>
    <w:p w14:paraId="0562D7FC" w14:textId="77777777" w:rsidR="007615D6" w:rsidRPr="00EB0339" w:rsidRDefault="007615D6" w:rsidP="007615D6">
      <w:r w:rsidRPr="005B25A1">
        <w:rPr>
          <w:b/>
          <w:bCs/>
        </w:rPr>
        <w:t>Status:</w:t>
      </w:r>
      <w:r>
        <w:t xml:space="preserve"> </w:t>
      </w:r>
      <w:r>
        <w:rPr>
          <w:color w:val="0000FF"/>
        </w:rPr>
        <w:t>Not concluded</w:t>
      </w:r>
      <w:r>
        <w:t>.</w:t>
      </w:r>
    </w:p>
    <w:p w14:paraId="3C0484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User consent/LCS privacy</w:t>
      </w:r>
    </w:p>
    <w:p w14:paraId="1451D9A7" w14:textId="77777777" w:rsidR="00E00DA6" w:rsidRDefault="007615D6" w:rsidP="000A3FBD">
      <w:pPr>
        <w:pStyle w:val="NormTop"/>
      </w:pPr>
      <w:r>
        <w:rPr>
          <w:color w:val="0000FF"/>
        </w:rPr>
        <w:t>S2-2506386</w:t>
      </w:r>
      <w:r w:rsidRPr="00D53282">
        <w:t xml:space="preserve"> </w:t>
      </w:r>
      <w:r>
        <w:t xml:space="preserve">(DISCUSSION) Way Forward on User Consent and Privacy Profile for AI/ML Positioning  (Source: Apple, Qualcomm, OPPO, Samsung, </w:t>
      </w:r>
      <w:proofErr w:type="spellStart"/>
      <w:r>
        <w:t>Mediatek</w:t>
      </w:r>
      <w:proofErr w:type="spellEnd"/>
      <w:r>
        <w:t xml:space="preserve">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a way forward in SA WG2 for user consent and privacy profile for AI/ML Positioning based on the latest developments at SA WG3 and SA plenary.</w:t>
      </w:r>
    </w:p>
    <w:p w14:paraId="231785B4" w14:textId="77777777" w:rsidR="007615D6" w:rsidRPr="005B25A1" w:rsidRDefault="007615D6" w:rsidP="007615D6">
      <w:pPr>
        <w:keepNext/>
        <w:keepLines/>
        <w:rPr>
          <w:b/>
          <w:bCs/>
        </w:rPr>
      </w:pPr>
      <w:r w:rsidRPr="005B25A1">
        <w:rPr>
          <w:b/>
          <w:bCs/>
        </w:rPr>
        <w:t>Parallel discussion:</w:t>
      </w:r>
    </w:p>
    <w:p w14:paraId="58712068" w14:textId="77777777" w:rsidR="007615D6" w:rsidRPr="005B25A1" w:rsidRDefault="007615D6" w:rsidP="007615D6">
      <w:pPr>
        <w:keepNext/>
        <w:keepLines/>
      </w:pPr>
      <w:r w:rsidRPr="005B25A1">
        <w:t>-</w:t>
      </w:r>
    </w:p>
    <w:p w14:paraId="06F523B4" w14:textId="77777777" w:rsidR="007615D6" w:rsidRPr="005B25A1" w:rsidRDefault="007615D6" w:rsidP="007615D6">
      <w:pPr>
        <w:keepNext/>
        <w:keepLines/>
        <w:rPr>
          <w:b/>
          <w:bCs/>
        </w:rPr>
      </w:pPr>
      <w:r w:rsidRPr="005B25A1">
        <w:rPr>
          <w:b/>
          <w:bCs/>
        </w:rPr>
        <w:t>Plenary Discussion:</w:t>
      </w:r>
    </w:p>
    <w:p w14:paraId="056775C7" w14:textId="77777777" w:rsidR="007615D6" w:rsidRPr="005B25A1" w:rsidRDefault="007615D6" w:rsidP="007615D6">
      <w:pPr>
        <w:keepNext/>
        <w:keepLines/>
      </w:pPr>
      <w:r>
        <w:rPr>
          <w:color w:val="FF0000"/>
        </w:rPr>
        <w:t>NO DISCUSSION RECORDED</w:t>
      </w:r>
    </w:p>
    <w:p w14:paraId="6D1E0E69" w14:textId="77777777" w:rsidR="007615D6" w:rsidRPr="00EB0339" w:rsidRDefault="007615D6" w:rsidP="007615D6">
      <w:r w:rsidRPr="005B25A1">
        <w:rPr>
          <w:b/>
          <w:bCs/>
        </w:rPr>
        <w:t>Status:</w:t>
      </w:r>
      <w:r>
        <w:t xml:space="preserve"> </w:t>
      </w:r>
      <w:r>
        <w:rPr>
          <w:color w:val="0000FF"/>
        </w:rPr>
        <w:t>Not concluded</w:t>
      </w:r>
      <w:r>
        <w:t>.</w:t>
      </w:r>
    </w:p>
    <w:p w14:paraId="107E6F51" w14:textId="77777777" w:rsidR="001516F1" w:rsidRPr="00D16138" w:rsidRDefault="001516F1" w:rsidP="001516F1">
      <w:pPr>
        <w:pStyle w:val="NormTop"/>
        <w:rPr>
          <w:highlight w:val="green"/>
        </w:rPr>
      </w:pPr>
      <w:r w:rsidRPr="00D16138">
        <w:rPr>
          <w:color w:val="0000FF"/>
          <w:highlight w:val="green"/>
        </w:rPr>
        <w:t>S2-2507563</w:t>
      </w:r>
      <w:r w:rsidRPr="00D16138">
        <w:rPr>
          <w:highlight w:val="green"/>
        </w:rPr>
        <w:t xml:space="preserve"> (DISCUSSION) </w:t>
      </w:r>
      <w:proofErr w:type="spellStart"/>
      <w:r w:rsidRPr="00D16138">
        <w:rPr>
          <w:highlight w:val="green"/>
        </w:rPr>
        <w:t>SoH</w:t>
      </w:r>
      <w:proofErr w:type="spellEnd"/>
      <w:r w:rsidRPr="00D16138">
        <w:rPr>
          <w:highlight w:val="green"/>
        </w:rPr>
        <w:t xml:space="preserve"> for User consent/LCS privacy check (Source: vivo (Rapporteur))</w:t>
      </w:r>
      <w:r w:rsidRPr="00D16138">
        <w:rPr>
          <w:highlight w:val="green"/>
        </w:rPr>
        <w:br/>
      </w:r>
      <w:r w:rsidRPr="00D16138">
        <w:rPr>
          <w:b/>
          <w:highlight w:val="green"/>
        </w:rPr>
        <w:t>Document for:</w:t>
      </w:r>
      <w:r w:rsidRPr="00D16138">
        <w:rPr>
          <w:highlight w:val="green"/>
        </w:rPr>
        <w:t xml:space="preserve"> Discussion</w:t>
      </w:r>
      <w:r w:rsidRPr="00D16138">
        <w:rPr>
          <w:highlight w:val="green"/>
        </w:rPr>
        <w:br/>
      </w:r>
      <w:r w:rsidRPr="00D16138">
        <w:rPr>
          <w:b/>
          <w:highlight w:val="green"/>
        </w:rPr>
        <w:t>Abstract:</w:t>
      </w:r>
      <w:r w:rsidRPr="00D16138">
        <w:rPr>
          <w:highlight w:val="green"/>
        </w:rPr>
        <w:t xml:space="preserve"> </w:t>
      </w:r>
      <w:r w:rsidRPr="00D16138">
        <w:rPr>
          <w:highlight w:val="green"/>
        </w:rPr>
        <w:br/>
      </w:r>
      <w:proofErr w:type="spellStart"/>
      <w:r w:rsidRPr="00D16138">
        <w:rPr>
          <w:highlight w:val="green"/>
        </w:rPr>
        <w:t>SoH</w:t>
      </w:r>
      <w:proofErr w:type="spellEnd"/>
      <w:r w:rsidRPr="00D16138">
        <w:rPr>
          <w:highlight w:val="green"/>
        </w:rPr>
        <w:t xml:space="preserve"> for User consent/LCS privacy check.</w:t>
      </w:r>
    </w:p>
    <w:p w14:paraId="5D812A93" w14:textId="77777777" w:rsidR="001516F1" w:rsidRPr="00B81031" w:rsidRDefault="001516F1" w:rsidP="001516F1">
      <w:pPr>
        <w:keepNext/>
        <w:keepLines/>
        <w:rPr>
          <w:i/>
        </w:rPr>
      </w:pPr>
      <w:r w:rsidRPr="00D16138">
        <w:rPr>
          <w:b/>
          <w:bCs/>
          <w:i/>
          <w:highlight w:val="green"/>
        </w:rPr>
        <w:t>Comment:</w:t>
      </w:r>
      <w:r w:rsidRPr="00D16138">
        <w:rPr>
          <w:i/>
          <w:highlight w:val="green"/>
        </w:rPr>
        <w:t xml:space="preserve"> Created at meeting</w:t>
      </w:r>
      <w:r w:rsidRPr="00D16138">
        <w:rPr>
          <w:highlight w:val="green"/>
        </w:rPr>
        <w:t>.</w:t>
      </w:r>
    </w:p>
    <w:p w14:paraId="3F4B336D" w14:textId="77777777" w:rsidR="001516F1" w:rsidRPr="005B25A1" w:rsidRDefault="001516F1" w:rsidP="001516F1">
      <w:pPr>
        <w:keepNext/>
        <w:keepLines/>
        <w:rPr>
          <w:b/>
          <w:bCs/>
        </w:rPr>
      </w:pPr>
      <w:r w:rsidRPr="005B25A1">
        <w:rPr>
          <w:b/>
          <w:bCs/>
        </w:rPr>
        <w:t>Parallel discussion:</w:t>
      </w:r>
    </w:p>
    <w:p w14:paraId="18CF5D0E" w14:textId="77777777" w:rsidR="0061178C" w:rsidRPr="005B25A1" w:rsidRDefault="00DF2F6D" w:rsidP="0061178C">
      <w:pPr>
        <w:keepNext/>
        <w:keepLines/>
      </w:pPr>
      <w:r>
        <w:t>For Show of Hands in Plenary session</w:t>
      </w:r>
      <w:r w:rsidR="0061178C">
        <w:t xml:space="preserve">. </w:t>
      </w:r>
    </w:p>
    <w:p w14:paraId="6631A405" w14:textId="77777777" w:rsidR="0061178C" w:rsidRDefault="0061178C" w:rsidP="0061178C">
      <w:pPr>
        <w:keepNext/>
        <w:keepLines/>
        <w:rPr>
          <w:b/>
          <w:bCs/>
        </w:rPr>
      </w:pPr>
      <w:r>
        <w:rPr>
          <w:b/>
          <w:bCs/>
        </w:rPr>
        <w:t>Plenary Discussion:</w:t>
      </w:r>
    </w:p>
    <w:p w14:paraId="38DCDFFF" w14:textId="196E4E07" w:rsidR="00DF2F6D" w:rsidRPr="00DF2F6D" w:rsidRDefault="00DF2F6D" w:rsidP="001516F1">
      <w:pPr>
        <w:keepNext/>
        <w:keepLines/>
        <w:rPr>
          <w:color w:val="0000FF"/>
        </w:rPr>
      </w:pPr>
      <w:r w:rsidRPr="00DF2F6D">
        <w:rPr>
          <w:color w:val="0000FF"/>
        </w:rPr>
        <w:t>Question: In addition to aligning with the SA3 agreement, does the LMF check the UE LCS privacy profile for data collection during training/performance monitoring of AI/ML positioning?</w:t>
      </w:r>
    </w:p>
    <w:p w14:paraId="1588B36B" w14:textId="2A6FFE45" w:rsidR="00DF2F6D" w:rsidRDefault="00DF2F6D" w:rsidP="001516F1">
      <w:pPr>
        <w:keepNext/>
        <w:keepLines/>
      </w:pPr>
      <w:r>
        <w:tab/>
        <w:t>Yes (S2-2507484):</w:t>
      </w:r>
      <w:r>
        <w:tab/>
        <w:t>10</w:t>
      </w:r>
      <w:r>
        <w:tab/>
      </w:r>
      <w:r>
        <w:tab/>
        <w:t>Object:</w:t>
      </w:r>
      <w:r>
        <w:tab/>
        <w:t>3</w:t>
      </w:r>
      <w:r>
        <w:tab/>
        <w:t>(Nokia, Ericsson, ZTE)</w:t>
      </w:r>
    </w:p>
    <w:p w14:paraId="1C860122" w14:textId="2CD8769A" w:rsidR="00DF2F6D" w:rsidRDefault="00DF2F6D" w:rsidP="001516F1">
      <w:pPr>
        <w:keepNext/>
        <w:keepLines/>
      </w:pPr>
      <w:r>
        <w:tab/>
        <w:t>No (S2-2507485):</w:t>
      </w:r>
      <w:r>
        <w:tab/>
        <w:t>8</w:t>
      </w:r>
      <w:r>
        <w:tab/>
      </w:r>
      <w:r>
        <w:tab/>
        <w:t>Object:</w:t>
      </w:r>
      <w:r>
        <w:tab/>
        <w:t>0</w:t>
      </w:r>
    </w:p>
    <w:p w14:paraId="5077C8F4" w14:textId="09873C0C" w:rsidR="001516F1" w:rsidRPr="00DF2F6D" w:rsidRDefault="00DF2F6D" w:rsidP="001516F1">
      <w:pPr>
        <w:keepNext/>
        <w:keepLines/>
        <w:rPr>
          <w:b/>
          <w:bCs/>
        </w:rPr>
      </w:pPr>
      <w:r w:rsidRPr="00DF2F6D">
        <w:rPr>
          <w:b/>
          <w:bCs/>
        </w:rPr>
        <w:t xml:space="preserve">It was agreed to progress using </w:t>
      </w:r>
      <w:r w:rsidRPr="00DF2F6D">
        <w:rPr>
          <w:b/>
          <w:bCs/>
          <w:color w:val="0000FF"/>
        </w:rPr>
        <w:t>S2-2507485</w:t>
      </w:r>
      <w:r w:rsidRPr="00DF2F6D">
        <w:rPr>
          <w:b/>
          <w:bCs/>
        </w:rPr>
        <w:t xml:space="preserve"> as a basis for further work at this meeting.</w:t>
      </w:r>
    </w:p>
    <w:p w14:paraId="2C3E087E" w14:textId="06C9BFEC" w:rsidR="00DF2F6D" w:rsidRPr="00DF2F6D" w:rsidRDefault="005E170B" w:rsidP="001516F1">
      <w:pPr>
        <w:keepNext/>
        <w:keepLines/>
      </w:pPr>
      <w:r>
        <w:t xml:space="preserve">This was then </w:t>
      </w:r>
      <w:r w:rsidRPr="00C3284B">
        <w:rPr>
          <w:color w:val="0000FF"/>
        </w:rPr>
        <w:t>noted</w:t>
      </w:r>
      <w:r>
        <w:t>.</w:t>
      </w:r>
    </w:p>
    <w:p w14:paraId="1E652A4F" w14:textId="48F93650" w:rsidR="001516F1" w:rsidRPr="005E170B" w:rsidRDefault="001516F1" w:rsidP="001516F1">
      <w:r w:rsidRPr="005B25A1">
        <w:rPr>
          <w:b/>
          <w:bCs/>
        </w:rPr>
        <w:t>Status:</w:t>
      </w:r>
      <w:r>
        <w:t xml:space="preserve"> </w:t>
      </w:r>
      <w:r w:rsidR="005E170B" w:rsidRPr="00C3284B">
        <w:rPr>
          <w:color w:val="0000FF"/>
        </w:rPr>
        <w:t>Noted</w:t>
      </w:r>
      <w:r w:rsidR="005E170B">
        <w:t>.</w:t>
      </w:r>
    </w:p>
    <w:p w14:paraId="351BB80C" w14:textId="77777777" w:rsidR="00E00DA6" w:rsidRDefault="007615D6" w:rsidP="000A3FBD">
      <w:pPr>
        <w:pStyle w:val="NormTop"/>
      </w:pPr>
      <w:r>
        <w:rPr>
          <w:color w:val="0000FF"/>
        </w:rPr>
        <w:t>S2-2506394</w:t>
      </w:r>
      <w:r w:rsidRPr="00D53282">
        <w:t xml:space="preserve"> </w:t>
      </w:r>
      <w:r>
        <w:t>(CR) 23.273 CR0750 (Rel-19, 'F'): Corrections on user consent</w:t>
      </w:r>
      <w:r>
        <w:lastRenderedPageBreak/>
        <w:t xml:space="preserve"> and privacy profile for AIML-based positioning (Source: Apple, </w:t>
      </w:r>
      <w:proofErr w:type="spellStart"/>
      <w:r>
        <w:t>Mediatek</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Corrections on user consent and privacy profile for AIML-based positioning based on SA WG3 decision and SA guidance.</w:t>
      </w:r>
    </w:p>
    <w:p w14:paraId="03707F67" w14:textId="77777777" w:rsidR="007615D6" w:rsidRPr="005B25A1" w:rsidRDefault="007615D6" w:rsidP="007615D6">
      <w:pPr>
        <w:keepNext/>
        <w:keepLines/>
        <w:rPr>
          <w:b/>
          <w:bCs/>
        </w:rPr>
      </w:pPr>
      <w:r w:rsidRPr="005B25A1">
        <w:rPr>
          <w:b/>
          <w:bCs/>
        </w:rPr>
        <w:t>Convenor comment:</w:t>
      </w:r>
    </w:p>
    <w:p w14:paraId="0DD43A22" w14:textId="77777777" w:rsidR="007615D6" w:rsidRPr="005B25A1" w:rsidRDefault="007615D6" w:rsidP="007615D6">
      <w:pPr>
        <w:keepNext/>
        <w:keepLines/>
      </w:pPr>
      <w:r w:rsidRPr="005B25A1">
        <w:t>Handle 1st priority.</w:t>
      </w:r>
    </w:p>
    <w:p w14:paraId="21C6E82B" w14:textId="77777777" w:rsidR="007615D6" w:rsidRPr="005B25A1" w:rsidRDefault="007615D6" w:rsidP="007615D6">
      <w:pPr>
        <w:keepNext/>
        <w:keepLines/>
        <w:rPr>
          <w:b/>
          <w:bCs/>
        </w:rPr>
      </w:pPr>
      <w:r w:rsidRPr="005B25A1">
        <w:rPr>
          <w:b/>
          <w:bCs/>
        </w:rPr>
        <w:t>Parallel discussion:</w:t>
      </w:r>
    </w:p>
    <w:p w14:paraId="66C58DD7" w14:textId="77777777" w:rsidR="007615D6" w:rsidRPr="005B25A1" w:rsidRDefault="007615D6" w:rsidP="007615D6">
      <w:pPr>
        <w:keepNext/>
        <w:keepLines/>
      </w:pPr>
      <w:r w:rsidRPr="005B25A1">
        <w:t>-</w:t>
      </w:r>
    </w:p>
    <w:p w14:paraId="43DF513D" w14:textId="77777777" w:rsidR="007615D6" w:rsidRPr="005B25A1" w:rsidRDefault="007615D6" w:rsidP="007615D6">
      <w:pPr>
        <w:keepNext/>
        <w:keepLines/>
        <w:rPr>
          <w:b/>
          <w:bCs/>
        </w:rPr>
      </w:pPr>
      <w:r w:rsidRPr="005B25A1">
        <w:rPr>
          <w:b/>
          <w:bCs/>
        </w:rPr>
        <w:t>Plenary Discussion:</w:t>
      </w:r>
    </w:p>
    <w:p w14:paraId="693C6CB8" w14:textId="77777777" w:rsidR="007615D6" w:rsidRPr="005B25A1" w:rsidRDefault="007615D6" w:rsidP="007615D6">
      <w:pPr>
        <w:keepNext/>
        <w:keepLines/>
      </w:pPr>
      <w:r>
        <w:rPr>
          <w:color w:val="FF0000"/>
        </w:rPr>
        <w:t>NO DISCUSSION RECORDED</w:t>
      </w:r>
    </w:p>
    <w:p w14:paraId="4E23CDB2" w14:textId="77777777" w:rsidR="007615D6" w:rsidRPr="00EB0339" w:rsidRDefault="007615D6" w:rsidP="007615D6">
      <w:r w:rsidRPr="005B25A1">
        <w:rPr>
          <w:b/>
          <w:bCs/>
        </w:rPr>
        <w:t>Status:</w:t>
      </w:r>
      <w:r>
        <w:t xml:space="preserve"> </w:t>
      </w:r>
      <w:r>
        <w:rPr>
          <w:color w:val="0000FF"/>
        </w:rPr>
        <w:t>Not concluded</w:t>
      </w:r>
      <w:r>
        <w:t>.</w:t>
      </w:r>
    </w:p>
    <w:p w14:paraId="4E97135C" w14:textId="77777777" w:rsidR="00E00DA6" w:rsidRDefault="007615D6" w:rsidP="000A3FBD">
      <w:pPr>
        <w:pStyle w:val="NormTop"/>
      </w:pPr>
      <w:r>
        <w:rPr>
          <w:color w:val="0000FF"/>
        </w:rPr>
        <w:t>S2-2506199</w:t>
      </w:r>
      <w:r w:rsidRPr="00D53282">
        <w:t xml:space="preserve"> </w:t>
      </w:r>
      <w:r>
        <w:t xml:space="preserve">(CR) 23.273 CR0744 (Rel-19, 'F'): KI#1: </w:t>
      </w:r>
      <w:proofErr w:type="spellStart"/>
      <w:r>
        <w:t>Allignment</w:t>
      </w:r>
      <w:proofErr w:type="spellEnd"/>
      <w:r>
        <w:t xml:space="preserve"> with SA WG3 decisions on User Consent check and LCS privacy check (Source: Nokia, ZTE)</w:t>
      </w:r>
      <w:r>
        <w:br/>
      </w:r>
      <w:r w:rsidRPr="00D53282">
        <w:rPr>
          <w:b/>
        </w:rPr>
        <w:t>Document for:</w:t>
      </w:r>
      <w:r w:rsidRPr="00D53282">
        <w:t xml:space="preserve"> </w:t>
      </w:r>
      <w:r>
        <w:t>Approval</w:t>
      </w:r>
      <w:r>
        <w:br/>
      </w:r>
      <w:r w:rsidRPr="00D53282">
        <w:rPr>
          <w:b/>
        </w:rPr>
        <w:t>Abstract:</w:t>
      </w:r>
      <w:r w:rsidRPr="00D53282">
        <w:t xml:space="preserve"> </w:t>
      </w:r>
    </w:p>
    <w:p w14:paraId="14CE8744" w14:textId="77777777" w:rsidR="007615D6" w:rsidRPr="005B25A1" w:rsidRDefault="007615D6" w:rsidP="007615D6">
      <w:pPr>
        <w:keepNext/>
        <w:keepLines/>
        <w:rPr>
          <w:b/>
          <w:bCs/>
        </w:rPr>
      </w:pPr>
      <w:r w:rsidRPr="005B25A1">
        <w:rPr>
          <w:b/>
          <w:bCs/>
        </w:rPr>
        <w:t>Parallel discussion:</w:t>
      </w:r>
    </w:p>
    <w:p w14:paraId="5228032F" w14:textId="77777777" w:rsidR="007615D6" w:rsidRPr="005B25A1" w:rsidRDefault="007615D6" w:rsidP="007615D6">
      <w:pPr>
        <w:keepNext/>
        <w:keepLines/>
      </w:pPr>
      <w:r w:rsidRPr="005B25A1">
        <w:t>-</w:t>
      </w:r>
    </w:p>
    <w:p w14:paraId="640F06DA" w14:textId="77777777" w:rsidR="007615D6" w:rsidRPr="005B25A1" w:rsidRDefault="007615D6" w:rsidP="007615D6">
      <w:pPr>
        <w:keepNext/>
        <w:keepLines/>
        <w:rPr>
          <w:b/>
          <w:bCs/>
        </w:rPr>
      </w:pPr>
      <w:r w:rsidRPr="005B25A1">
        <w:rPr>
          <w:b/>
          <w:bCs/>
        </w:rPr>
        <w:t>Plenary Discussion:</w:t>
      </w:r>
    </w:p>
    <w:p w14:paraId="2F86BECD" w14:textId="77777777" w:rsidR="007615D6" w:rsidRPr="005B25A1" w:rsidRDefault="007615D6" w:rsidP="007615D6">
      <w:pPr>
        <w:keepNext/>
        <w:keepLines/>
      </w:pPr>
      <w:r>
        <w:rPr>
          <w:color w:val="FF0000"/>
        </w:rPr>
        <w:t>NO DISCUSSION RECORDED</w:t>
      </w:r>
    </w:p>
    <w:p w14:paraId="5F527DA3" w14:textId="77777777" w:rsidR="007615D6" w:rsidRPr="00EB0339" w:rsidRDefault="007615D6" w:rsidP="007615D6">
      <w:r w:rsidRPr="005B25A1">
        <w:rPr>
          <w:b/>
          <w:bCs/>
        </w:rPr>
        <w:t>Status:</w:t>
      </w:r>
      <w:r>
        <w:t xml:space="preserve"> </w:t>
      </w:r>
      <w:r>
        <w:rPr>
          <w:color w:val="0000FF"/>
        </w:rPr>
        <w:t>Not concluded</w:t>
      </w:r>
      <w:r>
        <w:t>.</w:t>
      </w:r>
    </w:p>
    <w:p w14:paraId="7AAAB4C5" w14:textId="77777777" w:rsidR="00E00DA6" w:rsidRDefault="007615D6" w:rsidP="000A3FBD">
      <w:pPr>
        <w:pStyle w:val="NormTop"/>
      </w:pPr>
      <w:r>
        <w:rPr>
          <w:color w:val="0000FF"/>
        </w:rPr>
        <w:t>S2-2506271</w:t>
      </w:r>
      <w:r w:rsidRPr="00D53282">
        <w:t xml:space="preserve"> </w:t>
      </w:r>
      <w:r>
        <w:t>(CR) 23.273 CR0748 (Rel-19, 'F'): SA WG3 alignment for the user consent and LCS privacy profile (Source: OPPO)</w:t>
      </w:r>
      <w:r>
        <w:br/>
      </w:r>
      <w:r w:rsidRPr="00D53282">
        <w:rPr>
          <w:b/>
        </w:rPr>
        <w:t>Document for:</w:t>
      </w:r>
      <w:r w:rsidRPr="00D53282">
        <w:t xml:space="preserve"> </w:t>
      </w:r>
      <w:r>
        <w:t>Approval</w:t>
      </w:r>
      <w:r>
        <w:br/>
      </w:r>
      <w:r w:rsidRPr="00D53282">
        <w:rPr>
          <w:b/>
        </w:rPr>
        <w:t>Abstract:</w:t>
      </w:r>
      <w:r w:rsidRPr="00D53282">
        <w:t xml:space="preserve"> </w:t>
      </w:r>
      <w:r>
        <w:br/>
        <w:t>Summary of change: Only LCS privacy profile checking is needed for the UE location calculation. Both LCS privacy profile and user consent checking are needed for the LMF-based AI/ML positioning model training and performance monitoring. Remove the two Edi.</w:t>
      </w:r>
    </w:p>
    <w:p w14:paraId="01E5F29D" w14:textId="77777777" w:rsidR="007615D6" w:rsidRPr="005B25A1" w:rsidRDefault="007615D6" w:rsidP="007615D6">
      <w:pPr>
        <w:keepNext/>
        <w:keepLines/>
        <w:rPr>
          <w:b/>
          <w:bCs/>
        </w:rPr>
      </w:pPr>
      <w:r w:rsidRPr="005B25A1">
        <w:rPr>
          <w:b/>
          <w:bCs/>
        </w:rPr>
        <w:t>Convenor comment:</w:t>
      </w:r>
    </w:p>
    <w:p w14:paraId="6D992D0D" w14:textId="77777777" w:rsidR="007615D6" w:rsidRPr="005B25A1" w:rsidRDefault="007615D6" w:rsidP="007615D6">
      <w:pPr>
        <w:keepNext/>
        <w:keepLines/>
      </w:pPr>
      <w:r w:rsidRPr="005B25A1">
        <w:t>Handle 1st priority.</w:t>
      </w:r>
    </w:p>
    <w:p w14:paraId="28623886" w14:textId="77777777" w:rsidR="007615D6" w:rsidRPr="005B25A1" w:rsidRDefault="007615D6" w:rsidP="007615D6">
      <w:pPr>
        <w:keepNext/>
        <w:keepLines/>
        <w:rPr>
          <w:b/>
          <w:bCs/>
        </w:rPr>
      </w:pPr>
      <w:r w:rsidRPr="005B25A1">
        <w:rPr>
          <w:b/>
          <w:bCs/>
        </w:rPr>
        <w:t>Parallel discussion:</w:t>
      </w:r>
    </w:p>
    <w:p w14:paraId="5B1F2D57" w14:textId="77777777" w:rsidR="007615D6" w:rsidRPr="005B25A1" w:rsidRDefault="007615D6" w:rsidP="007615D6">
      <w:pPr>
        <w:keepNext/>
        <w:keepLines/>
      </w:pPr>
      <w:r w:rsidRPr="005B25A1">
        <w:t>-</w:t>
      </w:r>
    </w:p>
    <w:p w14:paraId="561B5971" w14:textId="77777777" w:rsidR="007615D6" w:rsidRPr="005B25A1" w:rsidRDefault="007615D6" w:rsidP="007615D6">
      <w:pPr>
        <w:keepNext/>
        <w:keepLines/>
        <w:rPr>
          <w:b/>
          <w:bCs/>
        </w:rPr>
      </w:pPr>
      <w:r w:rsidRPr="005B25A1">
        <w:rPr>
          <w:b/>
          <w:bCs/>
        </w:rPr>
        <w:t>Plenary Discussion:</w:t>
      </w:r>
    </w:p>
    <w:p w14:paraId="72432109" w14:textId="77777777" w:rsidR="007615D6" w:rsidRPr="005B25A1" w:rsidRDefault="007615D6" w:rsidP="007615D6">
      <w:pPr>
        <w:keepNext/>
        <w:keepLines/>
      </w:pPr>
      <w:r>
        <w:rPr>
          <w:color w:val="FF0000"/>
        </w:rPr>
        <w:t>NO DISCUSSION RECORDED</w:t>
      </w:r>
    </w:p>
    <w:p w14:paraId="14574012" w14:textId="77777777" w:rsidR="007615D6" w:rsidRPr="00EB0339" w:rsidRDefault="007615D6" w:rsidP="007615D6">
      <w:r w:rsidRPr="005B25A1">
        <w:rPr>
          <w:b/>
          <w:bCs/>
        </w:rPr>
        <w:t>Status:</w:t>
      </w:r>
      <w:r>
        <w:t xml:space="preserve"> </w:t>
      </w:r>
      <w:r>
        <w:rPr>
          <w:color w:val="0000FF"/>
        </w:rPr>
        <w:t>Not concluded</w:t>
      </w:r>
      <w:r>
        <w:t>.</w:t>
      </w:r>
    </w:p>
    <w:p w14:paraId="7241B84B" w14:textId="77777777" w:rsidR="00E00DA6" w:rsidRDefault="007615D6" w:rsidP="000A3FBD">
      <w:pPr>
        <w:pStyle w:val="NormTop"/>
      </w:pPr>
      <w:r>
        <w:rPr>
          <w:color w:val="0000FF"/>
        </w:rPr>
        <w:t>S2-2506316</w:t>
      </w:r>
      <w:r w:rsidRPr="00D53282">
        <w:t xml:space="preserve"> </w:t>
      </w:r>
      <w:r>
        <w:t xml:space="preserve">(CR) 23.288 CR1449R3 (Rel-19, 'F'): UE LCS privacy check for </w:t>
      </w:r>
      <w:r>
        <w:lastRenderedPageBreak/>
        <w:t>AI/ML based positioning (Source: Qualcomm Incorporated, Apple)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LMF needs to check the user consent and UE LCS privacy in UDM during the data collection procedure in clause 6.2E.4.</w:t>
      </w:r>
    </w:p>
    <w:p w14:paraId="5E48199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S2-2504815</w:t>
      </w:r>
      <w:r>
        <w:t>.</w:t>
      </w:r>
    </w:p>
    <w:p w14:paraId="0F09C77D" w14:textId="77777777" w:rsidR="007615D6" w:rsidRPr="005B25A1" w:rsidRDefault="007615D6" w:rsidP="007615D6">
      <w:pPr>
        <w:keepNext/>
        <w:keepLines/>
        <w:rPr>
          <w:b/>
          <w:bCs/>
        </w:rPr>
      </w:pPr>
      <w:r w:rsidRPr="005B25A1">
        <w:rPr>
          <w:b/>
          <w:bCs/>
        </w:rPr>
        <w:t>Convenor comment:</w:t>
      </w:r>
    </w:p>
    <w:p w14:paraId="0536CAE6" w14:textId="77777777" w:rsidR="007615D6" w:rsidRPr="005B25A1" w:rsidRDefault="007615D6" w:rsidP="007615D6">
      <w:pPr>
        <w:keepNext/>
        <w:keepLines/>
      </w:pPr>
      <w:r w:rsidRPr="005B25A1">
        <w:t>Handle 1st priority.</w:t>
      </w:r>
    </w:p>
    <w:p w14:paraId="22128DC8" w14:textId="77777777" w:rsidR="007615D6" w:rsidRPr="005B25A1" w:rsidRDefault="007615D6" w:rsidP="007615D6">
      <w:pPr>
        <w:keepNext/>
        <w:keepLines/>
        <w:rPr>
          <w:b/>
          <w:bCs/>
        </w:rPr>
      </w:pPr>
      <w:r w:rsidRPr="005B25A1">
        <w:rPr>
          <w:b/>
          <w:bCs/>
        </w:rPr>
        <w:t>Parallel discussion:</w:t>
      </w:r>
    </w:p>
    <w:p w14:paraId="3CD5FC49" w14:textId="77777777" w:rsidR="007615D6" w:rsidRPr="005B25A1" w:rsidRDefault="007615D6" w:rsidP="007615D6">
      <w:pPr>
        <w:keepNext/>
        <w:keepLines/>
      </w:pPr>
      <w:r w:rsidRPr="005B25A1">
        <w:t>-</w:t>
      </w:r>
    </w:p>
    <w:p w14:paraId="783C530F" w14:textId="77777777" w:rsidR="007615D6" w:rsidRPr="005B25A1" w:rsidRDefault="007615D6" w:rsidP="007615D6">
      <w:pPr>
        <w:keepNext/>
        <w:keepLines/>
        <w:rPr>
          <w:b/>
          <w:bCs/>
        </w:rPr>
      </w:pPr>
      <w:r w:rsidRPr="005B25A1">
        <w:rPr>
          <w:b/>
          <w:bCs/>
        </w:rPr>
        <w:t>Plenary Discussion:</w:t>
      </w:r>
    </w:p>
    <w:p w14:paraId="3D4B5EC9" w14:textId="77777777" w:rsidR="007615D6" w:rsidRPr="005B25A1" w:rsidRDefault="007615D6" w:rsidP="007615D6">
      <w:pPr>
        <w:keepNext/>
        <w:keepLines/>
      </w:pPr>
      <w:r>
        <w:rPr>
          <w:color w:val="FF0000"/>
        </w:rPr>
        <w:t>NO DISCUSSION RECORDED</w:t>
      </w:r>
    </w:p>
    <w:p w14:paraId="0F801412" w14:textId="77777777" w:rsidR="007615D6" w:rsidRPr="00EB0339" w:rsidRDefault="007615D6" w:rsidP="007615D6">
      <w:r w:rsidRPr="005B25A1">
        <w:rPr>
          <w:b/>
          <w:bCs/>
        </w:rPr>
        <w:t>Status:</w:t>
      </w:r>
      <w:r>
        <w:t xml:space="preserve"> </w:t>
      </w:r>
      <w:r>
        <w:rPr>
          <w:color w:val="0000FF"/>
        </w:rPr>
        <w:t>Not concluded</w:t>
      </w:r>
      <w:r>
        <w:t>.</w:t>
      </w:r>
    </w:p>
    <w:p w14:paraId="3F8EC238" w14:textId="77777777" w:rsidR="00E00DA6" w:rsidRDefault="007615D6" w:rsidP="000A3FBD">
      <w:pPr>
        <w:pStyle w:val="NormTop"/>
      </w:pPr>
      <w:r>
        <w:rPr>
          <w:color w:val="0000FF"/>
        </w:rPr>
        <w:t>S2-2506317</w:t>
      </w:r>
      <w:r w:rsidRPr="00D53282">
        <w:t xml:space="preserve"> </w:t>
      </w:r>
      <w:r>
        <w:t>(CR) 23.273 CR0724R1 (Rel-19, 'F'): UE LCS privacy check for AI/ML based positioning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LMF will perform UE LCS privacy check in </w:t>
      </w:r>
      <w:proofErr w:type="spellStart"/>
      <w:r>
        <w:t>differetn</w:t>
      </w:r>
      <w:proofErr w:type="spellEnd"/>
      <w:r>
        <w:t xml:space="preserve"> clauses.</w:t>
      </w:r>
    </w:p>
    <w:p w14:paraId="62BDA35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S2-2503665</w:t>
      </w:r>
      <w:r>
        <w:t>.</w:t>
      </w:r>
    </w:p>
    <w:p w14:paraId="203098B3" w14:textId="77777777" w:rsidR="007615D6" w:rsidRPr="005B25A1" w:rsidRDefault="007615D6" w:rsidP="007615D6">
      <w:pPr>
        <w:keepNext/>
        <w:keepLines/>
        <w:rPr>
          <w:b/>
          <w:bCs/>
        </w:rPr>
      </w:pPr>
      <w:r w:rsidRPr="005B25A1">
        <w:rPr>
          <w:b/>
          <w:bCs/>
        </w:rPr>
        <w:t>Convenor comment:</w:t>
      </w:r>
    </w:p>
    <w:p w14:paraId="035EDF2D" w14:textId="77777777" w:rsidR="007615D6" w:rsidRPr="005B25A1" w:rsidRDefault="007615D6" w:rsidP="007615D6">
      <w:pPr>
        <w:keepNext/>
        <w:keepLines/>
      </w:pPr>
      <w:r w:rsidRPr="005B25A1">
        <w:t>Handle 2nd priority.</w:t>
      </w:r>
    </w:p>
    <w:p w14:paraId="69A47426" w14:textId="77777777" w:rsidR="007615D6" w:rsidRPr="005B25A1" w:rsidRDefault="007615D6" w:rsidP="007615D6">
      <w:pPr>
        <w:keepNext/>
        <w:keepLines/>
        <w:rPr>
          <w:b/>
          <w:bCs/>
        </w:rPr>
      </w:pPr>
      <w:r w:rsidRPr="005B25A1">
        <w:rPr>
          <w:b/>
          <w:bCs/>
        </w:rPr>
        <w:t>Parallel discussion:</w:t>
      </w:r>
    </w:p>
    <w:p w14:paraId="6508B57C" w14:textId="77777777" w:rsidR="007615D6" w:rsidRPr="005B25A1" w:rsidRDefault="007615D6" w:rsidP="007615D6">
      <w:pPr>
        <w:keepNext/>
        <w:keepLines/>
      </w:pPr>
      <w:r w:rsidRPr="005B25A1">
        <w:t>-</w:t>
      </w:r>
    </w:p>
    <w:p w14:paraId="1A275487" w14:textId="77777777" w:rsidR="007615D6" w:rsidRPr="005B25A1" w:rsidRDefault="007615D6" w:rsidP="007615D6">
      <w:pPr>
        <w:keepNext/>
        <w:keepLines/>
        <w:rPr>
          <w:b/>
          <w:bCs/>
        </w:rPr>
      </w:pPr>
      <w:r w:rsidRPr="005B25A1">
        <w:rPr>
          <w:b/>
          <w:bCs/>
        </w:rPr>
        <w:t>Plenary Discussion:</w:t>
      </w:r>
    </w:p>
    <w:p w14:paraId="71E289E5" w14:textId="77777777" w:rsidR="007615D6" w:rsidRPr="005B25A1" w:rsidRDefault="007615D6" w:rsidP="007615D6">
      <w:pPr>
        <w:keepNext/>
        <w:keepLines/>
      </w:pPr>
      <w:r>
        <w:rPr>
          <w:color w:val="FF0000"/>
        </w:rPr>
        <w:t>NO DISCUSSION RECORDED</w:t>
      </w:r>
    </w:p>
    <w:p w14:paraId="1AD101A4" w14:textId="77777777" w:rsidR="007615D6" w:rsidRPr="00EB0339" w:rsidRDefault="007615D6" w:rsidP="007615D6">
      <w:r w:rsidRPr="005B25A1">
        <w:rPr>
          <w:b/>
          <w:bCs/>
        </w:rPr>
        <w:t>Status:</w:t>
      </w:r>
      <w:r>
        <w:t xml:space="preserve"> </w:t>
      </w:r>
      <w:r>
        <w:rPr>
          <w:color w:val="0000FF"/>
        </w:rPr>
        <w:t>Not concluded</w:t>
      </w:r>
      <w:r>
        <w:t>.</w:t>
      </w:r>
    </w:p>
    <w:p w14:paraId="5F38B656" w14:textId="77777777" w:rsidR="00E00DA6" w:rsidRDefault="007615D6" w:rsidP="000A3FBD">
      <w:pPr>
        <w:pStyle w:val="NormTop"/>
      </w:pPr>
      <w:r>
        <w:rPr>
          <w:color w:val="0000FF"/>
        </w:rPr>
        <w:t>S2-2506375</w:t>
      </w:r>
      <w:r w:rsidRPr="00D53282">
        <w:t xml:space="preserve"> </w:t>
      </w:r>
      <w:r>
        <w:t>(CR) 23.288 CR1497 (Rel-19, 'F'): Add a new purpose of user consent for LMF-based AI/ML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new purpose of user consent (i.e. performance monitoring) for LMF-based AI/ML positioning.</w:t>
      </w:r>
    </w:p>
    <w:p w14:paraId="1DB7DF34" w14:textId="77777777" w:rsidR="007615D6" w:rsidRPr="005B25A1" w:rsidRDefault="007615D6" w:rsidP="007615D6">
      <w:pPr>
        <w:keepNext/>
        <w:keepLines/>
        <w:rPr>
          <w:b/>
          <w:bCs/>
        </w:rPr>
      </w:pPr>
      <w:r w:rsidRPr="005B25A1">
        <w:rPr>
          <w:b/>
          <w:bCs/>
        </w:rPr>
        <w:t>Parallel discussion:</w:t>
      </w:r>
    </w:p>
    <w:p w14:paraId="31FA9F30" w14:textId="77777777" w:rsidR="007615D6" w:rsidRPr="005B25A1" w:rsidRDefault="007615D6" w:rsidP="007615D6">
      <w:pPr>
        <w:keepNext/>
        <w:keepLines/>
      </w:pPr>
      <w:r w:rsidRPr="005B25A1">
        <w:t>-</w:t>
      </w:r>
    </w:p>
    <w:p w14:paraId="76B9D158" w14:textId="77777777" w:rsidR="007615D6" w:rsidRPr="005B25A1" w:rsidRDefault="007615D6" w:rsidP="007615D6">
      <w:pPr>
        <w:keepNext/>
        <w:keepLines/>
        <w:rPr>
          <w:b/>
          <w:bCs/>
        </w:rPr>
      </w:pPr>
      <w:r w:rsidRPr="005B25A1">
        <w:rPr>
          <w:b/>
          <w:bCs/>
        </w:rPr>
        <w:t>Plenary Discussion:</w:t>
      </w:r>
    </w:p>
    <w:p w14:paraId="51A12629" w14:textId="77777777" w:rsidR="007615D6" w:rsidRPr="005B25A1" w:rsidRDefault="007615D6" w:rsidP="007615D6">
      <w:pPr>
        <w:keepNext/>
        <w:keepLines/>
      </w:pPr>
      <w:r>
        <w:rPr>
          <w:color w:val="FF0000"/>
        </w:rPr>
        <w:t>NO DISCUSSION RECORDED</w:t>
      </w:r>
    </w:p>
    <w:p w14:paraId="2E41E337" w14:textId="77777777" w:rsidR="007615D6" w:rsidRPr="00EB0339" w:rsidRDefault="007615D6" w:rsidP="007615D6">
      <w:r w:rsidRPr="005B25A1">
        <w:rPr>
          <w:b/>
          <w:bCs/>
        </w:rPr>
        <w:t>Status:</w:t>
      </w:r>
      <w:r>
        <w:t xml:space="preserve"> </w:t>
      </w:r>
      <w:r>
        <w:rPr>
          <w:color w:val="0000FF"/>
        </w:rPr>
        <w:t>Not concluded</w:t>
      </w:r>
      <w:r>
        <w:t>.</w:t>
      </w:r>
    </w:p>
    <w:p w14:paraId="30B6732C" w14:textId="77777777" w:rsidR="00E00DA6" w:rsidRDefault="007615D6" w:rsidP="000A3FBD">
      <w:pPr>
        <w:pStyle w:val="NormTop"/>
      </w:pPr>
      <w:r>
        <w:rPr>
          <w:color w:val="0000FF"/>
        </w:rPr>
        <w:t>S2-2506432</w:t>
      </w:r>
      <w:r w:rsidRPr="00D53282">
        <w:t xml:space="preserve"> </w:t>
      </w:r>
      <w:r>
        <w:t>(CR) 23.273 CR0737R1 (Rel-19, 'F'): LCS privacy profile and u</w:t>
      </w:r>
      <w:r>
        <w:lastRenderedPageBreak/>
        <w:t>ser consent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on checking user consent and UE LCS privacy profile Update PLMN operator class Alignment with SA WG3 agreement.</w:t>
      </w:r>
    </w:p>
    <w:p w14:paraId="626D2FA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S2-2505013</w:t>
      </w:r>
      <w:r>
        <w:t>.</w:t>
      </w:r>
    </w:p>
    <w:p w14:paraId="11CB181B" w14:textId="77777777" w:rsidR="007615D6" w:rsidRPr="005B25A1" w:rsidRDefault="007615D6" w:rsidP="007615D6">
      <w:pPr>
        <w:keepNext/>
        <w:keepLines/>
        <w:rPr>
          <w:b/>
          <w:bCs/>
        </w:rPr>
      </w:pPr>
      <w:r w:rsidRPr="005B25A1">
        <w:rPr>
          <w:b/>
          <w:bCs/>
        </w:rPr>
        <w:t>Convenor comment:</w:t>
      </w:r>
    </w:p>
    <w:p w14:paraId="37687AE2" w14:textId="77777777" w:rsidR="007615D6" w:rsidRPr="005B25A1" w:rsidRDefault="007615D6" w:rsidP="007615D6">
      <w:pPr>
        <w:keepNext/>
        <w:keepLines/>
      </w:pPr>
      <w:r w:rsidRPr="005B25A1">
        <w:t>Handle 2nd priority.</w:t>
      </w:r>
    </w:p>
    <w:p w14:paraId="3E3EF6FC" w14:textId="77777777" w:rsidR="007615D6" w:rsidRPr="005B25A1" w:rsidRDefault="007615D6" w:rsidP="007615D6">
      <w:pPr>
        <w:keepNext/>
        <w:keepLines/>
        <w:rPr>
          <w:b/>
          <w:bCs/>
        </w:rPr>
      </w:pPr>
      <w:r w:rsidRPr="005B25A1">
        <w:rPr>
          <w:b/>
          <w:bCs/>
        </w:rPr>
        <w:t>Parallel discussion:</w:t>
      </w:r>
    </w:p>
    <w:p w14:paraId="1095F4F2" w14:textId="77777777" w:rsidR="007615D6" w:rsidRPr="005B25A1" w:rsidRDefault="007615D6" w:rsidP="007615D6">
      <w:pPr>
        <w:keepNext/>
        <w:keepLines/>
      </w:pPr>
      <w:r w:rsidRPr="005B25A1">
        <w:t>-</w:t>
      </w:r>
    </w:p>
    <w:p w14:paraId="63E2A1C2" w14:textId="77777777" w:rsidR="007615D6" w:rsidRPr="005B25A1" w:rsidRDefault="007615D6" w:rsidP="007615D6">
      <w:pPr>
        <w:keepNext/>
        <w:keepLines/>
        <w:rPr>
          <w:b/>
          <w:bCs/>
        </w:rPr>
      </w:pPr>
      <w:r w:rsidRPr="005B25A1">
        <w:rPr>
          <w:b/>
          <w:bCs/>
        </w:rPr>
        <w:t>Plenary Discussion:</w:t>
      </w:r>
    </w:p>
    <w:p w14:paraId="08647203" w14:textId="77777777" w:rsidR="007615D6" w:rsidRPr="005B25A1" w:rsidRDefault="007615D6" w:rsidP="007615D6">
      <w:pPr>
        <w:keepNext/>
        <w:keepLines/>
      </w:pPr>
      <w:r>
        <w:rPr>
          <w:color w:val="FF0000"/>
        </w:rPr>
        <w:t>NO DISCUSSION RECORDED</w:t>
      </w:r>
    </w:p>
    <w:p w14:paraId="10768B19" w14:textId="77777777" w:rsidR="007615D6" w:rsidRPr="00EB0339" w:rsidRDefault="007615D6" w:rsidP="007615D6">
      <w:r w:rsidRPr="005B25A1">
        <w:rPr>
          <w:b/>
          <w:bCs/>
        </w:rPr>
        <w:t>Status:</w:t>
      </w:r>
      <w:r>
        <w:t xml:space="preserve"> </w:t>
      </w:r>
      <w:r>
        <w:rPr>
          <w:color w:val="0000FF"/>
        </w:rPr>
        <w:t>Not concluded</w:t>
      </w:r>
      <w:r>
        <w:t>.</w:t>
      </w:r>
    </w:p>
    <w:p w14:paraId="2EC305CA" w14:textId="77777777" w:rsidR="00E00DA6" w:rsidRDefault="007615D6" w:rsidP="000A3FBD">
      <w:pPr>
        <w:pStyle w:val="NormTop"/>
      </w:pPr>
      <w:r>
        <w:rPr>
          <w:color w:val="0000FF"/>
        </w:rPr>
        <w:t>S2-2506853</w:t>
      </w:r>
      <w:r w:rsidRPr="00D53282">
        <w:t xml:space="preserve"> </w:t>
      </w:r>
      <w:r>
        <w:t>(CR) 23.273 CR0708R3 (Rel-19, 'F'): Resolution of Editor s Note on user consent and LCS privacy (Source: Ericsson, AT&amp;T,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GMLC checks the LCS privacy profile before performing UE positioning. The LMF do not perform any additional check on user consent in UDM. The LMF checks the user consent before collecting data from the UE for training and </w:t>
      </w:r>
      <w:proofErr w:type="spellStart"/>
      <w:r>
        <w:t>performanc</w:t>
      </w:r>
      <w:proofErr w:type="spellEnd"/>
      <w:r>
        <w:t>.</w:t>
      </w:r>
    </w:p>
    <w:p w14:paraId="0AC1E9B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S2-2504873</w:t>
      </w:r>
      <w:r>
        <w:t>.</w:t>
      </w:r>
    </w:p>
    <w:p w14:paraId="4C2F77A1" w14:textId="77777777" w:rsidR="007615D6" w:rsidRPr="005B25A1" w:rsidRDefault="007615D6" w:rsidP="007615D6">
      <w:pPr>
        <w:keepNext/>
        <w:keepLines/>
        <w:rPr>
          <w:b/>
          <w:bCs/>
        </w:rPr>
      </w:pPr>
      <w:r w:rsidRPr="005B25A1">
        <w:rPr>
          <w:b/>
          <w:bCs/>
        </w:rPr>
        <w:t>Convenor comment:</w:t>
      </w:r>
    </w:p>
    <w:p w14:paraId="540D4224" w14:textId="77777777" w:rsidR="007615D6" w:rsidRPr="005B25A1" w:rsidRDefault="007615D6" w:rsidP="007615D6">
      <w:pPr>
        <w:keepNext/>
        <w:keepLines/>
      </w:pPr>
      <w:r w:rsidRPr="005B25A1">
        <w:t>Handle 2nd priority.</w:t>
      </w:r>
    </w:p>
    <w:p w14:paraId="1BAF3313" w14:textId="77777777" w:rsidR="007615D6" w:rsidRPr="005B25A1" w:rsidRDefault="007615D6" w:rsidP="007615D6">
      <w:pPr>
        <w:keepNext/>
        <w:keepLines/>
        <w:rPr>
          <w:b/>
          <w:bCs/>
        </w:rPr>
      </w:pPr>
      <w:r w:rsidRPr="005B25A1">
        <w:rPr>
          <w:b/>
          <w:bCs/>
        </w:rPr>
        <w:t>Parallel discussion:</w:t>
      </w:r>
    </w:p>
    <w:p w14:paraId="2B472B22" w14:textId="77777777" w:rsidR="007615D6" w:rsidRPr="005B25A1" w:rsidRDefault="007615D6" w:rsidP="007615D6">
      <w:pPr>
        <w:keepNext/>
        <w:keepLines/>
      </w:pPr>
      <w:r w:rsidRPr="005B25A1">
        <w:t>-</w:t>
      </w:r>
    </w:p>
    <w:p w14:paraId="644E78E9" w14:textId="77777777" w:rsidR="007615D6" w:rsidRPr="005B25A1" w:rsidRDefault="007615D6" w:rsidP="007615D6">
      <w:pPr>
        <w:keepNext/>
        <w:keepLines/>
        <w:rPr>
          <w:b/>
          <w:bCs/>
        </w:rPr>
      </w:pPr>
      <w:r w:rsidRPr="005B25A1">
        <w:rPr>
          <w:b/>
          <w:bCs/>
        </w:rPr>
        <w:t>Plenary Discussion:</w:t>
      </w:r>
    </w:p>
    <w:p w14:paraId="31818060" w14:textId="77777777" w:rsidR="007615D6" w:rsidRPr="005B25A1" w:rsidRDefault="007615D6" w:rsidP="007615D6">
      <w:pPr>
        <w:keepNext/>
        <w:keepLines/>
      </w:pPr>
      <w:r>
        <w:rPr>
          <w:color w:val="FF0000"/>
        </w:rPr>
        <w:t>NO DISCUSSION RECORDED</w:t>
      </w:r>
    </w:p>
    <w:p w14:paraId="5026B4C5" w14:textId="77777777" w:rsidR="007615D6" w:rsidRPr="00EB0339" w:rsidRDefault="007615D6" w:rsidP="007615D6">
      <w:r w:rsidRPr="005B25A1">
        <w:rPr>
          <w:b/>
          <w:bCs/>
        </w:rPr>
        <w:t>Status:</w:t>
      </w:r>
      <w:r>
        <w:t xml:space="preserve"> </w:t>
      </w:r>
      <w:r>
        <w:rPr>
          <w:color w:val="0000FF"/>
        </w:rPr>
        <w:t>Not concluded</w:t>
      </w:r>
      <w:r>
        <w:t>.</w:t>
      </w:r>
    </w:p>
    <w:p w14:paraId="77F1D7DC" w14:textId="77777777" w:rsidR="00E00DA6" w:rsidRDefault="007615D6" w:rsidP="000A3FBD">
      <w:pPr>
        <w:pStyle w:val="NormTop"/>
      </w:pPr>
      <w:r>
        <w:rPr>
          <w:color w:val="0000FF"/>
        </w:rPr>
        <w:t>S2-2507169</w:t>
      </w:r>
      <w:r w:rsidRPr="00D53282">
        <w:t xml:space="preserve"> </w:t>
      </w:r>
      <w:r>
        <w:t>(CR) 23.502 CR5562 (Rel-19, 'F'): Corrections to UE subscription privacy and consent data types (Source: Apple)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Indicate that the same user consent purpose for model training can be used for performance monitoring, and add a NOTE to Table 5.2.3.3.1-1 clarifying that existing user consent purpose of training can be applied to performance </w:t>
      </w:r>
      <w:proofErr w:type="spellStart"/>
      <w:r>
        <w:t>monitorin</w:t>
      </w:r>
      <w:proofErr w:type="spellEnd"/>
      <w:r>
        <w:t>.</w:t>
      </w:r>
    </w:p>
    <w:p w14:paraId="13F2FB26" w14:textId="77777777" w:rsidR="007615D6" w:rsidRPr="005B25A1" w:rsidRDefault="007615D6" w:rsidP="007615D6">
      <w:pPr>
        <w:keepNext/>
        <w:keepLines/>
        <w:rPr>
          <w:b/>
          <w:bCs/>
        </w:rPr>
      </w:pPr>
      <w:r w:rsidRPr="005B25A1">
        <w:rPr>
          <w:b/>
          <w:bCs/>
        </w:rPr>
        <w:t>Convenor comment:</w:t>
      </w:r>
    </w:p>
    <w:p w14:paraId="6B99ADC1" w14:textId="77777777" w:rsidR="007615D6" w:rsidRPr="005B25A1" w:rsidRDefault="007615D6" w:rsidP="007615D6">
      <w:pPr>
        <w:keepNext/>
        <w:keepLines/>
      </w:pPr>
      <w:r w:rsidRPr="005B25A1">
        <w:t>Handle 2nd priority.</w:t>
      </w:r>
    </w:p>
    <w:p w14:paraId="01ABB3DD" w14:textId="77777777" w:rsidR="007615D6" w:rsidRPr="005B25A1" w:rsidRDefault="007615D6" w:rsidP="007615D6">
      <w:pPr>
        <w:keepNext/>
        <w:keepLines/>
        <w:rPr>
          <w:b/>
          <w:bCs/>
        </w:rPr>
      </w:pPr>
      <w:r w:rsidRPr="005B25A1">
        <w:rPr>
          <w:b/>
          <w:bCs/>
        </w:rPr>
        <w:t>Parallel discussion:</w:t>
      </w:r>
    </w:p>
    <w:p w14:paraId="331FC462" w14:textId="77777777" w:rsidR="007615D6" w:rsidRPr="005B25A1" w:rsidRDefault="007615D6" w:rsidP="007615D6">
      <w:pPr>
        <w:keepNext/>
        <w:keepLines/>
      </w:pPr>
      <w:r w:rsidRPr="005B25A1">
        <w:t>-</w:t>
      </w:r>
    </w:p>
    <w:p w14:paraId="64BDA5B0" w14:textId="77777777" w:rsidR="007615D6" w:rsidRPr="005B25A1" w:rsidRDefault="007615D6" w:rsidP="007615D6">
      <w:pPr>
        <w:keepNext/>
        <w:keepLines/>
        <w:rPr>
          <w:b/>
          <w:bCs/>
        </w:rPr>
      </w:pPr>
      <w:r w:rsidRPr="005B25A1">
        <w:rPr>
          <w:b/>
          <w:bCs/>
        </w:rPr>
        <w:t>Plenary Discussion:</w:t>
      </w:r>
    </w:p>
    <w:p w14:paraId="5A8A49B8" w14:textId="77777777" w:rsidR="007615D6" w:rsidRPr="005B25A1" w:rsidRDefault="007615D6" w:rsidP="007615D6">
      <w:pPr>
        <w:keepNext/>
        <w:keepLines/>
      </w:pPr>
      <w:r>
        <w:rPr>
          <w:color w:val="FF0000"/>
        </w:rPr>
        <w:t>NO DISCUSSION RECORDED</w:t>
      </w:r>
    </w:p>
    <w:p w14:paraId="063B108F" w14:textId="77777777" w:rsidR="007615D6" w:rsidRPr="00EB0339" w:rsidRDefault="007615D6" w:rsidP="007615D6">
      <w:r w:rsidRPr="005B25A1">
        <w:rPr>
          <w:b/>
          <w:bCs/>
        </w:rPr>
        <w:t>Status:</w:t>
      </w:r>
      <w:r>
        <w:t xml:space="preserve"> </w:t>
      </w:r>
      <w:r>
        <w:rPr>
          <w:color w:val="0000FF"/>
        </w:rPr>
        <w:t>Not concluded</w:t>
      </w:r>
      <w:r>
        <w:t>.</w:t>
      </w:r>
    </w:p>
    <w:p w14:paraId="22F6E2F7" w14:textId="77777777" w:rsidR="00E00DA6" w:rsidRDefault="007615D6" w:rsidP="000A3FBD">
      <w:pPr>
        <w:pStyle w:val="NormTop"/>
      </w:pPr>
      <w:r>
        <w:rPr>
          <w:color w:val="0000FF"/>
        </w:rPr>
        <w:t>S2-2507351</w:t>
      </w:r>
      <w:r w:rsidRPr="00D53282">
        <w:t xml:space="preserve"> </w:t>
      </w:r>
      <w:r>
        <w:t xml:space="preserve">(CR) 23.273 CR0721R2 (Rel-19, 'F'): Clarification on privacy </w:t>
      </w:r>
      <w:r>
        <w:lastRenderedPageBreak/>
        <w:t>check for data collection (Source: Xiaomi)</w:t>
      </w:r>
      <w:r>
        <w:br/>
      </w:r>
      <w:r w:rsidRPr="00D53282">
        <w:rPr>
          <w:b/>
        </w:rPr>
        <w:t>Document for:</w:t>
      </w:r>
      <w:r w:rsidRPr="00D53282">
        <w:t xml:space="preserve"> </w:t>
      </w:r>
      <w:r>
        <w:t>Approval</w:t>
      </w:r>
      <w:r>
        <w:br/>
      </w:r>
      <w:r w:rsidRPr="00D53282">
        <w:rPr>
          <w:b/>
        </w:rPr>
        <w:t>Abstract:</w:t>
      </w:r>
      <w:r w:rsidRPr="00D53282">
        <w:t xml:space="preserve"> </w:t>
      </w:r>
    </w:p>
    <w:p w14:paraId="746DED3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S2-2505030</w:t>
      </w:r>
      <w:r>
        <w:t>.</w:t>
      </w:r>
    </w:p>
    <w:p w14:paraId="3832BF8F" w14:textId="77777777" w:rsidR="007615D6" w:rsidRPr="005B25A1" w:rsidRDefault="007615D6" w:rsidP="007615D6">
      <w:pPr>
        <w:keepNext/>
        <w:keepLines/>
        <w:rPr>
          <w:b/>
          <w:bCs/>
        </w:rPr>
      </w:pPr>
      <w:r w:rsidRPr="005B25A1">
        <w:rPr>
          <w:b/>
          <w:bCs/>
        </w:rPr>
        <w:t>Convenor comment:</w:t>
      </w:r>
    </w:p>
    <w:p w14:paraId="0DEBA399" w14:textId="77777777" w:rsidR="007615D6" w:rsidRPr="005B25A1" w:rsidRDefault="007615D6" w:rsidP="007615D6">
      <w:pPr>
        <w:keepNext/>
        <w:keepLines/>
      </w:pPr>
      <w:r w:rsidRPr="005B25A1">
        <w:t>Handle 1st priority.</w:t>
      </w:r>
    </w:p>
    <w:p w14:paraId="23EFE579" w14:textId="77777777" w:rsidR="007615D6" w:rsidRPr="005B25A1" w:rsidRDefault="007615D6" w:rsidP="007615D6">
      <w:pPr>
        <w:keepNext/>
        <w:keepLines/>
        <w:rPr>
          <w:b/>
          <w:bCs/>
        </w:rPr>
      </w:pPr>
      <w:r w:rsidRPr="005B25A1">
        <w:rPr>
          <w:b/>
          <w:bCs/>
        </w:rPr>
        <w:t>Parallel discussion:</w:t>
      </w:r>
    </w:p>
    <w:p w14:paraId="454311F9" w14:textId="77777777" w:rsidR="007615D6" w:rsidRPr="005B25A1" w:rsidRDefault="007615D6" w:rsidP="007615D6">
      <w:pPr>
        <w:keepNext/>
        <w:keepLines/>
      </w:pPr>
      <w:r w:rsidRPr="005B25A1">
        <w:t>-</w:t>
      </w:r>
    </w:p>
    <w:p w14:paraId="39154E15" w14:textId="77777777" w:rsidR="007615D6" w:rsidRPr="005B25A1" w:rsidRDefault="007615D6" w:rsidP="007615D6">
      <w:pPr>
        <w:keepNext/>
        <w:keepLines/>
        <w:rPr>
          <w:b/>
          <w:bCs/>
        </w:rPr>
      </w:pPr>
      <w:r w:rsidRPr="005B25A1">
        <w:rPr>
          <w:b/>
          <w:bCs/>
        </w:rPr>
        <w:t>Plenary Discussion:</w:t>
      </w:r>
    </w:p>
    <w:p w14:paraId="01614031" w14:textId="77777777" w:rsidR="007615D6" w:rsidRPr="005B25A1" w:rsidRDefault="007615D6" w:rsidP="007615D6">
      <w:pPr>
        <w:keepNext/>
        <w:keepLines/>
      </w:pPr>
      <w:r>
        <w:rPr>
          <w:color w:val="FF0000"/>
        </w:rPr>
        <w:t>NO DISCUSSION RECORDED</w:t>
      </w:r>
    </w:p>
    <w:p w14:paraId="0AE852FF" w14:textId="77777777" w:rsidR="007615D6" w:rsidRPr="00EB0339" w:rsidRDefault="007615D6" w:rsidP="007615D6">
      <w:r w:rsidRPr="005B25A1">
        <w:rPr>
          <w:b/>
          <w:bCs/>
        </w:rPr>
        <w:t>Status:</w:t>
      </w:r>
      <w:r>
        <w:t xml:space="preserve"> </w:t>
      </w:r>
      <w:r>
        <w:rPr>
          <w:color w:val="0000FF"/>
        </w:rPr>
        <w:t>Not concluded</w:t>
      </w:r>
      <w:r>
        <w:t>.</w:t>
      </w:r>
    </w:p>
    <w:p w14:paraId="0DC4C7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RAN 3 LS on case 3B</w:t>
      </w:r>
    </w:p>
    <w:p w14:paraId="5118B8DC" w14:textId="77777777" w:rsidR="00E00DA6" w:rsidRDefault="007615D6" w:rsidP="000A3FBD">
      <w:pPr>
        <w:pStyle w:val="NormTop"/>
      </w:pPr>
      <w:r>
        <w:rPr>
          <w:color w:val="0000FF"/>
        </w:rPr>
        <w:t>S2-2506115</w:t>
      </w:r>
      <w:r w:rsidRPr="00D53282">
        <w:t xml:space="preserve"> </w:t>
      </w:r>
      <w:r>
        <w:t>(LS IN) LS from RAN WG3: Reply LS on LMF-based AI/ML Positioning for case 3b (Source: RAN WG3 (R3-250796))</w:t>
      </w:r>
      <w:r>
        <w:br/>
      </w:r>
      <w:r w:rsidRPr="00D53282">
        <w:rPr>
          <w:b/>
        </w:rPr>
        <w:t>Document for:</w:t>
      </w:r>
      <w:r w:rsidRPr="00D53282">
        <w:t xml:space="preserve"> </w:t>
      </w:r>
      <w:r>
        <w:t>Action</w:t>
      </w:r>
      <w:r>
        <w:br/>
      </w:r>
      <w:r w:rsidRPr="00D53282">
        <w:rPr>
          <w:b/>
        </w:rPr>
        <w:t>Abstract:</w:t>
      </w:r>
      <w:r w:rsidRPr="00D53282">
        <w:t xml:space="preserve"> </w:t>
      </w:r>
      <w:r>
        <w:br/>
        <w:t xml:space="preserve">RAN WG3 thanks SA WG2 for the reply LS on LMF-based AI/ML Positioning for case 3b in R3-250074/ S2-2501341. The feedback from RAN WG3's perspective is provided separately for each of the following Editor's Notes. {. .} The corresponding updates on </w:t>
      </w:r>
      <w:proofErr w:type="spellStart"/>
      <w:r>
        <w:t>NRPPa</w:t>
      </w:r>
      <w:proofErr w:type="spellEnd"/>
      <w:r>
        <w:t xml:space="preserve"> M.</w:t>
      </w:r>
    </w:p>
    <w:p w14:paraId="3C78AD0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S2-2504577</w:t>
      </w:r>
      <w:r>
        <w:t>. from SA WG2#169. Response drafted in</w:t>
      </w:r>
      <w:r>
        <w:rPr>
          <w:color w:val="0000FF"/>
        </w:rPr>
        <w:t xml:space="preserve"> S2-2506430</w:t>
      </w:r>
      <w:r>
        <w:t>.</w:t>
      </w:r>
    </w:p>
    <w:p w14:paraId="7C9279EC" w14:textId="77777777" w:rsidR="007615D6" w:rsidRPr="005B25A1" w:rsidRDefault="007615D6" w:rsidP="007615D6">
      <w:pPr>
        <w:keepNext/>
        <w:keepLines/>
        <w:rPr>
          <w:b/>
          <w:bCs/>
        </w:rPr>
      </w:pPr>
      <w:r w:rsidRPr="005B25A1">
        <w:rPr>
          <w:b/>
          <w:bCs/>
        </w:rPr>
        <w:t>Convenor comment:</w:t>
      </w:r>
    </w:p>
    <w:p w14:paraId="1A5C3C29" w14:textId="77777777" w:rsidR="007615D6" w:rsidRPr="005B25A1" w:rsidRDefault="007615D6" w:rsidP="007615D6">
      <w:pPr>
        <w:keepNext/>
        <w:keepLines/>
      </w:pPr>
      <w:r w:rsidRPr="005B25A1">
        <w:t>Handle.</w:t>
      </w:r>
    </w:p>
    <w:p w14:paraId="5F7CBA3F" w14:textId="77777777" w:rsidR="007615D6" w:rsidRPr="005B25A1" w:rsidRDefault="007615D6" w:rsidP="007615D6">
      <w:pPr>
        <w:keepNext/>
        <w:keepLines/>
        <w:rPr>
          <w:b/>
          <w:bCs/>
        </w:rPr>
      </w:pPr>
      <w:r w:rsidRPr="005B25A1">
        <w:rPr>
          <w:b/>
          <w:bCs/>
        </w:rPr>
        <w:t>Parallel discussion:</w:t>
      </w:r>
    </w:p>
    <w:p w14:paraId="4F01FC6B" w14:textId="77777777" w:rsidR="007615D6" w:rsidRPr="005B25A1" w:rsidRDefault="007615D6" w:rsidP="007615D6">
      <w:pPr>
        <w:keepNext/>
        <w:keepLines/>
      </w:pPr>
      <w:r w:rsidRPr="005B25A1">
        <w:t>-</w:t>
      </w:r>
    </w:p>
    <w:p w14:paraId="1A3D868A" w14:textId="77777777" w:rsidR="007615D6" w:rsidRPr="005B25A1" w:rsidRDefault="007615D6" w:rsidP="007615D6">
      <w:pPr>
        <w:keepNext/>
        <w:keepLines/>
        <w:rPr>
          <w:b/>
          <w:bCs/>
        </w:rPr>
      </w:pPr>
      <w:r w:rsidRPr="005B25A1">
        <w:rPr>
          <w:b/>
          <w:bCs/>
        </w:rPr>
        <w:t>Plenary Discussion:</w:t>
      </w:r>
    </w:p>
    <w:p w14:paraId="455F24AA" w14:textId="77777777" w:rsidR="007615D6" w:rsidRPr="005B25A1" w:rsidRDefault="007615D6" w:rsidP="007615D6">
      <w:pPr>
        <w:keepNext/>
        <w:keepLines/>
      </w:pPr>
      <w:r>
        <w:rPr>
          <w:color w:val="FF0000"/>
        </w:rPr>
        <w:t>NO DISCUSSION RECORDED</w:t>
      </w:r>
    </w:p>
    <w:p w14:paraId="6E0E6100" w14:textId="77777777" w:rsidR="007615D6" w:rsidRPr="00EB0339" w:rsidRDefault="007615D6" w:rsidP="007615D6">
      <w:r w:rsidRPr="005B25A1">
        <w:rPr>
          <w:b/>
          <w:bCs/>
        </w:rPr>
        <w:t>Status:</w:t>
      </w:r>
      <w:r>
        <w:t xml:space="preserve"> </w:t>
      </w:r>
      <w:r>
        <w:rPr>
          <w:color w:val="0000FF"/>
        </w:rPr>
        <w:t>Not concluded</w:t>
      </w:r>
      <w:r>
        <w:t>.</w:t>
      </w:r>
    </w:p>
    <w:p w14:paraId="38AC35A3" w14:textId="77777777" w:rsidR="00E00DA6" w:rsidRDefault="007615D6" w:rsidP="000A3FBD">
      <w:pPr>
        <w:pStyle w:val="NormTop"/>
      </w:pPr>
      <w:r>
        <w:rPr>
          <w:color w:val="0000FF"/>
        </w:rPr>
        <w:t>S2-2506430</w:t>
      </w:r>
      <w:r w:rsidRPr="00D53282">
        <w:t xml:space="preserve"> </w:t>
      </w:r>
      <w:r>
        <w:t>(LS OUT) [DRAFT] Reply LS on LMF-based AI/ML Positioning for case 3b (Source: Samsung)</w:t>
      </w:r>
      <w:r>
        <w:br/>
      </w:r>
      <w:r w:rsidRPr="00D53282">
        <w:rPr>
          <w:b/>
        </w:rPr>
        <w:t>Document for:</w:t>
      </w:r>
      <w:r w:rsidRPr="00D53282">
        <w:t xml:space="preserve"> </w:t>
      </w:r>
      <w:r>
        <w:t>Approval</w:t>
      </w:r>
      <w:r>
        <w:br/>
      </w:r>
      <w:r w:rsidRPr="00D53282">
        <w:rPr>
          <w:b/>
        </w:rPr>
        <w:t>Abstract:</w:t>
      </w:r>
      <w:r w:rsidRPr="00D53282">
        <w:t xml:space="preserve"> </w:t>
      </w:r>
      <w:r>
        <w:br/>
        <w:t>To: RAN WG2. CC: RAN WG3.</w:t>
      </w:r>
    </w:p>
    <w:p w14:paraId="419272C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S2-2506115</w:t>
      </w:r>
      <w:r>
        <w:t>.</w:t>
      </w:r>
    </w:p>
    <w:p w14:paraId="2A49F77D" w14:textId="77777777" w:rsidR="007615D6" w:rsidRPr="005B25A1" w:rsidRDefault="007615D6" w:rsidP="007615D6">
      <w:pPr>
        <w:keepNext/>
        <w:keepLines/>
        <w:rPr>
          <w:b/>
          <w:bCs/>
        </w:rPr>
      </w:pPr>
      <w:r w:rsidRPr="005B25A1">
        <w:rPr>
          <w:b/>
          <w:bCs/>
        </w:rPr>
        <w:t>Convenor comment:</w:t>
      </w:r>
    </w:p>
    <w:p w14:paraId="72A83CEA" w14:textId="77777777" w:rsidR="007615D6" w:rsidRPr="005B25A1" w:rsidRDefault="007615D6" w:rsidP="007615D6">
      <w:pPr>
        <w:keepNext/>
        <w:keepLines/>
      </w:pPr>
      <w:r w:rsidRPr="005B25A1">
        <w:t>Handle 1st priority.</w:t>
      </w:r>
    </w:p>
    <w:p w14:paraId="3B35DA4A" w14:textId="77777777" w:rsidR="007615D6" w:rsidRPr="005B25A1" w:rsidRDefault="007615D6" w:rsidP="007615D6">
      <w:pPr>
        <w:keepNext/>
        <w:keepLines/>
        <w:rPr>
          <w:b/>
          <w:bCs/>
        </w:rPr>
      </w:pPr>
      <w:r w:rsidRPr="005B25A1">
        <w:rPr>
          <w:b/>
          <w:bCs/>
        </w:rPr>
        <w:t>Parallel discussion:</w:t>
      </w:r>
    </w:p>
    <w:p w14:paraId="1C041756" w14:textId="77777777" w:rsidR="007615D6" w:rsidRPr="005B25A1" w:rsidRDefault="007615D6" w:rsidP="007615D6">
      <w:pPr>
        <w:keepNext/>
        <w:keepLines/>
      </w:pPr>
      <w:r w:rsidRPr="005B25A1">
        <w:t>-</w:t>
      </w:r>
    </w:p>
    <w:p w14:paraId="63FFF889" w14:textId="77777777" w:rsidR="007615D6" w:rsidRPr="005B25A1" w:rsidRDefault="007615D6" w:rsidP="007615D6">
      <w:pPr>
        <w:keepNext/>
        <w:keepLines/>
        <w:rPr>
          <w:b/>
          <w:bCs/>
        </w:rPr>
      </w:pPr>
      <w:r w:rsidRPr="005B25A1">
        <w:rPr>
          <w:b/>
          <w:bCs/>
        </w:rPr>
        <w:t>Plenary Discussion:</w:t>
      </w:r>
    </w:p>
    <w:p w14:paraId="6DEE85BF" w14:textId="77777777" w:rsidR="007615D6" w:rsidRPr="005B25A1" w:rsidRDefault="007615D6" w:rsidP="007615D6">
      <w:pPr>
        <w:keepNext/>
        <w:keepLines/>
      </w:pPr>
      <w:r>
        <w:rPr>
          <w:color w:val="FF0000"/>
        </w:rPr>
        <w:t>NO DISCUSSION RECORDED</w:t>
      </w:r>
    </w:p>
    <w:p w14:paraId="728DD264" w14:textId="77777777" w:rsidR="007615D6" w:rsidRPr="00EB0339" w:rsidRDefault="007615D6" w:rsidP="007615D6">
      <w:r w:rsidRPr="005B25A1">
        <w:rPr>
          <w:b/>
          <w:bCs/>
        </w:rPr>
        <w:t>Status:</w:t>
      </w:r>
      <w:r>
        <w:t xml:space="preserve"> </w:t>
      </w:r>
      <w:r>
        <w:rPr>
          <w:color w:val="0000FF"/>
        </w:rPr>
        <w:t>Not concluded</w:t>
      </w:r>
      <w:r>
        <w:t>.</w:t>
      </w:r>
    </w:p>
    <w:p w14:paraId="45CD36A5" w14:textId="77777777" w:rsidR="00E00DA6" w:rsidRDefault="007615D6" w:rsidP="000A3FBD">
      <w:pPr>
        <w:pStyle w:val="NormTop"/>
      </w:pPr>
      <w:r>
        <w:rPr>
          <w:color w:val="0000FF"/>
        </w:rPr>
        <w:t>S2-2506161</w:t>
      </w:r>
      <w:r w:rsidRPr="00D53282">
        <w:t xml:space="preserve"> </w:t>
      </w:r>
      <w:r>
        <w:t xml:space="preserve">(LS IN) LS from SA WG5: Reply LS on ML Model provisioning by </w:t>
      </w:r>
      <w:r>
        <w:lastRenderedPageBreak/>
        <w:t>OAM to LMF for UE positioning (Source: SA WG5 (S5-253091))</w:t>
      </w:r>
      <w:r>
        <w:br/>
      </w:r>
      <w:r w:rsidRPr="00D53282">
        <w:rPr>
          <w:b/>
        </w:rPr>
        <w:t>Document for:</w:t>
      </w:r>
      <w:r w:rsidRPr="00D53282">
        <w:t xml:space="preserve"> </w:t>
      </w:r>
      <w:r>
        <w:t>Action</w:t>
      </w:r>
      <w:r>
        <w:br/>
      </w:r>
      <w:r w:rsidRPr="00D53282">
        <w:rPr>
          <w:b/>
        </w:rPr>
        <w:t>Abstract:</w:t>
      </w:r>
      <w:r w:rsidRPr="00D53282">
        <w:t xml:space="preserve"> </w:t>
      </w:r>
      <w:r>
        <w:br/>
        <w:t>SA WG5 would like to thank SA WG2 for the reply LS on ML Model provisioning by OAM to LMF for UE positioning. The following management aspects enhancements are discussed and agreed in SA WG5#160 and SA WG5#161 to support ML Model provisioning by OAM to LMF for UE positioning. - Update on AI/ML functionalities management scenarios to include LMF-based AI/ML Positioning scenario. - Enhancements on AI/ML inference management capabilities to allow the LMF to perform inference for UE positioning. Agreed contributions are attached for reference. Action: SA WG5 kindly asks SA WG2 to take the above information into account and update related specifications if necessary.</w:t>
      </w:r>
    </w:p>
    <w:p w14:paraId="6CB63C91" w14:textId="77777777" w:rsidR="007615D6" w:rsidRPr="005B25A1" w:rsidRDefault="007615D6" w:rsidP="007615D6">
      <w:pPr>
        <w:keepNext/>
        <w:keepLines/>
        <w:rPr>
          <w:b/>
          <w:bCs/>
        </w:rPr>
      </w:pPr>
      <w:r w:rsidRPr="005B25A1">
        <w:rPr>
          <w:b/>
          <w:bCs/>
        </w:rPr>
        <w:t>Parallel discussion:</w:t>
      </w:r>
    </w:p>
    <w:p w14:paraId="263E84B5" w14:textId="77777777" w:rsidR="007615D6" w:rsidRPr="005B25A1" w:rsidRDefault="007615D6" w:rsidP="007615D6">
      <w:pPr>
        <w:keepNext/>
        <w:keepLines/>
      </w:pPr>
      <w:r w:rsidRPr="005B25A1">
        <w:t>-</w:t>
      </w:r>
    </w:p>
    <w:p w14:paraId="4775DB4F" w14:textId="77777777" w:rsidR="007615D6" w:rsidRPr="005B25A1" w:rsidRDefault="007615D6" w:rsidP="007615D6">
      <w:pPr>
        <w:keepNext/>
        <w:keepLines/>
        <w:rPr>
          <w:b/>
          <w:bCs/>
        </w:rPr>
      </w:pPr>
      <w:r w:rsidRPr="005B25A1">
        <w:rPr>
          <w:b/>
          <w:bCs/>
        </w:rPr>
        <w:t>Plenary Discussion:</w:t>
      </w:r>
    </w:p>
    <w:p w14:paraId="0F6B5173" w14:textId="77777777" w:rsidR="007615D6" w:rsidRPr="005B25A1" w:rsidRDefault="007615D6" w:rsidP="007615D6">
      <w:pPr>
        <w:keepNext/>
        <w:keepLines/>
      </w:pPr>
      <w:r>
        <w:rPr>
          <w:color w:val="FF0000"/>
        </w:rPr>
        <w:t>NO DISCUSSION RECORDED</w:t>
      </w:r>
    </w:p>
    <w:p w14:paraId="232063E6" w14:textId="77777777" w:rsidR="007615D6" w:rsidRPr="00EB0339" w:rsidRDefault="007615D6" w:rsidP="007615D6">
      <w:r w:rsidRPr="005B25A1">
        <w:rPr>
          <w:b/>
          <w:bCs/>
        </w:rPr>
        <w:t>Status:</w:t>
      </w:r>
      <w:r>
        <w:t xml:space="preserve"> </w:t>
      </w:r>
      <w:r>
        <w:rPr>
          <w:color w:val="0000FF"/>
        </w:rPr>
        <w:t>Not concluded</w:t>
      </w:r>
      <w:r>
        <w:t>.</w:t>
      </w:r>
    </w:p>
    <w:p w14:paraId="2CA52E18" w14:textId="77777777" w:rsidR="00E00DA6" w:rsidRDefault="007615D6" w:rsidP="000A3FBD">
      <w:pPr>
        <w:pStyle w:val="NormTop"/>
      </w:pPr>
      <w:r>
        <w:rPr>
          <w:color w:val="0000FF"/>
        </w:rPr>
        <w:t>S2-2506451</w:t>
      </w:r>
      <w:r w:rsidRPr="00D53282">
        <w:t xml:space="preserve"> </w:t>
      </w:r>
      <w:r>
        <w:t xml:space="preserve">(CR) 23.273 CR0705R4 (Rel-19, 'F'): ML Model provisioning by OAM for LMF-based AI/ML Positioning (Source: NTT DOCOMO, Ericsson, Nokia, Huawei, </w:t>
      </w:r>
      <w:proofErr w:type="spellStart"/>
      <w:r>
        <w:t>HiSilicon</w:t>
      </w:r>
      <w:proofErr w:type="spellEnd"/>
      <w:r>
        <w:t>, ZTE, Intel)</w:t>
      </w:r>
      <w:r>
        <w:br/>
      </w:r>
      <w:r w:rsidRPr="00D53282">
        <w:rPr>
          <w:b/>
        </w:rPr>
        <w:t>Document for:</w:t>
      </w:r>
      <w:r w:rsidRPr="00D53282">
        <w:t xml:space="preserve"> </w:t>
      </w:r>
      <w:r>
        <w:t>Approval</w:t>
      </w:r>
      <w:r>
        <w:br/>
      </w:r>
      <w:r w:rsidRPr="00D53282">
        <w:rPr>
          <w:b/>
        </w:rPr>
        <w:t>Abstract:</w:t>
      </w:r>
      <w:r w:rsidRPr="00D53282">
        <w:t xml:space="preserve"> </w:t>
      </w:r>
      <w:r>
        <w:br/>
        <w:t>Summary of change: Resolving the Editor's note on ML model provisioning by OAM for LMF-based AI/ML positioning.</w:t>
      </w:r>
    </w:p>
    <w:p w14:paraId="57E629C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S2-2504829</w:t>
      </w:r>
      <w:r>
        <w:t>.</w:t>
      </w:r>
    </w:p>
    <w:p w14:paraId="33DCC58E" w14:textId="77777777" w:rsidR="007615D6" w:rsidRPr="005B25A1" w:rsidRDefault="007615D6" w:rsidP="007615D6">
      <w:pPr>
        <w:keepNext/>
        <w:keepLines/>
        <w:rPr>
          <w:b/>
          <w:bCs/>
        </w:rPr>
      </w:pPr>
      <w:r w:rsidRPr="005B25A1">
        <w:rPr>
          <w:b/>
          <w:bCs/>
        </w:rPr>
        <w:t>Convenor comment:</w:t>
      </w:r>
    </w:p>
    <w:p w14:paraId="37939667" w14:textId="77777777" w:rsidR="007615D6" w:rsidRPr="005B25A1" w:rsidRDefault="007615D6" w:rsidP="007615D6">
      <w:pPr>
        <w:keepNext/>
        <w:keepLines/>
      </w:pPr>
      <w:r w:rsidRPr="005B25A1">
        <w:t>Handle 1st priority.</w:t>
      </w:r>
    </w:p>
    <w:p w14:paraId="33FDC1A3" w14:textId="77777777" w:rsidR="007615D6" w:rsidRPr="005B25A1" w:rsidRDefault="007615D6" w:rsidP="007615D6">
      <w:pPr>
        <w:keepNext/>
        <w:keepLines/>
        <w:rPr>
          <w:b/>
          <w:bCs/>
        </w:rPr>
      </w:pPr>
      <w:r w:rsidRPr="005B25A1">
        <w:rPr>
          <w:b/>
          <w:bCs/>
        </w:rPr>
        <w:t>Parallel discussion:</w:t>
      </w:r>
    </w:p>
    <w:p w14:paraId="28FA6A59" w14:textId="77777777" w:rsidR="007615D6" w:rsidRPr="005B25A1" w:rsidRDefault="007615D6" w:rsidP="007615D6">
      <w:pPr>
        <w:keepNext/>
        <w:keepLines/>
      </w:pPr>
      <w:r w:rsidRPr="005B25A1">
        <w:t>-</w:t>
      </w:r>
    </w:p>
    <w:p w14:paraId="29CEB3E5" w14:textId="77777777" w:rsidR="007615D6" w:rsidRPr="005B25A1" w:rsidRDefault="007615D6" w:rsidP="007615D6">
      <w:pPr>
        <w:keepNext/>
        <w:keepLines/>
        <w:rPr>
          <w:b/>
          <w:bCs/>
        </w:rPr>
      </w:pPr>
      <w:r w:rsidRPr="005B25A1">
        <w:rPr>
          <w:b/>
          <w:bCs/>
        </w:rPr>
        <w:t>Plenary Discussion:</w:t>
      </w:r>
    </w:p>
    <w:p w14:paraId="79D830AE" w14:textId="77777777" w:rsidR="007615D6" w:rsidRPr="005B25A1" w:rsidRDefault="007615D6" w:rsidP="007615D6">
      <w:pPr>
        <w:keepNext/>
        <w:keepLines/>
      </w:pPr>
      <w:r>
        <w:rPr>
          <w:color w:val="FF0000"/>
        </w:rPr>
        <w:t>NO DISCUSSION RECORDED</w:t>
      </w:r>
    </w:p>
    <w:p w14:paraId="75D070E7" w14:textId="77777777" w:rsidR="007615D6" w:rsidRPr="00EB0339" w:rsidRDefault="007615D6" w:rsidP="007615D6">
      <w:r w:rsidRPr="005B25A1">
        <w:rPr>
          <w:b/>
          <w:bCs/>
        </w:rPr>
        <w:t>Status:</w:t>
      </w:r>
      <w:r>
        <w:t xml:space="preserve"> </w:t>
      </w:r>
      <w:r>
        <w:rPr>
          <w:color w:val="0000FF"/>
        </w:rPr>
        <w:t>Not concluded</w:t>
      </w:r>
      <w:r>
        <w:t>.</w:t>
      </w:r>
    </w:p>
    <w:p w14:paraId="58884B1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Input data collection</w:t>
      </w:r>
    </w:p>
    <w:p w14:paraId="7FB6D22E" w14:textId="77777777" w:rsidR="00E00DA6" w:rsidRDefault="007615D6" w:rsidP="000A3FBD">
      <w:pPr>
        <w:pStyle w:val="NormTop"/>
      </w:pPr>
      <w:r>
        <w:rPr>
          <w:color w:val="0000FF"/>
        </w:rPr>
        <w:t>S2-2506219</w:t>
      </w:r>
      <w:r w:rsidRPr="00D53282">
        <w:t xml:space="preserve"> </w:t>
      </w:r>
      <w:r>
        <w:t>(CR) 23.273 CR0745 (Rel-19, 'F'): Clarification on the input data from NG-RAN for LMF-based AI/ML positioning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input data from NG-RAN for LMF-based AI/ML positioning is clarified.</w:t>
      </w:r>
    </w:p>
    <w:p w14:paraId="23AA1A76" w14:textId="77777777" w:rsidR="007615D6" w:rsidRPr="005B25A1" w:rsidRDefault="007615D6" w:rsidP="007615D6">
      <w:pPr>
        <w:keepNext/>
        <w:keepLines/>
        <w:rPr>
          <w:b/>
          <w:bCs/>
        </w:rPr>
      </w:pPr>
      <w:r w:rsidRPr="005B25A1">
        <w:rPr>
          <w:b/>
          <w:bCs/>
        </w:rPr>
        <w:t>Convenor comment:</w:t>
      </w:r>
    </w:p>
    <w:p w14:paraId="4FC5DC23" w14:textId="77777777" w:rsidR="007615D6" w:rsidRPr="005B25A1" w:rsidRDefault="007615D6" w:rsidP="007615D6">
      <w:pPr>
        <w:keepNext/>
        <w:keepLines/>
      </w:pPr>
      <w:r w:rsidRPr="005B25A1">
        <w:t>Handle 2nd priority.</w:t>
      </w:r>
    </w:p>
    <w:p w14:paraId="749AF830" w14:textId="77777777" w:rsidR="007615D6" w:rsidRPr="005B25A1" w:rsidRDefault="007615D6" w:rsidP="007615D6">
      <w:pPr>
        <w:keepNext/>
        <w:keepLines/>
        <w:rPr>
          <w:b/>
          <w:bCs/>
        </w:rPr>
      </w:pPr>
      <w:r w:rsidRPr="005B25A1">
        <w:rPr>
          <w:b/>
          <w:bCs/>
        </w:rPr>
        <w:t>Parallel discussion:</w:t>
      </w:r>
    </w:p>
    <w:p w14:paraId="78304298" w14:textId="77777777" w:rsidR="007615D6" w:rsidRPr="005B25A1" w:rsidRDefault="007615D6" w:rsidP="007615D6">
      <w:pPr>
        <w:keepNext/>
        <w:keepLines/>
      </w:pPr>
      <w:r w:rsidRPr="005B25A1">
        <w:t>-</w:t>
      </w:r>
    </w:p>
    <w:p w14:paraId="6E77B67B" w14:textId="77777777" w:rsidR="007615D6" w:rsidRPr="005B25A1" w:rsidRDefault="007615D6" w:rsidP="007615D6">
      <w:pPr>
        <w:keepNext/>
        <w:keepLines/>
        <w:rPr>
          <w:b/>
          <w:bCs/>
        </w:rPr>
      </w:pPr>
      <w:r w:rsidRPr="005B25A1">
        <w:rPr>
          <w:b/>
          <w:bCs/>
        </w:rPr>
        <w:t>Plenary Discussion:</w:t>
      </w:r>
    </w:p>
    <w:p w14:paraId="01A070DE" w14:textId="77777777" w:rsidR="007615D6" w:rsidRPr="005B25A1" w:rsidRDefault="007615D6" w:rsidP="007615D6">
      <w:pPr>
        <w:keepNext/>
        <w:keepLines/>
      </w:pPr>
      <w:r>
        <w:rPr>
          <w:color w:val="FF0000"/>
        </w:rPr>
        <w:t>NO DISCUSSION RECORDED</w:t>
      </w:r>
    </w:p>
    <w:p w14:paraId="0316A295" w14:textId="77777777" w:rsidR="007615D6" w:rsidRPr="00EB0339" w:rsidRDefault="007615D6" w:rsidP="007615D6">
      <w:r w:rsidRPr="005B25A1">
        <w:rPr>
          <w:b/>
          <w:bCs/>
        </w:rPr>
        <w:t>Status:</w:t>
      </w:r>
      <w:r>
        <w:t xml:space="preserve"> </w:t>
      </w:r>
      <w:r>
        <w:rPr>
          <w:color w:val="0000FF"/>
        </w:rPr>
        <w:t>Not concluded</w:t>
      </w:r>
      <w:r>
        <w:t>.</w:t>
      </w:r>
    </w:p>
    <w:p w14:paraId="1667EE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Case 2B</w:t>
      </w:r>
    </w:p>
    <w:p w14:paraId="2C439D97" w14:textId="77777777" w:rsidR="00E00DA6" w:rsidRDefault="007615D6" w:rsidP="000A3FBD">
      <w:pPr>
        <w:pStyle w:val="NormTop"/>
      </w:pPr>
      <w:r>
        <w:rPr>
          <w:color w:val="0000FF"/>
        </w:rPr>
        <w:t>S2-2506374</w:t>
      </w:r>
      <w:r w:rsidRPr="00D53282">
        <w:t xml:space="preserve"> </w:t>
      </w:r>
      <w:r>
        <w:t>(CR) 23.288 CR1415R2 (Rel-19,</w:t>
      </w:r>
      <w:r>
        <w:lastRenderedPageBreak/>
        <w:t xml:space="preserve"> 'C'): Removal of requirements related to case 2b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requirements related to case 2b, i.e., UE-assisted/LMF-based positioning with LMF-side model.</w:t>
      </w:r>
    </w:p>
    <w:p w14:paraId="39017A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S2-2504779</w:t>
      </w:r>
      <w:r>
        <w:t>.</w:t>
      </w:r>
    </w:p>
    <w:p w14:paraId="08C03571" w14:textId="77777777" w:rsidR="007615D6" w:rsidRPr="005B25A1" w:rsidRDefault="007615D6" w:rsidP="007615D6">
      <w:pPr>
        <w:keepNext/>
        <w:keepLines/>
        <w:rPr>
          <w:b/>
          <w:bCs/>
        </w:rPr>
      </w:pPr>
      <w:r w:rsidRPr="005B25A1">
        <w:rPr>
          <w:b/>
          <w:bCs/>
        </w:rPr>
        <w:t>Convenor comment:</w:t>
      </w:r>
    </w:p>
    <w:p w14:paraId="50CEDE35" w14:textId="77777777" w:rsidR="007615D6" w:rsidRPr="005B25A1" w:rsidRDefault="007615D6" w:rsidP="007615D6">
      <w:pPr>
        <w:keepNext/>
        <w:keepLines/>
      </w:pPr>
      <w:r w:rsidRPr="005B25A1">
        <w:t>Handle 1st priority.</w:t>
      </w:r>
    </w:p>
    <w:p w14:paraId="2B2F6CE6" w14:textId="77777777" w:rsidR="007615D6" w:rsidRPr="005B25A1" w:rsidRDefault="007615D6" w:rsidP="007615D6">
      <w:pPr>
        <w:keepNext/>
        <w:keepLines/>
        <w:rPr>
          <w:b/>
          <w:bCs/>
        </w:rPr>
      </w:pPr>
      <w:r w:rsidRPr="005B25A1">
        <w:rPr>
          <w:b/>
          <w:bCs/>
        </w:rPr>
        <w:t>Parallel discussion:</w:t>
      </w:r>
    </w:p>
    <w:p w14:paraId="55717EA2" w14:textId="77777777" w:rsidR="007615D6" w:rsidRPr="005B25A1" w:rsidRDefault="007615D6" w:rsidP="007615D6">
      <w:pPr>
        <w:keepNext/>
        <w:keepLines/>
      </w:pPr>
      <w:r w:rsidRPr="005B25A1">
        <w:t>-</w:t>
      </w:r>
    </w:p>
    <w:p w14:paraId="7E13E6D6" w14:textId="77777777" w:rsidR="007615D6" w:rsidRPr="005B25A1" w:rsidRDefault="007615D6" w:rsidP="007615D6">
      <w:pPr>
        <w:keepNext/>
        <w:keepLines/>
        <w:rPr>
          <w:b/>
          <w:bCs/>
        </w:rPr>
      </w:pPr>
      <w:r w:rsidRPr="005B25A1">
        <w:rPr>
          <w:b/>
          <w:bCs/>
        </w:rPr>
        <w:t>Plenary Discussion:</w:t>
      </w:r>
    </w:p>
    <w:p w14:paraId="5C8BA5B6" w14:textId="77777777" w:rsidR="007615D6" w:rsidRPr="005B25A1" w:rsidRDefault="007615D6" w:rsidP="007615D6">
      <w:pPr>
        <w:keepNext/>
        <w:keepLines/>
      </w:pPr>
      <w:r>
        <w:rPr>
          <w:color w:val="FF0000"/>
        </w:rPr>
        <w:t>NO DISCUSSION RECORDED</w:t>
      </w:r>
    </w:p>
    <w:p w14:paraId="74612EA0" w14:textId="77777777" w:rsidR="007615D6" w:rsidRPr="00EB0339" w:rsidRDefault="007615D6" w:rsidP="007615D6">
      <w:r w:rsidRPr="005B25A1">
        <w:rPr>
          <w:b/>
          <w:bCs/>
        </w:rPr>
        <w:t>Status:</w:t>
      </w:r>
      <w:r>
        <w:t xml:space="preserve"> </w:t>
      </w:r>
      <w:r>
        <w:rPr>
          <w:color w:val="0000FF"/>
        </w:rPr>
        <w:t>Not concluded</w:t>
      </w:r>
      <w:r>
        <w:t>.</w:t>
      </w:r>
    </w:p>
    <w:p w14:paraId="4F46A576" w14:textId="77777777" w:rsidR="00E00DA6" w:rsidRDefault="007615D6" w:rsidP="000A3FBD">
      <w:pPr>
        <w:pStyle w:val="NormTop"/>
      </w:pPr>
      <w:r>
        <w:rPr>
          <w:color w:val="0000FF"/>
        </w:rPr>
        <w:t>S2-2506693</w:t>
      </w:r>
      <w:r w:rsidRPr="00D53282">
        <w:t xml:space="preserve"> </w:t>
      </w:r>
      <w:r>
        <w:t xml:space="preserve">(CR) 23.288 CR1503 (Rel-19, 'F'): Updates of NWDAF discovery and ML model provisioning for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following EN: Editor's note: Whether the AI/ML positioning model needs to be trained per case (i.e. case 2b, case 3b) is FFS, this needs coordination with RAN WGs. Remove description related to 2b in positioning case </w:t>
      </w:r>
      <w:proofErr w:type="spellStart"/>
      <w:r>
        <w:t>informat</w:t>
      </w:r>
      <w:proofErr w:type="spellEnd"/>
      <w:r>
        <w:t>.</w:t>
      </w:r>
    </w:p>
    <w:p w14:paraId="64468B16" w14:textId="77777777" w:rsidR="007615D6" w:rsidRPr="005B25A1" w:rsidRDefault="007615D6" w:rsidP="007615D6">
      <w:pPr>
        <w:keepNext/>
        <w:keepLines/>
        <w:rPr>
          <w:b/>
          <w:bCs/>
        </w:rPr>
      </w:pPr>
      <w:r w:rsidRPr="005B25A1">
        <w:rPr>
          <w:b/>
          <w:bCs/>
        </w:rPr>
        <w:t>Parallel discussion:</w:t>
      </w:r>
    </w:p>
    <w:p w14:paraId="0152C86D" w14:textId="77777777" w:rsidR="007615D6" w:rsidRPr="005B25A1" w:rsidRDefault="007615D6" w:rsidP="007615D6">
      <w:pPr>
        <w:keepNext/>
        <w:keepLines/>
      </w:pPr>
      <w:r w:rsidRPr="005B25A1">
        <w:t>-</w:t>
      </w:r>
    </w:p>
    <w:p w14:paraId="5FDFB39F" w14:textId="77777777" w:rsidR="007615D6" w:rsidRPr="005B25A1" w:rsidRDefault="007615D6" w:rsidP="007615D6">
      <w:pPr>
        <w:keepNext/>
        <w:keepLines/>
        <w:rPr>
          <w:b/>
          <w:bCs/>
        </w:rPr>
      </w:pPr>
      <w:r w:rsidRPr="005B25A1">
        <w:rPr>
          <w:b/>
          <w:bCs/>
        </w:rPr>
        <w:t>Plenary Discussion:</w:t>
      </w:r>
    </w:p>
    <w:p w14:paraId="23FAB32E" w14:textId="77777777" w:rsidR="007615D6" w:rsidRPr="005B25A1" w:rsidRDefault="007615D6" w:rsidP="007615D6">
      <w:pPr>
        <w:keepNext/>
        <w:keepLines/>
      </w:pPr>
      <w:r>
        <w:rPr>
          <w:color w:val="FF0000"/>
        </w:rPr>
        <w:t>NO DISCUSSION RECORDED</w:t>
      </w:r>
    </w:p>
    <w:p w14:paraId="63B8B789" w14:textId="77777777" w:rsidR="007615D6" w:rsidRPr="00EB0339" w:rsidRDefault="007615D6" w:rsidP="007615D6">
      <w:r w:rsidRPr="005B25A1">
        <w:rPr>
          <w:b/>
          <w:bCs/>
        </w:rPr>
        <w:t>Status:</w:t>
      </w:r>
      <w:r>
        <w:t xml:space="preserve"> </w:t>
      </w:r>
      <w:r>
        <w:rPr>
          <w:color w:val="0000FF"/>
        </w:rPr>
        <w:t>Not concluded</w:t>
      </w:r>
      <w:r>
        <w:t>.</w:t>
      </w:r>
    </w:p>
    <w:p w14:paraId="4065FC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Case 3B</w:t>
      </w:r>
    </w:p>
    <w:p w14:paraId="23846807" w14:textId="77777777" w:rsidR="00E00DA6" w:rsidRDefault="007615D6" w:rsidP="000A3FBD">
      <w:pPr>
        <w:pStyle w:val="NormTop"/>
      </w:pPr>
      <w:r>
        <w:rPr>
          <w:color w:val="0000FF"/>
        </w:rPr>
        <w:t>S2-2506220</w:t>
      </w:r>
      <w:r w:rsidRPr="00D53282">
        <w:t xml:space="preserve"> </w:t>
      </w:r>
      <w:r>
        <w:t>(CR) 23.273 CR0746 (Rel-19, 'F'): Clarification on the procedure of collecting input data from NG-RAN for LMF-based AI/ML positioning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procedure to collect the input data from NG-RAN for LMF-based AI/ML positioning is clarified.</w:t>
      </w:r>
    </w:p>
    <w:p w14:paraId="2997A970" w14:textId="77777777" w:rsidR="007615D6" w:rsidRPr="005B25A1" w:rsidRDefault="007615D6" w:rsidP="007615D6">
      <w:pPr>
        <w:keepNext/>
        <w:keepLines/>
        <w:rPr>
          <w:b/>
          <w:bCs/>
        </w:rPr>
      </w:pPr>
      <w:r w:rsidRPr="005B25A1">
        <w:rPr>
          <w:b/>
          <w:bCs/>
        </w:rPr>
        <w:t>Parallel discussion:</w:t>
      </w:r>
    </w:p>
    <w:p w14:paraId="3A4BFFCF" w14:textId="77777777" w:rsidR="007615D6" w:rsidRPr="005B25A1" w:rsidRDefault="007615D6" w:rsidP="007615D6">
      <w:pPr>
        <w:keepNext/>
        <w:keepLines/>
      </w:pPr>
      <w:r w:rsidRPr="005B25A1">
        <w:t>-</w:t>
      </w:r>
    </w:p>
    <w:p w14:paraId="10A1850A" w14:textId="77777777" w:rsidR="007615D6" w:rsidRPr="005B25A1" w:rsidRDefault="007615D6" w:rsidP="007615D6">
      <w:pPr>
        <w:keepNext/>
        <w:keepLines/>
        <w:rPr>
          <w:b/>
          <w:bCs/>
        </w:rPr>
      </w:pPr>
      <w:r w:rsidRPr="005B25A1">
        <w:rPr>
          <w:b/>
          <w:bCs/>
        </w:rPr>
        <w:t>Plenary Discussion:</w:t>
      </w:r>
    </w:p>
    <w:p w14:paraId="1F798622" w14:textId="77777777" w:rsidR="007615D6" w:rsidRPr="005B25A1" w:rsidRDefault="007615D6" w:rsidP="007615D6">
      <w:pPr>
        <w:keepNext/>
        <w:keepLines/>
      </w:pPr>
      <w:r>
        <w:rPr>
          <w:color w:val="FF0000"/>
        </w:rPr>
        <w:t>NO DISCUSSION RECORDED</w:t>
      </w:r>
    </w:p>
    <w:p w14:paraId="141B945B" w14:textId="77777777" w:rsidR="007615D6" w:rsidRPr="00EB0339" w:rsidRDefault="007615D6" w:rsidP="007615D6">
      <w:r w:rsidRPr="005B25A1">
        <w:rPr>
          <w:b/>
          <w:bCs/>
        </w:rPr>
        <w:t>Status:</w:t>
      </w:r>
      <w:r>
        <w:t xml:space="preserve"> </w:t>
      </w:r>
      <w:r>
        <w:rPr>
          <w:color w:val="0000FF"/>
        </w:rPr>
        <w:t>Not concluded</w:t>
      </w:r>
      <w:r>
        <w:t>.</w:t>
      </w:r>
    </w:p>
    <w:p w14:paraId="01171DE9" w14:textId="77777777" w:rsidR="00E00DA6" w:rsidRDefault="007615D6" w:rsidP="000A3FBD">
      <w:pPr>
        <w:pStyle w:val="NormTop"/>
      </w:pPr>
      <w:r>
        <w:rPr>
          <w:color w:val="0000FF"/>
        </w:rPr>
        <w:t>S2-2506258</w:t>
      </w:r>
      <w:r w:rsidRPr="00D53282">
        <w:t xml:space="preserve"> </w:t>
      </w:r>
      <w:r>
        <w:t>(CR) 23.273 CR0747 (Rel-19, 'F'): Clarification on data colle</w:t>
      </w:r>
      <w:r>
        <w:lastRenderedPageBreak/>
        <w:t>ction for LMF-based AI/ML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Resolve the editor's note related to user consent for LMF-based AI/ML positioning. Clarify how the LMF obtains the ground truth data for model training.</w:t>
      </w:r>
    </w:p>
    <w:p w14:paraId="6EE3259F" w14:textId="77777777" w:rsidR="007615D6" w:rsidRPr="005B25A1" w:rsidRDefault="007615D6" w:rsidP="007615D6">
      <w:pPr>
        <w:keepNext/>
        <w:keepLines/>
        <w:rPr>
          <w:b/>
          <w:bCs/>
        </w:rPr>
      </w:pPr>
      <w:r w:rsidRPr="005B25A1">
        <w:rPr>
          <w:b/>
          <w:bCs/>
        </w:rPr>
        <w:t>Convenor comment:</w:t>
      </w:r>
    </w:p>
    <w:p w14:paraId="1B272486" w14:textId="77777777" w:rsidR="007615D6" w:rsidRPr="005B25A1" w:rsidRDefault="007615D6" w:rsidP="007615D6">
      <w:pPr>
        <w:keepNext/>
        <w:keepLines/>
      </w:pPr>
      <w:r w:rsidRPr="005B25A1">
        <w:t>Handle 1st priority.</w:t>
      </w:r>
    </w:p>
    <w:p w14:paraId="47B0ECF0" w14:textId="77777777" w:rsidR="007615D6" w:rsidRPr="005B25A1" w:rsidRDefault="007615D6" w:rsidP="007615D6">
      <w:pPr>
        <w:keepNext/>
        <w:keepLines/>
        <w:rPr>
          <w:b/>
          <w:bCs/>
        </w:rPr>
      </w:pPr>
      <w:r w:rsidRPr="005B25A1">
        <w:rPr>
          <w:b/>
          <w:bCs/>
        </w:rPr>
        <w:t>Parallel discussion:</w:t>
      </w:r>
    </w:p>
    <w:p w14:paraId="697E9F3B" w14:textId="77777777" w:rsidR="007615D6" w:rsidRPr="005B25A1" w:rsidRDefault="007615D6" w:rsidP="007615D6">
      <w:pPr>
        <w:keepNext/>
        <w:keepLines/>
      </w:pPr>
      <w:r w:rsidRPr="005B25A1">
        <w:t>-</w:t>
      </w:r>
    </w:p>
    <w:p w14:paraId="39AF97CA" w14:textId="77777777" w:rsidR="007615D6" w:rsidRPr="005B25A1" w:rsidRDefault="007615D6" w:rsidP="007615D6">
      <w:pPr>
        <w:keepNext/>
        <w:keepLines/>
        <w:rPr>
          <w:b/>
          <w:bCs/>
        </w:rPr>
      </w:pPr>
      <w:r w:rsidRPr="005B25A1">
        <w:rPr>
          <w:b/>
          <w:bCs/>
        </w:rPr>
        <w:t>Plenary Discussion:</w:t>
      </w:r>
    </w:p>
    <w:p w14:paraId="205EF5CE" w14:textId="77777777" w:rsidR="007615D6" w:rsidRPr="005B25A1" w:rsidRDefault="007615D6" w:rsidP="007615D6">
      <w:pPr>
        <w:keepNext/>
        <w:keepLines/>
      </w:pPr>
      <w:r>
        <w:rPr>
          <w:color w:val="FF0000"/>
        </w:rPr>
        <w:t>NO DISCUSSION RECORDED</w:t>
      </w:r>
    </w:p>
    <w:p w14:paraId="76089602" w14:textId="77777777" w:rsidR="007615D6" w:rsidRPr="00EB0339" w:rsidRDefault="007615D6" w:rsidP="007615D6">
      <w:r w:rsidRPr="005B25A1">
        <w:rPr>
          <w:b/>
          <w:bCs/>
        </w:rPr>
        <w:t>Status:</w:t>
      </w:r>
      <w:r>
        <w:t xml:space="preserve"> </w:t>
      </w:r>
      <w:r>
        <w:rPr>
          <w:color w:val="0000FF"/>
        </w:rPr>
        <w:t>Not concluded</w:t>
      </w:r>
      <w:r>
        <w:t>.</w:t>
      </w:r>
    </w:p>
    <w:p w14:paraId="426FB114" w14:textId="77777777" w:rsidR="00E00DA6" w:rsidRDefault="007615D6" w:rsidP="000A3FBD">
      <w:pPr>
        <w:pStyle w:val="NormTop"/>
      </w:pPr>
      <w:r>
        <w:rPr>
          <w:color w:val="0000FF"/>
        </w:rPr>
        <w:t>S2-2506373</w:t>
      </w:r>
      <w:r w:rsidRPr="00D53282">
        <w:t xml:space="preserve"> </w:t>
      </w:r>
      <w:r>
        <w:t>(CR) 23.273 CR0749 (Rel-19, 'F'): Updates on data collection for LMF-based AIML positioning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LMF may also include the indication of requesting UE Positioning Capability in the </w:t>
      </w:r>
      <w:proofErr w:type="spellStart"/>
      <w:r>
        <w:t>Namf_EventExposure_Subscribe</w:t>
      </w:r>
      <w:proofErr w:type="spellEnd"/>
      <w:r>
        <w:t xml:space="preserve"> request message; LMF reuses existing procedures in clause 6.11 to obtain the ground truth data (i.e., UE location); Add a no.</w:t>
      </w:r>
    </w:p>
    <w:p w14:paraId="51E92AE6" w14:textId="77777777" w:rsidR="007615D6" w:rsidRPr="005B25A1" w:rsidRDefault="007615D6" w:rsidP="007615D6">
      <w:pPr>
        <w:keepNext/>
        <w:keepLines/>
        <w:rPr>
          <w:b/>
          <w:bCs/>
        </w:rPr>
      </w:pPr>
      <w:r w:rsidRPr="005B25A1">
        <w:rPr>
          <w:b/>
          <w:bCs/>
        </w:rPr>
        <w:t>Convenor comment:</w:t>
      </w:r>
    </w:p>
    <w:p w14:paraId="791FA333" w14:textId="77777777" w:rsidR="007615D6" w:rsidRPr="005B25A1" w:rsidRDefault="007615D6" w:rsidP="007615D6">
      <w:pPr>
        <w:keepNext/>
        <w:keepLines/>
      </w:pPr>
      <w:r w:rsidRPr="005B25A1">
        <w:t>Handle 2nd priority.</w:t>
      </w:r>
    </w:p>
    <w:p w14:paraId="4DC4E013" w14:textId="77777777" w:rsidR="007615D6" w:rsidRPr="005B25A1" w:rsidRDefault="007615D6" w:rsidP="007615D6">
      <w:pPr>
        <w:keepNext/>
        <w:keepLines/>
        <w:rPr>
          <w:b/>
          <w:bCs/>
        </w:rPr>
      </w:pPr>
      <w:r w:rsidRPr="005B25A1">
        <w:rPr>
          <w:b/>
          <w:bCs/>
        </w:rPr>
        <w:t>Parallel discussion:</w:t>
      </w:r>
    </w:p>
    <w:p w14:paraId="14D51F2F" w14:textId="77777777" w:rsidR="007615D6" w:rsidRPr="005B25A1" w:rsidRDefault="007615D6" w:rsidP="007615D6">
      <w:pPr>
        <w:keepNext/>
        <w:keepLines/>
      </w:pPr>
      <w:r w:rsidRPr="005B25A1">
        <w:t>-</w:t>
      </w:r>
    </w:p>
    <w:p w14:paraId="4F19FF3A" w14:textId="77777777" w:rsidR="007615D6" w:rsidRPr="005B25A1" w:rsidRDefault="007615D6" w:rsidP="007615D6">
      <w:pPr>
        <w:keepNext/>
        <w:keepLines/>
        <w:rPr>
          <w:b/>
          <w:bCs/>
        </w:rPr>
      </w:pPr>
      <w:r w:rsidRPr="005B25A1">
        <w:rPr>
          <w:b/>
          <w:bCs/>
        </w:rPr>
        <w:t>Plenary Discussion:</w:t>
      </w:r>
    </w:p>
    <w:p w14:paraId="336133E8" w14:textId="77777777" w:rsidR="007615D6" w:rsidRPr="005B25A1" w:rsidRDefault="007615D6" w:rsidP="007615D6">
      <w:pPr>
        <w:keepNext/>
        <w:keepLines/>
      </w:pPr>
      <w:r>
        <w:rPr>
          <w:color w:val="FF0000"/>
        </w:rPr>
        <w:t>NO DISCUSSION RECORDED</w:t>
      </w:r>
    </w:p>
    <w:p w14:paraId="33110AF9" w14:textId="77777777" w:rsidR="007615D6" w:rsidRPr="00EB0339" w:rsidRDefault="007615D6" w:rsidP="007615D6">
      <w:r w:rsidRPr="005B25A1">
        <w:rPr>
          <w:b/>
          <w:bCs/>
        </w:rPr>
        <w:t>Status:</w:t>
      </w:r>
      <w:r>
        <w:t xml:space="preserve"> </w:t>
      </w:r>
      <w:r>
        <w:rPr>
          <w:color w:val="0000FF"/>
        </w:rPr>
        <w:t>Not concluded</w:t>
      </w:r>
      <w:r>
        <w:t>.</w:t>
      </w:r>
    </w:p>
    <w:p w14:paraId="2FDEB512" w14:textId="77777777" w:rsidR="00E00DA6" w:rsidRDefault="007615D6" w:rsidP="000A3FBD">
      <w:pPr>
        <w:pStyle w:val="NormTop"/>
      </w:pPr>
      <w:r>
        <w:rPr>
          <w:color w:val="0000FF"/>
        </w:rPr>
        <w:t>S2-2506692</w:t>
      </w:r>
      <w:r w:rsidRPr="00D53282">
        <w:t xml:space="preserve"> </w:t>
      </w:r>
      <w:r>
        <w:t xml:space="preserve">(CR) 23.273 CR0751 (Rel-19, 'F'): Corrections on the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Add LMF-based AI/ML positioning indication and its purpose for NWDAF discovery to align with TS 23.288. 2. Remove the descriptions and clauses related to the clause 6.22.2. 3. Change the '</w:t>
      </w:r>
      <w:proofErr w:type="spellStart"/>
      <w:r>
        <w:t>Nlmf_Location_MeasurementData</w:t>
      </w:r>
      <w:proofErr w:type="spellEnd"/>
      <w:r>
        <w:t xml:space="preserve"> Request' in </w:t>
      </w:r>
      <w:proofErr w:type="spellStart"/>
      <w:r>
        <w:t>ste.</w:t>
      </w:r>
      <w:proofErr w:type="spellEnd"/>
    </w:p>
    <w:p w14:paraId="0DD53960" w14:textId="77777777" w:rsidR="007615D6" w:rsidRPr="005B25A1" w:rsidRDefault="007615D6" w:rsidP="007615D6">
      <w:pPr>
        <w:keepNext/>
        <w:keepLines/>
        <w:rPr>
          <w:b/>
          <w:bCs/>
        </w:rPr>
      </w:pPr>
      <w:r w:rsidRPr="005B25A1">
        <w:rPr>
          <w:b/>
          <w:bCs/>
        </w:rPr>
        <w:t>Convenor comment:</w:t>
      </w:r>
    </w:p>
    <w:p w14:paraId="4806D671" w14:textId="77777777" w:rsidR="007615D6" w:rsidRPr="005B25A1" w:rsidRDefault="007615D6" w:rsidP="007615D6">
      <w:pPr>
        <w:keepNext/>
        <w:keepLines/>
      </w:pPr>
      <w:r w:rsidRPr="005B25A1">
        <w:t>Handle 2nd priority.</w:t>
      </w:r>
    </w:p>
    <w:p w14:paraId="495D7A3A" w14:textId="77777777" w:rsidR="007615D6" w:rsidRPr="005B25A1" w:rsidRDefault="007615D6" w:rsidP="007615D6">
      <w:pPr>
        <w:keepNext/>
        <w:keepLines/>
        <w:rPr>
          <w:b/>
          <w:bCs/>
        </w:rPr>
      </w:pPr>
      <w:r w:rsidRPr="005B25A1">
        <w:rPr>
          <w:b/>
          <w:bCs/>
        </w:rPr>
        <w:t>Parallel discussion:</w:t>
      </w:r>
    </w:p>
    <w:p w14:paraId="2226E05C" w14:textId="77777777" w:rsidR="007615D6" w:rsidRPr="005B25A1" w:rsidRDefault="007615D6" w:rsidP="007615D6">
      <w:pPr>
        <w:keepNext/>
        <w:keepLines/>
      </w:pPr>
      <w:r w:rsidRPr="005B25A1">
        <w:t>-</w:t>
      </w:r>
    </w:p>
    <w:p w14:paraId="4879E25E" w14:textId="77777777" w:rsidR="007615D6" w:rsidRPr="005B25A1" w:rsidRDefault="007615D6" w:rsidP="007615D6">
      <w:pPr>
        <w:keepNext/>
        <w:keepLines/>
        <w:rPr>
          <w:b/>
          <w:bCs/>
        </w:rPr>
      </w:pPr>
      <w:r w:rsidRPr="005B25A1">
        <w:rPr>
          <w:b/>
          <w:bCs/>
        </w:rPr>
        <w:t>Plenary Discussion:</w:t>
      </w:r>
    </w:p>
    <w:p w14:paraId="06EE0BCA" w14:textId="77777777" w:rsidR="007615D6" w:rsidRPr="005B25A1" w:rsidRDefault="007615D6" w:rsidP="007615D6">
      <w:pPr>
        <w:keepNext/>
        <w:keepLines/>
      </w:pPr>
      <w:r>
        <w:rPr>
          <w:color w:val="FF0000"/>
        </w:rPr>
        <w:t>NO DISCUSSION RECORDED</w:t>
      </w:r>
    </w:p>
    <w:p w14:paraId="7546FD7A" w14:textId="77777777" w:rsidR="007615D6" w:rsidRPr="00EB0339" w:rsidRDefault="007615D6" w:rsidP="007615D6">
      <w:r w:rsidRPr="005B25A1">
        <w:rPr>
          <w:b/>
          <w:bCs/>
        </w:rPr>
        <w:t>Status:</w:t>
      </w:r>
      <w:r>
        <w:t xml:space="preserve"> </w:t>
      </w:r>
      <w:r>
        <w:rPr>
          <w:color w:val="0000FF"/>
        </w:rPr>
        <w:t>Not concluded</w:t>
      </w:r>
      <w:r>
        <w:t>.</w:t>
      </w:r>
    </w:p>
    <w:p w14:paraId="3F771AE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Others</w:t>
      </w:r>
    </w:p>
    <w:p w14:paraId="574F9A7B" w14:textId="77777777" w:rsidR="00E00DA6" w:rsidRDefault="007615D6" w:rsidP="000A3FBD">
      <w:pPr>
        <w:pStyle w:val="NormTop"/>
      </w:pPr>
      <w:r>
        <w:rPr>
          <w:color w:val="0000FF"/>
        </w:rPr>
        <w:t>S2-2506180</w:t>
      </w:r>
      <w:r w:rsidRPr="00D53282">
        <w:t xml:space="preserve"> </w:t>
      </w:r>
      <w:r>
        <w:t>(CR) 23.288 CR1485 (Rel-19, 'F</w:t>
      </w:r>
      <w:r>
        <w:lastRenderedPageBreak/>
        <w:t>'): General maintenance of KI#1 (Source: ZTE)</w:t>
      </w:r>
      <w:r>
        <w:br/>
      </w:r>
      <w:r w:rsidRPr="00D53282">
        <w:rPr>
          <w:b/>
        </w:rPr>
        <w:t>Document for:</w:t>
      </w:r>
      <w:r w:rsidRPr="00D53282">
        <w:t xml:space="preserve"> </w:t>
      </w:r>
      <w:r>
        <w:t>Approval</w:t>
      </w:r>
      <w:r>
        <w:br/>
      </w:r>
      <w:r w:rsidRPr="00D53282">
        <w:rPr>
          <w:b/>
        </w:rPr>
        <w:t>Abstract:</w:t>
      </w:r>
      <w:r w:rsidRPr="00D53282">
        <w:t xml:space="preserve"> </w:t>
      </w:r>
    </w:p>
    <w:p w14:paraId="23E651FA" w14:textId="77777777" w:rsidR="007615D6" w:rsidRPr="005B25A1" w:rsidRDefault="007615D6" w:rsidP="007615D6">
      <w:pPr>
        <w:keepNext/>
        <w:keepLines/>
        <w:rPr>
          <w:b/>
          <w:bCs/>
        </w:rPr>
      </w:pPr>
      <w:r w:rsidRPr="005B25A1">
        <w:rPr>
          <w:b/>
          <w:bCs/>
        </w:rPr>
        <w:t>Convenor comment:</w:t>
      </w:r>
    </w:p>
    <w:p w14:paraId="55E3AFDF" w14:textId="77777777" w:rsidR="007615D6" w:rsidRPr="005B25A1" w:rsidRDefault="007615D6" w:rsidP="007615D6">
      <w:pPr>
        <w:keepNext/>
        <w:keepLines/>
      </w:pPr>
      <w:r w:rsidRPr="005B25A1">
        <w:t>Handle 1st priority.</w:t>
      </w:r>
    </w:p>
    <w:p w14:paraId="1ADEE5DD" w14:textId="77777777" w:rsidR="007615D6" w:rsidRPr="005B25A1" w:rsidRDefault="007615D6" w:rsidP="007615D6">
      <w:pPr>
        <w:keepNext/>
        <w:keepLines/>
        <w:rPr>
          <w:b/>
          <w:bCs/>
        </w:rPr>
      </w:pPr>
      <w:r w:rsidRPr="005B25A1">
        <w:rPr>
          <w:b/>
          <w:bCs/>
        </w:rPr>
        <w:t>Parallel discussion:</w:t>
      </w:r>
    </w:p>
    <w:p w14:paraId="74251FAE" w14:textId="77777777" w:rsidR="007615D6" w:rsidRPr="005B25A1" w:rsidRDefault="007615D6" w:rsidP="007615D6">
      <w:pPr>
        <w:keepNext/>
        <w:keepLines/>
      </w:pPr>
      <w:r w:rsidRPr="005B25A1">
        <w:t>-</w:t>
      </w:r>
    </w:p>
    <w:p w14:paraId="4F3D5297" w14:textId="77777777" w:rsidR="007615D6" w:rsidRPr="005B25A1" w:rsidRDefault="007615D6" w:rsidP="007615D6">
      <w:pPr>
        <w:keepNext/>
        <w:keepLines/>
        <w:rPr>
          <w:b/>
          <w:bCs/>
        </w:rPr>
      </w:pPr>
      <w:r w:rsidRPr="005B25A1">
        <w:rPr>
          <w:b/>
          <w:bCs/>
        </w:rPr>
        <w:t>Plenary Discussion:</w:t>
      </w:r>
    </w:p>
    <w:p w14:paraId="7E9658C6" w14:textId="77777777" w:rsidR="007615D6" w:rsidRPr="005B25A1" w:rsidRDefault="007615D6" w:rsidP="007615D6">
      <w:pPr>
        <w:keepNext/>
        <w:keepLines/>
      </w:pPr>
      <w:r>
        <w:rPr>
          <w:color w:val="FF0000"/>
        </w:rPr>
        <w:t>NO DISCUSSION RECORDED</w:t>
      </w:r>
    </w:p>
    <w:p w14:paraId="68D88FAD" w14:textId="77777777" w:rsidR="007615D6" w:rsidRPr="00EB0339" w:rsidRDefault="007615D6" w:rsidP="007615D6">
      <w:r w:rsidRPr="005B25A1">
        <w:rPr>
          <w:b/>
          <w:bCs/>
        </w:rPr>
        <w:t>Status:</w:t>
      </w:r>
      <w:r>
        <w:t xml:space="preserve"> </w:t>
      </w:r>
      <w:r>
        <w:rPr>
          <w:color w:val="0000FF"/>
        </w:rPr>
        <w:t>Not concluded</w:t>
      </w:r>
      <w:r>
        <w:t>.</w:t>
      </w:r>
    </w:p>
    <w:p w14:paraId="570CC17A" w14:textId="77777777" w:rsidR="00E00DA6" w:rsidRDefault="007615D6" w:rsidP="000A3FBD">
      <w:pPr>
        <w:pStyle w:val="NormTop"/>
      </w:pPr>
      <w:r>
        <w:rPr>
          <w:color w:val="0000FF"/>
        </w:rPr>
        <w:t>S2-2506250</w:t>
      </w:r>
      <w:r w:rsidRPr="00D53282">
        <w:t xml:space="preserve"> </w:t>
      </w:r>
      <w:r>
        <w:t>(CR) 23.501 CR6342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p>
    <w:p w14:paraId="1F675929" w14:textId="77777777" w:rsidR="007615D6" w:rsidRPr="005B25A1" w:rsidRDefault="007615D6" w:rsidP="007615D6">
      <w:pPr>
        <w:keepNext/>
        <w:keepLines/>
        <w:rPr>
          <w:b/>
          <w:bCs/>
        </w:rPr>
      </w:pPr>
      <w:r w:rsidRPr="005B25A1">
        <w:rPr>
          <w:b/>
          <w:bCs/>
        </w:rPr>
        <w:t>Convenor comment:</w:t>
      </w:r>
    </w:p>
    <w:p w14:paraId="5AD44CB0" w14:textId="77777777" w:rsidR="007615D6" w:rsidRPr="005B25A1" w:rsidRDefault="007615D6" w:rsidP="007615D6">
      <w:pPr>
        <w:keepNext/>
        <w:keepLines/>
      </w:pPr>
      <w:r w:rsidRPr="005B25A1">
        <w:t>Handle 2nd priority.</w:t>
      </w:r>
    </w:p>
    <w:p w14:paraId="1D8EF121" w14:textId="77777777" w:rsidR="007615D6" w:rsidRPr="005B25A1" w:rsidRDefault="007615D6" w:rsidP="007615D6">
      <w:pPr>
        <w:keepNext/>
        <w:keepLines/>
        <w:rPr>
          <w:b/>
          <w:bCs/>
        </w:rPr>
      </w:pPr>
      <w:r w:rsidRPr="005B25A1">
        <w:rPr>
          <w:b/>
          <w:bCs/>
        </w:rPr>
        <w:t>Parallel discussion:</w:t>
      </w:r>
    </w:p>
    <w:p w14:paraId="0FC535C4" w14:textId="77777777" w:rsidR="007615D6" w:rsidRPr="005B25A1" w:rsidRDefault="007615D6" w:rsidP="007615D6">
      <w:pPr>
        <w:keepNext/>
        <w:keepLines/>
      </w:pPr>
      <w:r w:rsidRPr="005B25A1">
        <w:t>-</w:t>
      </w:r>
    </w:p>
    <w:p w14:paraId="1BAC4B37" w14:textId="77777777" w:rsidR="007615D6" w:rsidRPr="005B25A1" w:rsidRDefault="007615D6" w:rsidP="007615D6">
      <w:pPr>
        <w:keepNext/>
        <w:keepLines/>
        <w:rPr>
          <w:b/>
          <w:bCs/>
        </w:rPr>
      </w:pPr>
      <w:r w:rsidRPr="005B25A1">
        <w:rPr>
          <w:b/>
          <w:bCs/>
        </w:rPr>
        <w:t>Plenary Discussion:</w:t>
      </w:r>
    </w:p>
    <w:p w14:paraId="3BCE3A7F" w14:textId="77777777" w:rsidR="007615D6" w:rsidRPr="005B25A1" w:rsidRDefault="007615D6" w:rsidP="007615D6">
      <w:pPr>
        <w:keepNext/>
        <w:keepLines/>
      </w:pPr>
      <w:r>
        <w:rPr>
          <w:color w:val="FF0000"/>
        </w:rPr>
        <w:t>NO DISCUSSION RECORDED</w:t>
      </w:r>
    </w:p>
    <w:p w14:paraId="71A6F8D8" w14:textId="77777777" w:rsidR="007615D6" w:rsidRPr="00EB0339" w:rsidRDefault="007615D6" w:rsidP="007615D6">
      <w:r w:rsidRPr="005B25A1">
        <w:rPr>
          <w:b/>
          <w:bCs/>
        </w:rPr>
        <w:t>Status:</w:t>
      </w:r>
      <w:r>
        <w:t xml:space="preserve"> </w:t>
      </w:r>
      <w:r>
        <w:rPr>
          <w:color w:val="0000FF"/>
        </w:rPr>
        <w:t>Not concluded</w:t>
      </w:r>
      <w:r>
        <w:t>.</w:t>
      </w:r>
    </w:p>
    <w:p w14:paraId="2DA56716" w14:textId="77777777" w:rsidR="00E00DA6" w:rsidRDefault="007615D6" w:rsidP="000A3FBD">
      <w:pPr>
        <w:pStyle w:val="NormTop"/>
      </w:pPr>
      <w:r>
        <w:rPr>
          <w:color w:val="0000FF"/>
        </w:rPr>
        <w:t>S2-2506252</w:t>
      </w:r>
      <w:r w:rsidRPr="00D53282">
        <w:t xml:space="preserve"> </w:t>
      </w:r>
      <w:r>
        <w:t>(CR) 23.502 CR5513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p>
    <w:p w14:paraId="3D709122" w14:textId="77777777" w:rsidR="007615D6" w:rsidRPr="005B25A1" w:rsidRDefault="007615D6" w:rsidP="007615D6">
      <w:pPr>
        <w:keepNext/>
        <w:keepLines/>
        <w:rPr>
          <w:b/>
          <w:bCs/>
        </w:rPr>
      </w:pPr>
      <w:r w:rsidRPr="005B25A1">
        <w:rPr>
          <w:b/>
          <w:bCs/>
        </w:rPr>
        <w:t>Parallel discussion:</w:t>
      </w:r>
    </w:p>
    <w:p w14:paraId="227C8C89" w14:textId="77777777" w:rsidR="007615D6" w:rsidRPr="005B25A1" w:rsidRDefault="007615D6" w:rsidP="007615D6">
      <w:pPr>
        <w:keepNext/>
        <w:keepLines/>
      </w:pPr>
      <w:r w:rsidRPr="005B25A1">
        <w:t>-</w:t>
      </w:r>
    </w:p>
    <w:p w14:paraId="1F282CAD" w14:textId="77777777" w:rsidR="007615D6" w:rsidRPr="005B25A1" w:rsidRDefault="007615D6" w:rsidP="007615D6">
      <w:pPr>
        <w:keepNext/>
        <w:keepLines/>
        <w:rPr>
          <w:b/>
          <w:bCs/>
        </w:rPr>
      </w:pPr>
      <w:r w:rsidRPr="005B25A1">
        <w:rPr>
          <w:b/>
          <w:bCs/>
        </w:rPr>
        <w:t>Plenary Discussion:</w:t>
      </w:r>
    </w:p>
    <w:p w14:paraId="6346B892" w14:textId="77777777" w:rsidR="007615D6" w:rsidRPr="005B25A1" w:rsidRDefault="007615D6" w:rsidP="007615D6">
      <w:pPr>
        <w:keepNext/>
        <w:keepLines/>
      </w:pPr>
      <w:r>
        <w:rPr>
          <w:color w:val="FF0000"/>
        </w:rPr>
        <w:t>NO DISCUSSION RECORDED</w:t>
      </w:r>
    </w:p>
    <w:p w14:paraId="2B239D12" w14:textId="77777777" w:rsidR="007615D6" w:rsidRPr="00EB0339" w:rsidRDefault="007615D6" w:rsidP="007615D6">
      <w:r w:rsidRPr="005B25A1">
        <w:rPr>
          <w:b/>
          <w:bCs/>
        </w:rPr>
        <w:t>Status:</w:t>
      </w:r>
      <w:r>
        <w:t xml:space="preserve"> </w:t>
      </w:r>
      <w:r>
        <w:rPr>
          <w:color w:val="0000FF"/>
        </w:rPr>
        <w:t>Not concluded</w:t>
      </w:r>
      <w:r>
        <w:t>.</w:t>
      </w:r>
    </w:p>
    <w:p w14:paraId="104D81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Exceeding quota or not in scope of this meeting</w:t>
      </w:r>
    </w:p>
    <w:p w14:paraId="087A3DA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 High Level</w:t>
      </w:r>
    </w:p>
    <w:p w14:paraId="549C7D92" w14:textId="77777777" w:rsidR="00E00DA6" w:rsidRDefault="007615D6" w:rsidP="000A3FBD">
      <w:pPr>
        <w:pStyle w:val="NormTop"/>
      </w:pPr>
      <w:r>
        <w:rPr>
          <w:color w:val="0000FF"/>
        </w:rPr>
        <w:t>S2-2506249</w:t>
      </w:r>
      <w:r w:rsidRPr="00D53282">
        <w:t xml:space="preserve"> </w:t>
      </w:r>
      <w:r>
        <w:t>(CR) 23.288 CR1490 (Rel-19, 'F'): VFL high level description refinements (Source: ZTE)</w:t>
      </w:r>
      <w:r>
        <w:br/>
      </w:r>
      <w:r w:rsidRPr="00D53282">
        <w:rPr>
          <w:b/>
        </w:rPr>
        <w:t>Document for:</w:t>
      </w:r>
      <w:r w:rsidRPr="00D53282">
        <w:t xml:space="preserve"> </w:t>
      </w:r>
      <w:r>
        <w:t>Approval</w:t>
      </w:r>
      <w:r>
        <w:br/>
      </w:r>
      <w:r w:rsidRPr="00D53282">
        <w:rPr>
          <w:b/>
        </w:rPr>
        <w:t>Abstract:</w:t>
      </w:r>
      <w:r w:rsidRPr="00D53282">
        <w:t xml:space="preserve"> </w:t>
      </w:r>
    </w:p>
    <w:p w14:paraId="128A2993" w14:textId="77777777" w:rsidR="007615D6" w:rsidRPr="005B25A1" w:rsidRDefault="007615D6" w:rsidP="007615D6">
      <w:pPr>
        <w:keepNext/>
        <w:keepLines/>
        <w:rPr>
          <w:b/>
          <w:bCs/>
        </w:rPr>
      </w:pPr>
      <w:r w:rsidRPr="005B25A1">
        <w:rPr>
          <w:b/>
          <w:bCs/>
        </w:rPr>
        <w:t>Parallel discussion:</w:t>
      </w:r>
    </w:p>
    <w:p w14:paraId="5969B695" w14:textId="77777777" w:rsidR="007615D6" w:rsidRPr="005B25A1" w:rsidRDefault="007615D6" w:rsidP="007615D6">
      <w:pPr>
        <w:keepNext/>
        <w:keepLines/>
      </w:pPr>
      <w:r w:rsidRPr="005B25A1">
        <w:t>-</w:t>
      </w:r>
    </w:p>
    <w:p w14:paraId="478E4539" w14:textId="77777777" w:rsidR="007615D6" w:rsidRPr="005B25A1" w:rsidRDefault="007615D6" w:rsidP="007615D6">
      <w:pPr>
        <w:keepNext/>
        <w:keepLines/>
        <w:rPr>
          <w:b/>
          <w:bCs/>
        </w:rPr>
      </w:pPr>
      <w:r w:rsidRPr="005B25A1">
        <w:rPr>
          <w:b/>
          <w:bCs/>
        </w:rPr>
        <w:t>Plenary Discussion:</w:t>
      </w:r>
    </w:p>
    <w:p w14:paraId="38028668" w14:textId="77777777" w:rsidR="007615D6" w:rsidRPr="005B25A1" w:rsidRDefault="007615D6" w:rsidP="007615D6">
      <w:pPr>
        <w:keepNext/>
        <w:keepLines/>
      </w:pPr>
      <w:r>
        <w:rPr>
          <w:color w:val="FF0000"/>
        </w:rPr>
        <w:t>NO DISCUSSION RECORDED</w:t>
      </w:r>
    </w:p>
    <w:p w14:paraId="53EB106F" w14:textId="77777777" w:rsidR="007615D6" w:rsidRPr="00EB0339" w:rsidRDefault="007615D6" w:rsidP="007615D6">
      <w:r w:rsidRPr="005B25A1">
        <w:rPr>
          <w:b/>
          <w:bCs/>
        </w:rPr>
        <w:t>Status:</w:t>
      </w:r>
      <w:r>
        <w:t xml:space="preserve"> </w:t>
      </w:r>
      <w:r>
        <w:rPr>
          <w:color w:val="0000FF"/>
        </w:rPr>
        <w:t>Not concluded</w:t>
      </w:r>
      <w:r>
        <w:t>.</w:t>
      </w:r>
    </w:p>
    <w:p w14:paraId="7BE24531" w14:textId="77777777" w:rsidR="00E00DA6" w:rsidRDefault="007615D6" w:rsidP="000A3FBD">
      <w:pPr>
        <w:pStyle w:val="NormTop"/>
      </w:pPr>
      <w:r>
        <w:rPr>
          <w:color w:val="0000FF"/>
        </w:rPr>
        <w:t>S2-2506516</w:t>
      </w:r>
      <w:r w:rsidRPr="00D53282">
        <w:t xml:space="preserve"> </w:t>
      </w:r>
      <w:r>
        <w:t>(CR) 23.288 CR1500 (Rel-19, 'F'): Clarification made on VFL d</w:t>
      </w:r>
      <w:r>
        <w:lastRenderedPageBreak/>
        <w:t>escription in R19 TS 23.288 (Source: China Mobile)</w:t>
      </w:r>
      <w:r>
        <w:br/>
      </w:r>
      <w:r w:rsidRPr="00D53282">
        <w:rPr>
          <w:b/>
        </w:rPr>
        <w:t>Document for:</w:t>
      </w:r>
      <w:r w:rsidRPr="00D53282">
        <w:t xml:space="preserve"> </w:t>
      </w:r>
      <w:r>
        <w:t>Approval</w:t>
      </w:r>
      <w:r>
        <w:br/>
      </w:r>
      <w:r w:rsidRPr="00D53282">
        <w:rPr>
          <w:b/>
        </w:rPr>
        <w:t>Abstract:</w:t>
      </w:r>
      <w:r w:rsidRPr="00D53282">
        <w:t xml:space="preserve"> </w:t>
      </w:r>
    </w:p>
    <w:p w14:paraId="328564F5" w14:textId="77777777" w:rsidR="007615D6" w:rsidRPr="005B25A1" w:rsidRDefault="007615D6" w:rsidP="007615D6">
      <w:pPr>
        <w:keepNext/>
        <w:keepLines/>
        <w:rPr>
          <w:b/>
          <w:bCs/>
        </w:rPr>
      </w:pPr>
      <w:r w:rsidRPr="005B25A1">
        <w:rPr>
          <w:b/>
          <w:bCs/>
        </w:rPr>
        <w:t>Parallel discussion:</w:t>
      </w:r>
    </w:p>
    <w:p w14:paraId="427EE418" w14:textId="77777777" w:rsidR="007615D6" w:rsidRPr="005B25A1" w:rsidRDefault="007615D6" w:rsidP="007615D6">
      <w:pPr>
        <w:keepNext/>
        <w:keepLines/>
      </w:pPr>
      <w:r w:rsidRPr="005B25A1">
        <w:t>-</w:t>
      </w:r>
    </w:p>
    <w:p w14:paraId="19014570" w14:textId="77777777" w:rsidR="007615D6" w:rsidRPr="005B25A1" w:rsidRDefault="007615D6" w:rsidP="007615D6">
      <w:pPr>
        <w:keepNext/>
        <w:keepLines/>
        <w:rPr>
          <w:b/>
          <w:bCs/>
        </w:rPr>
      </w:pPr>
      <w:r w:rsidRPr="005B25A1">
        <w:rPr>
          <w:b/>
          <w:bCs/>
        </w:rPr>
        <w:t>Plenary Discussion:</w:t>
      </w:r>
    </w:p>
    <w:p w14:paraId="60D18F8F" w14:textId="77777777" w:rsidR="007615D6" w:rsidRPr="005B25A1" w:rsidRDefault="007615D6" w:rsidP="007615D6">
      <w:pPr>
        <w:keepNext/>
        <w:keepLines/>
      </w:pPr>
      <w:r>
        <w:rPr>
          <w:color w:val="FF0000"/>
        </w:rPr>
        <w:t>NO DISCUSSION RECORDED</w:t>
      </w:r>
    </w:p>
    <w:p w14:paraId="627D51CA" w14:textId="77777777" w:rsidR="007615D6" w:rsidRPr="00EB0339" w:rsidRDefault="007615D6" w:rsidP="007615D6">
      <w:r w:rsidRPr="005B25A1">
        <w:rPr>
          <w:b/>
          <w:bCs/>
        </w:rPr>
        <w:t>Status:</w:t>
      </w:r>
      <w:r>
        <w:t xml:space="preserve"> </w:t>
      </w:r>
      <w:r>
        <w:rPr>
          <w:color w:val="0000FF"/>
        </w:rPr>
        <w:t>Not concluded</w:t>
      </w:r>
      <w:r>
        <w:t>.</w:t>
      </w:r>
    </w:p>
    <w:p w14:paraId="7CB7A1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Register &amp; Discovery</w:t>
      </w:r>
    </w:p>
    <w:p w14:paraId="2BB5D3E9" w14:textId="77777777" w:rsidR="00E00DA6" w:rsidRDefault="007615D6" w:rsidP="000A3FBD">
      <w:pPr>
        <w:pStyle w:val="NormTop"/>
      </w:pPr>
      <w:r>
        <w:rPr>
          <w:color w:val="0000FF"/>
        </w:rPr>
        <w:t>S2-2506178</w:t>
      </w:r>
      <w:r w:rsidRPr="00D53282">
        <w:t xml:space="preserve"> </w:t>
      </w:r>
      <w:r>
        <w:t>(CR) 23.288 CR1483 (Rel-19, 'F'): Clarifications on the time interval supporting VFL (Source: ZTE)</w:t>
      </w:r>
      <w:r>
        <w:br/>
      </w:r>
      <w:r w:rsidRPr="00D53282">
        <w:rPr>
          <w:b/>
        </w:rPr>
        <w:t>Document for:</w:t>
      </w:r>
      <w:r w:rsidRPr="00D53282">
        <w:t xml:space="preserve"> </w:t>
      </w:r>
      <w:r>
        <w:t>Approval</w:t>
      </w:r>
      <w:r>
        <w:br/>
      </w:r>
      <w:r w:rsidRPr="00D53282">
        <w:rPr>
          <w:b/>
        </w:rPr>
        <w:t>Abstract:</w:t>
      </w:r>
      <w:r w:rsidRPr="00D53282">
        <w:t xml:space="preserve"> </w:t>
      </w:r>
    </w:p>
    <w:p w14:paraId="798F5FCB" w14:textId="77777777" w:rsidR="007615D6" w:rsidRPr="005B25A1" w:rsidRDefault="007615D6" w:rsidP="007615D6">
      <w:pPr>
        <w:keepNext/>
        <w:keepLines/>
        <w:rPr>
          <w:b/>
          <w:bCs/>
        </w:rPr>
      </w:pPr>
      <w:r w:rsidRPr="005B25A1">
        <w:rPr>
          <w:b/>
          <w:bCs/>
        </w:rPr>
        <w:t>Parallel discussion:</w:t>
      </w:r>
    </w:p>
    <w:p w14:paraId="0C5AD9E6" w14:textId="77777777" w:rsidR="007615D6" w:rsidRPr="005B25A1" w:rsidRDefault="007615D6" w:rsidP="007615D6">
      <w:pPr>
        <w:keepNext/>
        <w:keepLines/>
      </w:pPr>
      <w:r w:rsidRPr="005B25A1">
        <w:t>-</w:t>
      </w:r>
    </w:p>
    <w:p w14:paraId="1465F671" w14:textId="77777777" w:rsidR="007615D6" w:rsidRPr="005B25A1" w:rsidRDefault="007615D6" w:rsidP="007615D6">
      <w:pPr>
        <w:keepNext/>
        <w:keepLines/>
        <w:rPr>
          <w:b/>
          <w:bCs/>
        </w:rPr>
      </w:pPr>
      <w:r w:rsidRPr="005B25A1">
        <w:rPr>
          <w:b/>
          <w:bCs/>
        </w:rPr>
        <w:t>Plenary Discussion:</w:t>
      </w:r>
    </w:p>
    <w:p w14:paraId="26AC1522" w14:textId="77777777" w:rsidR="007615D6" w:rsidRPr="005B25A1" w:rsidRDefault="007615D6" w:rsidP="007615D6">
      <w:pPr>
        <w:keepNext/>
        <w:keepLines/>
      </w:pPr>
      <w:r>
        <w:rPr>
          <w:color w:val="FF0000"/>
        </w:rPr>
        <w:t>NO DISCUSSION RECORDED</w:t>
      </w:r>
    </w:p>
    <w:p w14:paraId="32B38927" w14:textId="77777777" w:rsidR="007615D6" w:rsidRPr="00EB0339" w:rsidRDefault="007615D6" w:rsidP="007615D6">
      <w:r w:rsidRPr="005B25A1">
        <w:rPr>
          <w:b/>
          <w:bCs/>
        </w:rPr>
        <w:t>Status:</w:t>
      </w:r>
      <w:r>
        <w:t xml:space="preserve"> </w:t>
      </w:r>
      <w:r>
        <w:rPr>
          <w:color w:val="0000FF"/>
        </w:rPr>
        <w:t>Not concluded</w:t>
      </w:r>
      <w:r>
        <w:t>.</w:t>
      </w:r>
    </w:p>
    <w:p w14:paraId="2CA161CE" w14:textId="77777777" w:rsidR="00E00DA6" w:rsidRDefault="007615D6" w:rsidP="000A3FBD">
      <w:pPr>
        <w:pStyle w:val="NormTop"/>
      </w:pPr>
      <w:r>
        <w:rPr>
          <w:color w:val="0000FF"/>
        </w:rPr>
        <w:t>S2-2506251</w:t>
      </w:r>
      <w:r w:rsidRPr="00D53282">
        <w:t xml:space="preserve"> </w:t>
      </w:r>
      <w:r>
        <w:t>(CR) 23.501 CR6343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p>
    <w:p w14:paraId="4631DDFF" w14:textId="77777777" w:rsidR="007615D6" w:rsidRPr="005B25A1" w:rsidRDefault="007615D6" w:rsidP="007615D6">
      <w:pPr>
        <w:keepNext/>
        <w:keepLines/>
        <w:rPr>
          <w:b/>
          <w:bCs/>
        </w:rPr>
      </w:pPr>
      <w:r w:rsidRPr="005B25A1">
        <w:rPr>
          <w:b/>
          <w:bCs/>
        </w:rPr>
        <w:t>Parallel discussion:</w:t>
      </w:r>
    </w:p>
    <w:p w14:paraId="021E6864" w14:textId="77777777" w:rsidR="007615D6" w:rsidRPr="005B25A1" w:rsidRDefault="007615D6" w:rsidP="007615D6">
      <w:pPr>
        <w:keepNext/>
        <w:keepLines/>
      </w:pPr>
      <w:r w:rsidRPr="005B25A1">
        <w:t>-</w:t>
      </w:r>
    </w:p>
    <w:p w14:paraId="63977541" w14:textId="77777777" w:rsidR="007615D6" w:rsidRPr="005B25A1" w:rsidRDefault="007615D6" w:rsidP="007615D6">
      <w:pPr>
        <w:keepNext/>
        <w:keepLines/>
        <w:rPr>
          <w:b/>
          <w:bCs/>
        </w:rPr>
      </w:pPr>
      <w:r w:rsidRPr="005B25A1">
        <w:rPr>
          <w:b/>
          <w:bCs/>
        </w:rPr>
        <w:t>Plenary Discussion:</w:t>
      </w:r>
    </w:p>
    <w:p w14:paraId="447A2FE8" w14:textId="77777777" w:rsidR="007615D6" w:rsidRPr="005B25A1" w:rsidRDefault="007615D6" w:rsidP="007615D6">
      <w:pPr>
        <w:keepNext/>
        <w:keepLines/>
      </w:pPr>
      <w:r>
        <w:rPr>
          <w:color w:val="FF0000"/>
        </w:rPr>
        <w:t>NO DISCUSSION RECORDED</w:t>
      </w:r>
    </w:p>
    <w:p w14:paraId="1E8CBA57" w14:textId="77777777" w:rsidR="007615D6" w:rsidRPr="00EB0339" w:rsidRDefault="007615D6" w:rsidP="007615D6">
      <w:r w:rsidRPr="005B25A1">
        <w:rPr>
          <w:b/>
          <w:bCs/>
        </w:rPr>
        <w:t>Status:</w:t>
      </w:r>
      <w:r>
        <w:t xml:space="preserve"> </w:t>
      </w:r>
      <w:r>
        <w:rPr>
          <w:color w:val="0000FF"/>
        </w:rPr>
        <w:t>Not concluded</w:t>
      </w:r>
      <w:r>
        <w:t>.</w:t>
      </w:r>
    </w:p>
    <w:p w14:paraId="17D55407" w14:textId="77777777" w:rsidR="00E00DA6" w:rsidRDefault="007615D6" w:rsidP="000A3FBD">
      <w:pPr>
        <w:pStyle w:val="NormTop"/>
      </w:pPr>
      <w:r>
        <w:rPr>
          <w:color w:val="0000FF"/>
        </w:rPr>
        <w:t>S2-2506253</w:t>
      </w:r>
      <w:r w:rsidRPr="00D53282">
        <w:t xml:space="preserve"> </w:t>
      </w:r>
      <w:r>
        <w:t>(CR) 23.502 CR5514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p>
    <w:p w14:paraId="6E0561C3" w14:textId="77777777" w:rsidR="007615D6" w:rsidRPr="005B25A1" w:rsidRDefault="007615D6" w:rsidP="007615D6">
      <w:pPr>
        <w:keepNext/>
        <w:keepLines/>
        <w:rPr>
          <w:b/>
          <w:bCs/>
        </w:rPr>
      </w:pPr>
      <w:r w:rsidRPr="005B25A1">
        <w:rPr>
          <w:b/>
          <w:bCs/>
        </w:rPr>
        <w:t>Parallel discussion:</w:t>
      </w:r>
    </w:p>
    <w:p w14:paraId="5F847225" w14:textId="77777777" w:rsidR="007615D6" w:rsidRPr="005B25A1" w:rsidRDefault="007615D6" w:rsidP="007615D6">
      <w:pPr>
        <w:keepNext/>
        <w:keepLines/>
      </w:pPr>
      <w:r w:rsidRPr="005B25A1">
        <w:t>-</w:t>
      </w:r>
    </w:p>
    <w:p w14:paraId="771BDC77" w14:textId="77777777" w:rsidR="007615D6" w:rsidRPr="005B25A1" w:rsidRDefault="007615D6" w:rsidP="007615D6">
      <w:pPr>
        <w:keepNext/>
        <w:keepLines/>
        <w:rPr>
          <w:b/>
          <w:bCs/>
        </w:rPr>
      </w:pPr>
      <w:r w:rsidRPr="005B25A1">
        <w:rPr>
          <w:b/>
          <w:bCs/>
        </w:rPr>
        <w:t>Plenary Discussion:</w:t>
      </w:r>
    </w:p>
    <w:p w14:paraId="02E5B812" w14:textId="77777777" w:rsidR="007615D6" w:rsidRPr="005B25A1" w:rsidRDefault="007615D6" w:rsidP="007615D6">
      <w:pPr>
        <w:keepNext/>
        <w:keepLines/>
      </w:pPr>
      <w:r>
        <w:rPr>
          <w:color w:val="FF0000"/>
        </w:rPr>
        <w:t>NO DISCUSSION RECORDED</w:t>
      </w:r>
    </w:p>
    <w:p w14:paraId="41D34150" w14:textId="77777777" w:rsidR="007615D6" w:rsidRPr="00EB0339" w:rsidRDefault="007615D6" w:rsidP="007615D6">
      <w:r w:rsidRPr="005B25A1">
        <w:rPr>
          <w:b/>
          <w:bCs/>
        </w:rPr>
        <w:t>Status:</w:t>
      </w:r>
      <w:r>
        <w:t xml:space="preserve"> </w:t>
      </w:r>
      <w:r>
        <w:rPr>
          <w:color w:val="0000FF"/>
        </w:rPr>
        <w:t>Not concluded</w:t>
      </w:r>
      <w:r>
        <w:t>.</w:t>
      </w:r>
    </w:p>
    <w:p w14:paraId="607D6B6F" w14:textId="77777777" w:rsidR="00E00DA6" w:rsidRDefault="007615D6" w:rsidP="000A3FBD">
      <w:pPr>
        <w:pStyle w:val="NormTop"/>
      </w:pPr>
      <w:r>
        <w:rPr>
          <w:color w:val="0000FF"/>
        </w:rPr>
        <w:t>S2-2506376</w:t>
      </w:r>
      <w:r w:rsidRPr="00D53282">
        <w:t xml:space="preserve"> </w:t>
      </w:r>
      <w:r>
        <w:t>(CR) 23.288 CR1443R2 (Rel-19, 'F'): Clarification on VFL Serv</w:t>
      </w:r>
      <w:r>
        <w:lastRenderedPageBreak/>
        <w:t>er registration &amp; discovery (Source: vivo)</w:t>
      </w:r>
      <w:r>
        <w:br/>
      </w:r>
      <w:r w:rsidRPr="00D53282">
        <w:rPr>
          <w:b/>
        </w:rPr>
        <w:t>Document for:</w:t>
      </w:r>
      <w:r w:rsidRPr="00D53282">
        <w:t xml:space="preserve"> </w:t>
      </w:r>
      <w:r>
        <w:t>Approval</w:t>
      </w:r>
      <w:r>
        <w:br/>
      </w:r>
      <w:r w:rsidRPr="00D53282">
        <w:rPr>
          <w:b/>
        </w:rPr>
        <w:t>Abstract:</w:t>
      </w:r>
      <w:r w:rsidRPr="00D53282">
        <w:t xml:space="preserve"> </w:t>
      </w:r>
      <w:r>
        <w:br/>
        <w:t>Summary of change: - Distinct parameters clearly for VFL registration and VFL discovery correspondingly; - Move the untrusted AF as VFL server's registration operation to a correct step for procedure of 6.2H.2.1.2. - Other minor changes.</w:t>
      </w:r>
    </w:p>
    <w:p w14:paraId="468F7C3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S2-2504781</w:t>
      </w:r>
      <w:r>
        <w:t>.</w:t>
      </w:r>
    </w:p>
    <w:p w14:paraId="099CD2E7" w14:textId="77777777" w:rsidR="007615D6" w:rsidRPr="005B25A1" w:rsidRDefault="007615D6" w:rsidP="007615D6">
      <w:pPr>
        <w:keepNext/>
        <w:keepLines/>
        <w:rPr>
          <w:b/>
          <w:bCs/>
        </w:rPr>
      </w:pPr>
      <w:r w:rsidRPr="005B25A1">
        <w:rPr>
          <w:b/>
          <w:bCs/>
        </w:rPr>
        <w:t>Parallel discussion:</w:t>
      </w:r>
    </w:p>
    <w:p w14:paraId="60538CA2" w14:textId="77777777" w:rsidR="007615D6" w:rsidRPr="005B25A1" w:rsidRDefault="007615D6" w:rsidP="007615D6">
      <w:pPr>
        <w:keepNext/>
        <w:keepLines/>
      </w:pPr>
      <w:r w:rsidRPr="005B25A1">
        <w:t>-</w:t>
      </w:r>
    </w:p>
    <w:p w14:paraId="0046FCD8" w14:textId="77777777" w:rsidR="007615D6" w:rsidRPr="005B25A1" w:rsidRDefault="007615D6" w:rsidP="007615D6">
      <w:pPr>
        <w:keepNext/>
        <w:keepLines/>
        <w:rPr>
          <w:b/>
          <w:bCs/>
        </w:rPr>
      </w:pPr>
      <w:r w:rsidRPr="005B25A1">
        <w:rPr>
          <w:b/>
          <w:bCs/>
        </w:rPr>
        <w:t>Plenary Discussion:</w:t>
      </w:r>
    </w:p>
    <w:p w14:paraId="3E5EA3B7" w14:textId="77777777" w:rsidR="007615D6" w:rsidRPr="005B25A1" w:rsidRDefault="007615D6" w:rsidP="007615D6">
      <w:pPr>
        <w:keepNext/>
        <w:keepLines/>
      </w:pPr>
      <w:r>
        <w:rPr>
          <w:color w:val="FF0000"/>
        </w:rPr>
        <w:t>NO DISCUSSION RECORDED</w:t>
      </w:r>
    </w:p>
    <w:p w14:paraId="4FBB74A1" w14:textId="77777777" w:rsidR="007615D6" w:rsidRPr="00EB0339" w:rsidRDefault="007615D6" w:rsidP="007615D6">
      <w:r w:rsidRPr="005B25A1">
        <w:rPr>
          <w:b/>
          <w:bCs/>
        </w:rPr>
        <w:t>Status:</w:t>
      </w:r>
      <w:r>
        <w:t xml:space="preserve"> </w:t>
      </w:r>
      <w:r>
        <w:rPr>
          <w:color w:val="0000FF"/>
        </w:rPr>
        <w:t>Not concluded</w:t>
      </w:r>
      <w:r>
        <w:t>.</w:t>
      </w:r>
    </w:p>
    <w:p w14:paraId="657621D9" w14:textId="77777777" w:rsidR="00E00DA6" w:rsidRDefault="007615D6" w:rsidP="000A3FBD">
      <w:pPr>
        <w:pStyle w:val="NormTop"/>
      </w:pPr>
      <w:r>
        <w:rPr>
          <w:color w:val="0000FF"/>
        </w:rPr>
        <w:t>S2-2506600</w:t>
      </w:r>
      <w:r w:rsidRPr="00D53282">
        <w:t xml:space="preserve"> </w:t>
      </w:r>
      <w:r>
        <w:t>(CR) 23.288 CR1502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VFL client aggregation from the VFL capability type.</w:t>
      </w:r>
    </w:p>
    <w:p w14:paraId="7FFD681B" w14:textId="77777777" w:rsidR="007615D6" w:rsidRPr="005B25A1" w:rsidRDefault="007615D6" w:rsidP="007615D6">
      <w:pPr>
        <w:keepNext/>
        <w:keepLines/>
        <w:rPr>
          <w:b/>
          <w:bCs/>
        </w:rPr>
      </w:pPr>
      <w:r w:rsidRPr="005B25A1">
        <w:rPr>
          <w:b/>
          <w:bCs/>
        </w:rPr>
        <w:t>Parallel discussion:</w:t>
      </w:r>
    </w:p>
    <w:p w14:paraId="378FD1B0" w14:textId="77777777" w:rsidR="007615D6" w:rsidRPr="005B25A1" w:rsidRDefault="007615D6" w:rsidP="007615D6">
      <w:pPr>
        <w:keepNext/>
        <w:keepLines/>
      </w:pPr>
      <w:r w:rsidRPr="005B25A1">
        <w:t>-</w:t>
      </w:r>
    </w:p>
    <w:p w14:paraId="236C2CC6" w14:textId="77777777" w:rsidR="007615D6" w:rsidRPr="005B25A1" w:rsidRDefault="007615D6" w:rsidP="007615D6">
      <w:pPr>
        <w:keepNext/>
        <w:keepLines/>
        <w:rPr>
          <w:b/>
          <w:bCs/>
        </w:rPr>
      </w:pPr>
      <w:r w:rsidRPr="005B25A1">
        <w:rPr>
          <w:b/>
          <w:bCs/>
        </w:rPr>
        <w:t>Plenary Discussion:</w:t>
      </w:r>
    </w:p>
    <w:p w14:paraId="07FE679F" w14:textId="77777777" w:rsidR="007615D6" w:rsidRPr="005B25A1" w:rsidRDefault="007615D6" w:rsidP="007615D6">
      <w:pPr>
        <w:keepNext/>
        <w:keepLines/>
      </w:pPr>
      <w:r>
        <w:rPr>
          <w:color w:val="FF0000"/>
        </w:rPr>
        <w:t>NO DISCUSSION RECORDED</w:t>
      </w:r>
    </w:p>
    <w:p w14:paraId="45DA015F" w14:textId="77777777" w:rsidR="007615D6" w:rsidRPr="00EB0339" w:rsidRDefault="007615D6" w:rsidP="007615D6">
      <w:r w:rsidRPr="005B25A1">
        <w:rPr>
          <w:b/>
          <w:bCs/>
        </w:rPr>
        <w:t>Status:</w:t>
      </w:r>
      <w:r>
        <w:t xml:space="preserve"> </w:t>
      </w:r>
      <w:r>
        <w:rPr>
          <w:color w:val="0000FF"/>
        </w:rPr>
        <w:t>Not concluded</w:t>
      </w:r>
      <w:r>
        <w:t>.</w:t>
      </w:r>
    </w:p>
    <w:p w14:paraId="577385B5" w14:textId="77777777" w:rsidR="00E00DA6" w:rsidRDefault="007615D6" w:rsidP="000A3FBD">
      <w:pPr>
        <w:pStyle w:val="NormTop"/>
      </w:pPr>
      <w:r>
        <w:rPr>
          <w:color w:val="0000FF"/>
        </w:rPr>
        <w:t>S2-2506601</w:t>
      </w:r>
      <w:r w:rsidRPr="00D53282">
        <w:t xml:space="preserve"> </w:t>
      </w:r>
      <w:r>
        <w:t>(CR) 23.501 CR6363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capability for VFL client aggregation in the NF profile of NWDAF.</w:t>
      </w:r>
    </w:p>
    <w:p w14:paraId="05DD55B0" w14:textId="77777777" w:rsidR="007615D6" w:rsidRPr="005B25A1" w:rsidRDefault="007615D6" w:rsidP="007615D6">
      <w:pPr>
        <w:keepNext/>
        <w:keepLines/>
        <w:rPr>
          <w:b/>
          <w:bCs/>
        </w:rPr>
      </w:pPr>
      <w:r w:rsidRPr="005B25A1">
        <w:rPr>
          <w:b/>
          <w:bCs/>
        </w:rPr>
        <w:t>Parallel discussion:</w:t>
      </w:r>
    </w:p>
    <w:p w14:paraId="172CE7C1" w14:textId="77777777" w:rsidR="007615D6" w:rsidRPr="005B25A1" w:rsidRDefault="007615D6" w:rsidP="007615D6">
      <w:pPr>
        <w:keepNext/>
        <w:keepLines/>
      </w:pPr>
      <w:r w:rsidRPr="005B25A1">
        <w:t>-</w:t>
      </w:r>
    </w:p>
    <w:p w14:paraId="30C38E09" w14:textId="77777777" w:rsidR="007615D6" w:rsidRPr="005B25A1" w:rsidRDefault="007615D6" w:rsidP="007615D6">
      <w:pPr>
        <w:keepNext/>
        <w:keepLines/>
        <w:rPr>
          <w:b/>
          <w:bCs/>
        </w:rPr>
      </w:pPr>
      <w:r w:rsidRPr="005B25A1">
        <w:rPr>
          <w:b/>
          <w:bCs/>
        </w:rPr>
        <w:t>Plenary Discussion:</w:t>
      </w:r>
    </w:p>
    <w:p w14:paraId="592CCE94" w14:textId="77777777" w:rsidR="007615D6" w:rsidRPr="005B25A1" w:rsidRDefault="007615D6" w:rsidP="007615D6">
      <w:pPr>
        <w:keepNext/>
        <w:keepLines/>
      </w:pPr>
      <w:r>
        <w:rPr>
          <w:color w:val="FF0000"/>
        </w:rPr>
        <w:t>NO DISCUSSION RECORDED</w:t>
      </w:r>
    </w:p>
    <w:p w14:paraId="26FDDF68" w14:textId="77777777" w:rsidR="007615D6" w:rsidRPr="00EB0339" w:rsidRDefault="007615D6" w:rsidP="007615D6">
      <w:r w:rsidRPr="005B25A1">
        <w:rPr>
          <w:b/>
          <w:bCs/>
        </w:rPr>
        <w:t>Status:</w:t>
      </w:r>
      <w:r>
        <w:t xml:space="preserve"> </w:t>
      </w:r>
      <w:r>
        <w:rPr>
          <w:color w:val="0000FF"/>
        </w:rPr>
        <w:t>Not concluded</w:t>
      </w:r>
      <w:r>
        <w:t>.</w:t>
      </w:r>
    </w:p>
    <w:p w14:paraId="747051E0" w14:textId="77777777" w:rsidR="00E00DA6" w:rsidRDefault="007615D6" w:rsidP="000A3FBD">
      <w:pPr>
        <w:pStyle w:val="NormTop"/>
      </w:pPr>
      <w:r>
        <w:rPr>
          <w:color w:val="0000FF"/>
        </w:rPr>
        <w:t>S2-2506670</w:t>
      </w:r>
      <w:r w:rsidRPr="00D53282">
        <w:t xml:space="preserve"> </w:t>
      </w:r>
      <w:r>
        <w:t xml:space="preserve">(CR) 23.288 CR1466R1 (Rel-19, 'F'): Correction on Feature ID </w:t>
      </w:r>
      <w:r>
        <w:lastRenderedPageBreak/>
        <w:t xml:space="preserve">used in NRF (Source: Huawei, </w:t>
      </w:r>
      <w:proofErr w:type="spellStart"/>
      <w:r>
        <w:t>HiSilicon</w:t>
      </w:r>
      <w:proofErr w:type="spellEnd"/>
      <w:r>
        <w:t>, ZTE)</w:t>
      </w:r>
      <w:r>
        <w:br/>
      </w:r>
      <w:r w:rsidRPr="00D53282">
        <w:rPr>
          <w:b/>
        </w:rPr>
        <w:t>Document for:</w:t>
      </w:r>
      <w:r w:rsidRPr="00D53282">
        <w:t xml:space="preserve"> </w:t>
      </w:r>
      <w:r>
        <w:t>Approval</w:t>
      </w:r>
      <w:r>
        <w:br/>
      </w:r>
      <w:r w:rsidRPr="00D53282">
        <w:rPr>
          <w:b/>
        </w:rPr>
        <w:t>Abstract:</w:t>
      </w:r>
      <w:r w:rsidRPr="00D53282">
        <w:t xml:space="preserve"> </w:t>
      </w:r>
      <w:r>
        <w:br/>
        <w:t>Summary of change: The 3 options (2,3, and 4) mentioned above and align the wording between clause 5.2 and 5.5 for feature ID per VFL interoperability indicator.</w:t>
      </w:r>
    </w:p>
    <w:p w14:paraId="1401E7F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S2-2504758</w:t>
      </w:r>
      <w:r>
        <w:t>.</w:t>
      </w:r>
    </w:p>
    <w:p w14:paraId="282C2C92" w14:textId="77777777" w:rsidR="007615D6" w:rsidRPr="005B25A1" w:rsidRDefault="007615D6" w:rsidP="007615D6">
      <w:pPr>
        <w:keepNext/>
        <w:keepLines/>
        <w:rPr>
          <w:b/>
          <w:bCs/>
        </w:rPr>
      </w:pPr>
      <w:r w:rsidRPr="005B25A1">
        <w:rPr>
          <w:b/>
          <w:bCs/>
        </w:rPr>
        <w:t>Parallel discussion:</w:t>
      </w:r>
    </w:p>
    <w:p w14:paraId="41B6A7F8" w14:textId="77777777" w:rsidR="007615D6" w:rsidRPr="005B25A1" w:rsidRDefault="007615D6" w:rsidP="007615D6">
      <w:pPr>
        <w:keepNext/>
        <w:keepLines/>
      </w:pPr>
      <w:r w:rsidRPr="005B25A1">
        <w:t>-</w:t>
      </w:r>
    </w:p>
    <w:p w14:paraId="1756A126" w14:textId="77777777" w:rsidR="007615D6" w:rsidRPr="005B25A1" w:rsidRDefault="007615D6" w:rsidP="007615D6">
      <w:pPr>
        <w:keepNext/>
        <w:keepLines/>
        <w:rPr>
          <w:b/>
          <w:bCs/>
        </w:rPr>
      </w:pPr>
      <w:r w:rsidRPr="005B25A1">
        <w:rPr>
          <w:b/>
          <w:bCs/>
        </w:rPr>
        <w:t>Plenary Discussion:</w:t>
      </w:r>
    </w:p>
    <w:p w14:paraId="7170F04A" w14:textId="77777777" w:rsidR="007615D6" w:rsidRPr="005B25A1" w:rsidRDefault="007615D6" w:rsidP="007615D6">
      <w:pPr>
        <w:keepNext/>
        <w:keepLines/>
      </w:pPr>
      <w:r>
        <w:rPr>
          <w:color w:val="FF0000"/>
        </w:rPr>
        <w:t>NO DISCUSSION RECORDED</w:t>
      </w:r>
    </w:p>
    <w:p w14:paraId="14BF3DA6" w14:textId="77777777" w:rsidR="007615D6" w:rsidRPr="00EB0339" w:rsidRDefault="007615D6" w:rsidP="007615D6">
      <w:r w:rsidRPr="005B25A1">
        <w:rPr>
          <w:b/>
          <w:bCs/>
        </w:rPr>
        <w:t>Status:</w:t>
      </w:r>
      <w:r>
        <w:t xml:space="preserve"> </w:t>
      </w:r>
      <w:r>
        <w:rPr>
          <w:color w:val="0000FF"/>
        </w:rPr>
        <w:t>Not concluded</w:t>
      </w:r>
      <w:r>
        <w:t>.</w:t>
      </w:r>
    </w:p>
    <w:p w14:paraId="07ACB90A" w14:textId="77777777" w:rsidR="00E00DA6" w:rsidRDefault="007615D6" w:rsidP="000A3FBD">
      <w:pPr>
        <w:pStyle w:val="NormTop"/>
      </w:pPr>
      <w:r>
        <w:rPr>
          <w:color w:val="0000FF"/>
        </w:rPr>
        <w:t>S2-2507237</w:t>
      </w:r>
      <w:r w:rsidRPr="00D53282">
        <w:t xml:space="preserve"> </w:t>
      </w:r>
      <w:r>
        <w:t>(CR) 23.502 CR5563 (Rel-19, 'F'): Alignment for VFL client aggregation capability in TS23.502 (Source: China Mobile)</w:t>
      </w:r>
      <w:r>
        <w:br/>
      </w:r>
      <w:r w:rsidRPr="00D53282">
        <w:rPr>
          <w:b/>
        </w:rPr>
        <w:t>Document for:</w:t>
      </w:r>
      <w:r w:rsidRPr="00D53282">
        <w:t xml:space="preserve"> </w:t>
      </w:r>
      <w:r>
        <w:t>Approval</w:t>
      </w:r>
      <w:r>
        <w:br/>
      </w:r>
      <w:r w:rsidRPr="00D53282">
        <w:rPr>
          <w:b/>
        </w:rPr>
        <w:t>Abstract:</w:t>
      </w:r>
      <w:r w:rsidRPr="00D53282">
        <w:t xml:space="preserve"> </w:t>
      </w:r>
    </w:p>
    <w:p w14:paraId="08435CCC" w14:textId="77777777" w:rsidR="007615D6" w:rsidRPr="005B25A1" w:rsidRDefault="007615D6" w:rsidP="007615D6">
      <w:pPr>
        <w:keepNext/>
        <w:keepLines/>
        <w:rPr>
          <w:b/>
          <w:bCs/>
        </w:rPr>
      </w:pPr>
      <w:r w:rsidRPr="005B25A1">
        <w:rPr>
          <w:b/>
          <w:bCs/>
        </w:rPr>
        <w:t>Parallel discussion:</w:t>
      </w:r>
    </w:p>
    <w:p w14:paraId="1B4BBF60" w14:textId="77777777" w:rsidR="007615D6" w:rsidRPr="005B25A1" w:rsidRDefault="007615D6" w:rsidP="007615D6">
      <w:pPr>
        <w:keepNext/>
        <w:keepLines/>
      </w:pPr>
      <w:r w:rsidRPr="005B25A1">
        <w:t>-</w:t>
      </w:r>
    </w:p>
    <w:p w14:paraId="43F9815E" w14:textId="77777777" w:rsidR="007615D6" w:rsidRPr="005B25A1" w:rsidRDefault="007615D6" w:rsidP="007615D6">
      <w:pPr>
        <w:keepNext/>
        <w:keepLines/>
        <w:rPr>
          <w:b/>
          <w:bCs/>
        </w:rPr>
      </w:pPr>
      <w:r w:rsidRPr="005B25A1">
        <w:rPr>
          <w:b/>
          <w:bCs/>
        </w:rPr>
        <w:t>Plenary Discussion:</w:t>
      </w:r>
    </w:p>
    <w:p w14:paraId="55E4D587" w14:textId="77777777" w:rsidR="007615D6" w:rsidRPr="005B25A1" w:rsidRDefault="007615D6" w:rsidP="007615D6">
      <w:pPr>
        <w:keepNext/>
        <w:keepLines/>
      </w:pPr>
      <w:r>
        <w:rPr>
          <w:color w:val="FF0000"/>
        </w:rPr>
        <w:t>NO DISCUSSION RECORDED</w:t>
      </w:r>
    </w:p>
    <w:p w14:paraId="46E088D7" w14:textId="77777777" w:rsidR="007615D6" w:rsidRPr="00EB0339" w:rsidRDefault="007615D6" w:rsidP="007615D6">
      <w:r w:rsidRPr="005B25A1">
        <w:rPr>
          <w:b/>
          <w:bCs/>
        </w:rPr>
        <w:t>Status:</w:t>
      </w:r>
      <w:r>
        <w:t xml:space="preserve"> </w:t>
      </w:r>
      <w:r>
        <w:rPr>
          <w:color w:val="0000FF"/>
        </w:rPr>
        <w:t>Not concluded</w:t>
      </w:r>
      <w:r>
        <w:t>.</w:t>
      </w:r>
    </w:p>
    <w:p w14:paraId="2EEE70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Preparation</w:t>
      </w:r>
    </w:p>
    <w:p w14:paraId="0C4D9BA9" w14:textId="77777777" w:rsidR="00E00DA6" w:rsidRDefault="007615D6" w:rsidP="000A3FBD">
      <w:pPr>
        <w:pStyle w:val="NormTop"/>
      </w:pPr>
      <w:r>
        <w:rPr>
          <w:color w:val="0000FF"/>
        </w:rPr>
        <w:t>S2-2506272</w:t>
      </w:r>
      <w:r w:rsidRPr="00D53282">
        <w:t xml:space="preserve"> </w:t>
      </w:r>
      <w:r>
        <w:t>(CR) 23.288 CR1494 (Rel-19, 'F'): Correction on VFL preparation and VFL inference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Figure 6.2H.2.4.2-1 to remove the NWDAF as the server case.  Update the description for the step 7 in clause 6.2H.2.4.1.  Aligned the description about the analytics reporting information and analytics filter information.  C.</w:t>
      </w:r>
    </w:p>
    <w:p w14:paraId="18595C51" w14:textId="77777777" w:rsidR="007615D6" w:rsidRPr="005B25A1" w:rsidRDefault="007615D6" w:rsidP="007615D6">
      <w:pPr>
        <w:keepNext/>
        <w:keepLines/>
        <w:rPr>
          <w:b/>
          <w:bCs/>
        </w:rPr>
      </w:pPr>
      <w:r w:rsidRPr="005B25A1">
        <w:rPr>
          <w:b/>
          <w:bCs/>
        </w:rPr>
        <w:t>Parallel discussion:</w:t>
      </w:r>
    </w:p>
    <w:p w14:paraId="37375290" w14:textId="77777777" w:rsidR="007615D6" w:rsidRPr="005B25A1" w:rsidRDefault="007615D6" w:rsidP="007615D6">
      <w:pPr>
        <w:keepNext/>
        <w:keepLines/>
      </w:pPr>
      <w:r w:rsidRPr="005B25A1">
        <w:t>-</w:t>
      </w:r>
    </w:p>
    <w:p w14:paraId="60672E8F" w14:textId="77777777" w:rsidR="007615D6" w:rsidRPr="005B25A1" w:rsidRDefault="007615D6" w:rsidP="007615D6">
      <w:pPr>
        <w:keepNext/>
        <w:keepLines/>
        <w:rPr>
          <w:b/>
          <w:bCs/>
        </w:rPr>
      </w:pPr>
      <w:r w:rsidRPr="005B25A1">
        <w:rPr>
          <w:b/>
          <w:bCs/>
        </w:rPr>
        <w:t>Plenary Discussion:</w:t>
      </w:r>
    </w:p>
    <w:p w14:paraId="71721264" w14:textId="77777777" w:rsidR="007615D6" w:rsidRPr="005B25A1" w:rsidRDefault="007615D6" w:rsidP="007615D6">
      <w:pPr>
        <w:keepNext/>
        <w:keepLines/>
      </w:pPr>
      <w:r>
        <w:rPr>
          <w:color w:val="FF0000"/>
        </w:rPr>
        <w:t>NO DISCUSSION RECORDED</w:t>
      </w:r>
    </w:p>
    <w:p w14:paraId="40387C7E" w14:textId="77777777" w:rsidR="007615D6" w:rsidRPr="00EB0339" w:rsidRDefault="007615D6" w:rsidP="007615D6">
      <w:r w:rsidRPr="005B25A1">
        <w:rPr>
          <w:b/>
          <w:bCs/>
        </w:rPr>
        <w:t>Status:</w:t>
      </w:r>
      <w:r>
        <w:t xml:space="preserve"> </w:t>
      </w:r>
      <w:r>
        <w:rPr>
          <w:color w:val="0000FF"/>
        </w:rPr>
        <w:t>Not concluded</w:t>
      </w:r>
      <w:r>
        <w:t>.</w:t>
      </w:r>
    </w:p>
    <w:p w14:paraId="520CB2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Training</w:t>
      </w:r>
    </w:p>
    <w:p w14:paraId="4C28082D" w14:textId="77777777" w:rsidR="00E00DA6" w:rsidRDefault="007615D6" w:rsidP="000A3FBD">
      <w:pPr>
        <w:pStyle w:val="NormTop"/>
      </w:pPr>
      <w:r>
        <w:rPr>
          <w:color w:val="0000FF"/>
        </w:rPr>
        <w:t>S2-2506179</w:t>
      </w:r>
      <w:r w:rsidRPr="00D53282">
        <w:t xml:space="preserve"> </w:t>
      </w:r>
      <w:r>
        <w:t>(CR) 23.288 CR1484 (Rel-19, 'F'): Clarifications on VFL trigger (Source: ZTE)</w:t>
      </w:r>
      <w:r>
        <w:br/>
      </w:r>
      <w:r w:rsidRPr="00D53282">
        <w:rPr>
          <w:b/>
        </w:rPr>
        <w:t>Document for:</w:t>
      </w:r>
      <w:r w:rsidRPr="00D53282">
        <w:t xml:space="preserve"> </w:t>
      </w:r>
      <w:r>
        <w:t>Approval</w:t>
      </w:r>
      <w:r>
        <w:br/>
      </w:r>
      <w:r w:rsidRPr="00D53282">
        <w:rPr>
          <w:b/>
        </w:rPr>
        <w:t>Abstract:</w:t>
      </w:r>
      <w:r w:rsidRPr="00D53282">
        <w:t xml:space="preserve"> </w:t>
      </w:r>
    </w:p>
    <w:p w14:paraId="36CE8AFA" w14:textId="77777777" w:rsidR="007615D6" w:rsidRPr="005B25A1" w:rsidRDefault="007615D6" w:rsidP="007615D6">
      <w:pPr>
        <w:keepNext/>
        <w:keepLines/>
        <w:rPr>
          <w:b/>
          <w:bCs/>
        </w:rPr>
      </w:pPr>
      <w:r w:rsidRPr="005B25A1">
        <w:rPr>
          <w:b/>
          <w:bCs/>
        </w:rPr>
        <w:t>Parallel discussion:</w:t>
      </w:r>
    </w:p>
    <w:p w14:paraId="2CB6707D" w14:textId="77777777" w:rsidR="007615D6" w:rsidRPr="005B25A1" w:rsidRDefault="007615D6" w:rsidP="007615D6">
      <w:pPr>
        <w:keepNext/>
        <w:keepLines/>
      </w:pPr>
      <w:r w:rsidRPr="005B25A1">
        <w:t>-</w:t>
      </w:r>
    </w:p>
    <w:p w14:paraId="6E0632D0" w14:textId="77777777" w:rsidR="007615D6" w:rsidRPr="005B25A1" w:rsidRDefault="007615D6" w:rsidP="007615D6">
      <w:pPr>
        <w:keepNext/>
        <w:keepLines/>
        <w:rPr>
          <w:b/>
          <w:bCs/>
        </w:rPr>
      </w:pPr>
      <w:r w:rsidRPr="005B25A1">
        <w:rPr>
          <w:b/>
          <w:bCs/>
        </w:rPr>
        <w:t>Plenary Discussion:</w:t>
      </w:r>
    </w:p>
    <w:p w14:paraId="7ED859BC" w14:textId="77777777" w:rsidR="007615D6" w:rsidRPr="005B25A1" w:rsidRDefault="007615D6" w:rsidP="007615D6">
      <w:pPr>
        <w:keepNext/>
        <w:keepLines/>
      </w:pPr>
      <w:r>
        <w:rPr>
          <w:color w:val="FF0000"/>
        </w:rPr>
        <w:t>NO DISCUSSION RECORDED</w:t>
      </w:r>
    </w:p>
    <w:p w14:paraId="4CF76B05" w14:textId="77777777" w:rsidR="007615D6" w:rsidRPr="00EB0339" w:rsidRDefault="007615D6" w:rsidP="007615D6">
      <w:r w:rsidRPr="005B25A1">
        <w:rPr>
          <w:b/>
          <w:bCs/>
        </w:rPr>
        <w:t>Status:</w:t>
      </w:r>
      <w:r>
        <w:t xml:space="preserve"> </w:t>
      </w:r>
      <w:r>
        <w:rPr>
          <w:color w:val="0000FF"/>
        </w:rPr>
        <w:t>Not concluded</w:t>
      </w:r>
      <w:r>
        <w:t>.</w:t>
      </w:r>
    </w:p>
    <w:p w14:paraId="4AD1840B" w14:textId="77777777" w:rsidR="00E00DA6" w:rsidRDefault="007615D6" w:rsidP="000A3FBD">
      <w:pPr>
        <w:pStyle w:val="NormTop"/>
      </w:pPr>
      <w:r>
        <w:rPr>
          <w:color w:val="0000FF"/>
        </w:rPr>
        <w:t>S2-2506248</w:t>
      </w:r>
      <w:r w:rsidRPr="00D53282">
        <w:t xml:space="preserve"> </w:t>
      </w:r>
      <w:r>
        <w:t xml:space="preserve">(CR) 23.288 CR1489 (Rel-19, 'F'): VFL clients removal during </w:t>
      </w:r>
      <w:r>
        <w:lastRenderedPageBreak/>
        <w:t>VFL training (Source: ZTE)</w:t>
      </w:r>
      <w:r>
        <w:br/>
      </w:r>
      <w:r w:rsidRPr="00D53282">
        <w:rPr>
          <w:b/>
        </w:rPr>
        <w:t>Document for:</w:t>
      </w:r>
      <w:r w:rsidRPr="00D53282">
        <w:t xml:space="preserve"> </w:t>
      </w:r>
      <w:r>
        <w:t>Approval</w:t>
      </w:r>
      <w:r>
        <w:br/>
      </w:r>
      <w:r w:rsidRPr="00D53282">
        <w:rPr>
          <w:b/>
        </w:rPr>
        <w:t>Abstract:</w:t>
      </w:r>
      <w:r w:rsidRPr="00D53282">
        <w:t xml:space="preserve"> </w:t>
      </w:r>
    </w:p>
    <w:p w14:paraId="62C3830B" w14:textId="77777777" w:rsidR="007615D6" w:rsidRPr="005B25A1" w:rsidRDefault="007615D6" w:rsidP="007615D6">
      <w:pPr>
        <w:keepNext/>
        <w:keepLines/>
        <w:rPr>
          <w:b/>
          <w:bCs/>
        </w:rPr>
      </w:pPr>
      <w:r w:rsidRPr="005B25A1">
        <w:rPr>
          <w:b/>
          <w:bCs/>
        </w:rPr>
        <w:t>Parallel discussion:</w:t>
      </w:r>
    </w:p>
    <w:p w14:paraId="0187302A" w14:textId="77777777" w:rsidR="007615D6" w:rsidRPr="005B25A1" w:rsidRDefault="007615D6" w:rsidP="007615D6">
      <w:pPr>
        <w:keepNext/>
        <w:keepLines/>
      </w:pPr>
      <w:r w:rsidRPr="005B25A1">
        <w:t>-</w:t>
      </w:r>
    </w:p>
    <w:p w14:paraId="3A4F75B4" w14:textId="77777777" w:rsidR="007615D6" w:rsidRPr="005B25A1" w:rsidRDefault="007615D6" w:rsidP="007615D6">
      <w:pPr>
        <w:keepNext/>
        <w:keepLines/>
        <w:rPr>
          <w:b/>
          <w:bCs/>
        </w:rPr>
      </w:pPr>
      <w:r w:rsidRPr="005B25A1">
        <w:rPr>
          <w:b/>
          <w:bCs/>
        </w:rPr>
        <w:t>Plenary Discussion:</w:t>
      </w:r>
    </w:p>
    <w:p w14:paraId="156347F2" w14:textId="77777777" w:rsidR="007615D6" w:rsidRPr="005B25A1" w:rsidRDefault="007615D6" w:rsidP="007615D6">
      <w:pPr>
        <w:keepNext/>
        <w:keepLines/>
      </w:pPr>
      <w:r>
        <w:rPr>
          <w:color w:val="FF0000"/>
        </w:rPr>
        <w:t>NO DISCUSSION RECORDED</w:t>
      </w:r>
    </w:p>
    <w:p w14:paraId="1CCBCDC8" w14:textId="77777777" w:rsidR="007615D6" w:rsidRPr="00EB0339" w:rsidRDefault="007615D6" w:rsidP="007615D6">
      <w:r w:rsidRPr="005B25A1">
        <w:rPr>
          <w:b/>
          <w:bCs/>
        </w:rPr>
        <w:t>Status:</w:t>
      </w:r>
      <w:r>
        <w:t xml:space="preserve"> </w:t>
      </w:r>
      <w:r>
        <w:rPr>
          <w:color w:val="0000FF"/>
        </w:rPr>
        <w:t>Not concluded</w:t>
      </w:r>
      <w:r>
        <w:t>.</w:t>
      </w:r>
    </w:p>
    <w:p w14:paraId="51A23457" w14:textId="77777777" w:rsidR="00E00DA6" w:rsidRDefault="007615D6" w:rsidP="000A3FBD">
      <w:pPr>
        <w:pStyle w:val="NormTop"/>
      </w:pPr>
      <w:r>
        <w:rPr>
          <w:color w:val="0000FF"/>
        </w:rPr>
        <w:t>S2-2506858</w:t>
      </w:r>
      <w:r w:rsidRPr="00D53282">
        <w:t xml:space="preserve"> </w:t>
      </w:r>
      <w:r>
        <w:t>(CR) 23.288 CR1421R6 (Rel-19, 'F'): Corrections for VFL (Source: Ericsson, China Telecom,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6.2H.2.3.1 it states optionally Notification target address, but Notification target address is not optional for subscription, so removed the word optional. If server intends to use data from particular data sources received in </w:t>
      </w:r>
      <w:proofErr w:type="spellStart"/>
      <w:r>
        <w:t>eithe</w:t>
      </w:r>
      <w:proofErr w:type="spellEnd"/>
      <w:r>
        <w:t>.</w:t>
      </w:r>
    </w:p>
    <w:p w14:paraId="56BEE0C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S2-2504878</w:t>
      </w:r>
      <w:r>
        <w:t>.</w:t>
      </w:r>
    </w:p>
    <w:p w14:paraId="73C1C65F" w14:textId="77777777" w:rsidR="007615D6" w:rsidRPr="005B25A1" w:rsidRDefault="007615D6" w:rsidP="007615D6">
      <w:pPr>
        <w:keepNext/>
        <w:keepLines/>
        <w:rPr>
          <w:b/>
          <w:bCs/>
        </w:rPr>
      </w:pPr>
      <w:r w:rsidRPr="005B25A1">
        <w:rPr>
          <w:b/>
          <w:bCs/>
        </w:rPr>
        <w:t>Parallel discussion:</w:t>
      </w:r>
    </w:p>
    <w:p w14:paraId="6BE41E6C" w14:textId="77777777" w:rsidR="007615D6" w:rsidRPr="005B25A1" w:rsidRDefault="007615D6" w:rsidP="007615D6">
      <w:pPr>
        <w:keepNext/>
        <w:keepLines/>
      </w:pPr>
      <w:r w:rsidRPr="005B25A1">
        <w:t>-</w:t>
      </w:r>
    </w:p>
    <w:p w14:paraId="29701570" w14:textId="77777777" w:rsidR="007615D6" w:rsidRPr="005B25A1" w:rsidRDefault="007615D6" w:rsidP="007615D6">
      <w:pPr>
        <w:keepNext/>
        <w:keepLines/>
        <w:rPr>
          <w:b/>
          <w:bCs/>
        </w:rPr>
      </w:pPr>
      <w:r w:rsidRPr="005B25A1">
        <w:rPr>
          <w:b/>
          <w:bCs/>
        </w:rPr>
        <w:t>Plenary Discussion:</w:t>
      </w:r>
    </w:p>
    <w:p w14:paraId="4BF33B6F" w14:textId="77777777" w:rsidR="007615D6" w:rsidRPr="005B25A1" w:rsidRDefault="007615D6" w:rsidP="007615D6">
      <w:pPr>
        <w:keepNext/>
        <w:keepLines/>
      </w:pPr>
      <w:r>
        <w:rPr>
          <w:color w:val="FF0000"/>
        </w:rPr>
        <w:t>NO DISCUSSION RECORDED</w:t>
      </w:r>
    </w:p>
    <w:p w14:paraId="4D3BF1AE" w14:textId="77777777" w:rsidR="007615D6" w:rsidRPr="00EB0339" w:rsidRDefault="007615D6" w:rsidP="007615D6">
      <w:r w:rsidRPr="005B25A1">
        <w:rPr>
          <w:b/>
          <w:bCs/>
        </w:rPr>
        <w:t>Status:</w:t>
      </w:r>
      <w:r>
        <w:t xml:space="preserve"> </w:t>
      </w:r>
      <w:r>
        <w:rPr>
          <w:color w:val="0000FF"/>
        </w:rPr>
        <w:t>Not concluded</w:t>
      </w:r>
      <w:r>
        <w:t>.</w:t>
      </w:r>
    </w:p>
    <w:p w14:paraId="0FB390AE" w14:textId="77777777" w:rsidR="00E00DA6" w:rsidRDefault="007615D6" w:rsidP="000A3FBD">
      <w:pPr>
        <w:pStyle w:val="NormTop"/>
      </w:pPr>
      <w:r>
        <w:rPr>
          <w:color w:val="0000FF"/>
        </w:rPr>
        <w:t>S2-2506968</w:t>
      </w:r>
      <w:r w:rsidRPr="00D53282">
        <w:t xml:space="preserve"> </w:t>
      </w:r>
      <w:r>
        <w:t>(CR) 23.288 CR1508 (Rel-19, 'F'): Alignment and correction on VFL training procedure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'estimated VFL training completion time' in clause 6.2H.4 and clause 7.5.2. Alignment on parameter 'ML model accuracy monitoring check flag' in clause 6.2H.3 with the description in clause 6.2H.2.3. Change 'training iteration round.</w:t>
      </w:r>
    </w:p>
    <w:p w14:paraId="76C22F56" w14:textId="77777777" w:rsidR="007615D6" w:rsidRPr="005B25A1" w:rsidRDefault="007615D6" w:rsidP="007615D6">
      <w:pPr>
        <w:keepNext/>
        <w:keepLines/>
        <w:rPr>
          <w:b/>
          <w:bCs/>
        </w:rPr>
      </w:pPr>
      <w:r w:rsidRPr="005B25A1">
        <w:rPr>
          <w:b/>
          <w:bCs/>
        </w:rPr>
        <w:t>Parallel discussion:</w:t>
      </w:r>
    </w:p>
    <w:p w14:paraId="129EE510" w14:textId="77777777" w:rsidR="007615D6" w:rsidRPr="005B25A1" w:rsidRDefault="007615D6" w:rsidP="007615D6">
      <w:pPr>
        <w:keepNext/>
        <w:keepLines/>
      </w:pPr>
      <w:r w:rsidRPr="005B25A1">
        <w:t>-</w:t>
      </w:r>
    </w:p>
    <w:p w14:paraId="74C66329" w14:textId="77777777" w:rsidR="007615D6" w:rsidRPr="005B25A1" w:rsidRDefault="007615D6" w:rsidP="007615D6">
      <w:pPr>
        <w:keepNext/>
        <w:keepLines/>
        <w:rPr>
          <w:b/>
          <w:bCs/>
        </w:rPr>
      </w:pPr>
      <w:r w:rsidRPr="005B25A1">
        <w:rPr>
          <w:b/>
          <w:bCs/>
        </w:rPr>
        <w:t>Plenary Discussion:</w:t>
      </w:r>
    </w:p>
    <w:p w14:paraId="79D71F9E" w14:textId="77777777" w:rsidR="007615D6" w:rsidRPr="005B25A1" w:rsidRDefault="007615D6" w:rsidP="007615D6">
      <w:pPr>
        <w:keepNext/>
        <w:keepLines/>
      </w:pPr>
      <w:r>
        <w:rPr>
          <w:color w:val="FF0000"/>
        </w:rPr>
        <w:t>NO DISCUSSION RECORDED</w:t>
      </w:r>
    </w:p>
    <w:p w14:paraId="4CE4D6D3" w14:textId="77777777" w:rsidR="007615D6" w:rsidRPr="00EB0339" w:rsidRDefault="007615D6" w:rsidP="007615D6">
      <w:r w:rsidRPr="005B25A1">
        <w:rPr>
          <w:b/>
          <w:bCs/>
        </w:rPr>
        <w:t>Status:</w:t>
      </w:r>
      <w:r>
        <w:t xml:space="preserve"> </w:t>
      </w:r>
      <w:r>
        <w:rPr>
          <w:color w:val="0000FF"/>
        </w:rPr>
        <w:t>Not concluded</w:t>
      </w:r>
      <w:r>
        <w:t>.</w:t>
      </w:r>
    </w:p>
    <w:p w14:paraId="021242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Inference</w:t>
      </w:r>
    </w:p>
    <w:p w14:paraId="1181BD46" w14:textId="77777777" w:rsidR="00E00DA6" w:rsidRDefault="007615D6" w:rsidP="000A3FBD">
      <w:pPr>
        <w:pStyle w:val="NormTop"/>
      </w:pPr>
      <w:r>
        <w:rPr>
          <w:color w:val="0000FF"/>
        </w:rPr>
        <w:t>S2-2506246</w:t>
      </w:r>
      <w:r w:rsidRPr="00D53282">
        <w:t xml:space="preserve"> </w:t>
      </w:r>
      <w:r>
        <w:t>(CR) 23.288 CR1487 (Rel-19, 'F'): Clarifications on VFL inference (Source: ZTE)</w:t>
      </w:r>
      <w:r>
        <w:br/>
      </w:r>
      <w:r w:rsidRPr="00D53282">
        <w:rPr>
          <w:b/>
        </w:rPr>
        <w:t>Document for:</w:t>
      </w:r>
      <w:r w:rsidRPr="00D53282">
        <w:t xml:space="preserve"> </w:t>
      </w:r>
      <w:r>
        <w:t>Approval</w:t>
      </w:r>
      <w:r>
        <w:br/>
      </w:r>
      <w:r w:rsidRPr="00D53282">
        <w:rPr>
          <w:b/>
        </w:rPr>
        <w:t>Abstract:</w:t>
      </w:r>
      <w:r w:rsidRPr="00D53282">
        <w:t xml:space="preserve"> </w:t>
      </w:r>
    </w:p>
    <w:p w14:paraId="3946E2C0" w14:textId="77777777" w:rsidR="007615D6" w:rsidRPr="005B25A1" w:rsidRDefault="007615D6" w:rsidP="007615D6">
      <w:pPr>
        <w:keepNext/>
        <w:keepLines/>
        <w:rPr>
          <w:b/>
          <w:bCs/>
        </w:rPr>
      </w:pPr>
      <w:r w:rsidRPr="005B25A1">
        <w:rPr>
          <w:b/>
          <w:bCs/>
        </w:rPr>
        <w:t>Parallel discussion:</w:t>
      </w:r>
    </w:p>
    <w:p w14:paraId="6F75B2B1" w14:textId="77777777" w:rsidR="007615D6" w:rsidRPr="005B25A1" w:rsidRDefault="007615D6" w:rsidP="007615D6">
      <w:pPr>
        <w:keepNext/>
        <w:keepLines/>
      </w:pPr>
      <w:r w:rsidRPr="005B25A1">
        <w:t>-</w:t>
      </w:r>
    </w:p>
    <w:p w14:paraId="1155336E" w14:textId="77777777" w:rsidR="007615D6" w:rsidRPr="005B25A1" w:rsidRDefault="007615D6" w:rsidP="007615D6">
      <w:pPr>
        <w:keepNext/>
        <w:keepLines/>
        <w:rPr>
          <w:b/>
          <w:bCs/>
        </w:rPr>
      </w:pPr>
      <w:r w:rsidRPr="005B25A1">
        <w:rPr>
          <w:b/>
          <w:bCs/>
        </w:rPr>
        <w:t>Plenary Discussion:</w:t>
      </w:r>
    </w:p>
    <w:p w14:paraId="0CA2B1A5" w14:textId="77777777" w:rsidR="007615D6" w:rsidRPr="005B25A1" w:rsidRDefault="007615D6" w:rsidP="007615D6">
      <w:pPr>
        <w:keepNext/>
        <w:keepLines/>
      </w:pPr>
      <w:r>
        <w:rPr>
          <w:color w:val="FF0000"/>
        </w:rPr>
        <w:t>NO DISCUSSION RECORDED</w:t>
      </w:r>
    </w:p>
    <w:p w14:paraId="5885C0A3" w14:textId="77777777" w:rsidR="007615D6" w:rsidRPr="00EB0339" w:rsidRDefault="007615D6" w:rsidP="007615D6">
      <w:r w:rsidRPr="005B25A1">
        <w:rPr>
          <w:b/>
          <w:bCs/>
        </w:rPr>
        <w:t>Status:</w:t>
      </w:r>
      <w:r>
        <w:t xml:space="preserve"> </w:t>
      </w:r>
      <w:r>
        <w:rPr>
          <w:color w:val="0000FF"/>
        </w:rPr>
        <w:t>Not concluded</w:t>
      </w:r>
      <w:r>
        <w:t>.</w:t>
      </w:r>
    </w:p>
    <w:p w14:paraId="1E3C01D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service</w:t>
      </w:r>
    </w:p>
    <w:p w14:paraId="7F1E3ECF" w14:textId="77777777" w:rsidR="00E00DA6" w:rsidRDefault="007615D6" w:rsidP="000A3FBD">
      <w:pPr>
        <w:pStyle w:val="NormTop"/>
      </w:pPr>
      <w:r>
        <w:rPr>
          <w:color w:val="0000FF"/>
        </w:rPr>
        <w:t>S2-2506200</w:t>
      </w:r>
      <w:r w:rsidRPr="00D53282">
        <w:t xml:space="preserve"> </w:t>
      </w:r>
      <w:r>
        <w:t>(CR) 23.288 CR1426R2 (Rel-19, 'F'): Param</w:t>
      </w:r>
      <w:r>
        <w:lastRenderedPageBreak/>
        <w:t>eters for vertical federated learning inference procedure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parameters as defined for the </w:t>
      </w:r>
      <w:proofErr w:type="spellStart"/>
      <w:r>
        <w:t>the</w:t>
      </w:r>
      <w:proofErr w:type="spellEnd"/>
      <w:r>
        <w:t xml:space="preserve"> analytics request (as defined in Clause 6.1.3 of TS 23.228) that cannot be handled by the </w:t>
      </w:r>
      <w:proofErr w:type="spellStart"/>
      <w:r>
        <w:t>the</w:t>
      </w:r>
      <w:proofErr w:type="spellEnd"/>
      <w:r>
        <w:t xml:space="preserve"> NWDAF sending an inference request to the AF acting as VFL server. Step 7 only applies for AF as VFL ser.</w:t>
      </w:r>
    </w:p>
    <w:p w14:paraId="465C788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S2-2503235</w:t>
      </w:r>
      <w:r>
        <w:t>.</w:t>
      </w:r>
    </w:p>
    <w:p w14:paraId="648860C1" w14:textId="77777777" w:rsidR="007615D6" w:rsidRPr="005B25A1" w:rsidRDefault="007615D6" w:rsidP="007615D6">
      <w:pPr>
        <w:keepNext/>
        <w:keepLines/>
        <w:rPr>
          <w:b/>
          <w:bCs/>
        </w:rPr>
      </w:pPr>
      <w:r w:rsidRPr="005B25A1">
        <w:rPr>
          <w:b/>
          <w:bCs/>
        </w:rPr>
        <w:t>Parallel discussion:</w:t>
      </w:r>
    </w:p>
    <w:p w14:paraId="5EF4AF2B" w14:textId="77777777" w:rsidR="007615D6" w:rsidRPr="005B25A1" w:rsidRDefault="007615D6" w:rsidP="007615D6">
      <w:pPr>
        <w:keepNext/>
        <w:keepLines/>
      </w:pPr>
      <w:r w:rsidRPr="005B25A1">
        <w:t>-</w:t>
      </w:r>
    </w:p>
    <w:p w14:paraId="6BF0E367" w14:textId="77777777" w:rsidR="007615D6" w:rsidRPr="005B25A1" w:rsidRDefault="007615D6" w:rsidP="007615D6">
      <w:pPr>
        <w:keepNext/>
        <w:keepLines/>
        <w:rPr>
          <w:b/>
          <w:bCs/>
        </w:rPr>
      </w:pPr>
      <w:r w:rsidRPr="005B25A1">
        <w:rPr>
          <w:b/>
          <w:bCs/>
        </w:rPr>
        <w:t>Plenary Discussion:</w:t>
      </w:r>
    </w:p>
    <w:p w14:paraId="1350DE02" w14:textId="77777777" w:rsidR="007615D6" w:rsidRPr="005B25A1" w:rsidRDefault="007615D6" w:rsidP="007615D6">
      <w:pPr>
        <w:keepNext/>
        <w:keepLines/>
      </w:pPr>
      <w:r>
        <w:rPr>
          <w:color w:val="FF0000"/>
        </w:rPr>
        <w:t>NO DISCUSSION RECORDED</w:t>
      </w:r>
    </w:p>
    <w:p w14:paraId="2061A24F" w14:textId="77777777" w:rsidR="007615D6" w:rsidRPr="00EB0339" w:rsidRDefault="007615D6" w:rsidP="007615D6">
      <w:r w:rsidRPr="005B25A1">
        <w:rPr>
          <w:b/>
          <w:bCs/>
        </w:rPr>
        <w:t>Status:</w:t>
      </w:r>
      <w:r>
        <w:t xml:space="preserve"> </w:t>
      </w:r>
      <w:r>
        <w:rPr>
          <w:color w:val="0000FF"/>
        </w:rPr>
        <w:t>Not concluded</w:t>
      </w:r>
      <w:r>
        <w:t>.</w:t>
      </w:r>
    </w:p>
    <w:p w14:paraId="5C9C7149" w14:textId="77777777" w:rsidR="00E00DA6" w:rsidRDefault="007615D6" w:rsidP="000A3FBD">
      <w:pPr>
        <w:pStyle w:val="NormTop"/>
      </w:pPr>
      <w:r>
        <w:rPr>
          <w:color w:val="0000FF"/>
        </w:rPr>
        <w:t>S2-2506204</w:t>
      </w:r>
      <w:r w:rsidRPr="00D53282">
        <w:t xml:space="preserve"> </w:t>
      </w:r>
      <w:r>
        <w:t>(CR) 23.501 CR5676R6 (Rel-19, 'F'): KI#2: VFL services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Define the following new services to support VFL: </w:t>
      </w:r>
      <w:proofErr w:type="spellStart"/>
      <w:r>
        <w:t>Nnwdaf_VflInference</w:t>
      </w:r>
      <w:proofErr w:type="spellEnd"/>
      <w:r>
        <w:t xml:space="preserve">, </w:t>
      </w:r>
      <w:proofErr w:type="spellStart"/>
      <w:r>
        <w:t>Naf_VflTraining</w:t>
      </w:r>
      <w:proofErr w:type="spellEnd"/>
      <w:r>
        <w:t xml:space="preserve">, </w:t>
      </w:r>
      <w:proofErr w:type="spellStart"/>
      <w:r>
        <w:t>Naf_VflInference</w:t>
      </w:r>
      <w:proofErr w:type="spellEnd"/>
      <w:r>
        <w:t xml:space="preserve">, </w:t>
      </w:r>
      <w:proofErr w:type="spellStart"/>
      <w:r>
        <w:t>Nnef_VflTraining</w:t>
      </w:r>
      <w:proofErr w:type="spellEnd"/>
      <w:r>
        <w:t xml:space="preserve">, </w:t>
      </w:r>
      <w:proofErr w:type="spellStart"/>
      <w:r>
        <w:t>Nnef_VflInference</w:t>
      </w:r>
      <w:proofErr w:type="spellEnd"/>
      <w:r>
        <w:t>.</w:t>
      </w:r>
    </w:p>
    <w:p w14:paraId="78B2ED6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S2-2504561</w:t>
      </w:r>
      <w:r>
        <w:t>.</w:t>
      </w:r>
    </w:p>
    <w:p w14:paraId="0349D013" w14:textId="77777777" w:rsidR="007615D6" w:rsidRPr="005B25A1" w:rsidRDefault="007615D6" w:rsidP="007615D6">
      <w:pPr>
        <w:keepNext/>
        <w:keepLines/>
        <w:rPr>
          <w:b/>
          <w:bCs/>
        </w:rPr>
      </w:pPr>
      <w:r w:rsidRPr="005B25A1">
        <w:rPr>
          <w:b/>
          <w:bCs/>
        </w:rPr>
        <w:t>Parallel discussion:</w:t>
      </w:r>
    </w:p>
    <w:p w14:paraId="41C02BF7" w14:textId="77777777" w:rsidR="007615D6" w:rsidRPr="005B25A1" w:rsidRDefault="007615D6" w:rsidP="007615D6">
      <w:pPr>
        <w:keepNext/>
        <w:keepLines/>
      </w:pPr>
      <w:r w:rsidRPr="005B25A1">
        <w:t>-</w:t>
      </w:r>
    </w:p>
    <w:p w14:paraId="04636C04" w14:textId="77777777" w:rsidR="007615D6" w:rsidRPr="005B25A1" w:rsidRDefault="007615D6" w:rsidP="007615D6">
      <w:pPr>
        <w:keepNext/>
        <w:keepLines/>
        <w:rPr>
          <w:b/>
          <w:bCs/>
        </w:rPr>
      </w:pPr>
      <w:r w:rsidRPr="005B25A1">
        <w:rPr>
          <w:b/>
          <w:bCs/>
        </w:rPr>
        <w:t>Plenary Discussion:</w:t>
      </w:r>
    </w:p>
    <w:p w14:paraId="7533924B" w14:textId="77777777" w:rsidR="007615D6" w:rsidRPr="005B25A1" w:rsidRDefault="007615D6" w:rsidP="007615D6">
      <w:pPr>
        <w:keepNext/>
        <w:keepLines/>
      </w:pPr>
      <w:r>
        <w:rPr>
          <w:color w:val="FF0000"/>
        </w:rPr>
        <w:t>NO DISCUSSION RECORDED</w:t>
      </w:r>
    </w:p>
    <w:p w14:paraId="568033F7" w14:textId="77777777" w:rsidR="007615D6" w:rsidRPr="00EB0339" w:rsidRDefault="007615D6" w:rsidP="007615D6">
      <w:r w:rsidRPr="005B25A1">
        <w:rPr>
          <w:b/>
          <w:bCs/>
        </w:rPr>
        <w:t>Status:</w:t>
      </w:r>
      <w:r>
        <w:t xml:space="preserve"> </w:t>
      </w:r>
      <w:r>
        <w:rPr>
          <w:color w:val="0000FF"/>
        </w:rPr>
        <w:t>Not concluded</w:t>
      </w:r>
      <w:r>
        <w:t>.</w:t>
      </w:r>
    </w:p>
    <w:p w14:paraId="0F567A27" w14:textId="77777777" w:rsidR="00E00DA6" w:rsidRDefault="007615D6" w:rsidP="000A3FBD">
      <w:pPr>
        <w:pStyle w:val="NormTop"/>
      </w:pPr>
      <w:r>
        <w:rPr>
          <w:color w:val="0000FF"/>
        </w:rPr>
        <w:t>S2-2506377</w:t>
      </w:r>
      <w:r w:rsidRPr="00D53282">
        <w:t xml:space="preserve"> </w:t>
      </w:r>
      <w:r>
        <w:t>(CR) 23.288 CR1469R1 (Rel-19, 'F'): Alignment for VFL service operation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the parameters of service operations descriptions with the parameters in VFL procedures, including VFL training notify, preparation (VFL training request) and </w:t>
      </w:r>
      <w:proofErr w:type="spellStart"/>
      <w:r>
        <w:t>VFLNFDiscovery</w:t>
      </w:r>
      <w:proofErr w:type="spellEnd"/>
      <w:r>
        <w:t xml:space="preserve">, etc. Remove some </w:t>
      </w:r>
      <w:proofErr w:type="spellStart"/>
      <w:r>
        <w:t>ENs.</w:t>
      </w:r>
      <w:proofErr w:type="spellEnd"/>
      <w:r>
        <w:t xml:space="preserve"> Clarify the name of VFL training.</w:t>
      </w:r>
    </w:p>
    <w:p w14:paraId="0398E17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S2-2504782</w:t>
      </w:r>
      <w:r>
        <w:t>.</w:t>
      </w:r>
    </w:p>
    <w:p w14:paraId="1B0E6E05" w14:textId="77777777" w:rsidR="007615D6" w:rsidRPr="005B25A1" w:rsidRDefault="007615D6" w:rsidP="007615D6">
      <w:pPr>
        <w:keepNext/>
        <w:keepLines/>
        <w:rPr>
          <w:b/>
          <w:bCs/>
        </w:rPr>
      </w:pPr>
      <w:r w:rsidRPr="005B25A1">
        <w:rPr>
          <w:b/>
          <w:bCs/>
        </w:rPr>
        <w:t>Parallel discussion:</w:t>
      </w:r>
    </w:p>
    <w:p w14:paraId="139F7CDA" w14:textId="77777777" w:rsidR="007615D6" w:rsidRPr="005B25A1" w:rsidRDefault="007615D6" w:rsidP="007615D6">
      <w:pPr>
        <w:keepNext/>
        <w:keepLines/>
      </w:pPr>
      <w:r w:rsidRPr="005B25A1">
        <w:t>-</w:t>
      </w:r>
    </w:p>
    <w:p w14:paraId="68857229" w14:textId="77777777" w:rsidR="007615D6" w:rsidRPr="005B25A1" w:rsidRDefault="007615D6" w:rsidP="007615D6">
      <w:pPr>
        <w:keepNext/>
        <w:keepLines/>
        <w:rPr>
          <w:b/>
          <w:bCs/>
        </w:rPr>
      </w:pPr>
      <w:r w:rsidRPr="005B25A1">
        <w:rPr>
          <w:b/>
          <w:bCs/>
        </w:rPr>
        <w:t>Plenary Discussion:</w:t>
      </w:r>
    </w:p>
    <w:p w14:paraId="62798D39" w14:textId="77777777" w:rsidR="007615D6" w:rsidRPr="005B25A1" w:rsidRDefault="007615D6" w:rsidP="007615D6">
      <w:pPr>
        <w:keepNext/>
        <w:keepLines/>
      </w:pPr>
      <w:r>
        <w:rPr>
          <w:color w:val="FF0000"/>
        </w:rPr>
        <w:t>NO DISCUSSION RECORDED</w:t>
      </w:r>
    </w:p>
    <w:p w14:paraId="6C2BA6FC" w14:textId="77777777" w:rsidR="007615D6" w:rsidRPr="00EB0339" w:rsidRDefault="007615D6" w:rsidP="007615D6">
      <w:r w:rsidRPr="005B25A1">
        <w:rPr>
          <w:b/>
          <w:bCs/>
        </w:rPr>
        <w:t>Status:</w:t>
      </w:r>
      <w:r>
        <w:t xml:space="preserve"> </w:t>
      </w:r>
      <w:r>
        <w:rPr>
          <w:color w:val="0000FF"/>
        </w:rPr>
        <w:t>Not concluded</w:t>
      </w:r>
      <w:r>
        <w:t>.</w:t>
      </w:r>
    </w:p>
    <w:p w14:paraId="61B205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w:t>
      </w:r>
    </w:p>
    <w:p w14:paraId="057FBA06" w14:textId="77777777" w:rsidR="00E00DA6" w:rsidRDefault="007615D6" w:rsidP="000A3FBD">
      <w:pPr>
        <w:pStyle w:val="NormTop"/>
      </w:pPr>
      <w:r>
        <w:rPr>
          <w:color w:val="0000FF"/>
        </w:rPr>
        <w:t>S2-2506247</w:t>
      </w:r>
      <w:r w:rsidRPr="00D53282">
        <w:t xml:space="preserve"> </w:t>
      </w:r>
      <w:r>
        <w:t>(CR) 23.288 CR148</w:t>
      </w:r>
      <w:r>
        <w:lastRenderedPageBreak/>
        <w:t>8 (Rel-19, 'F'): Output parameters clarifications in KI#3 (Source: ZTE)</w:t>
      </w:r>
      <w:r>
        <w:br/>
      </w:r>
      <w:r w:rsidRPr="00D53282">
        <w:rPr>
          <w:b/>
        </w:rPr>
        <w:t>Document for:</w:t>
      </w:r>
      <w:r w:rsidRPr="00D53282">
        <w:t xml:space="preserve"> </w:t>
      </w:r>
      <w:r>
        <w:t>Approval</w:t>
      </w:r>
      <w:r>
        <w:br/>
      </w:r>
      <w:r w:rsidRPr="00D53282">
        <w:rPr>
          <w:b/>
        </w:rPr>
        <w:t>Abstract:</w:t>
      </w:r>
      <w:r w:rsidRPr="00D53282">
        <w:t xml:space="preserve"> </w:t>
      </w:r>
    </w:p>
    <w:p w14:paraId="101028E3" w14:textId="77777777" w:rsidR="007615D6" w:rsidRPr="005B25A1" w:rsidRDefault="007615D6" w:rsidP="007615D6">
      <w:pPr>
        <w:keepNext/>
        <w:keepLines/>
        <w:rPr>
          <w:b/>
          <w:bCs/>
        </w:rPr>
      </w:pPr>
      <w:r w:rsidRPr="005B25A1">
        <w:rPr>
          <w:b/>
          <w:bCs/>
        </w:rPr>
        <w:t>Parallel discussion:</w:t>
      </w:r>
    </w:p>
    <w:p w14:paraId="56FD427D" w14:textId="77777777" w:rsidR="007615D6" w:rsidRPr="005B25A1" w:rsidRDefault="007615D6" w:rsidP="007615D6">
      <w:pPr>
        <w:keepNext/>
        <w:keepLines/>
      </w:pPr>
      <w:r w:rsidRPr="005B25A1">
        <w:t>-</w:t>
      </w:r>
    </w:p>
    <w:p w14:paraId="4CEC8DD3" w14:textId="77777777" w:rsidR="007615D6" w:rsidRPr="005B25A1" w:rsidRDefault="007615D6" w:rsidP="007615D6">
      <w:pPr>
        <w:keepNext/>
        <w:keepLines/>
        <w:rPr>
          <w:b/>
          <w:bCs/>
        </w:rPr>
      </w:pPr>
      <w:r w:rsidRPr="005B25A1">
        <w:rPr>
          <w:b/>
          <w:bCs/>
        </w:rPr>
        <w:t>Plenary Discussion:</w:t>
      </w:r>
    </w:p>
    <w:p w14:paraId="2A09BE61" w14:textId="77777777" w:rsidR="007615D6" w:rsidRPr="005B25A1" w:rsidRDefault="007615D6" w:rsidP="007615D6">
      <w:pPr>
        <w:keepNext/>
        <w:keepLines/>
      </w:pPr>
      <w:r>
        <w:rPr>
          <w:color w:val="FF0000"/>
        </w:rPr>
        <w:t>NO DISCUSSION RECORDED</w:t>
      </w:r>
    </w:p>
    <w:p w14:paraId="52D96A33" w14:textId="77777777" w:rsidR="007615D6" w:rsidRPr="00EB0339" w:rsidRDefault="007615D6" w:rsidP="007615D6">
      <w:r w:rsidRPr="005B25A1">
        <w:rPr>
          <w:b/>
          <w:bCs/>
        </w:rPr>
        <w:t>Status:</w:t>
      </w:r>
      <w:r>
        <w:t xml:space="preserve"> </w:t>
      </w:r>
      <w:r>
        <w:rPr>
          <w:color w:val="0000FF"/>
        </w:rPr>
        <w:t>Not concluded</w:t>
      </w:r>
      <w:r>
        <w:t>.</w:t>
      </w:r>
    </w:p>
    <w:p w14:paraId="79CC13FF" w14:textId="77777777" w:rsidR="00E00DA6" w:rsidRDefault="007615D6" w:rsidP="000A3FBD">
      <w:pPr>
        <w:pStyle w:val="NormTop"/>
      </w:pPr>
      <w:r>
        <w:rPr>
          <w:color w:val="0000FF"/>
        </w:rPr>
        <w:t>S2-2506259</w:t>
      </w:r>
      <w:r w:rsidRPr="00D53282">
        <w:t xml:space="preserve"> </w:t>
      </w:r>
      <w:r>
        <w:t>(CR) 23.288 CR1491 (Rel-19, 'F'): Further corrections on QoS and policy assistance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Change 'SDF template' in input parameter and input data to 'Packet Filter Set'. Clarify the events that the NWDAF uses to collect input data. Remove the wrong description of consumer NF in the procedure. Remove 'Used QoS profile' from i.</w:t>
      </w:r>
    </w:p>
    <w:p w14:paraId="252805F0" w14:textId="77777777" w:rsidR="007615D6" w:rsidRPr="005B25A1" w:rsidRDefault="007615D6" w:rsidP="007615D6">
      <w:pPr>
        <w:keepNext/>
        <w:keepLines/>
        <w:rPr>
          <w:b/>
          <w:bCs/>
        </w:rPr>
      </w:pPr>
      <w:r w:rsidRPr="005B25A1">
        <w:rPr>
          <w:b/>
          <w:bCs/>
        </w:rPr>
        <w:t>Parallel discussion:</w:t>
      </w:r>
    </w:p>
    <w:p w14:paraId="0B789C09" w14:textId="77777777" w:rsidR="007615D6" w:rsidRPr="005B25A1" w:rsidRDefault="007615D6" w:rsidP="007615D6">
      <w:pPr>
        <w:keepNext/>
        <w:keepLines/>
      </w:pPr>
      <w:r w:rsidRPr="005B25A1">
        <w:t>-</w:t>
      </w:r>
    </w:p>
    <w:p w14:paraId="2D06C290" w14:textId="77777777" w:rsidR="007615D6" w:rsidRPr="005B25A1" w:rsidRDefault="007615D6" w:rsidP="007615D6">
      <w:pPr>
        <w:keepNext/>
        <w:keepLines/>
        <w:rPr>
          <w:b/>
          <w:bCs/>
        </w:rPr>
      </w:pPr>
      <w:r w:rsidRPr="005B25A1">
        <w:rPr>
          <w:b/>
          <w:bCs/>
        </w:rPr>
        <w:t>Plenary Discussion:</w:t>
      </w:r>
    </w:p>
    <w:p w14:paraId="3C830FD5" w14:textId="77777777" w:rsidR="00176152" w:rsidRPr="005B25A1" w:rsidRDefault="00176152" w:rsidP="00176152">
      <w:pPr>
        <w:keepNext/>
        <w:keepLines/>
      </w:pPr>
      <w:r>
        <w:rPr>
          <w:color w:val="FF0000"/>
        </w:rPr>
        <w:t>NO DISCUSSION RECORDED</w:t>
      </w:r>
    </w:p>
    <w:p w14:paraId="2609CD84" w14:textId="77777777" w:rsidR="007615D6" w:rsidRPr="00EB0339" w:rsidRDefault="007615D6" w:rsidP="007615D6">
      <w:r w:rsidRPr="005B25A1">
        <w:rPr>
          <w:b/>
          <w:bCs/>
        </w:rPr>
        <w:t>Status:</w:t>
      </w:r>
      <w:r>
        <w:t xml:space="preserve"> </w:t>
      </w:r>
      <w:r>
        <w:rPr>
          <w:color w:val="0000FF"/>
        </w:rPr>
        <w:t>Not concluded</w:t>
      </w:r>
      <w:r>
        <w:t>.</w:t>
      </w:r>
    </w:p>
    <w:p w14:paraId="611E19E4" w14:textId="77777777" w:rsidR="00E00DA6" w:rsidRDefault="007615D6" w:rsidP="000A3FBD">
      <w:pPr>
        <w:pStyle w:val="NormTop"/>
      </w:pPr>
      <w:r>
        <w:rPr>
          <w:color w:val="0000FF"/>
        </w:rPr>
        <w:t>S2-2506452</w:t>
      </w:r>
      <w:r w:rsidRPr="00D53282">
        <w:t xml:space="preserve"> </w:t>
      </w:r>
      <w:r>
        <w:t>(CR) 23.288 CR1472R1 (Rel-19, 'F'): Correction of SMF events for QoS and Policy Assistance information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QoS Flow change event to the list of inputs.</w:t>
      </w:r>
    </w:p>
    <w:p w14:paraId="5AD430F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S2-2504832</w:t>
      </w:r>
      <w:r>
        <w:t>.</w:t>
      </w:r>
    </w:p>
    <w:p w14:paraId="19677E93" w14:textId="77777777" w:rsidR="007615D6" w:rsidRPr="005B25A1" w:rsidRDefault="007615D6" w:rsidP="007615D6">
      <w:pPr>
        <w:keepNext/>
        <w:keepLines/>
        <w:rPr>
          <w:b/>
          <w:bCs/>
        </w:rPr>
      </w:pPr>
      <w:r w:rsidRPr="005B25A1">
        <w:rPr>
          <w:b/>
          <w:bCs/>
        </w:rPr>
        <w:t>Parallel discussion:</w:t>
      </w:r>
    </w:p>
    <w:p w14:paraId="326F9722" w14:textId="77777777" w:rsidR="007615D6" w:rsidRPr="005B25A1" w:rsidRDefault="007615D6" w:rsidP="007615D6">
      <w:pPr>
        <w:keepNext/>
        <w:keepLines/>
      </w:pPr>
      <w:r w:rsidRPr="005B25A1">
        <w:t>-</w:t>
      </w:r>
    </w:p>
    <w:p w14:paraId="7E05C2FF" w14:textId="77777777" w:rsidR="007615D6" w:rsidRPr="005B25A1" w:rsidRDefault="007615D6" w:rsidP="007615D6">
      <w:pPr>
        <w:keepNext/>
        <w:keepLines/>
        <w:rPr>
          <w:b/>
          <w:bCs/>
        </w:rPr>
      </w:pPr>
      <w:r w:rsidRPr="005B25A1">
        <w:rPr>
          <w:b/>
          <w:bCs/>
        </w:rPr>
        <w:t>Plenary Discussion:</w:t>
      </w:r>
    </w:p>
    <w:p w14:paraId="3E16B410" w14:textId="77777777" w:rsidR="007615D6" w:rsidRPr="005B25A1" w:rsidRDefault="007615D6" w:rsidP="007615D6">
      <w:pPr>
        <w:keepNext/>
        <w:keepLines/>
      </w:pPr>
      <w:r>
        <w:rPr>
          <w:color w:val="FF0000"/>
        </w:rPr>
        <w:t>NO DISCUSSION RECORDED</w:t>
      </w:r>
    </w:p>
    <w:p w14:paraId="0806945F" w14:textId="77777777" w:rsidR="007615D6" w:rsidRPr="00EB0339" w:rsidRDefault="007615D6" w:rsidP="007615D6">
      <w:r w:rsidRPr="005B25A1">
        <w:rPr>
          <w:b/>
          <w:bCs/>
        </w:rPr>
        <w:t>Status:</w:t>
      </w:r>
      <w:r>
        <w:t xml:space="preserve"> </w:t>
      </w:r>
      <w:r>
        <w:rPr>
          <w:color w:val="0000FF"/>
        </w:rPr>
        <w:t>Not concluded</w:t>
      </w:r>
      <w:r>
        <w:t>.</w:t>
      </w:r>
    </w:p>
    <w:p w14:paraId="7F76A9B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Signalling storm mitigation</w:t>
      </w:r>
    </w:p>
    <w:p w14:paraId="0659F44E" w14:textId="77777777" w:rsidR="00E00DA6" w:rsidRDefault="007615D6" w:rsidP="000A3FBD">
      <w:pPr>
        <w:pStyle w:val="NormTop"/>
      </w:pPr>
      <w:r>
        <w:rPr>
          <w:color w:val="0000FF"/>
        </w:rPr>
        <w:t>S2-2506181</w:t>
      </w:r>
      <w:r w:rsidRPr="00D53282">
        <w:t xml:space="preserve"> </w:t>
      </w:r>
      <w:r>
        <w:t>(CR) 23.288 CR1486 (Rel-19, 'F'): General maintenance of KI#4 (Source: ZTE)</w:t>
      </w:r>
      <w:r>
        <w:br/>
      </w:r>
      <w:r w:rsidRPr="00D53282">
        <w:rPr>
          <w:b/>
        </w:rPr>
        <w:t>Document for:</w:t>
      </w:r>
      <w:r w:rsidRPr="00D53282">
        <w:t xml:space="preserve"> </w:t>
      </w:r>
      <w:r>
        <w:t>Approval</w:t>
      </w:r>
      <w:r>
        <w:br/>
      </w:r>
      <w:r w:rsidRPr="00D53282">
        <w:rPr>
          <w:b/>
        </w:rPr>
        <w:t>Abstract:</w:t>
      </w:r>
      <w:r w:rsidRPr="00D53282">
        <w:t xml:space="preserve"> </w:t>
      </w:r>
    </w:p>
    <w:p w14:paraId="43FDFC93" w14:textId="77777777" w:rsidR="007615D6" w:rsidRPr="005B25A1" w:rsidRDefault="007615D6" w:rsidP="007615D6">
      <w:pPr>
        <w:keepNext/>
        <w:keepLines/>
        <w:rPr>
          <w:b/>
          <w:bCs/>
        </w:rPr>
      </w:pPr>
      <w:r w:rsidRPr="005B25A1">
        <w:rPr>
          <w:b/>
          <w:bCs/>
        </w:rPr>
        <w:t>Parallel discussion:</w:t>
      </w:r>
    </w:p>
    <w:p w14:paraId="01CF5BA3" w14:textId="77777777" w:rsidR="007615D6" w:rsidRPr="005B25A1" w:rsidRDefault="007615D6" w:rsidP="007615D6">
      <w:pPr>
        <w:keepNext/>
        <w:keepLines/>
      </w:pPr>
      <w:r w:rsidRPr="005B25A1">
        <w:t>-</w:t>
      </w:r>
    </w:p>
    <w:p w14:paraId="0AFB3397" w14:textId="77777777" w:rsidR="007615D6" w:rsidRPr="005B25A1" w:rsidRDefault="007615D6" w:rsidP="007615D6">
      <w:pPr>
        <w:keepNext/>
        <w:keepLines/>
        <w:rPr>
          <w:b/>
          <w:bCs/>
        </w:rPr>
      </w:pPr>
      <w:r w:rsidRPr="005B25A1">
        <w:rPr>
          <w:b/>
          <w:bCs/>
        </w:rPr>
        <w:t>Plenary Discussion:</w:t>
      </w:r>
    </w:p>
    <w:p w14:paraId="61F6E440" w14:textId="77777777" w:rsidR="007615D6" w:rsidRPr="005B25A1" w:rsidRDefault="007615D6" w:rsidP="007615D6">
      <w:pPr>
        <w:keepNext/>
        <w:keepLines/>
      </w:pPr>
      <w:r>
        <w:rPr>
          <w:color w:val="FF0000"/>
        </w:rPr>
        <w:t>NO DISCUSSION RECORDED</w:t>
      </w:r>
    </w:p>
    <w:p w14:paraId="579F4527" w14:textId="77777777" w:rsidR="007615D6" w:rsidRPr="00EB0339" w:rsidRDefault="007615D6" w:rsidP="007615D6">
      <w:r w:rsidRPr="005B25A1">
        <w:rPr>
          <w:b/>
          <w:bCs/>
        </w:rPr>
        <w:t>Status:</w:t>
      </w:r>
      <w:r>
        <w:t xml:space="preserve"> </w:t>
      </w:r>
      <w:r>
        <w:rPr>
          <w:color w:val="0000FF"/>
        </w:rPr>
        <w:t>Not concluded</w:t>
      </w:r>
      <w:r>
        <w:t>.</w:t>
      </w:r>
    </w:p>
    <w:p w14:paraId="142CD8E4" w14:textId="77777777" w:rsidR="00E00DA6" w:rsidRDefault="007615D6" w:rsidP="000A3FBD">
      <w:pPr>
        <w:pStyle w:val="NormTop"/>
      </w:pPr>
      <w:r>
        <w:rPr>
          <w:color w:val="0000FF"/>
        </w:rPr>
        <w:t>S2-2506795</w:t>
      </w:r>
      <w:r w:rsidRPr="00D53282">
        <w:t xml:space="preserve"> </w:t>
      </w:r>
      <w:r>
        <w:t>(CR) 23.288 CR1505 (Rel-19, 'F'): Clarifying Signalling Storm</w:t>
      </w:r>
      <w:r>
        <w:lastRenderedPageBreak/>
        <w:t xml:space="preserve"> Analytics (Source: SK Telecom,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17894FA3" w14:textId="77777777" w:rsidR="007615D6" w:rsidRPr="005B25A1" w:rsidRDefault="007615D6" w:rsidP="007615D6">
      <w:pPr>
        <w:keepNext/>
        <w:keepLines/>
        <w:rPr>
          <w:b/>
          <w:bCs/>
        </w:rPr>
      </w:pPr>
      <w:r w:rsidRPr="005B25A1">
        <w:rPr>
          <w:b/>
          <w:bCs/>
        </w:rPr>
        <w:t>Parallel discussion:</w:t>
      </w:r>
    </w:p>
    <w:p w14:paraId="09C0EB85" w14:textId="77777777" w:rsidR="007615D6" w:rsidRPr="005B25A1" w:rsidRDefault="007615D6" w:rsidP="007615D6">
      <w:pPr>
        <w:keepNext/>
        <w:keepLines/>
      </w:pPr>
      <w:r w:rsidRPr="005B25A1">
        <w:t>-</w:t>
      </w:r>
    </w:p>
    <w:p w14:paraId="491815D9" w14:textId="77777777" w:rsidR="007615D6" w:rsidRPr="005B25A1" w:rsidRDefault="007615D6" w:rsidP="007615D6">
      <w:pPr>
        <w:keepNext/>
        <w:keepLines/>
        <w:rPr>
          <w:b/>
          <w:bCs/>
        </w:rPr>
      </w:pPr>
      <w:r w:rsidRPr="005B25A1">
        <w:rPr>
          <w:b/>
          <w:bCs/>
        </w:rPr>
        <w:t>Plenary Discussion:</w:t>
      </w:r>
    </w:p>
    <w:p w14:paraId="3C0AF914" w14:textId="77777777" w:rsidR="007615D6" w:rsidRPr="005B25A1" w:rsidRDefault="007615D6" w:rsidP="007615D6">
      <w:pPr>
        <w:keepNext/>
        <w:keepLines/>
      </w:pPr>
      <w:r>
        <w:rPr>
          <w:color w:val="FF0000"/>
        </w:rPr>
        <w:t>NO DISCUSSION RECORDED</w:t>
      </w:r>
    </w:p>
    <w:p w14:paraId="0C02468A" w14:textId="77777777" w:rsidR="007615D6" w:rsidRPr="00EB0339" w:rsidRDefault="007615D6" w:rsidP="007615D6">
      <w:r w:rsidRPr="005B25A1">
        <w:rPr>
          <w:b/>
          <w:bCs/>
        </w:rPr>
        <w:t>Status:</w:t>
      </w:r>
      <w:r>
        <w:t xml:space="preserve"> </w:t>
      </w:r>
      <w:r>
        <w:rPr>
          <w:color w:val="0000FF"/>
        </w:rPr>
        <w:t>Not concluded</w:t>
      </w:r>
      <w:r>
        <w:t>.</w:t>
      </w:r>
    </w:p>
    <w:p w14:paraId="4E58E08B" w14:textId="77777777" w:rsidR="00E00DA6" w:rsidRDefault="007615D6" w:rsidP="000A3FBD">
      <w:pPr>
        <w:pStyle w:val="NormTop"/>
      </w:pPr>
      <w:r>
        <w:rPr>
          <w:color w:val="0000FF"/>
        </w:rPr>
        <w:t>S2-2506870</w:t>
      </w:r>
      <w:r w:rsidRPr="00D53282">
        <w:t xml:space="preserve"> </w:t>
      </w:r>
      <w:r>
        <w:t xml:space="preserve">(CR) 23.288 CR1507 (Rel-19, 'F'): Cleanup of SCP </w:t>
      </w:r>
      <w:proofErr w:type="spellStart"/>
      <w:r>
        <w:t>signaling</w:t>
      </w:r>
      <w:proofErr w:type="spellEnd"/>
      <w:r>
        <w:t xml:space="preserve"> in 23.288 6.22.2 (Source: Oracle)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Clean up the SCP </w:t>
      </w:r>
      <w:proofErr w:type="spellStart"/>
      <w:r>
        <w:t>signaling</w:t>
      </w:r>
      <w:proofErr w:type="spellEnd"/>
      <w:r>
        <w:t xml:space="preserve"> in 23.288 Table 6.22.2-8.</w:t>
      </w:r>
    </w:p>
    <w:p w14:paraId="42AB081E"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19.4.0!</w:t>
      </w:r>
    </w:p>
    <w:p w14:paraId="366335A6" w14:textId="77777777" w:rsidR="007615D6" w:rsidRPr="005B25A1" w:rsidRDefault="007615D6" w:rsidP="007615D6">
      <w:pPr>
        <w:keepNext/>
        <w:keepLines/>
        <w:rPr>
          <w:b/>
          <w:bCs/>
        </w:rPr>
      </w:pPr>
      <w:r w:rsidRPr="005B25A1">
        <w:rPr>
          <w:b/>
          <w:bCs/>
        </w:rPr>
        <w:t>Parallel discussion:</w:t>
      </w:r>
    </w:p>
    <w:p w14:paraId="170DF77A" w14:textId="77777777" w:rsidR="007615D6" w:rsidRPr="005B25A1" w:rsidRDefault="007615D6" w:rsidP="007615D6">
      <w:pPr>
        <w:keepNext/>
        <w:keepLines/>
      </w:pPr>
      <w:r w:rsidRPr="005B25A1">
        <w:t>-</w:t>
      </w:r>
    </w:p>
    <w:p w14:paraId="0DDBB274" w14:textId="77777777" w:rsidR="007615D6" w:rsidRPr="005B25A1" w:rsidRDefault="007615D6" w:rsidP="007615D6">
      <w:pPr>
        <w:keepNext/>
        <w:keepLines/>
        <w:rPr>
          <w:b/>
          <w:bCs/>
        </w:rPr>
      </w:pPr>
      <w:r w:rsidRPr="005B25A1">
        <w:rPr>
          <w:b/>
          <w:bCs/>
        </w:rPr>
        <w:t>Plenary Discussion:</w:t>
      </w:r>
    </w:p>
    <w:p w14:paraId="4059C948" w14:textId="77777777" w:rsidR="007615D6" w:rsidRPr="005B25A1" w:rsidRDefault="007615D6" w:rsidP="007615D6">
      <w:pPr>
        <w:keepNext/>
        <w:keepLines/>
      </w:pPr>
      <w:r>
        <w:rPr>
          <w:color w:val="FF0000"/>
        </w:rPr>
        <w:t>NO DISCUSSION RECORDED</w:t>
      </w:r>
    </w:p>
    <w:p w14:paraId="4F8BB163" w14:textId="77777777" w:rsidR="007615D6" w:rsidRPr="00EB0339" w:rsidRDefault="007615D6" w:rsidP="007615D6">
      <w:r w:rsidRPr="005B25A1">
        <w:rPr>
          <w:b/>
          <w:bCs/>
        </w:rPr>
        <w:t>Status:</w:t>
      </w:r>
      <w:r>
        <w:t xml:space="preserve"> </w:t>
      </w:r>
      <w:r>
        <w:rPr>
          <w:color w:val="0000FF"/>
        </w:rPr>
        <w:t>Not concluded</w:t>
      </w:r>
      <w:r>
        <w:t>.</w:t>
      </w:r>
    </w:p>
    <w:p w14:paraId="3D2101D3" w14:textId="77777777" w:rsidR="00E00DA6" w:rsidRDefault="007615D6" w:rsidP="000A3FBD">
      <w:pPr>
        <w:pStyle w:val="NormTop"/>
      </w:pPr>
      <w:r>
        <w:rPr>
          <w:color w:val="0000FF"/>
        </w:rPr>
        <w:t>S2-2506967</w:t>
      </w:r>
      <w:r w:rsidRPr="00D53282">
        <w:t xml:space="preserve"> </w:t>
      </w:r>
      <w:r>
        <w:t>(CR) 23.288 CR1401R2 (Rel-19, 'F'): Remove misleading content and update consumers in Signalling Storm Analytics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Include 'a list of NF(s), NF Set ID(s) and any NF' in definition of Target of Analytics Reporting in clause 6.1.3. Remove the misleading description that PCF only collects UE information and remove incorrect NOTE 1 in clause 6.2.2.1. Ad.</w:t>
      </w:r>
    </w:p>
    <w:p w14:paraId="364FD3D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S2-2505250</w:t>
      </w:r>
      <w:r>
        <w:t>.</w:t>
      </w:r>
    </w:p>
    <w:p w14:paraId="2F7ED74B" w14:textId="77777777" w:rsidR="007615D6" w:rsidRPr="005B25A1" w:rsidRDefault="007615D6" w:rsidP="007615D6">
      <w:pPr>
        <w:keepNext/>
        <w:keepLines/>
        <w:rPr>
          <w:b/>
          <w:bCs/>
        </w:rPr>
      </w:pPr>
      <w:r w:rsidRPr="005B25A1">
        <w:rPr>
          <w:b/>
          <w:bCs/>
        </w:rPr>
        <w:t>Parallel discussion:</w:t>
      </w:r>
    </w:p>
    <w:p w14:paraId="30161936" w14:textId="77777777" w:rsidR="007615D6" w:rsidRPr="005B25A1" w:rsidRDefault="007615D6" w:rsidP="007615D6">
      <w:pPr>
        <w:keepNext/>
        <w:keepLines/>
      </w:pPr>
      <w:r w:rsidRPr="005B25A1">
        <w:t>-</w:t>
      </w:r>
    </w:p>
    <w:p w14:paraId="5AD1F299" w14:textId="77777777" w:rsidR="007615D6" w:rsidRPr="005B25A1" w:rsidRDefault="007615D6" w:rsidP="007615D6">
      <w:pPr>
        <w:keepNext/>
        <w:keepLines/>
        <w:rPr>
          <w:b/>
          <w:bCs/>
        </w:rPr>
      </w:pPr>
      <w:r w:rsidRPr="005B25A1">
        <w:rPr>
          <w:b/>
          <w:bCs/>
        </w:rPr>
        <w:t>Plenary Discussion:</w:t>
      </w:r>
    </w:p>
    <w:p w14:paraId="4354CA72" w14:textId="77777777" w:rsidR="007615D6" w:rsidRPr="005B25A1" w:rsidRDefault="007615D6" w:rsidP="007615D6">
      <w:pPr>
        <w:keepNext/>
        <w:keepLines/>
      </w:pPr>
      <w:r>
        <w:rPr>
          <w:color w:val="FF0000"/>
        </w:rPr>
        <w:t>NO DISCUSSION RECORDED</w:t>
      </w:r>
    </w:p>
    <w:p w14:paraId="26E762B7" w14:textId="77777777" w:rsidR="007615D6" w:rsidRPr="00EB0339" w:rsidRDefault="007615D6" w:rsidP="007615D6">
      <w:r w:rsidRPr="005B25A1">
        <w:rPr>
          <w:b/>
          <w:bCs/>
        </w:rPr>
        <w:t>Status:</w:t>
      </w:r>
      <w:r>
        <w:t xml:space="preserve"> </w:t>
      </w:r>
      <w:r>
        <w:rPr>
          <w:color w:val="0000FF"/>
        </w:rPr>
        <w:t>Not concluded</w:t>
      </w:r>
      <w:r>
        <w:t>.</w:t>
      </w:r>
    </w:p>
    <w:p w14:paraId="15C2BE28" w14:textId="77777777" w:rsidR="00E00DA6" w:rsidRDefault="007615D6" w:rsidP="000A3FBD">
      <w:pPr>
        <w:pStyle w:val="NormTop"/>
      </w:pPr>
      <w:r>
        <w:rPr>
          <w:color w:val="0000FF"/>
        </w:rPr>
        <w:t>S2-2506378</w:t>
      </w:r>
      <w:r w:rsidRPr="00D53282">
        <w:t xml:space="preserve"> </w:t>
      </w:r>
      <w:r>
        <w:t>(CR) 23.501 CR6108R3 (Rel-19, 'F'): CR for 23.501 AIML_CN SCP related alignment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new defined SCP services.</w:t>
      </w:r>
    </w:p>
    <w:p w14:paraId="6B05B66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S2-2504785</w:t>
      </w:r>
      <w:r>
        <w:t>.</w:t>
      </w:r>
    </w:p>
    <w:p w14:paraId="5534991D" w14:textId="77777777" w:rsidR="007615D6" w:rsidRPr="005B25A1" w:rsidRDefault="007615D6" w:rsidP="007615D6">
      <w:pPr>
        <w:keepNext/>
        <w:keepLines/>
        <w:rPr>
          <w:b/>
          <w:bCs/>
        </w:rPr>
      </w:pPr>
      <w:r w:rsidRPr="005B25A1">
        <w:rPr>
          <w:b/>
          <w:bCs/>
        </w:rPr>
        <w:t>Parallel discussion:</w:t>
      </w:r>
    </w:p>
    <w:p w14:paraId="5DE2D0D0" w14:textId="77777777" w:rsidR="007615D6" w:rsidRPr="005B25A1" w:rsidRDefault="007615D6" w:rsidP="007615D6">
      <w:pPr>
        <w:keepNext/>
        <w:keepLines/>
      </w:pPr>
      <w:r w:rsidRPr="005B25A1">
        <w:t>-</w:t>
      </w:r>
    </w:p>
    <w:p w14:paraId="6171AF40" w14:textId="77777777" w:rsidR="007615D6" w:rsidRPr="005B25A1" w:rsidRDefault="007615D6" w:rsidP="007615D6">
      <w:pPr>
        <w:keepNext/>
        <w:keepLines/>
        <w:rPr>
          <w:b/>
          <w:bCs/>
        </w:rPr>
      </w:pPr>
      <w:r w:rsidRPr="005B25A1">
        <w:rPr>
          <w:b/>
          <w:bCs/>
        </w:rPr>
        <w:t>Plenary Discussion:</w:t>
      </w:r>
    </w:p>
    <w:p w14:paraId="615D1578" w14:textId="77777777" w:rsidR="007615D6" w:rsidRPr="005B25A1" w:rsidRDefault="007615D6" w:rsidP="007615D6">
      <w:pPr>
        <w:keepNext/>
        <w:keepLines/>
      </w:pPr>
      <w:r>
        <w:rPr>
          <w:color w:val="FF0000"/>
        </w:rPr>
        <w:t>NO DISCUSSION RECORDED</w:t>
      </w:r>
    </w:p>
    <w:p w14:paraId="4B0D9A06" w14:textId="77777777" w:rsidR="007615D6" w:rsidRPr="00EB0339" w:rsidRDefault="007615D6" w:rsidP="007615D6">
      <w:r w:rsidRPr="005B25A1">
        <w:rPr>
          <w:b/>
          <w:bCs/>
        </w:rPr>
        <w:t>Status:</w:t>
      </w:r>
      <w:r>
        <w:t xml:space="preserve"> </w:t>
      </w:r>
      <w:r>
        <w:rPr>
          <w:color w:val="0000FF"/>
        </w:rPr>
        <w:t>Not concluded</w:t>
      </w:r>
      <w:r>
        <w:t>.</w:t>
      </w:r>
    </w:p>
    <w:p w14:paraId="63DAB490" w14:textId="77777777" w:rsidR="00E00DA6" w:rsidRDefault="007615D6" w:rsidP="000A3FBD">
      <w:pPr>
        <w:pStyle w:val="NormTop"/>
      </w:pPr>
      <w:r>
        <w:rPr>
          <w:color w:val="0000FF"/>
        </w:rPr>
        <w:t>S2-2506453</w:t>
      </w:r>
      <w:r w:rsidRPr="00D53282">
        <w:t xml:space="preserve"> </w:t>
      </w:r>
      <w:r>
        <w:t>(CR) 23.502 CR5238R4 (Rel-19, 'F'): Exposure of control plane</w:t>
      </w:r>
      <w:r>
        <w:lastRenderedPageBreak/>
        <w:t xml:space="preserve"> signalling information from NFs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Specifying the control plane signalling information exposed by NFs - Unifying the term used for information about the control plane </w:t>
      </w:r>
      <w:proofErr w:type="spellStart"/>
      <w:r>
        <w:t>signallings</w:t>
      </w:r>
      <w:proofErr w:type="spellEnd"/>
      <w:r>
        <w:t xml:space="preserve"> exposed by NFs - Unified the explanation of the exposed information among different </w:t>
      </w:r>
      <w:proofErr w:type="spellStart"/>
      <w:r>
        <w:t>servic</w:t>
      </w:r>
      <w:proofErr w:type="spellEnd"/>
      <w:r>
        <w:t>.</w:t>
      </w:r>
    </w:p>
    <w:p w14:paraId="584DF71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S2-2504833</w:t>
      </w:r>
      <w:r>
        <w:t>.</w:t>
      </w:r>
    </w:p>
    <w:p w14:paraId="420D1415" w14:textId="77777777" w:rsidR="007615D6" w:rsidRPr="005B25A1" w:rsidRDefault="007615D6" w:rsidP="007615D6">
      <w:pPr>
        <w:keepNext/>
        <w:keepLines/>
        <w:rPr>
          <w:b/>
          <w:bCs/>
        </w:rPr>
      </w:pPr>
      <w:r w:rsidRPr="005B25A1">
        <w:rPr>
          <w:b/>
          <w:bCs/>
        </w:rPr>
        <w:t>Parallel discussion:</w:t>
      </w:r>
    </w:p>
    <w:p w14:paraId="0AC84498" w14:textId="77777777" w:rsidR="007615D6" w:rsidRPr="005B25A1" w:rsidRDefault="007615D6" w:rsidP="007615D6">
      <w:pPr>
        <w:keepNext/>
        <w:keepLines/>
      </w:pPr>
      <w:r w:rsidRPr="005B25A1">
        <w:t>-</w:t>
      </w:r>
    </w:p>
    <w:p w14:paraId="3FFC4253" w14:textId="77777777" w:rsidR="007615D6" w:rsidRPr="005B25A1" w:rsidRDefault="007615D6" w:rsidP="007615D6">
      <w:pPr>
        <w:keepNext/>
        <w:keepLines/>
        <w:rPr>
          <w:b/>
          <w:bCs/>
        </w:rPr>
      </w:pPr>
      <w:r w:rsidRPr="005B25A1">
        <w:rPr>
          <w:b/>
          <w:bCs/>
        </w:rPr>
        <w:t>Plenary Discussion:</w:t>
      </w:r>
    </w:p>
    <w:p w14:paraId="4B895274" w14:textId="77777777" w:rsidR="007615D6" w:rsidRPr="005B25A1" w:rsidRDefault="007615D6" w:rsidP="007615D6">
      <w:pPr>
        <w:keepNext/>
        <w:keepLines/>
      </w:pPr>
      <w:r>
        <w:rPr>
          <w:color w:val="FF0000"/>
        </w:rPr>
        <w:t>NO DISCUSSION RECORDED</w:t>
      </w:r>
    </w:p>
    <w:p w14:paraId="6E2CFFFC" w14:textId="77777777" w:rsidR="007615D6" w:rsidRPr="00EB0339" w:rsidRDefault="007615D6" w:rsidP="007615D6">
      <w:r w:rsidRPr="005B25A1">
        <w:rPr>
          <w:b/>
          <w:bCs/>
        </w:rPr>
        <w:t>Status:</w:t>
      </w:r>
      <w:r>
        <w:t xml:space="preserve"> </w:t>
      </w:r>
      <w:r>
        <w:rPr>
          <w:color w:val="0000FF"/>
        </w:rPr>
        <w:t>Not concluded</w:t>
      </w:r>
      <w:r>
        <w:t>.</w:t>
      </w:r>
    </w:p>
    <w:p w14:paraId="4F654A33" w14:textId="37CAC6B4" w:rsidR="00E00DA6" w:rsidRDefault="007615D6" w:rsidP="000A3FBD">
      <w:pPr>
        <w:pStyle w:val="NormTop"/>
      </w:pPr>
      <w:r>
        <w:rPr>
          <w:color w:val="0000FF"/>
        </w:rPr>
        <w:t>S2-250</w:t>
      </w:r>
      <w:r w:rsidR="004105A3">
        <w:rPr>
          <w:color w:val="0000FF"/>
        </w:rPr>
        <w:t>7377</w:t>
      </w:r>
      <w:r w:rsidRPr="00D53282">
        <w:t xml:space="preserve"> </w:t>
      </w:r>
      <w:r>
        <w:t>(CR) 23.503 CR1560R</w:t>
      </w:r>
      <w:r w:rsidR="004105A3">
        <w:t>2</w:t>
      </w:r>
      <w:r>
        <w:t xml:space="preserve"> (Rel-19, 'F'): Parameters for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Align with TS 23.288, TS 23.502 and stage 3 TS 23.523 by adding event exposure parameters required as input to related to signalling load analytics to Clause 6.1.3.18.</w:t>
      </w:r>
    </w:p>
    <w:p w14:paraId="7BDC76D7" w14:textId="284621B3" w:rsidR="00E00DA6" w:rsidRPr="00B81031" w:rsidRDefault="00000000" w:rsidP="00B81031">
      <w:pPr>
        <w:keepNext/>
        <w:keepLines/>
        <w:rPr>
          <w:i/>
        </w:rPr>
      </w:pPr>
      <w:r w:rsidRPr="00B81031">
        <w:rPr>
          <w:b/>
          <w:bCs/>
          <w:i/>
        </w:rPr>
        <w:t>Comment:</w:t>
      </w:r>
      <w:r>
        <w:rPr>
          <w:i/>
        </w:rPr>
        <w:t xml:space="preserve"> </w:t>
      </w:r>
      <w:r w:rsidR="004105A3" w:rsidRPr="004105A3">
        <w:rPr>
          <w:i/>
          <w:iCs/>
        </w:rPr>
        <w:t xml:space="preserve">Revision of </w:t>
      </w:r>
      <w:r w:rsidR="004105A3" w:rsidRPr="004105A3">
        <w:rPr>
          <w:i/>
          <w:iCs/>
          <w:color w:val="0000FF"/>
        </w:rPr>
        <w:t>S2-2506</w:t>
      </w:r>
      <w:r w:rsidR="004105A3">
        <w:rPr>
          <w:i/>
          <w:iCs/>
          <w:color w:val="0000FF"/>
        </w:rPr>
        <w:t>209</w:t>
      </w:r>
      <w:r w:rsidR="004105A3" w:rsidRPr="004105A3">
        <w:rPr>
          <w:i/>
          <w:iCs/>
        </w:rPr>
        <w:t>.</w:t>
      </w:r>
      <w:r w:rsidR="004105A3">
        <w:rPr>
          <w:i/>
          <w:iCs/>
        </w:rPr>
        <w:t xml:space="preserve"> </w:t>
      </w:r>
      <w:r w:rsidR="007615D6">
        <w:rPr>
          <w:i/>
        </w:rPr>
        <w:t>Revision of (unhandled)</w:t>
      </w:r>
      <w:r>
        <w:rPr>
          <w:color w:val="0000FF"/>
        </w:rPr>
        <w:t xml:space="preserve"> S2-2504984</w:t>
      </w:r>
      <w:r>
        <w:t>.</w:t>
      </w:r>
    </w:p>
    <w:p w14:paraId="53C82106" w14:textId="77777777" w:rsidR="007615D6" w:rsidRPr="005B25A1" w:rsidRDefault="007615D6" w:rsidP="007615D6">
      <w:pPr>
        <w:keepNext/>
        <w:keepLines/>
        <w:rPr>
          <w:b/>
          <w:bCs/>
        </w:rPr>
      </w:pPr>
      <w:r w:rsidRPr="005B25A1">
        <w:rPr>
          <w:b/>
          <w:bCs/>
        </w:rPr>
        <w:t>Parallel discussion:</w:t>
      </w:r>
    </w:p>
    <w:p w14:paraId="3FA7B407" w14:textId="77777777" w:rsidR="007615D6" w:rsidRPr="005B25A1" w:rsidRDefault="007615D6" w:rsidP="007615D6">
      <w:pPr>
        <w:keepNext/>
        <w:keepLines/>
      </w:pPr>
      <w:r w:rsidRPr="005B25A1">
        <w:t>-</w:t>
      </w:r>
    </w:p>
    <w:p w14:paraId="1FB24A02" w14:textId="77777777" w:rsidR="007615D6" w:rsidRPr="005B25A1" w:rsidRDefault="007615D6" w:rsidP="007615D6">
      <w:pPr>
        <w:keepNext/>
        <w:keepLines/>
        <w:rPr>
          <w:b/>
          <w:bCs/>
        </w:rPr>
      </w:pPr>
      <w:r w:rsidRPr="005B25A1">
        <w:rPr>
          <w:b/>
          <w:bCs/>
        </w:rPr>
        <w:t>Plenary Discussion:</w:t>
      </w:r>
    </w:p>
    <w:p w14:paraId="15CE03EC" w14:textId="77777777" w:rsidR="007615D6" w:rsidRPr="005B25A1" w:rsidRDefault="007615D6" w:rsidP="007615D6">
      <w:pPr>
        <w:keepNext/>
        <w:keepLines/>
      </w:pPr>
      <w:r>
        <w:rPr>
          <w:color w:val="FF0000"/>
        </w:rPr>
        <w:t>NO DISCUSSION RECORDED</w:t>
      </w:r>
    </w:p>
    <w:p w14:paraId="1B793C5E" w14:textId="77777777" w:rsidR="007615D6" w:rsidRPr="00EB0339" w:rsidRDefault="007615D6" w:rsidP="007615D6">
      <w:r w:rsidRPr="005B25A1">
        <w:rPr>
          <w:b/>
          <w:bCs/>
        </w:rPr>
        <w:t>Status:</w:t>
      </w:r>
      <w:r>
        <w:t xml:space="preserve"> </w:t>
      </w:r>
      <w:r>
        <w:rPr>
          <w:color w:val="0000FF"/>
        </w:rPr>
        <w:t>Not concluded</w:t>
      </w:r>
      <w:r>
        <w:t>.</w:t>
      </w:r>
    </w:p>
    <w:p w14:paraId="150DAE81" w14:textId="77777777" w:rsidR="007615D6" w:rsidRDefault="007615D6" w:rsidP="0010433C">
      <w:pPr>
        <w:pStyle w:val="Heading2"/>
      </w:pPr>
      <w:r>
        <w:t>19.16</w:t>
      </w:r>
      <w:r>
        <w:tab/>
        <w:t>Indirect Network Sharing (TEI19_NetShare)</w:t>
      </w:r>
    </w:p>
    <w:p w14:paraId="48EC41DC" w14:textId="77777777" w:rsidR="00E00DA6" w:rsidRDefault="007615D6" w:rsidP="000A3FBD">
      <w:pPr>
        <w:pStyle w:val="NormTop"/>
      </w:pPr>
      <w:r>
        <w:rPr>
          <w:color w:val="0000FF"/>
        </w:rPr>
        <w:t>S2-2506355</w:t>
      </w:r>
      <w:r w:rsidRPr="00D53282">
        <w:t xml:space="preserve"> </w:t>
      </w:r>
      <w:r>
        <w:t>(CR) 23.501 CR6351 (Rel-19, 'F'): Clarification on network slicing handling for Indirect Network Sharing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Add the above highlight part in a new NOTE.</w:t>
      </w:r>
    </w:p>
    <w:p w14:paraId="2AA77B33" w14:textId="77777777" w:rsidR="007615D6" w:rsidRPr="005B25A1" w:rsidRDefault="007615D6" w:rsidP="007615D6">
      <w:pPr>
        <w:keepNext/>
        <w:keepLines/>
        <w:rPr>
          <w:b/>
          <w:bCs/>
        </w:rPr>
      </w:pPr>
      <w:r w:rsidRPr="005B25A1">
        <w:rPr>
          <w:b/>
          <w:bCs/>
        </w:rPr>
        <w:t>Parallel discussion:</w:t>
      </w:r>
    </w:p>
    <w:p w14:paraId="17ED6E19" w14:textId="77777777" w:rsidR="00F57862" w:rsidRPr="00F57862" w:rsidRDefault="00BD053A" w:rsidP="00F57862">
      <w:pPr>
        <w:keepNext/>
        <w:keepLines/>
      </w:pPr>
      <w:r>
        <w:t xml:space="preserve">Nokia suggested that Note 1 could be combined with the new Note X and simplified. This was left for off-line discussion and revised to </w:t>
      </w:r>
      <w:r w:rsidRPr="00BD053A">
        <w:rPr>
          <w:color w:val="0000FF"/>
        </w:rPr>
        <w:t>S2-250</w:t>
      </w:r>
      <w:r>
        <w:rPr>
          <w:color w:val="0000FF"/>
        </w:rPr>
        <w:t>7860</w:t>
      </w:r>
      <w:r w:rsidR="00F57862" w:rsidRPr="00F57862">
        <w:t xml:space="preserve">. </w:t>
      </w:r>
    </w:p>
    <w:p w14:paraId="0AA572D4" w14:textId="08DDA6FC" w:rsidR="00F57862" w:rsidRDefault="00D35A43" w:rsidP="00F57862">
      <w:pPr>
        <w:keepNext/>
        <w:keepLines/>
      </w:pPr>
      <w:r>
        <w:t xml:space="preserve">Nokia asked for improvements in the note text. This was revised to </w:t>
      </w:r>
      <w:r w:rsidRPr="00CE3EC0">
        <w:rPr>
          <w:color w:val="0000FF"/>
        </w:rPr>
        <w:t>S2-2</w:t>
      </w:r>
      <w:r>
        <w:rPr>
          <w:color w:val="0000FF"/>
        </w:rPr>
        <w:t>508017</w:t>
      </w:r>
      <w:r>
        <w:t>.</w:t>
      </w:r>
      <w:r w:rsidRPr="00D35A43">
        <w:t xml:space="preserve"> </w:t>
      </w:r>
    </w:p>
    <w:p w14:paraId="14361E8D" w14:textId="77777777" w:rsidR="0061178C" w:rsidRPr="005B25A1" w:rsidRDefault="00D35A43" w:rsidP="0061178C">
      <w:pPr>
        <w:keepNext/>
        <w:keepLines/>
      </w:pPr>
      <w:r>
        <w:t xml:space="preserve">This was </w:t>
      </w:r>
      <w:r w:rsidRPr="00B30893">
        <w:rPr>
          <w:color w:val="FF0000"/>
        </w:rPr>
        <w:t>agreed</w:t>
      </w:r>
      <w:r>
        <w:t xml:space="preserve"> in parallel session</w:t>
      </w:r>
      <w:r w:rsidR="0061178C">
        <w:t xml:space="preserve">. </w:t>
      </w:r>
    </w:p>
    <w:p w14:paraId="7B3EB779" w14:textId="77777777" w:rsidR="0061178C" w:rsidRDefault="0061178C" w:rsidP="0061178C">
      <w:pPr>
        <w:keepNext/>
        <w:keepLines/>
        <w:rPr>
          <w:b/>
          <w:bCs/>
        </w:rPr>
      </w:pPr>
      <w:r>
        <w:rPr>
          <w:b/>
          <w:bCs/>
        </w:rPr>
        <w:t>Plenary Discussion:</w:t>
      </w:r>
    </w:p>
    <w:p w14:paraId="47840F06" w14:textId="30119C43" w:rsidR="00520DEE" w:rsidRDefault="00520DEE" w:rsidP="00520DEE">
      <w:pPr>
        <w:keepNext/>
        <w:keepLines/>
      </w:pPr>
      <w:r>
        <w:t xml:space="preserve">  </w:t>
      </w:r>
      <w:r>
        <w:rPr>
          <w:color w:val="FF0000"/>
        </w:rPr>
        <w:t>&lt;RETURN - OPEN&gt;</w:t>
      </w:r>
    </w:p>
    <w:p w14:paraId="1EC4B806" w14:textId="172FA669" w:rsidR="007615D6" w:rsidRPr="00EB0339" w:rsidRDefault="007615D6" w:rsidP="007615D6">
      <w:r w:rsidRPr="005B25A1">
        <w:rPr>
          <w:b/>
          <w:bCs/>
        </w:rPr>
        <w:t>Status:</w:t>
      </w:r>
      <w:r>
        <w:t xml:space="preserve"> </w:t>
      </w:r>
      <w:r w:rsidR="00BD053A" w:rsidRPr="00380F14">
        <w:rPr>
          <w:color w:val="FF0000"/>
        </w:rPr>
        <w:t>OPEN</w:t>
      </w:r>
    </w:p>
    <w:p w14:paraId="7BD47FE3" w14:textId="77777777" w:rsidR="00E00DA6" w:rsidRDefault="007615D6" w:rsidP="000A3FBD">
      <w:pPr>
        <w:pStyle w:val="NormTop"/>
      </w:pPr>
      <w:r>
        <w:rPr>
          <w:color w:val="0000FF"/>
        </w:rPr>
        <w:t>S2-2506805</w:t>
      </w:r>
      <w:r w:rsidRPr="00D53282">
        <w:t xml:space="preserve"> </w:t>
      </w:r>
      <w:r>
        <w:t>(CR) 23.501 CR6389 (Rel-19, 'F'): Clarifications on mobility b</w:t>
      </w:r>
      <w:r>
        <w:lastRenderedPageBreak/>
        <w:t>etween hosting and participating operators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UE moves to the participating PLMN, the UE context information needs to include the HPLMN S-NSSAI, not the S-NSSAIs of hosting PLMN.</w:t>
      </w:r>
    </w:p>
    <w:p w14:paraId="223B3322" w14:textId="77777777" w:rsidR="007615D6" w:rsidRPr="005B25A1" w:rsidRDefault="007615D6" w:rsidP="007615D6">
      <w:pPr>
        <w:keepNext/>
        <w:keepLines/>
        <w:rPr>
          <w:b/>
          <w:bCs/>
        </w:rPr>
      </w:pPr>
      <w:r w:rsidRPr="005B25A1">
        <w:rPr>
          <w:b/>
          <w:bCs/>
        </w:rPr>
        <w:t>Parallel discussion:</w:t>
      </w:r>
    </w:p>
    <w:p w14:paraId="2BE375FF" w14:textId="77777777" w:rsidR="00F57862" w:rsidRPr="00F57862" w:rsidRDefault="008C7A42" w:rsidP="00F57862">
      <w:pPr>
        <w:keepNext/>
        <w:keepLines/>
      </w:pPr>
      <w:r>
        <w:t xml:space="preserve">Some clarifications were requested by Nokia. This was left for off-line discussion and revised to </w:t>
      </w:r>
      <w:r w:rsidRPr="008C7A42">
        <w:rPr>
          <w:color w:val="0000FF"/>
        </w:rPr>
        <w:t>S2-250</w:t>
      </w:r>
      <w:r>
        <w:rPr>
          <w:color w:val="0000FF"/>
        </w:rPr>
        <w:t>7861</w:t>
      </w:r>
      <w:r w:rsidR="00F57862" w:rsidRPr="00F57862">
        <w:t xml:space="preserve">. </w:t>
      </w:r>
    </w:p>
    <w:p w14:paraId="50329393" w14:textId="7975F5AA" w:rsidR="00F57862" w:rsidRDefault="00D35A43" w:rsidP="00F57862">
      <w:pPr>
        <w:keepNext/>
        <w:keepLines/>
      </w:pPr>
      <w:r>
        <w:t xml:space="preserve">Changes on changes should be removed. The summary of Change should be aligned. This was revised to </w:t>
      </w:r>
      <w:r w:rsidRPr="00CE3EC0">
        <w:rPr>
          <w:color w:val="0000FF"/>
        </w:rPr>
        <w:t>S2-2</w:t>
      </w:r>
      <w:r>
        <w:rPr>
          <w:color w:val="0000FF"/>
        </w:rPr>
        <w:t>508018</w:t>
      </w:r>
      <w:r>
        <w:t>.</w:t>
      </w:r>
      <w:r w:rsidRPr="00375008">
        <w:t xml:space="preserve"> </w:t>
      </w:r>
    </w:p>
    <w:p w14:paraId="77FD203F" w14:textId="77777777" w:rsidR="0061178C" w:rsidRPr="005B25A1" w:rsidRDefault="00D35A43" w:rsidP="0061178C">
      <w:pPr>
        <w:keepNext/>
        <w:keepLines/>
      </w:pPr>
      <w:r>
        <w:t xml:space="preserve">This was </w:t>
      </w:r>
      <w:r w:rsidRPr="00B30893">
        <w:rPr>
          <w:color w:val="FF0000"/>
        </w:rPr>
        <w:t>agreed</w:t>
      </w:r>
      <w:r>
        <w:t xml:space="preserve"> in parallel session</w:t>
      </w:r>
      <w:r w:rsidR="0061178C">
        <w:t xml:space="preserve">. </w:t>
      </w:r>
    </w:p>
    <w:p w14:paraId="44CAFCDC" w14:textId="77777777" w:rsidR="0061178C" w:rsidRDefault="0061178C" w:rsidP="0061178C">
      <w:pPr>
        <w:keepNext/>
        <w:keepLines/>
        <w:rPr>
          <w:b/>
          <w:bCs/>
        </w:rPr>
      </w:pPr>
      <w:r>
        <w:rPr>
          <w:b/>
          <w:bCs/>
        </w:rPr>
        <w:t>Plenary Discussion:</w:t>
      </w:r>
    </w:p>
    <w:p w14:paraId="57946905" w14:textId="3A535405" w:rsidR="00D35A43" w:rsidRPr="00301857" w:rsidRDefault="00D35A43" w:rsidP="00D35A43">
      <w:pPr>
        <w:keepNext/>
        <w:keepLines/>
      </w:pPr>
    </w:p>
    <w:p w14:paraId="738DBA75" w14:textId="77777777" w:rsidR="00D35A43" w:rsidRPr="00EB0339" w:rsidRDefault="00D35A43" w:rsidP="00D35A43">
      <w:r w:rsidRPr="005B25A1">
        <w:rPr>
          <w:b/>
          <w:bCs/>
        </w:rPr>
        <w:t>Status:</w:t>
      </w:r>
      <w:r>
        <w:t xml:space="preserve"> </w:t>
      </w:r>
      <w:r>
        <w:rPr>
          <w:color w:val="0000FF"/>
        </w:rPr>
        <w:t>&lt;Parallel Agreed&gt;</w:t>
      </w:r>
      <w:r>
        <w:t>.</w:t>
      </w:r>
    </w:p>
    <w:p w14:paraId="25993F00" w14:textId="77777777" w:rsidR="00E00DA6" w:rsidRDefault="007615D6" w:rsidP="000A3FBD">
      <w:pPr>
        <w:pStyle w:val="NormTop"/>
      </w:pPr>
      <w:r>
        <w:rPr>
          <w:color w:val="0000FF"/>
        </w:rPr>
        <w:t>S2-2506807</w:t>
      </w:r>
      <w:r w:rsidRPr="00D53282">
        <w:t xml:space="preserve"> </w:t>
      </w:r>
      <w:r>
        <w:t>(CR) 23.502 CR5547 (Rel-19, 'F'): Clarifications on mobility between hosting and participating operators (Source: Samsung)</w:t>
      </w:r>
      <w:r>
        <w:br/>
      </w:r>
      <w:r w:rsidRPr="00D53282">
        <w:rPr>
          <w:b/>
        </w:rPr>
        <w:t>Document for:</w:t>
      </w:r>
      <w:r w:rsidRPr="00D53282">
        <w:t xml:space="preserve"> </w:t>
      </w:r>
      <w:r>
        <w:t>Approval</w:t>
      </w:r>
      <w:r>
        <w:br/>
      </w:r>
      <w:r w:rsidRPr="00D53282">
        <w:rPr>
          <w:b/>
        </w:rPr>
        <w:t>Abstract:</w:t>
      </w:r>
      <w:r w:rsidRPr="00D53282">
        <w:t xml:space="preserve"> </w:t>
      </w:r>
    </w:p>
    <w:p w14:paraId="0312AF95" w14:textId="77777777" w:rsidR="007615D6" w:rsidRPr="005B25A1" w:rsidRDefault="007615D6" w:rsidP="007615D6">
      <w:pPr>
        <w:keepNext/>
        <w:keepLines/>
        <w:rPr>
          <w:b/>
          <w:bCs/>
        </w:rPr>
      </w:pPr>
      <w:r w:rsidRPr="005B25A1">
        <w:rPr>
          <w:b/>
          <w:bCs/>
        </w:rPr>
        <w:t>Parallel discussion:</w:t>
      </w:r>
    </w:p>
    <w:p w14:paraId="07FCB7A3" w14:textId="77777777" w:rsidR="00F57862" w:rsidRPr="00F57862" w:rsidRDefault="008C7A42" w:rsidP="00F57862">
      <w:pPr>
        <w:keepNext/>
        <w:keepLines/>
      </w:pPr>
      <w:r>
        <w:t xml:space="preserve">Huawei commented that this CR may not be required and suggested only focussing on the 23.501 CR. Nokia suggested discussing off-line which TS to update. This was left for off-line discussion and revised to </w:t>
      </w:r>
      <w:r w:rsidRPr="008C7A42">
        <w:rPr>
          <w:color w:val="0000FF"/>
        </w:rPr>
        <w:t>S2-250</w:t>
      </w:r>
      <w:r>
        <w:rPr>
          <w:color w:val="0000FF"/>
        </w:rPr>
        <w:t>7862</w:t>
      </w:r>
      <w:r w:rsidR="00F57862" w:rsidRPr="00F57862">
        <w:t xml:space="preserve">. </w:t>
      </w:r>
    </w:p>
    <w:p w14:paraId="051D8C56" w14:textId="0707FDD8" w:rsidR="00F57862" w:rsidRPr="00F57862" w:rsidRDefault="009273C4" w:rsidP="00F57862">
      <w:pPr>
        <w:keepNext/>
        <w:keepLines/>
      </w:pPr>
      <w:r w:rsidRPr="008C7A42">
        <w:rPr>
          <w:color w:val="0000FF"/>
        </w:rPr>
        <w:t>S2-250</w:t>
      </w:r>
      <w:r>
        <w:rPr>
          <w:color w:val="0000FF"/>
        </w:rPr>
        <w:t>7862</w:t>
      </w:r>
      <w:r>
        <w:t xml:space="preserve"> was </w:t>
      </w:r>
      <w:r w:rsidRPr="009273C4">
        <w:rPr>
          <w:color w:val="FF0000"/>
        </w:rPr>
        <w:t xml:space="preserve">withdrawn </w:t>
      </w:r>
      <w:r>
        <w:t xml:space="preserve">and this was then </w:t>
      </w:r>
      <w:r w:rsidRPr="00C3284B">
        <w:rPr>
          <w:color w:val="0000FF"/>
        </w:rPr>
        <w:t>noted</w:t>
      </w:r>
      <w:r>
        <w:t xml:space="preserve"> in parallel session.</w:t>
      </w:r>
    </w:p>
    <w:p w14:paraId="7DDF094E" w14:textId="15678534" w:rsidR="008C7A42" w:rsidRPr="009273C4" w:rsidRDefault="008C7A42" w:rsidP="008C7A42">
      <w:r w:rsidRPr="005B25A1">
        <w:rPr>
          <w:b/>
          <w:bCs/>
        </w:rPr>
        <w:t>Status:</w:t>
      </w:r>
      <w:r>
        <w:t xml:space="preserve"> </w:t>
      </w:r>
      <w:r w:rsidR="009273C4" w:rsidRPr="00C3284B">
        <w:rPr>
          <w:color w:val="0000FF"/>
        </w:rPr>
        <w:t>Noted</w:t>
      </w:r>
      <w:r w:rsidR="009273C4">
        <w:t>.</w:t>
      </w:r>
    </w:p>
    <w:p w14:paraId="6E8A161D" w14:textId="77777777" w:rsidR="008A22D1" w:rsidRDefault="008A22D1" w:rsidP="00BB3F37"/>
    <w:p w14:paraId="427F4C66" w14:textId="77777777" w:rsidR="007615D6" w:rsidRDefault="007615D6" w:rsidP="0010433C">
      <w:pPr>
        <w:pStyle w:val="Heading2"/>
      </w:pPr>
      <w:r>
        <w:t>19.17</w:t>
      </w:r>
      <w:r>
        <w:tab/>
        <w:t>Architecture support of roaming value-added services (TEI19_RVAS)</w:t>
      </w:r>
    </w:p>
    <w:p w14:paraId="28A2B441" w14:textId="77777777" w:rsidR="008A22D1" w:rsidRDefault="00000000" w:rsidP="00BB3F37">
      <w:r>
        <w:t>There were no contributions to this agenda item.</w:t>
      </w:r>
    </w:p>
    <w:p w14:paraId="04E9FB3B" w14:textId="77777777" w:rsidR="008A22D1" w:rsidRDefault="008A22D1" w:rsidP="00BB3F37"/>
    <w:p w14:paraId="1F57C334" w14:textId="77777777" w:rsidR="007615D6" w:rsidRDefault="007615D6" w:rsidP="0010433C">
      <w:pPr>
        <w:pStyle w:val="Heading2"/>
      </w:pPr>
      <w:r>
        <w:t>19.18</w:t>
      </w:r>
      <w:r>
        <w:tab/>
        <w:t>Minimize the Number of Policy Associations (TEI19_MINPA)</w:t>
      </w:r>
    </w:p>
    <w:p w14:paraId="04E86149" w14:textId="77777777" w:rsidR="00E00DA6" w:rsidRDefault="007615D6" w:rsidP="000A3FBD">
      <w:pPr>
        <w:pStyle w:val="NormTop"/>
      </w:pPr>
      <w:r>
        <w:rPr>
          <w:color w:val="0000FF"/>
        </w:rPr>
        <w:t>S2-2506405</w:t>
      </w:r>
      <w:r w:rsidRPr="00D53282">
        <w:t xml:space="preserve"> </w:t>
      </w:r>
      <w:r>
        <w:lastRenderedPageBreak/>
        <w:t>(CR) 23.502 CR5522 (Rel-19, 'F'): How to trigger the removal the UE Policies in the UE (Source: Ericsson, AT&amp;T, Verizon)</w:t>
      </w:r>
      <w:r>
        <w:br/>
      </w:r>
      <w:r w:rsidRPr="00D53282">
        <w:rPr>
          <w:b/>
        </w:rPr>
        <w:t>Document for:</w:t>
      </w:r>
      <w:r w:rsidRPr="00D53282">
        <w:t xml:space="preserve"> </w:t>
      </w:r>
      <w:r>
        <w:t>Approval</w:t>
      </w:r>
      <w:r>
        <w:br/>
      </w:r>
      <w:r w:rsidRPr="00D53282">
        <w:rPr>
          <w:b/>
        </w:rPr>
        <w:t>Abstract:</w:t>
      </w:r>
      <w:r w:rsidRPr="00D53282">
        <w:t xml:space="preserve"> </w:t>
      </w:r>
      <w:r>
        <w:br/>
        <w:t>Summary of change: An indication that subscription values for the UE Policy Association Indicator changed from 'enabled' to 'disabled' is added to UDM. If present, it indicates to the AMF that the PCF shall be informed, via PCRTs, when the UE Policy Assoc.</w:t>
      </w:r>
    </w:p>
    <w:p w14:paraId="61E8D441" w14:textId="77777777" w:rsidR="007615D6" w:rsidRPr="005B25A1" w:rsidRDefault="007615D6" w:rsidP="007615D6">
      <w:pPr>
        <w:keepNext/>
        <w:keepLines/>
        <w:rPr>
          <w:b/>
          <w:bCs/>
        </w:rPr>
      </w:pPr>
      <w:r w:rsidRPr="005B25A1">
        <w:rPr>
          <w:b/>
          <w:bCs/>
        </w:rPr>
        <w:t>Parallel discussion:</w:t>
      </w:r>
    </w:p>
    <w:p w14:paraId="1619E241" w14:textId="77777777" w:rsidR="0061178C" w:rsidRDefault="00702B4A" w:rsidP="0061178C">
      <w:pPr>
        <w:keepNext/>
        <w:keepLines/>
      </w:pPr>
      <w:r>
        <w:t>The need for the indication was questioned. Ericsson clarified that this would allow consistency on the UE Policy association in the UEs</w:t>
      </w:r>
      <w:r w:rsidR="0064785C">
        <w:t xml:space="preserve"> and the Network</w:t>
      </w:r>
      <w:r>
        <w:t>. It was commented that this needs to be checked whether it is needed and also whether it should then be a Cat ‘B’ CR.</w:t>
      </w:r>
      <w:r w:rsidR="0064785C">
        <w:t xml:space="preserve"> Ericsson further clarified that this is needed to remove the UE policies from the UE. It should be checked off-line whether existing mechanisms can be used for this. This was left for off-line discussion and revised to </w:t>
      </w:r>
      <w:r w:rsidR="0064785C" w:rsidRPr="0064785C">
        <w:rPr>
          <w:color w:val="0000FF"/>
        </w:rPr>
        <w:t>S2-250</w:t>
      </w:r>
      <w:r w:rsidR="0064785C">
        <w:rPr>
          <w:color w:val="0000FF"/>
        </w:rPr>
        <w:t>7863</w:t>
      </w:r>
      <w:r w:rsidR="0061178C">
        <w:t xml:space="preserve">. </w:t>
      </w:r>
    </w:p>
    <w:p w14:paraId="7A09961A" w14:textId="77777777" w:rsidR="0061178C" w:rsidRDefault="0061178C" w:rsidP="0061178C">
      <w:pPr>
        <w:keepNext/>
        <w:keepLines/>
        <w:rPr>
          <w:b/>
          <w:bCs/>
        </w:rPr>
      </w:pPr>
      <w:r>
        <w:rPr>
          <w:b/>
          <w:bCs/>
        </w:rPr>
        <w:t>Plenary Discussion:</w:t>
      </w:r>
    </w:p>
    <w:p w14:paraId="5CAD9C1B" w14:textId="5CD05004" w:rsidR="00520DEE" w:rsidRDefault="00520DEE" w:rsidP="00520DEE">
      <w:pPr>
        <w:keepNext/>
        <w:keepLines/>
      </w:pPr>
      <w:r>
        <w:t xml:space="preserve">  </w:t>
      </w:r>
      <w:r>
        <w:rPr>
          <w:color w:val="FF0000"/>
        </w:rPr>
        <w:t>&lt;RETURN - OPEN&gt;</w:t>
      </w:r>
    </w:p>
    <w:p w14:paraId="1AE0204F" w14:textId="77777777" w:rsidR="0064785C" w:rsidRPr="00EB0339" w:rsidRDefault="0064785C" w:rsidP="0064785C">
      <w:r w:rsidRPr="005B25A1">
        <w:rPr>
          <w:b/>
          <w:bCs/>
        </w:rPr>
        <w:t>Status:</w:t>
      </w:r>
      <w:r>
        <w:t xml:space="preserve"> </w:t>
      </w:r>
      <w:r w:rsidRPr="00380F14">
        <w:rPr>
          <w:color w:val="FF0000"/>
        </w:rPr>
        <w:t>OPEN</w:t>
      </w:r>
    </w:p>
    <w:p w14:paraId="1F9916FC" w14:textId="77777777" w:rsidR="00E00DA6" w:rsidRDefault="007615D6" w:rsidP="000A3FBD">
      <w:pPr>
        <w:pStyle w:val="NormTop"/>
      </w:pPr>
      <w:r>
        <w:rPr>
          <w:color w:val="0000FF"/>
        </w:rPr>
        <w:t>S2-2506406</w:t>
      </w:r>
      <w:r w:rsidRPr="00D53282">
        <w:t xml:space="preserve"> </w:t>
      </w:r>
      <w:r>
        <w:t>(CR) 23.503 CR1569 (Rel-19, 'F'): How to trigger the removal the UE Policies in the UE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An indication that subscription values for the UE Policy Association Indicator changed from 'enabled' to 'disabled' is added to UDM. If present, it indicates to the AMF that the PCF shall be informed, via PCRTs, when the UE Policy Assoc.</w:t>
      </w:r>
    </w:p>
    <w:p w14:paraId="4F1396E4" w14:textId="77777777" w:rsidR="007615D6" w:rsidRPr="005B25A1" w:rsidRDefault="007615D6" w:rsidP="007615D6">
      <w:pPr>
        <w:keepNext/>
        <w:keepLines/>
        <w:rPr>
          <w:b/>
          <w:bCs/>
        </w:rPr>
      </w:pPr>
      <w:r w:rsidRPr="005B25A1">
        <w:rPr>
          <w:b/>
          <w:bCs/>
        </w:rPr>
        <w:t>Parallel discussion:</w:t>
      </w:r>
    </w:p>
    <w:p w14:paraId="49D0D8BA" w14:textId="77777777" w:rsidR="0061178C" w:rsidRDefault="0064785C" w:rsidP="0061178C">
      <w:pPr>
        <w:keepNext/>
        <w:keepLines/>
      </w:pPr>
      <w:r>
        <w:t xml:space="preserve">Huawei commented that this is only necessary at subscription and the PCF can update the information before the de-subscription. This was left for off-line discussion and revised to </w:t>
      </w:r>
      <w:r w:rsidRPr="0064785C">
        <w:rPr>
          <w:color w:val="0000FF"/>
        </w:rPr>
        <w:t>S2-250</w:t>
      </w:r>
      <w:r>
        <w:rPr>
          <w:color w:val="0000FF"/>
        </w:rPr>
        <w:t>7864</w:t>
      </w:r>
      <w:r w:rsidR="0061178C">
        <w:t xml:space="preserve">. </w:t>
      </w:r>
    </w:p>
    <w:p w14:paraId="6C17329B" w14:textId="77777777" w:rsidR="0061178C" w:rsidRDefault="0061178C" w:rsidP="0061178C">
      <w:pPr>
        <w:keepNext/>
        <w:keepLines/>
        <w:rPr>
          <w:b/>
          <w:bCs/>
        </w:rPr>
      </w:pPr>
      <w:r>
        <w:rPr>
          <w:b/>
          <w:bCs/>
        </w:rPr>
        <w:t>Plenary Discussion:</w:t>
      </w:r>
    </w:p>
    <w:p w14:paraId="4BA7A697" w14:textId="50FD58BF" w:rsidR="00520DEE" w:rsidRDefault="00520DEE" w:rsidP="00520DEE">
      <w:pPr>
        <w:keepNext/>
        <w:keepLines/>
      </w:pPr>
      <w:r>
        <w:t xml:space="preserve">  </w:t>
      </w:r>
      <w:r>
        <w:rPr>
          <w:color w:val="FF0000"/>
        </w:rPr>
        <w:t>&lt;RETURN - OPEN&gt;</w:t>
      </w:r>
    </w:p>
    <w:p w14:paraId="74B5AC23" w14:textId="77777777" w:rsidR="0064785C" w:rsidRPr="00EB0339" w:rsidRDefault="0064785C" w:rsidP="0064785C">
      <w:r w:rsidRPr="005B25A1">
        <w:rPr>
          <w:b/>
          <w:bCs/>
        </w:rPr>
        <w:t>Status:</w:t>
      </w:r>
      <w:r>
        <w:t xml:space="preserve"> </w:t>
      </w:r>
      <w:r w:rsidRPr="00380F14">
        <w:rPr>
          <w:color w:val="FF0000"/>
        </w:rPr>
        <w:t>OPEN</w:t>
      </w:r>
    </w:p>
    <w:p w14:paraId="188F9BCC" w14:textId="77777777" w:rsidR="008A22D1" w:rsidRDefault="008A22D1" w:rsidP="00BB3F37"/>
    <w:p w14:paraId="5858B1E2" w14:textId="77777777"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5DACFD99" w14:textId="77777777" w:rsidR="008A22D1" w:rsidRDefault="00000000" w:rsidP="00BB3F37">
      <w:r>
        <w:t>There were no contributions to this agenda item.</w:t>
      </w:r>
    </w:p>
    <w:p w14:paraId="5089AFE5" w14:textId="77777777" w:rsidR="008A22D1" w:rsidRDefault="008A22D1" w:rsidP="00BB3F37"/>
    <w:p w14:paraId="4D2DD1D0" w14:textId="77777777" w:rsidR="007615D6" w:rsidRDefault="007615D6" w:rsidP="0010433C">
      <w:pPr>
        <w:pStyle w:val="Heading2"/>
      </w:pPr>
      <w:r>
        <w:t>19.20</w:t>
      </w:r>
      <w:r>
        <w:tab/>
        <w:t>Providing per-subscriber VLAN instructions from UDM (TEI19_VLANSUB)</w:t>
      </w:r>
    </w:p>
    <w:p w14:paraId="71D6E86F" w14:textId="77777777" w:rsidR="008A22D1" w:rsidRDefault="00000000" w:rsidP="00BB3F37">
      <w:r>
        <w:t>There were no contributions to this agenda item.</w:t>
      </w:r>
    </w:p>
    <w:p w14:paraId="5C9FDC4A" w14:textId="77777777" w:rsidR="008A22D1" w:rsidRDefault="008A22D1" w:rsidP="00BB3F37"/>
    <w:p w14:paraId="7BD2E75C" w14:textId="77777777" w:rsidR="007615D6" w:rsidRDefault="007615D6" w:rsidP="0010433C">
      <w:pPr>
        <w:pStyle w:val="Heading2"/>
      </w:pPr>
      <w:r>
        <w:t>19.21</w:t>
      </w:r>
      <w:r>
        <w:tab/>
        <w:t>Enhancing Parameter Provisioning with static UE IP address and UP sec</w:t>
      </w:r>
      <w:r>
        <w:lastRenderedPageBreak/>
        <w:t>urity policy (TEI19_IP_SP_EXP)</w:t>
      </w:r>
    </w:p>
    <w:p w14:paraId="6502A483" w14:textId="77777777" w:rsidR="008A22D1" w:rsidRDefault="00000000" w:rsidP="00BB3F37">
      <w:r>
        <w:t>There were no contributions to this agenda item.</w:t>
      </w:r>
    </w:p>
    <w:p w14:paraId="316E2B9A" w14:textId="77777777" w:rsidR="008A22D1" w:rsidRDefault="008A22D1" w:rsidP="00BB3F37"/>
    <w:p w14:paraId="6A8B9001" w14:textId="77777777" w:rsidR="007615D6" w:rsidRDefault="007615D6" w:rsidP="0010433C">
      <w:pPr>
        <w:pStyle w:val="Heading2"/>
      </w:pPr>
      <w:r>
        <w:t>19.22</w:t>
      </w:r>
      <w:r>
        <w:tab/>
        <w:t>Spending Limits for UE Policies in Roaming scenario (TEI19_SLUPiR)</w:t>
      </w:r>
    </w:p>
    <w:p w14:paraId="07206722" w14:textId="77777777" w:rsidR="008A22D1" w:rsidRDefault="00000000" w:rsidP="00BB3F37">
      <w:r>
        <w:t>There were no contributions to this agenda item.</w:t>
      </w:r>
    </w:p>
    <w:p w14:paraId="012144FE" w14:textId="77777777" w:rsidR="008A22D1" w:rsidRDefault="008A22D1" w:rsidP="00BB3F37"/>
    <w:p w14:paraId="74607C3E" w14:textId="77777777" w:rsidR="007615D6" w:rsidRDefault="007615D6" w:rsidP="0010433C">
      <w:pPr>
        <w:pStyle w:val="Heading2"/>
      </w:pPr>
      <w:r>
        <w:t>19.23</w:t>
      </w:r>
      <w:r>
        <w:tab/>
        <w:t>Subscription control for reference time distribution in EPS (TEI19_TIME_SUB_EPS)</w:t>
      </w:r>
    </w:p>
    <w:p w14:paraId="348B4AAA" w14:textId="77777777" w:rsidR="008A22D1" w:rsidRDefault="00000000" w:rsidP="00BB3F37">
      <w:r>
        <w:t>There were no contributions to this agenda item.</w:t>
      </w:r>
    </w:p>
    <w:p w14:paraId="5EBC2F9A" w14:textId="77777777" w:rsidR="008A22D1" w:rsidRDefault="008A22D1" w:rsidP="00BB3F37"/>
    <w:p w14:paraId="747B0A99" w14:textId="77777777" w:rsidR="007615D6" w:rsidRDefault="007615D6" w:rsidP="0010433C">
      <w:pPr>
        <w:pStyle w:val="Heading2"/>
      </w:pPr>
      <w:r>
        <w:t>19.24</w:t>
      </w:r>
      <w:r>
        <w:tab/>
        <w:t>On-demand broadcast of GNSS assistance data (TEI19_OBGAD)</w:t>
      </w:r>
    </w:p>
    <w:p w14:paraId="2F527FC0" w14:textId="77777777" w:rsidR="008A22D1" w:rsidRDefault="00000000" w:rsidP="00BB3F37">
      <w:r>
        <w:t>There were no contributions to this agenda item.</w:t>
      </w:r>
    </w:p>
    <w:p w14:paraId="0AFBBF72" w14:textId="77777777" w:rsidR="008A22D1" w:rsidRDefault="008A22D1" w:rsidP="00BB3F37"/>
    <w:p w14:paraId="76EC31F5" w14:textId="77777777" w:rsidR="007615D6" w:rsidRDefault="007615D6" w:rsidP="0010433C">
      <w:pPr>
        <w:pStyle w:val="Heading2"/>
      </w:pPr>
      <w:r>
        <w:t>19.25</w:t>
      </w:r>
      <w:r>
        <w:tab/>
        <w:t>QoS monitoring (TEI19_QME)</w:t>
      </w:r>
    </w:p>
    <w:p w14:paraId="5E457106" w14:textId="77777777" w:rsidR="008A22D1" w:rsidRDefault="00000000" w:rsidP="00BB3F37">
      <w:r>
        <w:t>There were no contributions to this agenda item.</w:t>
      </w:r>
    </w:p>
    <w:p w14:paraId="290DD81C" w14:textId="77777777" w:rsidR="008A22D1" w:rsidRDefault="008A22D1" w:rsidP="00BB3F37"/>
    <w:p w14:paraId="1328775A" w14:textId="77777777" w:rsidR="007615D6" w:rsidRDefault="007615D6" w:rsidP="0010433C">
      <w:pPr>
        <w:pStyle w:val="Heading2"/>
      </w:pPr>
      <w:r>
        <w:t>19.26</w:t>
      </w:r>
      <w:r>
        <w:tab/>
        <w:t>NF discovery and selection by target PLMN (TEI19_NFsel_by_tPLMN)</w:t>
      </w:r>
    </w:p>
    <w:p w14:paraId="12776E9F" w14:textId="77777777" w:rsidR="008A22D1" w:rsidRDefault="00000000" w:rsidP="00BB3F37">
      <w:r>
        <w:t>There were no contributions to this agenda item.</w:t>
      </w:r>
    </w:p>
    <w:p w14:paraId="0ADB82B6" w14:textId="77777777" w:rsidR="008A22D1" w:rsidRDefault="008A22D1" w:rsidP="00BB3F37"/>
    <w:p w14:paraId="22323565" w14:textId="77777777" w:rsidR="007615D6" w:rsidRDefault="007615D6" w:rsidP="0010433C">
      <w:pPr>
        <w:pStyle w:val="Heading2"/>
      </w:pPr>
      <w:r>
        <w:t>19.27</w:t>
      </w:r>
      <w:r>
        <w:tab/>
        <w:t>Roaming traffic offloading via session breakout in HPLMN (TEI19_HSBO)</w:t>
      </w:r>
    </w:p>
    <w:p w14:paraId="7B371CC9" w14:textId="77777777" w:rsidR="008A22D1" w:rsidRDefault="00000000" w:rsidP="00BB3F37">
      <w:r>
        <w:t>There were no contributions to this agenda item.</w:t>
      </w:r>
    </w:p>
    <w:p w14:paraId="0C583499" w14:textId="77777777" w:rsidR="008A22D1" w:rsidRDefault="008A22D1" w:rsidP="00BB3F37"/>
    <w:p w14:paraId="2EE68283" w14:textId="77777777" w:rsidR="007615D6" w:rsidRDefault="007615D6" w:rsidP="0010433C">
      <w:pPr>
        <w:pStyle w:val="Heading2"/>
      </w:pPr>
      <w:r>
        <w:t>19.28</w:t>
      </w:r>
      <w:r>
        <w:tab/>
        <w:t>Multiple Location Procedure for Emergency LCS Routing (TEI19_MLR4RTR)</w:t>
      </w:r>
    </w:p>
    <w:p w14:paraId="5C29A684" w14:textId="77777777" w:rsidR="008A22D1" w:rsidRDefault="00000000" w:rsidP="00BB3F37">
      <w:r>
        <w:t>There were no contributions to this agenda item.</w:t>
      </w:r>
    </w:p>
    <w:p w14:paraId="44E6085E" w14:textId="77777777" w:rsidR="008A22D1" w:rsidRDefault="008A22D1" w:rsidP="00BB3F37"/>
    <w:p w14:paraId="47DBE600" w14:textId="77777777"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5A135E66" w14:textId="77777777" w:rsidR="008A22D1" w:rsidRDefault="00000000" w:rsidP="00BB3F37">
      <w:r>
        <w:t>There were no con</w:t>
      </w:r>
      <w:r>
        <w:lastRenderedPageBreak/>
        <w:t>tributions to this agenda item.</w:t>
      </w:r>
    </w:p>
    <w:p w14:paraId="34194513" w14:textId="77777777" w:rsidR="008A22D1" w:rsidRDefault="008A22D1" w:rsidP="00BB3F37"/>
    <w:p w14:paraId="487BB175" w14:textId="77777777"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4C53C140" w14:textId="77777777" w:rsidR="008A22D1" w:rsidRDefault="00000000" w:rsidP="00BB3F37">
      <w:r>
        <w:t>There were no contributions to this agenda item.</w:t>
      </w:r>
    </w:p>
    <w:p w14:paraId="442995BB" w14:textId="77777777" w:rsidR="008A22D1" w:rsidRDefault="008A22D1" w:rsidP="00BB3F37"/>
    <w:p w14:paraId="0A620CD7" w14:textId="77777777" w:rsidR="007615D6" w:rsidRDefault="007615D6" w:rsidP="0010433C">
      <w:pPr>
        <w:pStyle w:val="Heading2"/>
      </w:pPr>
      <w:r>
        <w:t>19.31</w:t>
      </w:r>
      <w:r>
        <w:tab/>
        <w:t>ATSSS Rule Provisioning via 3GPP access connected to EPC (TEI19_ARP3E)</w:t>
      </w:r>
    </w:p>
    <w:p w14:paraId="6E9348C7" w14:textId="77777777" w:rsidR="008A22D1" w:rsidRDefault="00000000" w:rsidP="00BB3F37">
      <w:r>
        <w:t>There were no contributions to this agenda item.</w:t>
      </w:r>
    </w:p>
    <w:p w14:paraId="235BEEBC" w14:textId="77777777" w:rsidR="008A22D1" w:rsidRDefault="008A22D1" w:rsidP="00BB3F37"/>
    <w:p w14:paraId="18E26044" w14:textId="77777777" w:rsidR="007615D6" w:rsidRDefault="007615D6" w:rsidP="0010433C">
      <w:pPr>
        <w:pStyle w:val="Heading2"/>
      </w:pPr>
      <w:r>
        <w:t>19.32</w:t>
      </w:r>
      <w:r>
        <w:tab/>
        <w:t xml:space="preserve">Network Controlled Network Slice Selection (TEI19_ </w:t>
      </w:r>
      <w:proofErr w:type="spellStart"/>
      <w:r>
        <w:t>SliceSel</w:t>
      </w:r>
      <w:proofErr w:type="spellEnd"/>
      <w:r>
        <w:t>)</w:t>
      </w:r>
    </w:p>
    <w:p w14:paraId="3F93CC7F" w14:textId="77777777" w:rsidR="00E00DA6" w:rsidRDefault="007615D6" w:rsidP="000A3FBD">
      <w:pPr>
        <w:pStyle w:val="NormTop"/>
      </w:pPr>
      <w:r>
        <w:rPr>
          <w:color w:val="0000FF"/>
        </w:rPr>
        <w:t>S2-2506126</w:t>
      </w:r>
      <w:r w:rsidRPr="00D53282">
        <w:t xml:space="preserve"> </w:t>
      </w:r>
      <w:r>
        <w:t>(LS IN) LS from CT WG3: Questions on TEI19_SliceSel (Source: CT WG3 (C3-252520))</w:t>
      </w:r>
      <w:r>
        <w:br/>
      </w:r>
      <w:r w:rsidRPr="00D53282">
        <w:rPr>
          <w:b/>
        </w:rPr>
        <w:t>Document for:</w:t>
      </w:r>
      <w:r w:rsidRPr="00D53282">
        <w:t xml:space="preserve"> </w:t>
      </w:r>
      <w:r>
        <w:t>Action</w:t>
      </w:r>
      <w:r>
        <w:br/>
      </w:r>
      <w:r w:rsidRPr="00D53282">
        <w:rPr>
          <w:b/>
        </w:rPr>
        <w:t>Abstract:</w:t>
      </w:r>
      <w:r w:rsidRPr="00D53282">
        <w:t xml:space="preserve"> </w:t>
      </w:r>
      <w:r>
        <w:br/>
        <w:t xml:space="preserve">AF can request network slice replacement via </w:t>
      </w:r>
      <w:proofErr w:type="spellStart"/>
      <w:r>
        <w:t>Nnef_AMPolicyAuthorization</w:t>
      </w:r>
      <w:proofErr w:type="spellEnd"/>
      <w:r>
        <w:t xml:space="preserve"> API or </w:t>
      </w:r>
      <w:proofErr w:type="spellStart"/>
      <w:r>
        <w:t>Nnef_AMInfluence</w:t>
      </w:r>
      <w:proofErr w:type="spellEnd"/>
      <w:r>
        <w:t xml:space="preserve"> API. Currently, the </w:t>
      </w:r>
      <w:proofErr w:type="spellStart"/>
      <w:r>
        <w:t>Nnef_AMPolicyAuthorization</w:t>
      </w:r>
      <w:proofErr w:type="spellEnd"/>
      <w:r>
        <w:t xml:space="preserve"> API supports the AF requests targeting an individual UE, while the </w:t>
      </w:r>
      <w:proofErr w:type="spellStart"/>
      <w:r>
        <w:t>Nnef_AMInfluence</w:t>
      </w:r>
      <w:proofErr w:type="spellEnd"/>
      <w:r>
        <w:t xml:space="preserve"> API supports the AF requests targeting one or multiple UEs. However, Clause 5.15.5.2.2a of TS 23.501 only specifies the AF requested network slice replacement for a UE. Question 1: Can the AF provision the same AF requested Network Slice Replacement requirements for the same Replaced S-NSSAI for more than one UE simultaneously? Clause 5.15.5.2.2a of TS 23.501 also states that if the replacement is successful, the AMF removes the Replaced S-NSSAI from the Allowed NSSAI. Question 2: Can the Replaced S-NSSAI be part of only the Allowed NSSAI or can it also be part of the Partially Allowed NSSAI for the UE?. Action: CT WG3 kindly asks SA WG2 to answer the questions and update the specification accordingly if needed.</w:t>
      </w:r>
    </w:p>
    <w:p w14:paraId="2418FC08"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S2-2506224</w:t>
      </w:r>
      <w:r>
        <w:t>,</w:t>
      </w:r>
      <w:r>
        <w:rPr>
          <w:color w:val="0000FF"/>
        </w:rPr>
        <w:t xml:space="preserve"> S2-2506490</w:t>
      </w:r>
      <w:r>
        <w:t>,</w:t>
      </w:r>
      <w:r>
        <w:rPr>
          <w:color w:val="0000FF"/>
        </w:rPr>
        <w:t xml:space="preserve"> S2-2506673</w:t>
      </w:r>
      <w:r>
        <w:t>,</w:t>
      </w:r>
      <w:r>
        <w:rPr>
          <w:color w:val="0000FF"/>
        </w:rPr>
        <w:t xml:space="preserve"> S2-2506782</w:t>
      </w:r>
      <w:r>
        <w:t>.</w:t>
      </w:r>
    </w:p>
    <w:p w14:paraId="6D8974DA" w14:textId="77777777" w:rsidR="007615D6" w:rsidRPr="005B25A1" w:rsidRDefault="007615D6" w:rsidP="007615D6">
      <w:pPr>
        <w:keepNext/>
        <w:keepLines/>
        <w:rPr>
          <w:b/>
          <w:bCs/>
        </w:rPr>
      </w:pPr>
      <w:r w:rsidRPr="005B25A1">
        <w:rPr>
          <w:b/>
          <w:bCs/>
        </w:rPr>
        <w:t>Parallel discussion:</w:t>
      </w:r>
    </w:p>
    <w:p w14:paraId="6B90FDA2" w14:textId="77777777" w:rsidR="0061178C" w:rsidRDefault="0064785C" w:rsidP="0061178C">
      <w:pPr>
        <w:keepNext/>
        <w:keepLines/>
      </w:pPr>
      <w:r>
        <w:t>The proposed responses were reviewed</w:t>
      </w:r>
      <w:r w:rsidR="0061178C">
        <w:t xml:space="preserve">. </w:t>
      </w:r>
    </w:p>
    <w:p w14:paraId="345F2E1B" w14:textId="77777777" w:rsidR="0061178C" w:rsidRDefault="0061178C" w:rsidP="0061178C">
      <w:pPr>
        <w:keepNext/>
        <w:keepLines/>
        <w:rPr>
          <w:b/>
          <w:bCs/>
        </w:rPr>
      </w:pPr>
      <w:r>
        <w:rPr>
          <w:b/>
          <w:bCs/>
        </w:rPr>
        <w:t>Plenary Discussion:</w:t>
      </w:r>
    </w:p>
    <w:p w14:paraId="42365C40" w14:textId="42789E32" w:rsidR="00520DEE" w:rsidRDefault="00520DEE" w:rsidP="00520DEE">
      <w:pPr>
        <w:keepNext/>
        <w:keepLines/>
      </w:pPr>
      <w:r>
        <w:t xml:space="preserve">  </w:t>
      </w:r>
      <w:r>
        <w:rPr>
          <w:color w:val="FF0000"/>
        </w:rPr>
        <w:t>&lt;RETURN - OPEN&gt;</w:t>
      </w:r>
    </w:p>
    <w:p w14:paraId="019B238C" w14:textId="77777777" w:rsidR="0064785C" w:rsidRPr="00EB0339" w:rsidRDefault="0064785C" w:rsidP="0064785C">
      <w:r w:rsidRPr="005B25A1">
        <w:rPr>
          <w:b/>
          <w:bCs/>
        </w:rPr>
        <w:t>Status:</w:t>
      </w:r>
      <w:r>
        <w:t xml:space="preserve"> </w:t>
      </w:r>
      <w:r w:rsidRPr="00380F14">
        <w:rPr>
          <w:color w:val="FF0000"/>
        </w:rPr>
        <w:t>OPEN</w:t>
      </w:r>
    </w:p>
    <w:p w14:paraId="2EB1C1D9" w14:textId="77777777" w:rsidR="00E00DA6" w:rsidRDefault="007615D6" w:rsidP="000A3FBD">
      <w:pPr>
        <w:pStyle w:val="NormTop"/>
      </w:pPr>
      <w:r>
        <w:rPr>
          <w:color w:val="0000FF"/>
        </w:rPr>
        <w:t>S2-2506224</w:t>
      </w:r>
      <w:r w:rsidRPr="00D53282">
        <w:t xml:space="preserve"> </w:t>
      </w:r>
      <w:r>
        <w:t xml:space="preserve">(LS OUT) [DRAFT] Reply LS on Questions on TEI19_SliceSel (Source: </w:t>
      </w:r>
      <w:r>
        <w:lastRenderedPageBreak/>
        <w:t>LG Electronics)</w:t>
      </w:r>
      <w:r>
        <w:br/>
      </w:r>
      <w:r w:rsidRPr="00D53282">
        <w:rPr>
          <w:b/>
        </w:rPr>
        <w:t>Document for:</w:t>
      </w:r>
      <w:r w:rsidRPr="00D53282">
        <w:t xml:space="preserve"> </w:t>
      </w:r>
      <w:r>
        <w:t>Approval</w:t>
      </w:r>
      <w:r>
        <w:br/>
      </w:r>
      <w:r w:rsidRPr="00D53282">
        <w:rPr>
          <w:b/>
        </w:rPr>
        <w:t>Abstract:</w:t>
      </w:r>
      <w:r w:rsidRPr="00D53282">
        <w:t xml:space="preserve"> </w:t>
      </w:r>
    </w:p>
    <w:p w14:paraId="7466704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18EE5AD1" w14:textId="77777777" w:rsidR="007615D6" w:rsidRPr="005B25A1" w:rsidRDefault="007615D6" w:rsidP="007615D6">
      <w:pPr>
        <w:keepNext/>
        <w:keepLines/>
        <w:rPr>
          <w:b/>
          <w:bCs/>
        </w:rPr>
      </w:pPr>
      <w:r w:rsidRPr="005B25A1">
        <w:rPr>
          <w:b/>
          <w:bCs/>
        </w:rPr>
        <w:t>Parallel discussion:</w:t>
      </w:r>
    </w:p>
    <w:p w14:paraId="0DB5A9FD" w14:textId="77777777" w:rsidR="00F80B7B" w:rsidRDefault="00F53FC3" w:rsidP="007615D6">
      <w:pPr>
        <w:keepNext/>
        <w:keepLines/>
      </w:pPr>
      <w:r>
        <w:t xml:space="preserve">The reply to Q2 will depend on the outcome of discussions of the CRs. This was left for off-line discussion and revised to </w:t>
      </w:r>
      <w:r w:rsidRPr="00F53FC3">
        <w:rPr>
          <w:color w:val="0000FF"/>
        </w:rPr>
        <w:t>S2-250</w:t>
      </w:r>
      <w:r>
        <w:rPr>
          <w:color w:val="0000FF"/>
        </w:rPr>
        <w:t>7865</w:t>
      </w:r>
      <w:r w:rsidRPr="00F80B7B">
        <w:t>.</w:t>
      </w:r>
    </w:p>
    <w:p w14:paraId="713D5C31" w14:textId="77777777" w:rsidR="0061178C" w:rsidRPr="005B25A1" w:rsidRDefault="00F80B7B" w:rsidP="0061178C">
      <w:pPr>
        <w:keepNext/>
        <w:keepLines/>
      </w:pPr>
      <w:r w:rsidRPr="00F80B7B">
        <w:t xml:space="preserve">Revised in parallel session to </w:t>
      </w:r>
      <w:r w:rsidRPr="00F80B7B">
        <w:rPr>
          <w:color w:val="0000FF"/>
        </w:rPr>
        <w:t>S2-2507998</w:t>
      </w:r>
      <w:r w:rsidR="0061178C">
        <w:t xml:space="preserve">. </w:t>
      </w:r>
    </w:p>
    <w:p w14:paraId="5A06AE0C" w14:textId="77777777" w:rsidR="0061178C" w:rsidRDefault="0061178C" w:rsidP="0061178C">
      <w:pPr>
        <w:keepNext/>
        <w:keepLines/>
        <w:rPr>
          <w:b/>
          <w:bCs/>
        </w:rPr>
      </w:pPr>
      <w:r>
        <w:rPr>
          <w:b/>
          <w:bCs/>
        </w:rPr>
        <w:t>Plenary Discussion:</w:t>
      </w:r>
    </w:p>
    <w:p w14:paraId="0758A6E5" w14:textId="4D4FF214" w:rsidR="00520DEE" w:rsidRDefault="00520DEE" w:rsidP="00520DEE">
      <w:pPr>
        <w:keepNext/>
        <w:keepLines/>
      </w:pPr>
      <w:r>
        <w:t xml:space="preserve">  </w:t>
      </w:r>
      <w:r>
        <w:rPr>
          <w:color w:val="FF0000"/>
        </w:rPr>
        <w:t>&lt;RETURN - OPEN&gt;</w:t>
      </w:r>
    </w:p>
    <w:p w14:paraId="03A7F1F4" w14:textId="77777777" w:rsidR="00F53FC3" w:rsidRPr="00EB0339" w:rsidRDefault="00F53FC3" w:rsidP="00F53FC3">
      <w:r w:rsidRPr="005B25A1">
        <w:rPr>
          <w:b/>
          <w:bCs/>
        </w:rPr>
        <w:t>Status:</w:t>
      </w:r>
      <w:r>
        <w:t xml:space="preserve"> </w:t>
      </w:r>
      <w:r w:rsidRPr="00380F14">
        <w:rPr>
          <w:color w:val="FF0000"/>
        </w:rPr>
        <w:t>OPEN</w:t>
      </w:r>
    </w:p>
    <w:p w14:paraId="179C734E" w14:textId="77777777" w:rsidR="00E00DA6" w:rsidRDefault="007615D6" w:rsidP="000A3FBD">
      <w:pPr>
        <w:pStyle w:val="NormTop"/>
      </w:pPr>
      <w:r>
        <w:rPr>
          <w:color w:val="0000FF"/>
        </w:rPr>
        <w:t>S2-2506490</w:t>
      </w:r>
      <w:r w:rsidRPr="00D53282">
        <w:t xml:space="preserve"> </w:t>
      </w:r>
      <w:r>
        <w:t>(LS OUT) [DRAFT] Reply LS on Questions on TEI19_SliceSel (Source: Nokia)</w:t>
      </w:r>
      <w:r>
        <w:br/>
      </w:r>
      <w:r w:rsidRPr="00D53282">
        <w:rPr>
          <w:b/>
        </w:rPr>
        <w:t>Document for:</w:t>
      </w:r>
      <w:r w:rsidRPr="00D53282">
        <w:t xml:space="preserve"> </w:t>
      </w:r>
      <w:r>
        <w:t>Approval</w:t>
      </w:r>
      <w:r>
        <w:br/>
      </w:r>
      <w:r w:rsidRPr="00D53282">
        <w:rPr>
          <w:b/>
        </w:rPr>
        <w:t>Abstract:</w:t>
      </w:r>
      <w:r w:rsidRPr="00D53282">
        <w:t xml:space="preserve"> </w:t>
      </w:r>
    </w:p>
    <w:p w14:paraId="6800400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6CA4BAA2" w14:textId="77777777" w:rsidR="007615D6" w:rsidRPr="005B25A1" w:rsidRDefault="007615D6" w:rsidP="007615D6">
      <w:pPr>
        <w:keepNext/>
        <w:keepLines/>
        <w:rPr>
          <w:b/>
          <w:bCs/>
        </w:rPr>
      </w:pPr>
      <w:r w:rsidRPr="005B25A1">
        <w:rPr>
          <w:b/>
          <w:bCs/>
        </w:rPr>
        <w:t>Parallel discussion:</w:t>
      </w:r>
    </w:p>
    <w:p w14:paraId="0698C93F" w14:textId="77777777" w:rsidR="007615D6" w:rsidRPr="005B25A1" w:rsidRDefault="007615D6" w:rsidP="007615D6">
      <w:pPr>
        <w:keepNext/>
        <w:keepLines/>
      </w:pPr>
      <w:r w:rsidRPr="005B25A1">
        <w:t>-</w:t>
      </w:r>
    </w:p>
    <w:p w14:paraId="2E6D3B0C" w14:textId="77777777" w:rsidR="007615D6" w:rsidRPr="005B25A1" w:rsidRDefault="007615D6" w:rsidP="007615D6">
      <w:pPr>
        <w:keepNext/>
        <w:keepLines/>
        <w:rPr>
          <w:b/>
          <w:bCs/>
        </w:rPr>
      </w:pPr>
      <w:r w:rsidRPr="005B25A1">
        <w:rPr>
          <w:b/>
          <w:bCs/>
        </w:rPr>
        <w:t>Plenary Discussion:</w:t>
      </w:r>
    </w:p>
    <w:p w14:paraId="2F7F07F0" w14:textId="77777777" w:rsidR="007615D6" w:rsidRPr="005B25A1" w:rsidRDefault="007615D6" w:rsidP="007615D6">
      <w:pPr>
        <w:keepNext/>
        <w:keepLines/>
      </w:pPr>
      <w:r>
        <w:rPr>
          <w:color w:val="FF0000"/>
        </w:rPr>
        <w:t>NO DISCUSSION RECORDED</w:t>
      </w:r>
    </w:p>
    <w:p w14:paraId="37604E17" w14:textId="77777777" w:rsidR="007615D6" w:rsidRPr="00EB0339" w:rsidRDefault="007615D6" w:rsidP="007615D6">
      <w:r w:rsidRPr="005B25A1">
        <w:rPr>
          <w:b/>
          <w:bCs/>
        </w:rPr>
        <w:t>Status:</w:t>
      </w:r>
      <w:r>
        <w:t xml:space="preserve"> </w:t>
      </w:r>
      <w:r>
        <w:rPr>
          <w:color w:val="0000FF"/>
        </w:rPr>
        <w:t>Not concluded</w:t>
      </w:r>
      <w:r>
        <w:t>.</w:t>
      </w:r>
    </w:p>
    <w:p w14:paraId="04A0A246" w14:textId="77777777" w:rsidR="00E00DA6" w:rsidRDefault="007615D6" w:rsidP="000A3FBD">
      <w:pPr>
        <w:pStyle w:val="NormTop"/>
      </w:pPr>
      <w:r>
        <w:rPr>
          <w:color w:val="0000FF"/>
        </w:rPr>
        <w:t>S2-2506673</w:t>
      </w:r>
      <w:r w:rsidRPr="00D53282">
        <w:t xml:space="preserve"> </w:t>
      </w:r>
      <w:r>
        <w:t xml:space="preserve">(LS OUT) [DRAFT] LS reply for Questions on TEI19_SliceSel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reply the LS for Questions on TEI19_SliceSel.</w:t>
      </w:r>
    </w:p>
    <w:p w14:paraId="217E09B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7B473A05" w14:textId="77777777" w:rsidR="007615D6" w:rsidRPr="005B25A1" w:rsidRDefault="007615D6" w:rsidP="007615D6">
      <w:pPr>
        <w:keepNext/>
        <w:keepLines/>
        <w:rPr>
          <w:b/>
          <w:bCs/>
        </w:rPr>
      </w:pPr>
      <w:r w:rsidRPr="005B25A1">
        <w:rPr>
          <w:b/>
          <w:bCs/>
        </w:rPr>
        <w:t>Parallel discussion:</w:t>
      </w:r>
    </w:p>
    <w:p w14:paraId="7689C6C7" w14:textId="77777777" w:rsidR="007615D6" w:rsidRPr="005B25A1" w:rsidRDefault="007615D6" w:rsidP="007615D6">
      <w:pPr>
        <w:keepNext/>
        <w:keepLines/>
      </w:pPr>
      <w:r w:rsidRPr="005B25A1">
        <w:t>-</w:t>
      </w:r>
    </w:p>
    <w:p w14:paraId="1E9BAEF7" w14:textId="77777777" w:rsidR="007615D6" w:rsidRPr="005B25A1" w:rsidRDefault="007615D6" w:rsidP="007615D6">
      <w:pPr>
        <w:keepNext/>
        <w:keepLines/>
        <w:rPr>
          <w:b/>
          <w:bCs/>
        </w:rPr>
      </w:pPr>
      <w:r w:rsidRPr="005B25A1">
        <w:rPr>
          <w:b/>
          <w:bCs/>
        </w:rPr>
        <w:t>Plenary Discussion:</w:t>
      </w:r>
    </w:p>
    <w:p w14:paraId="5593F825" w14:textId="77777777" w:rsidR="007615D6" w:rsidRPr="005B25A1" w:rsidRDefault="007615D6" w:rsidP="007615D6">
      <w:pPr>
        <w:keepNext/>
        <w:keepLines/>
      </w:pPr>
      <w:r>
        <w:rPr>
          <w:color w:val="FF0000"/>
        </w:rPr>
        <w:t>NO DISCUSSION RECORDED</w:t>
      </w:r>
    </w:p>
    <w:p w14:paraId="28A3890C" w14:textId="77777777" w:rsidR="007615D6" w:rsidRPr="00EB0339" w:rsidRDefault="007615D6" w:rsidP="007615D6">
      <w:r w:rsidRPr="005B25A1">
        <w:rPr>
          <w:b/>
          <w:bCs/>
        </w:rPr>
        <w:t>Status:</w:t>
      </w:r>
      <w:r>
        <w:t xml:space="preserve"> </w:t>
      </w:r>
      <w:r>
        <w:rPr>
          <w:color w:val="0000FF"/>
        </w:rPr>
        <w:t>Not concluded</w:t>
      </w:r>
      <w:r>
        <w:t>.</w:t>
      </w:r>
    </w:p>
    <w:p w14:paraId="24CD5087" w14:textId="77777777" w:rsidR="00E00DA6" w:rsidRDefault="007615D6" w:rsidP="000A3FBD">
      <w:pPr>
        <w:pStyle w:val="NormTop"/>
      </w:pPr>
      <w:r>
        <w:rPr>
          <w:color w:val="0000FF"/>
        </w:rPr>
        <w:t>S2-2506782</w:t>
      </w:r>
      <w:r w:rsidRPr="00D53282">
        <w:t xml:space="preserve"> </w:t>
      </w:r>
      <w:r>
        <w:t>(LS OUT) [DRAFT] Reply LS on TEI19_SliceSel (Source: ZTE)</w:t>
      </w:r>
      <w:r>
        <w:br/>
      </w:r>
      <w:r w:rsidRPr="00D53282">
        <w:rPr>
          <w:b/>
        </w:rPr>
        <w:t>Document for:</w:t>
      </w:r>
      <w:r w:rsidRPr="00D53282">
        <w:t xml:space="preserve"> </w:t>
      </w:r>
      <w:r>
        <w:t>Approval</w:t>
      </w:r>
      <w:r>
        <w:br/>
      </w:r>
      <w:r w:rsidRPr="00D53282">
        <w:rPr>
          <w:b/>
        </w:rPr>
        <w:t>Abstract:</w:t>
      </w:r>
      <w:r w:rsidRPr="00D53282">
        <w:t xml:space="preserve"> </w:t>
      </w:r>
    </w:p>
    <w:p w14:paraId="7397033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03641DD8" w14:textId="77777777" w:rsidR="007615D6" w:rsidRPr="005B25A1" w:rsidRDefault="007615D6" w:rsidP="007615D6">
      <w:pPr>
        <w:keepNext/>
        <w:keepLines/>
        <w:rPr>
          <w:b/>
          <w:bCs/>
        </w:rPr>
      </w:pPr>
      <w:r w:rsidRPr="005B25A1">
        <w:rPr>
          <w:b/>
          <w:bCs/>
        </w:rPr>
        <w:t>Parallel discussion:</w:t>
      </w:r>
    </w:p>
    <w:p w14:paraId="32D9A37D" w14:textId="77777777" w:rsidR="007615D6" w:rsidRPr="005B25A1" w:rsidRDefault="007615D6" w:rsidP="007615D6">
      <w:pPr>
        <w:keepNext/>
        <w:keepLines/>
      </w:pPr>
      <w:r w:rsidRPr="005B25A1">
        <w:t>-</w:t>
      </w:r>
    </w:p>
    <w:p w14:paraId="6261B8D7" w14:textId="77777777" w:rsidR="007615D6" w:rsidRPr="005B25A1" w:rsidRDefault="007615D6" w:rsidP="007615D6">
      <w:pPr>
        <w:keepNext/>
        <w:keepLines/>
        <w:rPr>
          <w:b/>
          <w:bCs/>
        </w:rPr>
      </w:pPr>
      <w:r w:rsidRPr="005B25A1">
        <w:rPr>
          <w:b/>
          <w:bCs/>
        </w:rPr>
        <w:t>Plenary Discussion:</w:t>
      </w:r>
    </w:p>
    <w:p w14:paraId="59FD066A" w14:textId="77777777" w:rsidR="007615D6" w:rsidRPr="005B25A1" w:rsidRDefault="007615D6" w:rsidP="007615D6">
      <w:pPr>
        <w:keepNext/>
        <w:keepLines/>
      </w:pPr>
      <w:r>
        <w:rPr>
          <w:color w:val="FF0000"/>
        </w:rPr>
        <w:t>NO DISCUSSION RECORDED</w:t>
      </w:r>
    </w:p>
    <w:p w14:paraId="5AEC0971" w14:textId="77777777" w:rsidR="007615D6" w:rsidRPr="00EB0339" w:rsidRDefault="007615D6" w:rsidP="007615D6">
      <w:r w:rsidRPr="005B25A1">
        <w:rPr>
          <w:b/>
          <w:bCs/>
        </w:rPr>
        <w:t>Status:</w:t>
      </w:r>
      <w:r>
        <w:t xml:space="preserve"> </w:t>
      </w:r>
      <w:r>
        <w:rPr>
          <w:color w:val="0000FF"/>
        </w:rPr>
        <w:t>Not concluded</w:t>
      </w:r>
      <w:r>
        <w:t>.</w:t>
      </w:r>
    </w:p>
    <w:p w14:paraId="2C331456" w14:textId="77777777" w:rsidR="00E00DA6" w:rsidRDefault="007615D6" w:rsidP="000A3FBD">
      <w:pPr>
        <w:pStyle w:val="NormTop"/>
      </w:pPr>
      <w:r>
        <w:rPr>
          <w:color w:val="0000FF"/>
        </w:rPr>
        <w:t>S2-2506491</w:t>
      </w:r>
      <w:r w:rsidRPr="00D53282">
        <w:t xml:space="preserve"> </w:t>
      </w:r>
      <w:r>
        <w:t xml:space="preserve">(CR) 23.501 CR6191R3 (Rel-19, 'F'): Feature interaction resolution </w:t>
      </w:r>
      <w:r>
        <w:lastRenderedPageBreak/>
        <w:t>(Source: Nokia, Verizon)</w:t>
      </w:r>
      <w:r>
        <w:br/>
      </w:r>
      <w:r w:rsidRPr="00D53282">
        <w:rPr>
          <w:b/>
        </w:rPr>
        <w:t>Document for:</w:t>
      </w:r>
      <w:r w:rsidRPr="00D53282">
        <w:t xml:space="preserve"> </w:t>
      </w:r>
      <w:r>
        <w:t>Approval</w:t>
      </w:r>
      <w:r>
        <w:br/>
      </w:r>
      <w:r w:rsidRPr="00D53282">
        <w:rPr>
          <w:b/>
        </w:rPr>
        <w:t>Abstract:</w:t>
      </w:r>
      <w:r w:rsidRPr="00D53282">
        <w:t xml:space="preserve"> </w:t>
      </w:r>
      <w:r>
        <w:br/>
        <w:t>Summary of change: The feature interaction is resolved.</w:t>
      </w:r>
    </w:p>
    <w:p w14:paraId="3E9FEA61" w14:textId="55861B0C" w:rsidR="00E00DA6" w:rsidRPr="00B81031" w:rsidRDefault="00000000" w:rsidP="00B81031">
      <w:pPr>
        <w:keepNext/>
        <w:keepLines/>
        <w:rPr>
          <w:i/>
        </w:rPr>
      </w:pPr>
      <w:r w:rsidRPr="00B81031">
        <w:rPr>
          <w:b/>
          <w:bCs/>
          <w:i/>
        </w:rPr>
        <w:t>Comment:</w:t>
      </w:r>
      <w:r>
        <w:rPr>
          <w:i/>
        </w:rPr>
        <w:t xml:space="preserve"> </w:t>
      </w:r>
      <w:r w:rsidR="009273C4">
        <w:rPr>
          <w:i/>
        </w:rPr>
        <w:t xml:space="preserve">Revision of (revised and postponed) </w:t>
      </w:r>
      <w:r w:rsidR="009273C4" w:rsidRPr="009273C4">
        <w:rPr>
          <w:i/>
          <w:color w:val="0000FF"/>
        </w:rPr>
        <w:t>S2-2504152</w:t>
      </w:r>
      <w:r w:rsidR="007615D6">
        <w:rPr>
          <w:i/>
        </w:rPr>
        <w:t>.</w:t>
      </w:r>
    </w:p>
    <w:p w14:paraId="17EF5B7D" w14:textId="77777777" w:rsidR="007615D6" w:rsidRPr="005B25A1" w:rsidRDefault="007615D6" w:rsidP="007615D6">
      <w:pPr>
        <w:keepNext/>
        <w:keepLines/>
        <w:rPr>
          <w:b/>
          <w:bCs/>
        </w:rPr>
      </w:pPr>
      <w:r w:rsidRPr="005B25A1">
        <w:rPr>
          <w:b/>
          <w:bCs/>
        </w:rPr>
        <w:t>Parallel discussion:</w:t>
      </w:r>
    </w:p>
    <w:p w14:paraId="1077DFFE" w14:textId="77777777" w:rsidR="0061178C" w:rsidRPr="005B25A1" w:rsidRDefault="003C2D41" w:rsidP="0061178C">
      <w:pPr>
        <w:keepNext/>
        <w:keepLines/>
      </w:pPr>
      <w:r>
        <w:t>Reviewed in parallel session</w:t>
      </w:r>
      <w:r w:rsidR="0061178C">
        <w:t xml:space="preserve">. </w:t>
      </w:r>
    </w:p>
    <w:p w14:paraId="61D8DBCD" w14:textId="77777777" w:rsidR="0061178C" w:rsidRDefault="0061178C" w:rsidP="0061178C">
      <w:pPr>
        <w:keepNext/>
        <w:keepLines/>
        <w:rPr>
          <w:b/>
          <w:bCs/>
        </w:rPr>
      </w:pPr>
      <w:r>
        <w:rPr>
          <w:b/>
          <w:bCs/>
        </w:rPr>
        <w:t>Plenary Discussion:</w:t>
      </w:r>
    </w:p>
    <w:p w14:paraId="0268B93E" w14:textId="57754115" w:rsidR="003C2D41" w:rsidRDefault="003C2D41" w:rsidP="003C2D41">
      <w:pPr>
        <w:keepNext/>
        <w:keepLines/>
      </w:pPr>
      <w:r>
        <w:t xml:space="preserve">  </w:t>
      </w:r>
      <w:r>
        <w:rPr>
          <w:color w:val="FF0000"/>
        </w:rPr>
        <w:t>&lt;RETURN - OPEN&gt;</w:t>
      </w:r>
    </w:p>
    <w:p w14:paraId="06973DDE" w14:textId="77777777" w:rsidR="003C2D41" w:rsidRPr="00EB0339" w:rsidRDefault="003C2D41" w:rsidP="003C2D41">
      <w:r w:rsidRPr="005B25A1">
        <w:rPr>
          <w:b/>
          <w:bCs/>
        </w:rPr>
        <w:t>Status:</w:t>
      </w:r>
      <w:r>
        <w:t xml:space="preserve"> </w:t>
      </w:r>
      <w:r w:rsidRPr="00380F14">
        <w:rPr>
          <w:color w:val="FF0000"/>
        </w:rPr>
        <w:t>OPEN</w:t>
      </w:r>
    </w:p>
    <w:p w14:paraId="68ADC492" w14:textId="77777777" w:rsidR="00E00DA6" w:rsidRDefault="007615D6" w:rsidP="000A3FBD">
      <w:pPr>
        <w:pStyle w:val="NormTop"/>
      </w:pPr>
      <w:r>
        <w:rPr>
          <w:color w:val="0000FF"/>
        </w:rPr>
        <w:t>S2-2506781</w:t>
      </w:r>
      <w:r w:rsidRPr="00D53282">
        <w:t xml:space="preserve"> </w:t>
      </w:r>
      <w:r>
        <w:t>(CR) 23.501 CR6384 (Rel-19, 'F'): Replaced S-NSSAI in the partially Allowed NSSAI (Source: ZTE)</w:t>
      </w:r>
      <w:r>
        <w:br/>
      </w:r>
      <w:r w:rsidRPr="00D53282">
        <w:rPr>
          <w:b/>
        </w:rPr>
        <w:t>Document for:</w:t>
      </w:r>
      <w:r w:rsidRPr="00D53282">
        <w:t xml:space="preserve"> </w:t>
      </w:r>
      <w:r>
        <w:t>Approval</w:t>
      </w:r>
      <w:r>
        <w:br/>
      </w:r>
      <w:r w:rsidRPr="00D53282">
        <w:rPr>
          <w:b/>
        </w:rPr>
        <w:t>Abstract:</w:t>
      </w:r>
      <w:r w:rsidRPr="00D53282">
        <w:t xml:space="preserve"> </w:t>
      </w:r>
    </w:p>
    <w:p w14:paraId="6D5AF34C" w14:textId="77777777" w:rsidR="007615D6" w:rsidRPr="005B25A1" w:rsidRDefault="007615D6" w:rsidP="007615D6">
      <w:pPr>
        <w:keepNext/>
        <w:keepLines/>
        <w:rPr>
          <w:b/>
          <w:bCs/>
        </w:rPr>
      </w:pPr>
      <w:r w:rsidRPr="005B25A1">
        <w:rPr>
          <w:b/>
          <w:bCs/>
        </w:rPr>
        <w:t>Parallel discussion:</w:t>
      </w:r>
    </w:p>
    <w:p w14:paraId="09B32655" w14:textId="77777777" w:rsidR="0061178C" w:rsidRPr="005B25A1" w:rsidRDefault="003C2D41" w:rsidP="0061178C">
      <w:pPr>
        <w:keepNext/>
        <w:keepLines/>
      </w:pPr>
      <w:r>
        <w:t>Reviewed in parallel session</w:t>
      </w:r>
      <w:r w:rsidR="0061178C">
        <w:t xml:space="preserve">. </w:t>
      </w:r>
    </w:p>
    <w:p w14:paraId="38D23823" w14:textId="77777777" w:rsidR="0061178C" w:rsidRDefault="0061178C" w:rsidP="0061178C">
      <w:pPr>
        <w:keepNext/>
        <w:keepLines/>
        <w:rPr>
          <w:b/>
          <w:bCs/>
        </w:rPr>
      </w:pPr>
      <w:r>
        <w:rPr>
          <w:b/>
          <w:bCs/>
        </w:rPr>
        <w:t>Plenary Discussion:</w:t>
      </w:r>
    </w:p>
    <w:p w14:paraId="0CF2DF3C" w14:textId="73C06576" w:rsidR="003C2D41" w:rsidRDefault="003C2D41" w:rsidP="003C2D41">
      <w:pPr>
        <w:keepNext/>
        <w:keepLines/>
      </w:pPr>
      <w:r>
        <w:t xml:space="preserve">  </w:t>
      </w:r>
      <w:r>
        <w:rPr>
          <w:color w:val="FF0000"/>
        </w:rPr>
        <w:t>&lt;RETURN - OPEN&gt;</w:t>
      </w:r>
    </w:p>
    <w:p w14:paraId="5C6AA8BB" w14:textId="77777777" w:rsidR="003C2D41" w:rsidRPr="00EB0339" w:rsidRDefault="003C2D41" w:rsidP="003C2D41">
      <w:r w:rsidRPr="005B25A1">
        <w:rPr>
          <w:b/>
          <w:bCs/>
        </w:rPr>
        <w:t>Status:</w:t>
      </w:r>
      <w:r>
        <w:t xml:space="preserve"> </w:t>
      </w:r>
      <w:r w:rsidRPr="00380F14">
        <w:rPr>
          <w:color w:val="FF0000"/>
        </w:rPr>
        <w:t>OPEN</w:t>
      </w:r>
    </w:p>
    <w:p w14:paraId="12C412FE" w14:textId="77777777" w:rsidR="00E00DA6" w:rsidRDefault="007615D6" w:rsidP="000A3FBD">
      <w:pPr>
        <w:pStyle w:val="NormTop"/>
      </w:pPr>
      <w:r>
        <w:rPr>
          <w:color w:val="0000FF"/>
        </w:rPr>
        <w:t>S2-2506993</w:t>
      </w:r>
      <w:r w:rsidRPr="00D53282">
        <w:t xml:space="preserve"> </w:t>
      </w:r>
      <w:r>
        <w:t xml:space="preserve">(CR) 23.501 CR6393 (Rel-19, 'F'): Interaction between AF triggered slice replacement and Partially Allowed S-NSSAI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Replaced S-NSSAI can be Partially Allowed NSSAI. Per different situation, the Alternative S-NSSAI is put in Allowed NSSAI or Partially Allowed NSSAI. Remove the description to add the Replaced S-NSSAI into Allowed NSSAI.</w:t>
      </w:r>
    </w:p>
    <w:p w14:paraId="07194CB4" w14:textId="77777777" w:rsidR="007615D6" w:rsidRPr="005B25A1" w:rsidRDefault="007615D6" w:rsidP="007615D6">
      <w:pPr>
        <w:keepNext/>
        <w:keepLines/>
        <w:rPr>
          <w:b/>
          <w:bCs/>
        </w:rPr>
      </w:pPr>
      <w:r w:rsidRPr="005B25A1">
        <w:rPr>
          <w:b/>
          <w:bCs/>
        </w:rPr>
        <w:t>Parallel discussion:</w:t>
      </w:r>
    </w:p>
    <w:p w14:paraId="15A4607F" w14:textId="77777777" w:rsidR="0061178C" w:rsidRDefault="003C2D41" w:rsidP="0061178C">
      <w:pPr>
        <w:keepNext/>
        <w:keepLines/>
      </w:pPr>
      <w:r>
        <w:t>Reviewed in parallel session.</w:t>
      </w:r>
      <w:r w:rsidR="009273C4">
        <w:t xml:space="preserve"> This was left for off-line discussion and revised to </w:t>
      </w:r>
      <w:r w:rsidR="009273C4" w:rsidRPr="00497EE3">
        <w:rPr>
          <w:color w:val="0000FF"/>
        </w:rPr>
        <w:t>S2-250</w:t>
      </w:r>
      <w:r w:rsidR="009273C4">
        <w:rPr>
          <w:color w:val="0000FF"/>
        </w:rPr>
        <w:t>8019</w:t>
      </w:r>
      <w:r w:rsidR="0061178C">
        <w:t xml:space="preserve">. </w:t>
      </w:r>
    </w:p>
    <w:p w14:paraId="5E169CBC" w14:textId="77777777" w:rsidR="0061178C" w:rsidRDefault="0061178C" w:rsidP="0061178C">
      <w:pPr>
        <w:keepNext/>
        <w:keepLines/>
        <w:rPr>
          <w:b/>
          <w:bCs/>
        </w:rPr>
      </w:pPr>
      <w:r>
        <w:rPr>
          <w:b/>
          <w:bCs/>
        </w:rPr>
        <w:t>Plenary Discussion:</w:t>
      </w:r>
    </w:p>
    <w:p w14:paraId="41C7D745" w14:textId="2487C5C5" w:rsidR="003C2D41" w:rsidRDefault="003C2D41" w:rsidP="003C2D41">
      <w:pPr>
        <w:keepNext/>
        <w:keepLines/>
      </w:pPr>
      <w:r>
        <w:t xml:space="preserve">  </w:t>
      </w:r>
      <w:r>
        <w:rPr>
          <w:color w:val="FF0000"/>
        </w:rPr>
        <w:t>&lt;RETURN - OPEN&gt;</w:t>
      </w:r>
    </w:p>
    <w:p w14:paraId="2A9A4144" w14:textId="77777777" w:rsidR="003C2D41" w:rsidRPr="00EB0339" w:rsidRDefault="003C2D41" w:rsidP="003C2D41">
      <w:r w:rsidRPr="005B25A1">
        <w:rPr>
          <w:b/>
          <w:bCs/>
        </w:rPr>
        <w:t>Status:</w:t>
      </w:r>
      <w:r>
        <w:t xml:space="preserve"> </w:t>
      </w:r>
      <w:r w:rsidRPr="00380F14">
        <w:rPr>
          <w:color w:val="FF0000"/>
        </w:rPr>
        <w:t>OPEN</w:t>
      </w:r>
    </w:p>
    <w:p w14:paraId="19616E0A" w14:textId="77777777" w:rsidR="008A22D1" w:rsidRDefault="008A22D1" w:rsidP="00BB3F37"/>
    <w:p w14:paraId="49C7309A" w14:textId="77777777" w:rsidR="007615D6" w:rsidRDefault="007615D6" w:rsidP="0010433C">
      <w:pPr>
        <w:pStyle w:val="Heading2"/>
      </w:pPr>
      <w:r>
        <w:t>19.33</w:t>
      </w:r>
      <w:r>
        <w:tab/>
        <w:t>PRU Usage Extension supported by Core Network (TEI19_ PRUE)</w:t>
      </w:r>
    </w:p>
    <w:p w14:paraId="79A05BE8" w14:textId="77777777" w:rsidR="008A22D1" w:rsidRDefault="00000000" w:rsidP="00BB3F37">
      <w:r>
        <w:t>There were no contributions to this agenda item.</w:t>
      </w:r>
    </w:p>
    <w:p w14:paraId="17F2DCED" w14:textId="77777777" w:rsidR="008A22D1" w:rsidRDefault="008A22D1" w:rsidP="00BB3F37"/>
    <w:p w14:paraId="5B123D7F" w14:textId="77777777" w:rsidR="007615D6" w:rsidRDefault="007615D6" w:rsidP="0010433C">
      <w:pPr>
        <w:pStyle w:val="Heading2"/>
      </w:pPr>
      <w:r>
        <w:t>19.48</w:t>
      </w:r>
      <w:r>
        <w:tab/>
        <w:t>Generic Rel-19 CRs</w:t>
      </w:r>
    </w:p>
    <w:p w14:paraId="65CE235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302E2076" w14:textId="77777777" w:rsidR="008A22D1" w:rsidRDefault="00000000" w:rsidP="00BB3F37">
      <w:r>
        <w:t>There were no contributions to this agenda item.</w:t>
      </w:r>
    </w:p>
    <w:p w14:paraId="74A02BA0" w14:textId="77777777" w:rsidR="008A22D1" w:rsidRDefault="008A22D1" w:rsidP="00BB3F37"/>
    <w:p w14:paraId="3FB69462" w14:textId="77777777" w:rsidR="007615D6" w:rsidRDefault="007615D6" w:rsidP="0010433C">
      <w:pPr>
        <w:pStyle w:val="Heading2"/>
      </w:pPr>
      <w:r>
        <w:t>19.49</w:t>
      </w:r>
      <w:r>
        <w:tab/>
        <w:t>Generic Rel-19 LSs</w:t>
      </w:r>
    </w:p>
    <w:p w14:paraId="5A6745C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46ED86EA" w14:textId="77777777" w:rsidR="008A22D1" w:rsidRDefault="00000000" w:rsidP="00BB3F37">
      <w:r>
        <w:t>Ther</w:t>
      </w:r>
      <w:r>
        <w:lastRenderedPageBreak/>
        <w:t>e were no contributions to this agenda item.</w:t>
      </w:r>
    </w:p>
    <w:p w14:paraId="215D96C0" w14:textId="77777777" w:rsidR="008A22D1" w:rsidRDefault="008A22D1" w:rsidP="00BB3F37"/>
    <w:p w14:paraId="1E6D1221" w14:textId="77777777" w:rsidR="007615D6" w:rsidRDefault="007615D6" w:rsidP="0010433C">
      <w:pPr>
        <w:pStyle w:val="Heading2"/>
      </w:pPr>
      <w:r>
        <w:t>19.50</w:t>
      </w:r>
      <w:r>
        <w:tab/>
        <w:t>Rel-19 LSs and CAT B/C alignment CR(s) due to the work led by other 3GPP Working Groups</w:t>
      </w:r>
    </w:p>
    <w:p w14:paraId="4A428AB3" w14:textId="77777777" w:rsidR="0061178C" w:rsidRPr="005B25A1" w:rsidRDefault="007615D6" w:rsidP="0061178C">
      <w:pPr>
        <w:keepNext/>
        <w:keepLines/>
      </w:pPr>
      <w:r>
        <w:rPr>
          <w:color w:val="0000FF"/>
        </w:rPr>
        <w:t>S2-2506147</w:t>
      </w:r>
      <w:r w:rsidRPr="00D53282">
        <w:t xml:space="preserve"> </w:t>
      </w:r>
      <w:r>
        <w:t>(LS IN) LS from RAN WG3: Reply LS on signalling feasibility of dataset and parameter sharing (Source: RAN WG3 (R3-253961))</w:t>
      </w:r>
      <w:r>
        <w:br/>
      </w:r>
      <w:r w:rsidRPr="00D53282">
        <w:rPr>
          <w:b/>
        </w:rPr>
        <w:t>Document for:</w:t>
      </w:r>
      <w:r w:rsidRPr="00D53282">
        <w:t xml:space="preserve"> </w:t>
      </w:r>
      <w:r>
        <w:t>Information</w:t>
      </w:r>
      <w:r>
        <w:br/>
      </w:r>
      <w:r w:rsidRPr="00D53282">
        <w:rPr>
          <w:b/>
        </w:rPr>
        <w:t>Abstract:</w:t>
      </w:r>
      <w:r w:rsidRPr="00D53282">
        <w:t xml:space="preserve"> </w:t>
      </w:r>
      <w:r>
        <w:br/>
        <w:t xml:space="preserve">RAN WG3 thanks RAN WG2 LS on signalling feasibility of dataset and parameter sharing. RAN WG3 has discussed the feasibility of data sharing from </w:t>
      </w:r>
      <w:proofErr w:type="spellStart"/>
      <w:r>
        <w:t>gNB</w:t>
      </w:r>
      <w:proofErr w:type="spellEnd"/>
      <w:r>
        <w:t xml:space="preserve"> to OAM/CN in the non-OTA approaches, and has made the following agreements: It is feasible from RAN WG3 point of view for </w:t>
      </w:r>
      <w:proofErr w:type="spellStart"/>
      <w:r>
        <w:t>gNB</w:t>
      </w:r>
      <w:proofErr w:type="spellEnd"/>
      <w:r>
        <w:t xml:space="preserve"> to transfer the model related data to OAM. The exchange of AI/ML-related data between the CN and </w:t>
      </w:r>
      <w:proofErr w:type="spellStart"/>
      <w:r>
        <w:t>gNB</w:t>
      </w:r>
      <w:proofErr w:type="spellEnd"/>
      <w:r>
        <w:t xml:space="preserve"> is not supported in Rel-19, and no evaluation on the feasibility in Rel-19 has been done</w:t>
      </w:r>
      <w:r w:rsidR="0061178C">
        <w:t xml:space="preserve">. </w:t>
      </w:r>
    </w:p>
    <w:p w14:paraId="75CFC01A" w14:textId="77777777" w:rsidR="0061178C" w:rsidRDefault="0061178C" w:rsidP="0061178C">
      <w:pPr>
        <w:keepNext/>
        <w:keepLines/>
        <w:rPr>
          <w:b/>
          <w:bCs/>
        </w:rPr>
      </w:pPr>
      <w:r>
        <w:rPr>
          <w:b/>
          <w:bCs/>
        </w:rPr>
        <w:t>Plenary Discussion:</w:t>
      </w:r>
    </w:p>
    <w:p w14:paraId="589F411C" w14:textId="3E09A5CC" w:rsidR="007615D6" w:rsidRPr="00176152" w:rsidRDefault="00176152" w:rsidP="007615D6">
      <w:pPr>
        <w:keepNext/>
        <w:keepLines/>
      </w:pPr>
      <w:r>
        <w:t xml:space="preserve">This LS was </w:t>
      </w:r>
      <w:r w:rsidRPr="00C3284B">
        <w:rPr>
          <w:color w:val="0000FF"/>
        </w:rPr>
        <w:t>noted</w:t>
      </w:r>
      <w:r>
        <w:t>.</w:t>
      </w:r>
    </w:p>
    <w:p w14:paraId="7091C45B" w14:textId="6042E770" w:rsidR="007615D6" w:rsidRPr="00EB0339" w:rsidRDefault="007615D6" w:rsidP="007615D6">
      <w:r w:rsidRPr="005B25A1">
        <w:rPr>
          <w:b/>
          <w:bCs/>
        </w:rPr>
        <w:t>Status:</w:t>
      </w:r>
      <w:r>
        <w:t xml:space="preserve"> </w:t>
      </w:r>
      <w:r>
        <w:rPr>
          <w:color w:val="0000FF"/>
        </w:rPr>
        <w:t>Noted</w:t>
      </w:r>
      <w:r>
        <w:t>.</w:t>
      </w:r>
    </w:p>
    <w:p w14:paraId="2326DA8F" w14:textId="77777777" w:rsidR="00E00DA6" w:rsidRDefault="007615D6" w:rsidP="000A3FBD">
      <w:pPr>
        <w:pStyle w:val="NormTop"/>
      </w:pPr>
      <w:r>
        <w:rPr>
          <w:color w:val="0000FF"/>
        </w:rPr>
        <w:t>S2-2506108</w:t>
      </w:r>
      <w:r w:rsidRPr="00D53282">
        <w:t xml:space="preserve"> </w:t>
      </w:r>
      <w:r>
        <w:t>(LS IN) LS from RAN WG2: Reply LS on signalling feasibility of dataset and parameter sharing (Source: RAN WG2 (R2-2503169))</w:t>
      </w:r>
      <w:r>
        <w:br/>
      </w:r>
      <w:r w:rsidRPr="00D53282">
        <w:rPr>
          <w:b/>
        </w:rPr>
        <w:t>Document for:</w:t>
      </w:r>
      <w:r w:rsidRPr="00D53282">
        <w:t xml:space="preserve"> </w:t>
      </w:r>
      <w:r>
        <w:t>Action</w:t>
      </w:r>
      <w:r>
        <w:br/>
      </w:r>
      <w:r w:rsidRPr="00D53282">
        <w:rPr>
          <w:b/>
        </w:rPr>
        <w:t>Abstract:</w:t>
      </w:r>
      <w:r w:rsidRPr="00D53282">
        <w:t xml:space="preserve"> </w:t>
      </w:r>
      <w:r>
        <w:br/>
        <w:t xml:space="preserve">RAN WG2 thanks RAN WG1 for the LS on signalling feasibility of dataset and parameter sharing. RAN WG2 discussed the candidate solutions and feasibility of standardized </w:t>
      </w:r>
      <w:proofErr w:type="spellStart"/>
      <w:r>
        <w:t>signaling</w:t>
      </w:r>
      <w:proofErr w:type="spellEnd"/>
      <w:r>
        <w:t xml:space="preserve"> for NW-side sharing dataset/model parameter to UE or UE-side training entity.</w:t>
      </w:r>
    </w:p>
    <w:p w14:paraId="249B716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S2-2504512</w:t>
      </w:r>
      <w:r>
        <w:t>. from SA WG2#169. Responses drafted in</w:t>
      </w:r>
      <w:r>
        <w:rPr>
          <w:color w:val="0000FF"/>
        </w:rPr>
        <w:t xml:space="preserve"> S2-2506188</w:t>
      </w:r>
      <w:r>
        <w:t>,</w:t>
      </w:r>
      <w:r>
        <w:rPr>
          <w:color w:val="0000FF"/>
        </w:rPr>
        <w:t xml:space="preserve"> S2-2506257</w:t>
      </w:r>
      <w:r>
        <w:t>,</w:t>
      </w:r>
      <w:r>
        <w:rPr>
          <w:color w:val="0000FF"/>
        </w:rPr>
        <w:t xml:space="preserve"> S2-2506282</w:t>
      </w:r>
      <w:r>
        <w:t>,</w:t>
      </w:r>
      <w:r>
        <w:rPr>
          <w:color w:val="0000FF"/>
        </w:rPr>
        <w:t xml:space="preserve"> S2-2506403</w:t>
      </w:r>
      <w:r>
        <w:t>,</w:t>
      </w:r>
      <w:r>
        <w:rPr>
          <w:color w:val="0000FF"/>
        </w:rPr>
        <w:t xml:space="preserve"> S2-2506429</w:t>
      </w:r>
      <w:r>
        <w:t>,</w:t>
      </w:r>
      <w:r>
        <w:rPr>
          <w:color w:val="0000FF"/>
        </w:rPr>
        <w:t xml:space="preserve"> S2-2506671</w:t>
      </w:r>
      <w:r>
        <w:t>,</w:t>
      </w:r>
      <w:r>
        <w:rPr>
          <w:color w:val="0000FF"/>
        </w:rPr>
        <w:t xml:space="preserve"> S2-2506859</w:t>
      </w:r>
      <w:r>
        <w:t>,</w:t>
      </w:r>
      <w:r>
        <w:rPr>
          <w:color w:val="0000FF"/>
        </w:rPr>
        <w:t xml:space="preserve"> S2-2507170</w:t>
      </w:r>
      <w:r>
        <w:t>.</w:t>
      </w:r>
    </w:p>
    <w:p w14:paraId="7A5A1A89" w14:textId="77777777" w:rsidR="007615D6" w:rsidRPr="005B25A1" w:rsidRDefault="007615D6" w:rsidP="007615D6">
      <w:pPr>
        <w:keepNext/>
        <w:keepLines/>
        <w:rPr>
          <w:b/>
          <w:bCs/>
        </w:rPr>
      </w:pPr>
      <w:r w:rsidRPr="005B25A1">
        <w:rPr>
          <w:b/>
          <w:bCs/>
        </w:rPr>
        <w:t>Parallel discussion:</w:t>
      </w:r>
    </w:p>
    <w:p w14:paraId="6DB8FAB8" w14:textId="77777777" w:rsidR="007615D6" w:rsidRPr="005B25A1" w:rsidRDefault="007615D6" w:rsidP="007615D6">
      <w:pPr>
        <w:keepNext/>
        <w:keepLines/>
      </w:pPr>
      <w:r w:rsidRPr="005B25A1">
        <w:t>-</w:t>
      </w:r>
    </w:p>
    <w:p w14:paraId="6C7755E8" w14:textId="77777777" w:rsidR="007615D6" w:rsidRPr="005B25A1" w:rsidRDefault="007615D6" w:rsidP="007615D6">
      <w:pPr>
        <w:keepNext/>
        <w:keepLines/>
        <w:rPr>
          <w:b/>
          <w:bCs/>
        </w:rPr>
      </w:pPr>
      <w:r w:rsidRPr="005B25A1">
        <w:rPr>
          <w:b/>
          <w:bCs/>
        </w:rPr>
        <w:t>Plenary Discussion:</w:t>
      </w:r>
    </w:p>
    <w:p w14:paraId="5552C990" w14:textId="451DD65C" w:rsidR="00F36443" w:rsidRDefault="00F36443" w:rsidP="00A120F3">
      <w:pPr>
        <w:keepNext/>
        <w:keepLines/>
      </w:pPr>
      <w:r>
        <w:t>Response under discussion.</w:t>
      </w:r>
    </w:p>
    <w:p w14:paraId="3927A93B" w14:textId="640B82A9" w:rsidR="007615D6" w:rsidRPr="00F36443" w:rsidRDefault="00F36443" w:rsidP="007615D6">
      <w:pPr>
        <w:keepNext/>
        <w:keepLines/>
      </w:pPr>
      <w:r>
        <w:t xml:space="preserve">  </w:t>
      </w:r>
      <w:r w:rsidRPr="00380F14">
        <w:rPr>
          <w:color w:val="FF0000"/>
        </w:rPr>
        <w:t>&lt;RETURN - OPEN&gt;</w:t>
      </w:r>
    </w:p>
    <w:p w14:paraId="41941154" w14:textId="28E4530E" w:rsidR="007615D6" w:rsidRPr="00EB0339" w:rsidRDefault="007615D6" w:rsidP="007615D6">
      <w:r w:rsidRPr="005B25A1">
        <w:rPr>
          <w:b/>
          <w:bCs/>
        </w:rPr>
        <w:t>Status:</w:t>
      </w:r>
      <w:r>
        <w:t xml:space="preserve"> </w:t>
      </w:r>
      <w:r w:rsidR="00F36443" w:rsidRPr="00380F14">
        <w:rPr>
          <w:color w:val="FF0000"/>
        </w:rPr>
        <w:t>OPEN</w:t>
      </w:r>
    </w:p>
    <w:p w14:paraId="686995A3" w14:textId="77777777" w:rsidR="00E00DA6" w:rsidRDefault="007615D6" w:rsidP="000A3FBD">
      <w:pPr>
        <w:pStyle w:val="NormTop"/>
      </w:pPr>
      <w:r>
        <w:rPr>
          <w:color w:val="0000FF"/>
        </w:rPr>
        <w:t>S2-2506188</w:t>
      </w:r>
      <w:r w:rsidRPr="00D53282">
        <w:t xml:space="preserve"> </w:t>
      </w:r>
      <w:r>
        <w:t>(LS OUT) [DRAFT] Reply LS on signalling feasibility of dataset and para</w:t>
      </w:r>
      <w:r>
        <w:lastRenderedPageBreak/>
        <w:t>meter sharing (Source: ZTE)</w:t>
      </w:r>
      <w:r>
        <w:br/>
      </w:r>
      <w:r w:rsidRPr="00D53282">
        <w:rPr>
          <w:b/>
        </w:rPr>
        <w:t>Document for:</w:t>
      </w:r>
      <w:r w:rsidRPr="00D53282">
        <w:t xml:space="preserve"> </w:t>
      </w:r>
      <w:r>
        <w:t>Approval</w:t>
      </w:r>
      <w:r>
        <w:br/>
      </w:r>
      <w:r w:rsidRPr="00D53282">
        <w:rPr>
          <w:b/>
        </w:rPr>
        <w:t>Abstract:</w:t>
      </w:r>
      <w:r w:rsidRPr="00D53282">
        <w:t xml:space="preserve"> </w:t>
      </w:r>
    </w:p>
    <w:p w14:paraId="359E6B0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197DAD96" w14:textId="77777777" w:rsidR="007615D6" w:rsidRPr="005B25A1" w:rsidRDefault="007615D6" w:rsidP="007615D6">
      <w:pPr>
        <w:keepNext/>
        <w:keepLines/>
        <w:rPr>
          <w:b/>
          <w:bCs/>
        </w:rPr>
      </w:pPr>
      <w:r w:rsidRPr="005B25A1">
        <w:rPr>
          <w:b/>
          <w:bCs/>
        </w:rPr>
        <w:t>Parallel discussion:</w:t>
      </w:r>
    </w:p>
    <w:p w14:paraId="0579217F" w14:textId="77777777" w:rsidR="007615D6" w:rsidRPr="005B25A1" w:rsidRDefault="007615D6" w:rsidP="007615D6">
      <w:pPr>
        <w:keepNext/>
        <w:keepLines/>
      </w:pPr>
      <w:r w:rsidRPr="005B25A1">
        <w:t>-</w:t>
      </w:r>
    </w:p>
    <w:p w14:paraId="1306BBFD" w14:textId="77777777" w:rsidR="007615D6" w:rsidRPr="005B25A1" w:rsidRDefault="007615D6" w:rsidP="007615D6">
      <w:pPr>
        <w:keepNext/>
        <w:keepLines/>
        <w:rPr>
          <w:b/>
          <w:bCs/>
        </w:rPr>
      </w:pPr>
      <w:r w:rsidRPr="005B25A1">
        <w:rPr>
          <w:b/>
          <w:bCs/>
        </w:rPr>
        <w:t>Plenary Discussion:</w:t>
      </w:r>
    </w:p>
    <w:p w14:paraId="04668AE4" w14:textId="77777777" w:rsidR="007615D6" w:rsidRPr="005B25A1" w:rsidRDefault="007615D6" w:rsidP="007615D6">
      <w:pPr>
        <w:keepNext/>
        <w:keepLines/>
      </w:pPr>
      <w:r>
        <w:rPr>
          <w:color w:val="FF0000"/>
        </w:rPr>
        <w:t>NO DISCUSSION RECORDED</w:t>
      </w:r>
    </w:p>
    <w:p w14:paraId="6CEB0639" w14:textId="77777777" w:rsidR="007615D6" w:rsidRPr="00EB0339" w:rsidRDefault="007615D6" w:rsidP="007615D6">
      <w:r w:rsidRPr="005B25A1">
        <w:rPr>
          <w:b/>
          <w:bCs/>
        </w:rPr>
        <w:t>Status:</w:t>
      </w:r>
      <w:r>
        <w:t xml:space="preserve"> </w:t>
      </w:r>
      <w:r>
        <w:rPr>
          <w:color w:val="0000FF"/>
        </w:rPr>
        <w:t>Not concluded</w:t>
      </w:r>
      <w:r>
        <w:t>.</w:t>
      </w:r>
    </w:p>
    <w:p w14:paraId="0F5A97CB" w14:textId="77777777" w:rsidR="00E00DA6" w:rsidRDefault="007615D6" w:rsidP="000A3FBD">
      <w:pPr>
        <w:pStyle w:val="NormTop"/>
      </w:pPr>
      <w:r>
        <w:rPr>
          <w:color w:val="0000FF"/>
        </w:rPr>
        <w:t>S2-2506257</w:t>
      </w:r>
      <w:r w:rsidRPr="00D53282">
        <w:t xml:space="preserve"> </w:t>
      </w:r>
      <w:r>
        <w:t>(LS OUT) [DRAFT] Reply LS on signalling feasibility of dataset and parameter sharing (Source: CATT)</w:t>
      </w:r>
      <w:r>
        <w:br/>
      </w:r>
      <w:r w:rsidRPr="00D53282">
        <w:rPr>
          <w:b/>
        </w:rPr>
        <w:t>Document for:</w:t>
      </w:r>
      <w:r w:rsidRPr="00D53282">
        <w:t xml:space="preserve"> </w:t>
      </w:r>
      <w:r>
        <w:t>Approval</w:t>
      </w:r>
      <w:r>
        <w:br/>
      </w:r>
      <w:r w:rsidRPr="00D53282">
        <w:rPr>
          <w:b/>
        </w:rPr>
        <w:t>Abstract:</w:t>
      </w:r>
      <w:r w:rsidRPr="00D53282">
        <w:t xml:space="preserve"> </w:t>
      </w:r>
      <w:r>
        <w:br/>
        <w:t>Reply LS to RAN WG2 on signalling feasibility of dataset and parameter sharing.</w:t>
      </w:r>
    </w:p>
    <w:p w14:paraId="217E0D8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S2-2505279</w:t>
      </w:r>
      <w:r>
        <w:t>. Response to</w:t>
      </w:r>
      <w:r>
        <w:rPr>
          <w:color w:val="0000FF"/>
        </w:rPr>
        <w:t xml:space="preserve"> S2-2506108</w:t>
      </w:r>
      <w:r>
        <w:t>.</w:t>
      </w:r>
    </w:p>
    <w:p w14:paraId="7BDACD02" w14:textId="77777777" w:rsidR="007615D6" w:rsidRPr="005B25A1" w:rsidRDefault="007615D6" w:rsidP="007615D6">
      <w:pPr>
        <w:keepNext/>
        <w:keepLines/>
        <w:rPr>
          <w:b/>
          <w:bCs/>
        </w:rPr>
      </w:pPr>
      <w:r w:rsidRPr="005B25A1">
        <w:rPr>
          <w:b/>
          <w:bCs/>
        </w:rPr>
        <w:t>Parallel discussion:</w:t>
      </w:r>
    </w:p>
    <w:p w14:paraId="13F7D06C" w14:textId="77777777" w:rsidR="007615D6" w:rsidRPr="005B25A1" w:rsidRDefault="007615D6" w:rsidP="007615D6">
      <w:pPr>
        <w:keepNext/>
        <w:keepLines/>
      </w:pPr>
      <w:r w:rsidRPr="005B25A1">
        <w:t>-</w:t>
      </w:r>
    </w:p>
    <w:p w14:paraId="25037B1B" w14:textId="77777777" w:rsidR="007615D6" w:rsidRPr="005B25A1" w:rsidRDefault="007615D6" w:rsidP="007615D6">
      <w:pPr>
        <w:keepNext/>
        <w:keepLines/>
        <w:rPr>
          <w:b/>
          <w:bCs/>
        </w:rPr>
      </w:pPr>
      <w:r w:rsidRPr="005B25A1">
        <w:rPr>
          <w:b/>
          <w:bCs/>
        </w:rPr>
        <w:t>Plenary Discussion:</w:t>
      </w:r>
    </w:p>
    <w:p w14:paraId="1196734F" w14:textId="77777777" w:rsidR="007615D6" w:rsidRPr="005B25A1" w:rsidRDefault="007615D6" w:rsidP="007615D6">
      <w:pPr>
        <w:keepNext/>
        <w:keepLines/>
      </w:pPr>
      <w:r>
        <w:rPr>
          <w:color w:val="FF0000"/>
        </w:rPr>
        <w:t>NO DISCUSSION RECORDED</w:t>
      </w:r>
    </w:p>
    <w:p w14:paraId="53D24F87" w14:textId="77777777" w:rsidR="007615D6" w:rsidRPr="00EB0339" w:rsidRDefault="007615D6" w:rsidP="007615D6">
      <w:r w:rsidRPr="005B25A1">
        <w:rPr>
          <w:b/>
          <w:bCs/>
        </w:rPr>
        <w:t>Status:</w:t>
      </w:r>
      <w:r>
        <w:t xml:space="preserve"> </w:t>
      </w:r>
      <w:r>
        <w:rPr>
          <w:color w:val="0000FF"/>
        </w:rPr>
        <w:t>Not concluded</w:t>
      </w:r>
      <w:r>
        <w:t>.</w:t>
      </w:r>
    </w:p>
    <w:p w14:paraId="4641BFDD" w14:textId="77777777" w:rsidR="00E00DA6" w:rsidRDefault="007615D6" w:rsidP="000A3FBD">
      <w:pPr>
        <w:pStyle w:val="NormTop"/>
      </w:pPr>
      <w:r>
        <w:rPr>
          <w:color w:val="0000FF"/>
        </w:rPr>
        <w:t>S2-2506282</w:t>
      </w:r>
      <w:r w:rsidRPr="00D53282">
        <w:t xml:space="preserve"> </w:t>
      </w:r>
      <w:r>
        <w:t>(LS OUT) [DRAFT] Reply LS on signalling feasibility of dataset and parameter sharing (Source: OPPO)</w:t>
      </w:r>
      <w:r>
        <w:br/>
      </w:r>
      <w:r w:rsidRPr="00D53282">
        <w:rPr>
          <w:b/>
        </w:rPr>
        <w:t>Document for:</w:t>
      </w:r>
      <w:r w:rsidRPr="00D53282">
        <w:t xml:space="preserve"> </w:t>
      </w:r>
      <w:r>
        <w:t>Approval</w:t>
      </w:r>
      <w:r>
        <w:br/>
      </w:r>
      <w:r w:rsidRPr="00D53282">
        <w:rPr>
          <w:b/>
        </w:rPr>
        <w:t>Abstract:</w:t>
      </w:r>
      <w:r w:rsidRPr="00D53282">
        <w:t xml:space="preserve"> </w:t>
      </w:r>
      <w:r>
        <w:br/>
        <w:t>Reply LS on signalling feasibility of dataset and parameter sharing.</w:t>
      </w:r>
    </w:p>
    <w:p w14:paraId="636A689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043C1506" w14:textId="77777777" w:rsidR="007615D6" w:rsidRPr="005B25A1" w:rsidRDefault="007615D6" w:rsidP="007615D6">
      <w:pPr>
        <w:keepNext/>
        <w:keepLines/>
        <w:rPr>
          <w:b/>
          <w:bCs/>
        </w:rPr>
      </w:pPr>
      <w:r w:rsidRPr="005B25A1">
        <w:rPr>
          <w:b/>
          <w:bCs/>
        </w:rPr>
        <w:t>Parallel discussion:</w:t>
      </w:r>
    </w:p>
    <w:p w14:paraId="0FFF2D52" w14:textId="77777777" w:rsidR="007615D6" w:rsidRPr="005B25A1" w:rsidRDefault="007615D6" w:rsidP="007615D6">
      <w:pPr>
        <w:keepNext/>
        <w:keepLines/>
      </w:pPr>
      <w:r w:rsidRPr="005B25A1">
        <w:t>-</w:t>
      </w:r>
    </w:p>
    <w:p w14:paraId="4B7A67B9" w14:textId="77777777" w:rsidR="007615D6" w:rsidRPr="005B25A1" w:rsidRDefault="007615D6" w:rsidP="007615D6">
      <w:pPr>
        <w:keepNext/>
        <w:keepLines/>
        <w:rPr>
          <w:b/>
          <w:bCs/>
        </w:rPr>
      </w:pPr>
      <w:r w:rsidRPr="005B25A1">
        <w:rPr>
          <w:b/>
          <w:bCs/>
        </w:rPr>
        <w:t>Plenary Discussion:</w:t>
      </w:r>
    </w:p>
    <w:p w14:paraId="31EA023E" w14:textId="77777777" w:rsidR="007615D6" w:rsidRPr="005B25A1" w:rsidRDefault="007615D6" w:rsidP="007615D6">
      <w:pPr>
        <w:keepNext/>
        <w:keepLines/>
      </w:pPr>
      <w:r>
        <w:rPr>
          <w:color w:val="FF0000"/>
        </w:rPr>
        <w:t>NO DISCUSSION RECORDED</w:t>
      </w:r>
    </w:p>
    <w:p w14:paraId="7964DCC9" w14:textId="77777777" w:rsidR="007615D6" w:rsidRPr="00EB0339" w:rsidRDefault="007615D6" w:rsidP="007615D6">
      <w:r w:rsidRPr="005B25A1">
        <w:rPr>
          <w:b/>
          <w:bCs/>
        </w:rPr>
        <w:t>Status:</w:t>
      </w:r>
      <w:r>
        <w:t xml:space="preserve"> </w:t>
      </w:r>
      <w:r>
        <w:rPr>
          <w:color w:val="0000FF"/>
        </w:rPr>
        <w:t>Not concluded</w:t>
      </w:r>
      <w:r>
        <w:t>.</w:t>
      </w:r>
    </w:p>
    <w:p w14:paraId="2D770A2D" w14:textId="77777777" w:rsidR="00E00DA6" w:rsidRDefault="007615D6" w:rsidP="000A3FBD">
      <w:pPr>
        <w:pStyle w:val="NormTop"/>
      </w:pPr>
      <w:r>
        <w:rPr>
          <w:color w:val="0000FF"/>
        </w:rPr>
        <w:t>S2-2506403</w:t>
      </w:r>
      <w:r w:rsidRPr="00D53282">
        <w:t xml:space="preserve"> </w:t>
      </w:r>
      <w:r>
        <w:t>(LS OUT) [DRAFT] Reply LS on signalling feasibility of dataset and para</w:t>
      </w:r>
      <w:r>
        <w:lastRenderedPageBreak/>
        <w:t>meter sharing (Source: Apple)</w:t>
      </w:r>
      <w:r>
        <w:br/>
      </w:r>
      <w:r w:rsidRPr="00D53282">
        <w:rPr>
          <w:b/>
        </w:rPr>
        <w:t>Document for:</w:t>
      </w:r>
      <w:r w:rsidRPr="00D53282">
        <w:t xml:space="preserve"> </w:t>
      </w:r>
      <w:r>
        <w:t>Approval</w:t>
      </w:r>
      <w:r>
        <w:br/>
      </w:r>
      <w:r w:rsidRPr="00D53282">
        <w:rPr>
          <w:b/>
        </w:rPr>
        <w:t>Abstract:</w:t>
      </w:r>
      <w:r w:rsidRPr="00D53282">
        <w:t xml:space="preserve"> </w:t>
      </w:r>
      <w:r>
        <w:br/>
        <w:t>Reply LS on signalling feasibility of dataset and parameter sharing.</w:t>
      </w:r>
    </w:p>
    <w:p w14:paraId="4ACE1D4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60458707" w14:textId="77777777" w:rsidR="007615D6" w:rsidRPr="005B25A1" w:rsidRDefault="007615D6" w:rsidP="007615D6">
      <w:pPr>
        <w:keepNext/>
        <w:keepLines/>
        <w:rPr>
          <w:b/>
          <w:bCs/>
        </w:rPr>
      </w:pPr>
      <w:r w:rsidRPr="005B25A1">
        <w:rPr>
          <w:b/>
          <w:bCs/>
        </w:rPr>
        <w:t>Parallel discussion:</w:t>
      </w:r>
    </w:p>
    <w:p w14:paraId="665A02C3" w14:textId="77777777" w:rsidR="007615D6" w:rsidRPr="005B25A1" w:rsidRDefault="007615D6" w:rsidP="007615D6">
      <w:pPr>
        <w:keepNext/>
        <w:keepLines/>
      </w:pPr>
      <w:r w:rsidRPr="005B25A1">
        <w:t>-</w:t>
      </w:r>
    </w:p>
    <w:p w14:paraId="2628F046" w14:textId="77777777" w:rsidR="007615D6" w:rsidRPr="005B25A1" w:rsidRDefault="007615D6" w:rsidP="007615D6">
      <w:pPr>
        <w:keepNext/>
        <w:keepLines/>
        <w:rPr>
          <w:b/>
          <w:bCs/>
        </w:rPr>
      </w:pPr>
      <w:r w:rsidRPr="005B25A1">
        <w:rPr>
          <w:b/>
          <w:bCs/>
        </w:rPr>
        <w:t>Plenary Discussion:</w:t>
      </w:r>
    </w:p>
    <w:p w14:paraId="0B966375" w14:textId="77777777" w:rsidR="007615D6" w:rsidRPr="005B25A1" w:rsidRDefault="007615D6" w:rsidP="007615D6">
      <w:pPr>
        <w:keepNext/>
        <w:keepLines/>
      </w:pPr>
      <w:r>
        <w:rPr>
          <w:color w:val="FF0000"/>
        </w:rPr>
        <w:t>NO DISCUSSION RECORDED</w:t>
      </w:r>
    </w:p>
    <w:p w14:paraId="2372318F" w14:textId="77777777" w:rsidR="007615D6" w:rsidRPr="00EB0339" w:rsidRDefault="007615D6" w:rsidP="007615D6">
      <w:r w:rsidRPr="005B25A1">
        <w:rPr>
          <w:b/>
          <w:bCs/>
        </w:rPr>
        <w:t>Status:</w:t>
      </w:r>
      <w:r>
        <w:t xml:space="preserve"> </w:t>
      </w:r>
      <w:r>
        <w:rPr>
          <w:color w:val="0000FF"/>
        </w:rPr>
        <w:t>Not concluded</w:t>
      </w:r>
      <w:r>
        <w:t>.</w:t>
      </w:r>
    </w:p>
    <w:p w14:paraId="6EE3FB4F" w14:textId="77777777" w:rsidR="00E00DA6" w:rsidRPr="004105A3" w:rsidRDefault="007615D6" w:rsidP="000A3FBD">
      <w:pPr>
        <w:pStyle w:val="NormTop"/>
        <w:rPr>
          <w:lang w:val="fr-FR"/>
        </w:rPr>
      </w:pPr>
      <w:r>
        <w:rPr>
          <w:color w:val="0000FF"/>
        </w:rPr>
        <w:t>S2-2506429</w:t>
      </w:r>
      <w:r w:rsidRPr="00D53282">
        <w:t xml:space="preserve"> </w:t>
      </w:r>
      <w:r>
        <w:t>(LS OUT) [DRAFT] Reply LS on signalling feasibility of dataset and parameter sharing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To: RAN WG2. </w:t>
      </w:r>
      <w:r w:rsidRPr="004105A3">
        <w:rPr>
          <w:lang w:val="fr-FR"/>
        </w:rPr>
        <w:t>CC: RAN WG1, RAN WG3, SA WG2, SA WG3, SA WG5.</w:t>
      </w:r>
    </w:p>
    <w:p w14:paraId="5C1CDDDC" w14:textId="77777777" w:rsidR="0061178C" w:rsidRPr="005B25A1" w:rsidRDefault="00000000" w:rsidP="0061178C">
      <w:pPr>
        <w:keepNext/>
        <w:keepLines/>
      </w:pPr>
      <w:r w:rsidRPr="00B81031">
        <w:rPr>
          <w:b/>
          <w:bCs/>
          <w:i/>
        </w:rPr>
        <w:t>Comment:</w:t>
      </w:r>
      <w:r>
        <w:rPr>
          <w:i/>
        </w:rPr>
        <w:t xml:space="preserve"> </w:t>
      </w:r>
      <w:r w:rsidR="007615D6">
        <w:rPr>
          <w:i/>
        </w:rPr>
        <w:t>Response to</w:t>
      </w:r>
      <w:r>
        <w:rPr>
          <w:color w:val="0000FF"/>
        </w:rPr>
        <w:t xml:space="preserve"> S2-2506108</w:t>
      </w:r>
      <w:r w:rsidR="0061178C">
        <w:t xml:space="preserve">. </w:t>
      </w:r>
    </w:p>
    <w:p w14:paraId="5A783223" w14:textId="77777777" w:rsidR="0061178C" w:rsidRDefault="0061178C" w:rsidP="0061178C">
      <w:pPr>
        <w:keepNext/>
        <w:keepLines/>
        <w:rPr>
          <w:b/>
          <w:bCs/>
        </w:rPr>
      </w:pPr>
      <w:r>
        <w:rPr>
          <w:b/>
          <w:bCs/>
        </w:rPr>
        <w:t>Plenary Discussion:</w:t>
      </w:r>
    </w:p>
    <w:p w14:paraId="1AA8D697" w14:textId="50285429" w:rsidR="00176152" w:rsidRPr="00D70A06" w:rsidRDefault="00176152" w:rsidP="00A120F3">
      <w:pPr>
        <w:keepNext/>
        <w:keepLines/>
      </w:pPr>
      <w:r>
        <w:t xml:space="preserve">This was discussed and left for off-line discussion and revised to </w:t>
      </w:r>
      <w:r w:rsidRPr="009A3A7C">
        <w:rPr>
          <w:color w:val="0000FF"/>
        </w:rPr>
        <w:t>S2-250</w:t>
      </w:r>
      <w:r>
        <w:rPr>
          <w:color w:val="0000FF"/>
        </w:rPr>
        <w:t>7459</w:t>
      </w:r>
      <w:r w:rsidRPr="00D70A06">
        <w:t xml:space="preserve">. </w:t>
      </w:r>
    </w:p>
    <w:p w14:paraId="12813654" w14:textId="77777777" w:rsidR="00D70A06" w:rsidRPr="005B25A1" w:rsidRDefault="00D70A06" w:rsidP="00D70A06">
      <w:pPr>
        <w:keepNext/>
        <w:keepLines/>
        <w:rPr>
          <w:b/>
          <w:bCs/>
        </w:rPr>
      </w:pPr>
      <w:r w:rsidRPr="005B25A1">
        <w:rPr>
          <w:b/>
          <w:bCs/>
        </w:rPr>
        <w:t>Parallel discussion:</w:t>
      </w:r>
    </w:p>
    <w:p w14:paraId="2610A0B6" w14:textId="77777777" w:rsidR="0061178C" w:rsidRDefault="0089082F" w:rsidP="0061178C">
      <w:pPr>
        <w:keepNext/>
        <w:keepLines/>
      </w:pPr>
      <w:r>
        <w:t xml:space="preserve">Further clarifications and modifications were needed and this was left for off-line discussion and revised to </w:t>
      </w:r>
      <w:r w:rsidRPr="00497EE3">
        <w:rPr>
          <w:color w:val="0000FF"/>
        </w:rPr>
        <w:t>S2-250</w:t>
      </w:r>
      <w:r>
        <w:rPr>
          <w:color w:val="0000FF"/>
        </w:rPr>
        <w:t>8020</w:t>
      </w:r>
      <w:r w:rsidR="0061178C">
        <w:t xml:space="preserve">. </w:t>
      </w:r>
    </w:p>
    <w:p w14:paraId="66F22368" w14:textId="77777777" w:rsidR="0061178C" w:rsidRDefault="0061178C" w:rsidP="0061178C">
      <w:pPr>
        <w:keepNext/>
        <w:keepLines/>
        <w:rPr>
          <w:b/>
          <w:bCs/>
        </w:rPr>
      </w:pPr>
      <w:r>
        <w:rPr>
          <w:b/>
          <w:bCs/>
        </w:rPr>
        <w:t>Plenary Discussion:</w:t>
      </w:r>
    </w:p>
    <w:p w14:paraId="6B56E3C4" w14:textId="72453CF2" w:rsidR="00D70A06" w:rsidRDefault="00D70A06" w:rsidP="00176152">
      <w:pPr>
        <w:keepNext/>
        <w:keepLines/>
      </w:pPr>
    </w:p>
    <w:p w14:paraId="53AD3885" w14:textId="396824C1" w:rsidR="00176152" w:rsidRDefault="00176152" w:rsidP="00176152">
      <w:pPr>
        <w:keepNext/>
        <w:keepLines/>
      </w:pPr>
      <w:r>
        <w:t xml:space="preserve">  </w:t>
      </w:r>
      <w:r w:rsidRPr="00380F14">
        <w:rPr>
          <w:color w:val="FF0000"/>
        </w:rPr>
        <w:t>&lt;RETURN - OPEN&gt;</w:t>
      </w:r>
    </w:p>
    <w:p w14:paraId="2BA1AA32" w14:textId="68B4A5F5" w:rsidR="007615D6" w:rsidRPr="00EB0339" w:rsidRDefault="007615D6" w:rsidP="007615D6">
      <w:r w:rsidRPr="005B25A1">
        <w:rPr>
          <w:b/>
          <w:bCs/>
        </w:rPr>
        <w:t>Status:</w:t>
      </w:r>
      <w:r>
        <w:t xml:space="preserve"> </w:t>
      </w:r>
      <w:r w:rsidR="00176152" w:rsidRPr="00380F14">
        <w:rPr>
          <w:color w:val="FF0000"/>
        </w:rPr>
        <w:t>OPEN</w:t>
      </w:r>
    </w:p>
    <w:p w14:paraId="740B13EE" w14:textId="77777777" w:rsidR="00E00DA6" w:rsidRDefault="007615D6" w:rsidP="000A3FBD">
      <w:pPr>
        <w:pStyle w:val="NormTop"/>
      </w:pPr>
      <w:r>
        <w:rPr>
          <w:color w:val="0000FF"/>
        </w:rPr>
        <w:t>S2-2506671</w:t>
      </w:r>
      <w:r w:rsidRPr="00D53282">
        <w:t xml:space="preserve"> </w:t>
      </w:r>
      <w:r>
        <w:t xml:space="preserve">(LS OUT) [DRAFT] Reply LS on </w:t>
      </w:r>
      <w:proofErr w:type="spellStart"/>
      <w:r>
        <w:t>signaling</w:t>
      </w:r>
      <w:proofErr w:type="spellEnd"/>
      <w:r>
        <w:t xml:space="preserve"> feasibility of dataset and parameter sharing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It is proposed to reply the LS on </w:t>
      </w:r>
      <w:proofErr w:type="spellStart"/>
      <w:r>
        <w:t>signaling</w:t>
      </w:r>
      <w:proofErr w:type="spellEnd"/>
      <w:r>
        <w:t xml:space="preserve"> feasibility of dataset and parameter sharing.</w:t>
      </w:r>
    </w:p>
    <w:p w14:paraId="6808948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2C363397" w14:textId="77777777" w:rsidR="007615D6" w:rsidRPr="005B25A1" w:rsidRDefault="007615D6" w:rsidP="007615D6">
      <w:pPr>
        <w:keepNext/>
        <w:keepLines/>
        <w:rPr>
          <w:b/>
          <w:bCs/>
        </w:rPr>
      </w:pPr>
      <w:r w:rsidRPr="005B25A1">
        <w:rPr>
          <w:b/>
          <w:bCs/>
        </w:rPr>
        <w:t>Parallel discussion:</w:t>
      </w:r>
    </w:p>
    <w:p w14:paraId="36660511" w14:textId="77777777" w:rsidR="007615D6" w:rsidRPr="005B25A1" w:rsidRDefault="007615D6" w:rsidP="007615D6">
      <w:pPr>
        <w:keepNext/>
        <w:keepLines/>
      </w:pPr>
      <w:r w:rsidRPr="005B25A1">
        <w:t>-</w:t>
      </w:r>
    </w:p>
    <w:p w14:paraId="02DD3585" w14:textId="77777777" w:rsidR="007615D6" w:rsidRPr="005B25A1" w:rsidRDefault="007615D6" w:rsidP="007615D6">
      <w:pPr>
        <w:keepNext/>
        <w:keepLines/>
        <w:rPr>
          <w:b/>
          <w:bCs/>
        </w:rPr>
      </w:pPr>
      <w:r w:rsidRPr="005B25A1">
        <w:rPr>
          <w:b/>
          <w:bCs/>
        </w:rPr>
        <w:t>Plenary Discussion:</w:t>
      </w:r>
    </w:p>
    <w:p w14:paraId="7B5AE8B5" w14:textId="77777777" w:rsidR="007615D6" w:rsidRPr="005B25A1" w:rsidRDefault="007615D6" w:rsidP="007615D6">
      <w:pPr>
        <w:keepNext/>
        <w:keepLines/>
      </w:pPr>
      <w:r>
        <w:rPr>
          <w:color w:val="FF0000"/>
        </w:rPr>
        <w:t>NO DISCUSSION RECORDED</w:t>
      </w:r>
    </w:p>
    <w:p w14:paraId="699E6D34" w14:textId="77777777" w:rsidR="007615D6" w:rsidRPr="00EB0339" w:rsidRDefault="007615D6" w:rsidP="007615D6">
      <w:r w:rsidRPr="005B25A1">
        <w:rPr>
          <w:b/>
          <w:bCs/>
        </w:rPr>
        <w:t>Status:</w:t>
      </w:r>
      <w:r>
        <w:t xml:space="preserve"> </w:t>
      </w:r>
      <w:r>
        <w:rPr>
          <w:color w:val="0000FF"/>
        </w:rPr>
        <w:t>Not concluded</w:t>
      </w:r>
      <w:r>
        <w:t>.</w:t>
      </w:r>
    </w:p>
    <w:p w14:paraId="7DD0419F" w14:textId="77777777" w:rsidR="00E00DA6" w:rsidRDefault="007615D6" w:rsidP="000A3FBD">
      <w:pPr>
        <w:pStyle w:val="NormTop"/>
      </w:pPr>
      <w:r>
        <w:rPr>
          <w:color w:val="0000FF"/>
        </w:rPr>
        <w:t>S2-2506859</w:t>
      </w:r>
      <w:r w:rsidRPr="00D53282">
        <w:t xml:space="preserve"> </w:t>
      </w:r>
      <w:r>
        <w:t>(LS OUT) [DRAFT] LS Reply on signalling feasibility of dataset and parame</w:t>
      </w:r>
      <w:r>
        <w:lastRenderedPageBreak/>
        <w:t>ter sharing (Source: Ericsson)</w:t>
      </w:r>
      <w:r>
        <w:br/>
      </w:r>
      <w:r w:rsidRPr="00D53282">
        <w:rPr>
          <w:b/>
        </w:rPr>
        <w:t>Document for:</w:t>
      </w:r>
      <w:r w:rsidRPr="00D53282">
        <w:t xml:space="preserve"> </w:t>
      </w:r>
      <w:r>
        <w:t>Approval</w:t>
      </w:r>
      <w:r>
        <w:br/>
      </w:r>
      <w:r w:rsidRPr="00D53282">
        <w:rPr>
          <w:b/>
        </w:rPr>
        <w:t>Abstract:</w:t>
      </w:r>
      <w:r w:rsidRPr="00D53282">
        <w:t xml:space="preserve"> </w:t>
      </w:r>
      <w:r>
        <w:br/>
        <w:t>Reply to RAN WG2 assumption on non-OTA candidate solution.</w:t>
      </w:r>
    </w:p>
    <w:p w14:paraId="397279E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S2-2504877</w:t>
      </w:r>
      <w:r>
        <w:t>. Response to</w:t>
      </w:r>
      <w:r>
        <w:rPr>
          <w:color w:val="0000FF"/>
        </w:rPr>
        <w:t xml:space="preserve"> S2-2506108</w:t>
      </w:r>
      <w:r>
        <w:t>.</w:t>
      </w:r>
    </w:p>
    <w:p w14:paraId="77BA9629" w14:textId="77777777" w:rsidR="007615D6" w:rsidRPr="005B25A1" w:rsidRDefault="007615D6" w:rsidP="007615D6">
      <w:pPr>
        <w:keepNext/>
        <w:keepLines/>
        <w:rPr>
          <w:b/>
          <w:bCs/>
        </w:rPr>
      </w:pPr>
      <w:r w:rsidRPr="005B25A1">
        <w:rPr>
          <w:b/>
          <w:bCs/>
        </w:rPr>
        <w:t>Parallel discussion:</w:t>
      </w:r>
    </w:p>
    <w:p w14:paraId="4C1F928A" w14:textId="77777777" w:rsidR="007615D6" w:rsidRPr="005B25A1" w:rsidRDefault="007615D6" w:rsidP="007615D6">
      <w:pPr>
        <w:keepNext/>
        <w:keepLines/>
      </w:pPr>
      <w:r w:rsidRPr="005B25A1">
        <w:t>-</w:t>
      </w:r>
    </w:p>
    <w:p w14:paraId="7245847B" w14:textId="77777777" w:rsidR="007615D6" w:rsidRPr="005B25A1" w:rsidRDefault="007615D6" w:rsidP="007615D6">
      <w:pPr>
        <w:keepNext/>
        <w:keepLines/>
        <w:rPr>
          <w:b/>
          <w:bCs/>
        </w:rPr>
      </w:pPr>
      <w:r w:rsidRPr="005B25A1">
        <w:rPr>
          <w:b/>
          <w:bCs/>
        </w:rPr>
        <w:t>Plenary Discussion:</w:t>
      </w:r>
    </w:p>
    <w:p w14:paraId="6FF86668" w14:textId="77777777" w:rsidR="007615D6" w:rsidRPr="005B25A1" w:rsidRDefault="007615D6" w:rsidP="007615D6">
      <w:pPr>
        <w:keepNext/>
        <w:keepLines/>
      </w:pPr>
      <w:r>
        <w:rPr>
          <w:color w:val="FF0000"/>
        </w:rPr>
        <w:t>NO DISCUSSION RECORDED</w:t>
      </w:r>
    </w:p>
    <w:p w14:paraId="277D8A36" w14:textId="77777777" w:rsidR="007615D6" w:rsidRPr="00EB0339" w:rsidRDefault="007615D6" w:rsidP="007615D6">
      <w:r w:rsidRPr="005B25A1">
        <w:rPr>
          <w:b/>
          <w:bCs/>
        </w:rPr>
        <w:t>Status:</w:t>
      </w:r>
      <w:r>
        <w:t xml:space="preserve"> </w:t>
      </w:r>
      <w:r>
        <w:rPr>
          <w:color w:val="0000FF"/>
        </w:rPr>
        <w:t>Not concluded</w:t>
      </w:r>
      <w:r>
        <w:t>.</w:t>
      </w:r>
    </w:p>
    <w:p w14:paraId="162BF8C9" w14:textId="77777777" w:rsidR="00E00DA6" w:rsidRDefault="007615D6" w:rsidP="000A3FBD">
      <w:pPr>
        <w:pStyle w:val="NormTop"/>
      </w:pPr>
      <w:r>
        <w:rPr>
          <w:color w:val="0000FF"/>
        </w:rPr>
        <w:t>S2-2507170</w:t>
      </w:r>
      <w:r w:rsidRPr="00D53282">
        <w:t xml:space="preserve"> </w:t>
      </w:r>
      <w:r>
        <w:t xml:space="preserve">(LS OUT) [DRAFT] Reply LS on </w:t>
      </w:r>
      <w:proofErr w:type="spellStart"/>
      <w:r>
        <w:t>signaling</w:t>
      </w:r>
      <w:proofErr w:type="spellEnd"/>
      <w:r>
        <w:t xml:space="preserve"> feasibility of dataset and parameter sharing (Source: Nokia)</w:t>
      </w:r>
      <w:r>
        <w:br/>
      </w:r>
      <w:r w:rsidRPr="00D53282">
        <w:rPr>
          <w:b/>
        </w:rPr>
        <w:t>Document for:</w:t>
      </w:r>
      <w:r w:rsidRPr="00D53282">
        <w:t xml:space="preserve"> </w:t>
      </w:r>
      <w:r>
        <w:t>Approval</w:t>
      </w:r>
      <w:r>
        <w:br/>
      </w:r>
      <w:r w:rsidRPr="00D53282">
        <w:rPr>
          <w:b/>
        </w:rPr>
        <w:t>Abstract:</w:t>
      </w:r>
      <w:r w:rsidRPr="00D53282">
        <w:t xml:space="preserve"> </w:t>
      </w:r>
      <w:r>
        <w:br/>
        <w:t>Revision of S2-2505940 (MediaTek) which is the latest version discussed in SA WG2#169.</w:t>
      </w:r>
    </w:p>
    <w:p w14:paraId="2FF3EF38"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S2-2505940</w:t>
      </w:r>
      <w:r>
        <w:t>. Response to</w:t>
      </w:r>
      <w:r>
        <w:rPr>
          <w:color w:val="0000FF"/>
        </w:rPr>
        <w:t xml:space="preserve"> S2-2506108</w:t>
      </w:r>
      <w:r>
        <w:t>.</w:t>
      </w:r>
    </w:p>
    <w:p w14:paraId="3C2CF3A9" w14:textId="77777777" w:rsidR="007615D6" w:rsidRPr="005B25A1" w:rsidRDefault="007615D6" w:rsidP="007615D6">
      <w:pPr>
        <w:keepNext/>
        <w:keepLines/>
        <w:rPr>
          <w:b/>
          <w:bCs/>
        </w:rPr>
      </w:pPr>
      <w:r w:rsidRPr="005B25A1">
        <w:rPr>
          <w:b/>
          <w:bCs/>
        </w:rPr>
        <w:t>Parallel discussion:</w:t>
      </w:r>
    </w:p>
    <w:p w14:paraId="238C7CB4" w14:textId="77777777" w:rsidR="007615D6" w:rsidRPr="005B25A1" w:rsidRDefault="007615D6" w:rsidP="007615D6">
      <w:pPr>
        <w:keepNext/>
        <w:keepLines/>
      </w:pPr>
      <w:r w:rsidRPr="005B25A1">
        <w:t>-</w:t>
      </w:r>
    </w:p>
    <w:p w14:paraId="5F98C4DA" w14:textId="77777777" w:rsidR="007615D6" w:rsidRPr="005B25A1" w:rsidRDefault="007615D6" w:rsidP="007615D6">
      <w:pPr>
        <w:keepNext/>
        <w:keepLines/>
        <w:rPr>
          <w:b/>
          <w:bCs/>
        </w:rPr>
      </w:pPr>
      <w:r w:rsidRPr="005B25A1">
        <w:rPr>
          <w:b/>
          <w:bCs/>
        </w:rPr>
        <w:t>Plenary Discussion:</w:t>
      </w:r>
    </w:p>
    <w:p w14:paraId="02C4D9A2" w14:textId="77777777" w:rsidR="007615D6" w:rsidRPr="005B25A1" w:rsidRDefault="007615D6" w:rsidP="007615D6">
      <w:pPr>
        <w:keepNext/>
        <w:keepLines/>
      </w:pPr>
      <w:r>
        <w:rPr>
          <w:color w:val="FF0000"/>
        </w:rPr>
        <w:t>NO DISCUSSION RECORDED</w:t>
      </w:r>
    </w:p>
    <w:p w14:paraId="54DDC7AF" w14:textId="77777777" w:rsidR="007615D6" w:rsidRPr="00EB0339" w:rsidRDefault="007615D6" w:rsidP="007615D6">
      <w:r w:rsidRPr="005B25A1">
        <w:rPr>
          <w:b/>
          <w:bCs/>
        </w:rPr>
        <w:t>Status:</w:t>
      </w:r>
      <w:r>
        <w:t xml:space="preserve"> </w:t>
      </w:r>
      <w:r>
        <w:rPr>
          <w:color w:val="0000FF"/>
        </w:rPr>
        <w:t>Not concluded</w:t>
      </w:r>
      <w:r>
        <w:t>.</w:t>
      </w:r>
    </w:p>
    <w:p w14:paraId="5B426861" w14:textId="77777777" w:rsidR="00E00DA6" w:rsidRDefault="007615D6" w:rsidP="000A3FBD">
      <w:pPr>
        <w:pStyle w:val="NormTop"/>
      </w:pPr>
      <w:r>
        <w:rPr>
          <w:color w:val="0000FF"/>
        </w:rPr>
        <w:t>S2-2506384</w:t>
      </w:r>
      <w:r w:rsidRPr="00D53282">
        <w:t xml:space="preserve"> </w:t>
      </w:r>
      <w:r>
        <w:t>(DISCUSSION) New WT for AIML_CN_Ph2 work for ML model parameters or training data set for two sided model (Source: vivo)</w:t>
      </w:r>
      <w:r>
        <w:br/>
      </w:r>
      <w:r w:rsidRPr="00D53282">
        <w:rPr>
          <w:b/>
        </w:rPr>
        <w:t>Document for:</w:t>
      </w:r>
      <w:r w:rsidRPr="00D53282">
        <w:t xml:space="preserve"> </w:t>
      </w:r>
      <w:r>
        <w:t>Information</w:t>
      </w:r>
      <w:r>
        <w:br/>
      </w:r>
      <w:r w:rsidRPr="00D53282">
        <w:rPr>
          <w:b/>
        </w:rPr>
        <w:t>Abstract:</w:t>
      </w:r>
      <w:r w:rsidRPr="00D53282">
        <w:t xml:space="preserve"> </w:t>
      </w:r>
      <w:r>
        <w:br/>
        <w:t>Discussion on adding new WT for data set and model parameters sharing.</w:t>
      </w:r>
    </w:p>
    <w:p w14:paraId="1DAB3FFC" w14:textId="77777777" w:rsidR="007615D6" w:rsidRPr="005B25A1" w:rsidRDefault="007615D6" w:rsidP="007615D6">
      <w:pPr>
        <w:keepNext/>
        <w:keepLines/>
        <w:rPr>
          <w:b/>
          <w:bCs/>
        </w:rPr>
      </w:pPr>
      <w:r w:rsidRPr="005B25A1">
        <w:rPr>
          <w:b/>
          <w:bCs/>
        </w:rPr>
        <w:t>Parallel discussion:</w:t>
      </w:r>
    </w:p>
    <w:p w14:paraId="4DC26BDB" w14:textId="77777777" w:rsidR="007615D6" w:rsidRPr="005B25A1" w:rsidRDefault="007615D6" w:rsidP="007615D6">
      <w:pPr>
        <w:keepNext/>
        <w:keepLines/>
      </w:pPr>
      <w:r w:rsidRPr="005B25A1">
        <w:t>-</w:t>
      </w:r>
    </w:p>
    <w:p w14:paraId="36B08B13" w14:textId="77777777" w:rsidR="007615D6" w:rsidRPr="005B25A1" w:rsidRDefault="007615D6" w:rsidP="007615D6">
      <w:pPr>
        <w:keepNext/>
        <w:keepLines/>
        <w:rPr>
          <w:b/>
          <w:bCs/>
        </w:rPr>
      </w:pPr>
      <w:r w:rsidRPr="005B25A1">
        <w:rPr>
          <w:b/>
          <w:bCs/>
        </w:rPr>
        <w:t>Plenary Discussion:</w:t>
      </w:r>
    </w:p>
    <w:p w14:paraId="2DD41B90" w14:textId="77777777" w:rsidR="007615D6" w:rsidRPr="005B25A1" w:rsidRDefault="007615D6" w:rsidP="007615D6">
      <w:pPr>
        <w:keepNext/>
        <w:keepLines/>
      </w:pPr>
      <w:r>
        <w:rPr>
          <w:color w:val="FF0000"/>
        </w:rPr>
        <w:t>NO DISCUSSION RECORDED</w:t>
      </w:r>
    </w:p>
    <w:p w14:paraId="3D323DFA" w14:textId="77777777" w:rsidR="007615D6" w:rsidRPr="00EB0339" w:rsidRDefault="007615D6" w:rsidP="007615D6">
      <w:r w:rsidRPr="005B25A1">
        <w:rPr>
          <w:b/>
          <w:bCs/>
        </w:rPr>
        <w:t>Status:</w:t>
      </w:r>
      <w:r>
        <w:t xml:space="preserve"> </w:t>
      </w:r>
      <w:r>
        <w:rPr>
          <w:color w:val="0000FF"/>
        </w:rPr>
        <w:t>Not concluded</w:t>
      </w:r>
      <w:r>
        <w:t>.</w:t>
      </w:r>
    </w:p>
    <w:p w14:paraId="4B80716B" w14:textId="77777777" w:rsidR="00E00DA6" w:rsidRDefault="007615D6" w:rsidP="000A3FBD">
      <w:pPr>
        <w:pStyle w:val="NormTop"/>
      </w:pPr>
      <w:r>
        <w:rPr>
          <w:color w:val="0000FF"/>
        </w:rPr>
        <w:t>S2-2506672</w:t>
      </w:r>
      <w:r w:rsidRPr="00D53282">
        <w:t xml:space="preserve"> </w:t>
      </w:r>
      <w:r>
        <w:t xml:space="preserve">(DISCUSSION) Discussion on </w:t>
      </w:r>
      <w:proofErr w:type="spellStart"/>
      <w:r>
        <w:t>signaling</w:t>
      </w:r>
      <w:proofErr w:type="spellEnd"/>
      <w:r>
        <w:t xml:space="preserve"> feasibility of dataset and parameter sharing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to discuss how to reply the LS on signalling feasibility of dataset and parameter sharing.</w:t>
      </w:r>
    </w:p>
    <w:p w14:paraId="198BE84B" w14:textId="77777777" w:rsidR="007615D6" w:rsidRPr="005B25A1" w:rsidRDefault="007615D6" w:rsidP="007615D6">
      <w:pPr>
        <w:keepNext/>
        <w:keepLines/>
        <w:rPr>
          <w:b/>
          <w:bCs/>
        </w:rPr>
      </w:pPr>
      <w:r w:rsidRPr="005B25A1">
        <w:rPr>
          <w:b/>
          <w:bCs/>
        </w:rPr>
        <w:t>Parallel discussion:</w:t>
      </w:r>
    </w:p>
    <w:p w14:paraId="275B5798" w14:textId="77777777" w:rsidR="007615D6" w:rsidRPr="005B25A1" w:rsidRDefault="007615D6" w:rsidP="007615D6">
      <w:pPr>
        <w:keepNext/>
        <w:keepLines/>
      </w:pPr>
      <w:r w:rsidRPr="005B25A1">
        <w:t>-</w:t>
      </w:r>
    </w:p>
    <w:p w14:paraId="763C2D98" w14:textId="77777777" w:rsidR="007615D6" w:rsidRPr="005B25A1" w:rsidRDefault="007615D6" w:rsidP="007615D6">
      <w:pPr>
        <w:keepNext/>
        <w:keepLines/>
        <w:rPr>
          <w:b/>
          <w:bCs/>
        </w:rPr>
      </w:pPr>
      <w:r w:rsidRPr="005B25A1">
        <w:rPr>
          <w:b/>
          <w:bCs/>
        </w:rPr>
        <w:t>Plenary Discussion:</w:t>
      </w:r>
    </w:p>
    <w:p w14:paraId="7DAE1614" w14:textId="77777777" w:rsidR="007615D6" w:rsidRPr="005B25A1" w:rsidRDefault="007615D6" w:rsidP="007615D6">
      <w:pPr>
        <w:keepNext/>
        <w:keepLines/>
      </w:pPr>
      <w:r>
        <w:rPr>
          <w:color w:val="FF0000"/>
        </w:rPr>
        <w:t>NO DISCUSSION RECORDED</w:t>
      </w:r>
    </w:p>
    <w:p w14:paraId="1A91F2D5" w14:textId="77777777" w:rsidR="007615D6" w:rsidRPr="00EB0339" w:rsidRDefault="007615D6" w:rsidP="007615D6">
      <w:r w:rsidRPr="005B25A1">
        <w:rPr>
          <w:b/>
          <w:bCs/>
        </w:rPr>
        <w:t>Status:</w:t>
      </w:r>
      <w:r>
        <w:t xml:space="preserve"> </w:t>
      </w:r>
      <w:r>
        <w:rPr>
          <w:color w:val="0000FF"/>
        </w:rPr>
        <w:t>Not concluded</w:t>
      </w:r>
      <w:r>
        <w:t>.</w:t>
      </w:r>
    </w:p>
    <w:p w14:paraId="6C1D88B4" w14:textId="77777777" w:rsidR="008A22D1" w:rsidRDefault="008A22D1" w:rsidP="00BB3F37"/>
    <w:p w14:paraId="44124B7D" w14:textId="77777777" w:rsidR="008A22D1" w:rsidRDefault="008A22D1" w:rsidP="00BB3F37"/>
    <w:p w14:paraId="0CE6DC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CHF discovery and selection based on CHF Group ID</w:t>
      </w:r>
    </w:p>
    <w:p w14:paraId="0F945F7A" w14:textId="77777777" w:rsidR="00E00DA6" w:rsidRDefault="007615D6" w:rsidP="000A3FBD">
      <w:pPr>
        <w:pStyle w:val="NormTop"/>
      </w:pPr>
      <w:r>
        <w:rPr>
          <w:color w:val="0000FF"/>
        </w:rPr>
        <w:t>S2-2506193</w:t>
      </w:r>
      <w:r w:rsidRPr="00D53282">
        <w:t xml:space="preserve"> </w:t>
      </w:r>
      <w:r>
        <w:t>(CR) 23.501 CR6286R1 (</w:t>
      </w:r>
      <w:r>
        <w:lastRenderedPageBreak/>
        <w:t>Rel-19, 'F'): CHF discovery and selection based on CHF Group ID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CHF discovery and selection is clarified to include CHF Group ID.</w:t>
      </w:r>
    </w:p>
    <w:p w14:paraId="2728D8AC" w14:textId="77777777" w:rsidR="0061178C" w:rsidRPr="005B25A1" w:rsidRDefault="00000000" w:rsidP="0061178C">
      <w:pPr>
        <w:keepNext/>
        <w:keepLines/>
      </w:pPr>
      <w:r w:rsidRPr="00B81031">
        <w:rPr>
          <w:b/>
          <w:bCs/>
          <w:i/>
        </w:rPr>
        <w:t>Comment:</w:t>
      </w:r>
      <w:r>
        <w:rPr>
          <w:i/>
        </w:rPr>
        <w:t xml:space="preserve"> </w:t>
      </w:r>
      <w:r w:rsidR="007615D6">
        <w:rPr>
          <w:i/>
        </w:rPr>
        <w:t>Revision of (withdrawn)</w:t>
      </w:r>
      <w:r>
        <w:rPr>
          <w:color w:val="0000FF"/>
        </w:rPr>
        <w:t xml:space="preserve"> S2-2504689</w:t>
      </w:r>
      <w:r w:rsidR="0061178C">
        <w:t xml:space="preserve">. </w:t>
      </w:r>
    </w:p>
    <w:p w14:paraId="650D1806" w14:textId="77777777" w:rsidR="0061178C" w:rsidRDefault="0061178C" w:rsidP="0061178C">
      <w:pPr>
        <w:keepNext/>
        <w:keepLines/>
        <w:rPr>
          <w:b/>
          <w:bCs/>
        </w:rPr>
      </w:pPr>
      <w:r>
        <w:rPr>
          <w:b/>
          <w:bCs/>
        </w:rPr>
        <w:t>Plenary Discussion:</w:t>
      </w:r>
    </w:p>
    <w:p w14:paraId="2E91CEB0" w14:textId="425F7A57" w:rsidR="00176152" w:rsidRPr="00176152" w:rsidRDefault="00176152" w:rsidP="00176152">
      <w:pPr>
        <w:keepNext/>
        <w:keepLines/>
      </w:pPr>
      <w:r>
        <w:t xml:space="preserve">This was reviewed and </w:t>
      </w:r>
      <w:r w:rsidRPr="00B30893">
        <w:rPr>
          <w:color w:val="FF0000"/>
        </w:rPr>
        <w:t>a</w:t>
      </w:r>
      <w:r>
        <w:rPr>
          <w:color w:val="FF0000"/>
        </w:rPr>
        <w:t>pprov</w:t>
      </w:r>
      <w:r w:rsidRPr="00B30893">
        <w:rPr>
          <w:color w:val="FF0000"/>
        </w:rPr>
        <w:t>ed</w:t>
      </w:r>
      <w:r>
        <w:t>.</w:t>
      </w:r>
    </w:p>
    <w:p w14:paraId="2AB31373" w14:textId="77777777" w:rsidR="00176152" w:rsidRPr="00EB0339" w:rsidRDefault="00176152" w:rsidP="00176152">
      <w:r w:rsidRPr="005B25A1">
        <w:rPr>
          <w:b/>
          <w:bCs/>
        </w:rPr>
        <w:t>Status:</w:t>
      </w:r>
      <w:r>
        <w:t xml:space="preserve"> </w:t>
      </w:r>
      <w:r w:rsidRPr="00B30893">
        <w:rPr>
          <w:color w:val="FF0000"/>
        </w:rPr>
        <w:t>A</w:t>
      </w:r>
      <w:r>
        <w:rPr>
          <w:color w:val="FF0000"/>
        </w:rPr>
        <w:t>pprov</w:t>
      </w:r>
      <w:r w:rsidRPr="00B30893">
        <w:rPr>
          <w:color w:val="FF0000"/>
        </w:rPr>
        <w:t>ed</w:t>
      </w:r>
      <w:r>
        <w:t>.</w:t>
      </w:r>
    </w:p>
    <w:p w14:paraId="3E499BA6" w14:textId="77777777" w:rsidR="00E00DA6" w:rsidRDefault="007615D6" w:rsidP="000A3FBD">
      <w:pPr>
        <w:pStyle w:val="NormTop"/>
      </w:pPr>
      <w:r>
        <w:rPr>
          <w:color w:val="0000FF"/>
        </w:rPr>
        <w:t>S2-2506194</w:t>
      </w:r>
      <w:r w:rsidRPr="00D53282">
        <w:t xml:space="preserve"> </w:t>
      </w:r>
      <w:r>
        <w:t>(CR) 23.502 CR5485R1 (Rel-19, 'F'): CHF Group ID in Access and Mobility, Session Management and SMS Management Subscription Data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Subscription data of AMF, SMF and SMSF are updated to have the CHF Group ID.</w:t>
      </w:r>
    </w:p>
    <w:p w14:paraId="6DA74C68" w14:textId="77777777" w:rsidR="0061178C" w:rsidRPr="005B25A1" w:rsidRDefault="00000000" w:rsidP="0061178C">
      <w:pPr>
        <w:keepNext/>
        <w:keepLines/>
      </w:pPr>
      <w:r w:rsidRPr="00B81031">
        <w:rPr>
          <w:b/>
          <w:bCs/>
          <w:i/>
        </w:rPr>
        <w:t>Comment:</w:t>
      </w:r>
      <w:r>
        <w:rPr>
          <w:i/>
        </w:rPr>
        <w:t xml:space="preserve"> </w:t>
      </w:r>
      <w:r w:rsidR="007615D6">
        <w:rPr>
          <w:i/>
        </w:rPr>
        <w:t>Revision of (unhandled)</w:t>
      </w:r>
      <w:r>
        <w:rPr>
          <w:color w:val="0000FF"/>
        </w:rPr>
        <w:t xml:space="preserve"> S2-2504690</w:t>
      </w:r>
      <w:r w:rsidR="0061178C">
        <w:t xml:space="preserve">. </w:t>
      </w:r>
    </w:p>
    <w:p w14:paraId="462B31FC" w14:textId="77777777" w:rsidR="0061178C" w:rsidRDefault="0061178C" w:rsidP="0061178C">
      <w:pPr>
        <w:keepNext/>
        <w:keepLines/>
        <w:rPr>
          <w:b/>
          <w:bCs/>
        </w:rPr>
      </w:pPr>
      <w:r>
        <w:rPr>
          <w:b/>
          <w:bCs/>
        </w:rPr>
        <w:t>Plenary Discussion:</w:t>
      </w:r>
    </w:p>
    <w:p w14:paraId="61883D21" w14:textId="0229624C" w:rsidR="007615D6" w:rsidRPr="00176152" w:rsidRDefault="00176152" w:rsidP="007615D6">
      <w:pPr>
        <w:keepNext/>
        <w:keepLines/>
      </w:pPr>
      <w:r>
        <w:t xml:space="preserve">This was reviewed and </w:t>
      </w:r>
      <w:r w:rsidRPr="00B30893">
        <w:rPr>
          <w:color w:val="FF0000"/>
        </w:rPr>
        <w:t>a</w:t>
      </w:r>
      <w:r>
        <w:rPr>
          <w:color w:val="FF0000"/>
        </w:rPr>
        <w:t>pprov</w:t>
      </w:r>
      <w:r w:rsidRPr="00B30893">
        <w:rPr>
          <w:color w:val="FF0000"/>
        </w:rPr>
        <w:t>ed</w:t>
      </w:r>
      <w:r>
        <w:t>.</w:t>
      </w:r>
    </w:p>
    <w:p w14:paraId="429E1126" w14:textId="353826AE" w:rsidR="007615D6" w:rsidRPr="00EB0339" w:rsidRDefault="007615D6" w:rsidP="007615D6">
      <w:r w:rsidRPr="005B25A1">
        <w:rPr>
          <w:b/>
          <w:bCs/>
        </w:rPr>
        <w:t>Status:</w:t>
      </w:r>
      <w:r>
        <w:t xml:space="preserve"> </w:t>
      </w:r>
      <w:r w:rsidR="00176152" w:rsidRPr="00B30893">
        <w:rPr>
          <w:color w:val="FF0000"/>
        </w:rPr>
        <w:t>A</w:t>
      </w:r>
      <w:r w:rsidR="00176152">
        <w:rPr>
          <w:color w:val="FF0000"/>
        </w:rPr>
        <w:t>pprov</w:t>
      </w:r>
      <w:r w:rsidR="00176152" w:rsidRPr="00B30893">
        <w:rPr>
          <w:color w:val="FF0000"/>
        </w:rPr>
        <w:t>ed</w:t>
      </w:r>
      <w:r>
        <w:t>.</w:t>
      </w:r>
    </w:p>
    <w:p w14:paraId="650C7F6A" w14:textId="77777777" w:rsidR="0061178C" w:rsidRPr="005B25A1" w:rsidRDefault="007615D6" w:rsidP="0061178C">
      <w:pPr>
        <w:keepNext/>
        <w:keepLines/>
      </w:pPr>
      <w:r>
        <w:rPr>
          <w:color w:val="0000FF"/>
        </w:rPr>
        <w:t>S2-2506203</w:t>
      </w:r>
      <w:r w:rsidRPr="00D53282">
        <w:t xml:space="preserve"> </w:t>
      </w:r>
      <w:r>
        <w:t>(CR) 23.503 CR1564 (Rel-19, 'F'): Clarification of Note related to CHF Group ID and CHF Set ID for AM (Source: Nokia, Oracle)</w:t>
      </w:r>
      <w:r>
        <w:br/>
      </w:r>
      <w:r w:rsidRPr="00D53282">
        <w:rPr>
          <w:b/>
        </w:rPr>
        <w:t>Document for:</w:t>
      </w:r>
      <w:r w:rsidRPr="00D53282">
        <w:t xml:space="preserve"> </w:t>
      </w:r>
      <w:r>
        <w:t>Approval</w:t>
      </w:r>
      <w:r>
        <w:br/>
      </w:r>
      <w:r w:rsidRPr="00D53282">
        <w:rPr>
          <w:b/>
        </w:rPr>
        <w:t>Abstract:</w:t>
      </w:r>
      <w:r w:rsidRPr="00D53282">
        <w:t xml:space="preserve"> </w:t>
      </w:r>
      <w:r>
        <w:br/>
        <w:t>Summary of change: CHF Group ID is dis-associated from CHF address and added as a new row in the corresponding sections</w:t>
      </w:r>
      <w:r w:rsidR="0061178C">
        <w:t xml:space="preserve">. </w:t>
      </w:r>
    </w:p>
    <w:p w14:paraId="2B80E8A1" w14:textId="77777777" w:rsidR="0061178C" w:rsidRDefault="0061178C" w:rsidP="0061178C">
      <w:pPr>
        <w:keepNext/>
        <w:keepLines/>
        <w:rPr>
          <w:b/>
          <w:bCs/>
        </w:rPr>
      </w:pPr>
      <w:r>
        <w:rPr>
          <w:b/>
          <w:bCs/>
        </w:rPr>
        <w:t>Plenary Discussion:</w:t>
      </w:r>
    </w:p>
    <w:p w14:paraId="60B59075" w14:textId="0B693EF6" w:rsidR="002055C0" w:rsidRDefault="002055C0" w:rsidP="002055C0">
      <w:pPr>
        <w:keepNext/>
        <w:keepLines/>
      </w:pPr>
      <w:r>
        <w:t xml:space="preserve">This was reviewed and required further off-line discussion. </w:t>
      </w:r>
    </w:p>
    <w:p w14:paraId="63BEA5FF" w14:textId="77777777" w:rsidR="007615D6" w:rsidRPr="005B25A1" w:rsidRDefault="007615D6" w:rsidP="007615D6">
      <w:pPr>
        <w:keepNext/>
        <w:keepLines/>
        <w:rPr>
          <w:b/>
          <w:bCs/>
        </w:rPr>
      </w:pPr>
      <w:r w:rsidRPr="005B25A1">
        <w:rPr>
          <w:b/>
          <w:bCs/>
        </w:rPr>
        <w:t>Parallel discussion:</w:t>
      </w:r>
    </w:p>
    <w:p w14:paraId="653B8621" w14:textId="77777777" w:rsidR="0061178C" w:rsidRDefault="002055C0" w:rsidP="0061178C">
      <w:pPr>
        <w:keepNext/>
        <w:keepLines/>
      </w:pPr>
      <w:r>
        <w:t>The WI Code was TEI19 and should be</w:t>
      </w:r>
      <w:r w:rsidR="00682603">
        <w:t>, possibly,</w:t>
      </w:r>
      <w:r>
        <w:t xml:space="preserve"> 5GS_Ph1, TEI19.</w:t>
      </w:r>
      <w:r w:rsidR="00682603">
        <w:t xml:space="preserve"> This was left for off-line discussion and revised to </w:t>
      </w:r>
      <w:r w:rsidR="00682603" w:rsidRPr="00497EE3">
        <w:rPr>
          <w:color w:val="0000FF"/>
        </w:rPr>
        <w:t>S2-250</w:t>
      </w:r>
      <w:r w:rsidR="00682603">
        <w:rPr>
          <w:color w:val="0000FF"/>
        </w:rPr>
        <w:t>8015</w:t>
      </w:r>
      <w:r w:rsidR="0061178C">
        <w:t xml:space="preserve">. </w:t>
      </w:r>
    </w:p>
    <w:p w14:paraId="37959121" w14:textId="77777777" w:rsidR="0061178C" w:rsidRDefault="0061178C" w:rsidP="0061178C">
      <w:pPr>
        <w:keepNext/>
        <w:keepLines/>
        <w:rPr>
          <w:b/>
          <w:bCs/>
        </w:rPr>
      </w:pPr>
      <w:r>
        <w:rPr>
          <w:b/>
          <w:bCs/>
        </w:rPr>
        <w:t>Plenary Discussion:</w:t>
      </w:r>
    </w:p>
    <w:p w14:paraId="3AD257C5" w14:textId="7FED8377" w:rsidR="00176152" w:rsidRDefault="00176152" w:rsidP="00A120F3">
      <w:pPr>
        <w:keepNext/>
        <w:keepLines/>
      </w:pPr>
    </w:p>
    <w:p w14:paraId="2C7A17E8" w14:textId="327DF5C3" w:rsidR="007615D6" w:rsidRPr="00176152" w:rsidRDefault="00176152" w:rsidP="007615D6">
      <w:pPr>
        <w:keepNext/>
        <w:keepLines/>
      </w:pPr>
      <w:r>
        <w:t xml:space="preserve">  </w:t>
      </w:r>
      <w:r w:rsidRPr="00380F14">
        <w:rPr>
          <w:color w:val="FF0000"/>
        </w:rPr>
        <w:t>&lt;RETURN - OPEN&gt;</w:t>
      </w:r>
    </w:p>
    <w:p w14:paraId="62F3EB55" w14:textId="2EF96CBA" w:rsidR="007615D6" w:rsidRPr="00EB0339" w:rsidRDefault="007615D6" w:rsidP="007615D6">
      <w:r w:rsidRPr="005B25A1">
        <w:rPr>
          <w:b/>
          <w:bCs/>
        </w:rPr>
        <w:t>Status:</w:t>
      </w:r>
      <w:r>
        <w:t xml:space="preserve"> </w:t>
      </w:r>
      <w:r w:rsidR="00176152" w:rsidRPr="00380F14">
        <w:rPr>
          <w:color w:val="FF0000"/>
        </w:rPr>
        <w:t>OPEN</w:t>
      </w:r>
    </w:p>
    <w:p w14:paraId="429803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Storing in UDR the AF specific UE identifier generated by the UDM</w:t>
      </w:r>
    </w:p>
    <w:p w14:paraId="5CD3ED55" w14:textId="77777777" w:rsidR="00E00DA6" w:rsidRDefault="007615D6" w:rsidP="000A3FBD">
      <w:pPr>
        <w:pStyle w:val="NormTop"/>
      </w:pPr>
      <w:r>
        <w:rPr>
          <w:color w:val="0000FF"/>
        </w:rPr>
        <w:t>S2-2506275</w:t>
      </w:r>
      <w:r w:rsidRPr="00D53282">
        <w:t xml:space="preserve"> </w:t>
      </w:r>
      <w:r>
        <w:t>(CR) 23.501</w:t>
      </w:r>
      <w:r>
        <w:lastRenderedPageBreak/>
        <w:t xml:space="preserve"> CR6344 (Rel-19, 'F'): Storing in UDR the AF specific UE identifier generated by the UDM (Source: Nokia, 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dynamically generated AF specific UE identifier can be stored in UDR if furthermore required by local </w:t>
      </w:r>
      <w:proofErr w:type="spellStart"/>
      <w:r>
        <w:t>local</w:t>
      </w:r>
      <w:proofErr w:type="spellEnd"/>
      <w:r>
        <w:t xml:space="preserve"> policies.</w:t>
      </w:r>
    </w:p>
    <w:p w14:paraId="4944ABE5" w14:textId="77777777" w:rsidR="007615D6" w:rsidRPr="005B25A1" w:rsidRDefault="007615D6" w:rsidP="007615D6">
      <w:pPr>
        <w:keepNext/>
        <w:keepLines/>
        <w:rPr>
          <w:b/>
          <w:bCs/>
        </w:rPr>
      </w:pPr>
      <w:r w:rsidRPr="005B25A1">
        <w:rPr>
          <w:b/>
          <w:bCs/>
        </w:rPr>
        <w:t>Parallel discussion:</w:t>
      </w:r>
    </w:p>
    <w:p w14:paraId="6A835E1C" w14:textId="2BCCE87B" w:rsidR="007615D6" w:rsidRDefault="00AE138D" w:rsidP="007615D6">
      <w:pPr>
        <w:keepNext/>
        <w:keepLines/>
      </w:pPr>
      <w:r>
        <w:t xml:space="preserve">There was some discussion on the alternatives offered and This was left for off-line discussion and revised to </w:t>
      </w:r>
      <w:r w:rsidRPr="00CE3EC0">
        <w:rPr>
          <w:color w:val="0000FF"/>
        </w:rPr>
        <w:t>S</w:t>
      </w:r>
      <w:r>
        <w:rPr>
          <w:color w:val="0000FF"/>
        </w:rPr>
        <w:t>2-2507935</w:t>
      </w:r>
      <w:r>
        <w:t>.</w:t>
      </w:r>
    </w:p>
    <w:p w14:paraId="634B5430" w14:textId="5E45D5B8" w:rsidR="0013249C" w:rsidRPr="00AE138D" w:rsidRDefault="0013249C" w:rsidP="007615D6">
      <w:pPr>
        <w:keepNext/>
        <w:keepLines/>
      </w:pPr>
      <w:r>
        <w:t xml:space="preserve">This was </w:t>
      </w:r>
      <w:r w:rsidRPr="00151340">
        <w:rPr>
          <w:color w:val="0000FF"/>
        </w:rPr>
        <w:t>postponed</w:t>
      </w:r>
      <w:r>
        <w:t xml:space="preserve"> in parallel session.</w:t>
      </w:r>
    </w:p>
    <w:p w14:paraId="07D58A27" w14:textId="0AB7598B" w:rsidR="00B10933" w:rsidRPr="0013249C" w:rsidRDefault="00B10933" w:rsidP="00B10933">
      <w:r w:rsidRPr="005B25A1">
        <w:rPr>
          <w:b/>
          <w:bCs/>
        </w:rPr>
        <w:t>Status:</w:t>
      </w:r>
      <w:r>
        <w:t xml:space="preserve"> </w:t>
      </w:r>
      <w:r w:rsidR="0013249C" w:rsidRPr="00151340">
        <w:rPr>
          <w:color w:val="0000FF"/>
        </w:rPr>
        <w:t>Postponed</w:t>
      </w:r>
      <w:r w:rsidR="0013249C">
        <w:t>.</w:t>
      </w:r>
    </w:p>
    <w:p w14:paraId="5DAE6E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Positioning Information Collection for NG-RAN</w:t>
      </w:r>
    </w:p>
    <w:p w14:paraId="07C36957" w14:textId="77777777" w:rsidR="00E00DA6" w:rsidRDefault="007615D6" w:rsidP="000A3FBD">
      <w:pPr>
        <w:pStyle w:val="NormTop"/>
      </w:pPr>
      <w:r>
        <w:rPr>
          <w:color w:val="0000FF"/>
        </w:rPr>
        <w:t>S2-2506709</w:t>
      </w:r>
      <w:r w:rsidRPr="00D53282">
        <w:t xml:space="preserve"> </w:t>
      </w:r>
      <w:r>
        <w:t xml:space="preserve">(CR) 23.273 CR0739R1 (Rel-19, 'B'): Procedures for Positioning Information Collection for NG-RAN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6EACEC6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S2-2505143</w:t>
      </w:r>
      <w:r>
        <w:t>.</w:t>
      </w:r>
    </w:p>
    <w:p w14:paraId="7AF6BF73" w14:textId="77777777" w:rsidR="007615D6" w:rsidRPr="005B25A1" w:rsidRDefault="007615D6" w:rsidP="007615D6">
      <w:pPr>
        <w:keepNext/>
        <w:keepLines/>
        <w:rPr>
          <w:b/>
          <w:bCs/>
        </w:rPr>
      </w:pPr>
      <w:r w:rsidRPr="005B25A1">
        <w:rPr>
          <w:b/>
          <w:bCs/>
        </w:rPr>
        <w:t>Parallel discussion:</w:t>
      </w:r>
    </w:p>
    <w:p w14:paraId="24F8FFEC" w14:textId="7C2B9F5C" w:rsidR="00F57862" w:rsidRPr="00F57862" w:rsidRDefault="00B10933" w:rsidP="00F57862">
      <w:pPr>
        <w:keepNext/>
        <w:keepLines/>
      </w:pPr>
      <w:r>
        <w:t xml:space="preserve">The related CR in </w:t>
      </w:r>
      <w:r w:rsidRPr="00CE3EC0">
        <w:rPr>
          <w:color w:val="0000FF"/>
        </w:rPr>
        <w:t>S2-2</w:t>
      </w:r>
      <w:r>
        <w:rPr>
          <w:color w:val="0000FF"/>
        </w:rPr>
        <w:t>507350</w:t>
      </w:r>
      <w:r>
        <w:t xml:space="preserve"> was reviewed</w:t>
      </w:r>
      <w:r w:rsidR="00F57862" w:rsidRPr="00F57862">
        <w:t xml:space="preserve">. </w:t>
      </w:r>
      <w:r w:rsidR="0013249C">
        <w:t xml:space="preserve">Merged into </w:t>
      </w:r>
      <w:r w:rsidR="0013249C" w:rsidRPr="00CE3EC0">
        <w:rPr>
          <w:color w:val="0000FF"/>
        </w:rPr>
        <w:t>S2-2</w:t>
      </w:r>
      <w:r w:rsidR="0013249C">
        <w:rPr>
          <w:color w:val="0000FF"/>
        </w:rPr>
        <w:t>507936</w:t>
      </w:r>
      <w:r w:rsidR="0013249C">
        <w:t>.</w:t>
      </w:r>
      <w:r w:rsidR="0013249C" w:rsidRPr="00375008">
        <w:t xml:space="preserve"> </w:t>
      </w:r>
    </w:p>
    <w:p w14:paraId="0659CF37" w14:textId="315331A4" w:rsidR="00B10933" w:rsidRPr="00EB0339" w:rsidRDefault="00B10933" w:rsidP="00B10933">
      <w:r w:rsidRPr="005B25A1">
        <w:rPr>
          <w:b/>
          <w:bCs/>
        </w:rPr>
        <w:t>Status:</w:t>
      </w:r>
      <w:r>
        <w:t xml:space="preserve"> </w:t>
      </w:r>
      <w:r w:rsidR="0013249C" w:rsidRPr="0013249C">
        <w:rPr>
          <w:color w:val="0000FF"/>
        </w:rPr>
        <w:t>Merged</w:t>
      </w:r>
      <w:r w:rsidR="0013249C">
        <w:t>.</w:t>
      </w:r>
    </w:p>
    <w:p w14:paraId="7FCB11D0" w14:textId="77777777" w:rsidR="00E00DA6" w:rsidRDefault="007615D6" w:rsidP="000A3FBD">
      <w:pPr>
        <w:pStyle w:val="NormTop"/>
      </w:pPr>
      <w:r>
        <w:rPr>
          <w:color w:val="0000FF"/>
        </w:rPr>
        <w:t>S2-2507350</w:t>
      </w:r>
      <w:r w:rsidRPr="00D53282">
        <w:t xml:space="preserve"> </w:t>
      </w:r>
      <w:r>
        <w:t>(CR) 23.273 CR0738R1 (Rel-19, 'B'): Procedures of data collection for NG RAN-sided models (Source: Xiaomi)</w:t>
      </w:r>
      <w:r>
        <w:br/>
      </w:r>
      <w:r w:rsidRPr="00D53282">
        <w:rPr>
          <w:b/>
        </w:rPr>
        <w:t>Document for:</w:t>
      </w:r>
      <w:r w:rsidRPr="00D53282">
        <w:t xml:space="preserve"> </w:t>
      </w:r>
      <w:r>
        <w:t>Approval</w:t>
      </w:r>
      <w:r>
        <w:br/>
      </w:r>
      <w:r w:rsidRPr="00D53282">
        <w:rPr>
          <w:b/>
        </w:rPr>
        <w:t>Abstract:</w:t>
      </w:r>
      <w:r w:rsidRPr="00D53282">
        <w:t xml:space="preserve"> </w:t>
      </w:r>
    </w:p>
    <w:p w14:paraId="2C7742E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S2-2505029</w:t>
      </w:r>
      <w:r>
        <w:t>.</w:t>
      </w:r>
    </w:p>
    <w:p w14:paraId="764DCEB6" w14:textId="77777777" w:rsidR="007615D6" w:rsidRPr="005B25A1" w:rsidRDefault="007615D6" w:rsidP="007615D6">
      <w:pPr>
        <w:keepNext/>
        <w:keepLines/>
        <w:rPr>
          <w:b/>
          <w:bCs/>
        </w:rPr>
      </w:pPr>
      <w:r w:rsidRPr="005B25A1">
        <w:rPr>
          <w:b/>
          <w:bCs/>
        </w:rPr>
        <w:t>Parallel discussion:</w:t>
      </w:r>
    </w:p>
    <w:p w14:paraId="0EB7ABCE" w14:textId="77777777" w:rsidR="0061178C" w:rsidRDefault="00B10933" w:rsidP="0061178C">
      <w:pPr>
        <w:keepNext/>
        <w:keepLines/>
      </w:pPr>
      <w:r>
        <w:t xml:space="preserve">This was reviewed and should be merged with the content of </w:t>
      </w:r>
      <w:r>
        <w:rPr>
          <w:color w:val="0000FF"/>
        </w:rPr>
        <w:t>S2-2506709.</w:t>
      </w:r>
      <w:r>
        <w:t xml:space="preserve"> This was left for off-line discussion and revised</w:t>
      </w:r>
      <w:r w:rsidR="0013249C" w:rsidRPr="0013249C">
        <w:t xml:space="preserve"> , merging </w:t>
      </w:r>
      <w:r w:rsidR="0013249C" w:rsidRPr="0013249C">
        <w:rPr>
          <w:color w:val="0000FF"/>
        </w:rPr>
        <w:t>S2-2506709</w:t>
      </w:r>
      <w:r w:rsidR="0013249C">
        <w:t>,</w:t>
      </w:r>
      <w:r>
        <w:t xml:space="preserve"> to </w:t>
      </w:r>
      <w:r w:rsidRPr="00B10933">
        <w:rPr>
          <w:color w:val="0000FF"/>
        </w:rPr>
        <w:t>S2-250</w:t>
      </w:r>
      <w:r>
        <w:rPr>
          <w:color w:val="0000FF"/>
        </w:rPr>
        <w:t>7936</w:t>
      </w:r>
      <w:r w:rsidR="0061178C">
        <w:t xml:space="preserve">. </w:t>
      </w:r>
    </w:p>
    <w:p w14:paraId="3746B489" w14:textId="77777777" w:rsidR="0061178C" w:rsidRDefault="0061178C" w:rsidP="0061178C">
      <w:pPr>
        <w:keepNext/>
        <w:keepLines/>
        <w:rPr>
          <w:b/>
          <w:bCs/>
        </w:rPr>
      </w:pPr>
      <w:r>
        <w:rPr>
          <w:b/>
          <w:bCs/>
        </w:rPr>
        <w:t>Plenary Discussion:</w:t>
      </w:r>
    </w:p>
    <w:p w14:paraId="13BE50C0" w14:textId="2E88B62D" w:rsidR="00520DEE" w:rsidRDefault="00520DEE" w:rsidP="00520DEE">
      <w:pPr>
        <w:keepNext/>
        <w:keepLines/>
      </w:pPr>
      <w:r>
        <w:t xml:space="preserve">  </w:t>
      </w:r>
      <w:r>
        <w:rPr>
          <w:color w:val="FF0000"/>
        </w:rPr>
        <w:t>&lt;RETURN - OPEN&gt;</w:t>
      </w:r>
    </w:p>
    <w:p w14:paraId="00556D95" w14:textId="77777777" w:rsidR="00B10933" w:rsidRPr="00EB0339" w:rsidRDefault="00B10933" w:rsidP="00B10933">
      <w:r w:rsidRPr="005B25A1">
        <w:rPr>
          <w:b/>
          <w:bCs/>
        </w:rPr>
        <w:t>Status:</w:t>
      </w:r>
      <w:r>
        <w:t xml:space="preserve"> </w:t>
      </w:r>
      <w:r w:rsidRPr="00380F14">
        <w:rPr>
          <w:color w:val="FF0000"/>
        </w:rPr>
        <w:t>OPEN</w:t>
      </w:r>
    </w:p>
    <w:p w14:paraId="34C769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6120F69C" w14:textId="77777777" w:rsidR="00E00DA6" w:rsidRDefault="007615D6" w:rsidP="000A3FBD">
      <w:pPr>
        <w:pStyle w:val="NormTop"/>
      </w:pPr>
      <w:r>
        <w:rPr>
          <w:color w:val="0000FF"/>
        </w:rPr>
        <w:t>S2-2506148</w:t>
      </w:r>
      <w:r w:rsidRPr="00D53282">
        <w:t xml:space="preserve"> </w:t>
      </w:r>
      <w:r>
        <w:t>(LS IN) LS from RAN WG3: Reply LS on security verification related to NR</w:t>
      </w:r>
      <w:r>
        <w:lastRenderedPageBreak/>
        <w:t xml:space="preserve"> </w:t>
      </w:r>
      <w:proofErr w:type="spellStart"/>
      <w:r>
        <w:t>Femto</w:t>
      </w:r>
      <w:proofErr w:type="spellEnd"/>
      <w:r>
        <w:t xml:space="preserve"> nodes (Source: RAN WG3 (R3-254031))</w:t>
      </w:r>
      <w:r>
        <w:br/>
      </w:r>
      <w:r w:rsidRPr="00D53282">
        <w:rPr>
          <w:b/>
        </w:rPr>
        <w:t>Document for:</w:t>
      </w:r>
      <w:r w:rsidRPr="00D53282">
        <w:t xml:space="preserve"> </w:t>
      </w:r>
      <w:r>
        <w:t>Information</w:t>
      </w:r>
      <w:r>
        <w:br/>
      </w:r>
      <w:r w:rsidRPr="00D53282">
        <w:rPr>
          <w:b/>
        </w:rPr>
        <w:t>Abstract:</w:t>
      </w:r>
      <w:r w:rsidRPr="00D53282">
        <w:t xml:space="preserve"> </w:t>
      </w:r>
      <w:r>
        <w:br/>
        <w:t xml:space="preserve">RAN WG3 thanks SA WG3 for their LS on security verification related to NR </w:t>
      </w:r>
      <w:proofErr w:type="spellStart"/>
      <w:r>
        <w:t>Femto</w:t>
      </w:r>
      <w:proofErr w:type="spellEnd"/>
      <w:r>
        <w:t xml:space="preserve"> nodes. RAN WG3 noticed that the normative text agreed by SA WG3 in S3-251699 refers to '</w:t>
      </w:r>
      <w:proofErr w:type="spellStart"/>
      <w:r>
        <w:t>Femtos</w:t>
      </w:r>
      <w:proofErr w:type="spellEnd"/>
      <w:r>
        <w:t xml:space="preserve"> operating in closed access mode' (2 instances), and would like to point out the following: - NR </w:t>
      </w:r>
      <w:proofErr w:type="spellStart"/>
      <w:r>
        <w:t>Femto</w:t>
      </w:r>
      <w:proofErr w:type="spellEnd"/>
      <w:r>
        <w:t xml:space="preserve"> nodes reuse already specified PNI-NPN functionality (Secs. 4.6, 4.8 and 16.7.4 of TS 38.300), without modification. RAN WG3 agreed not to introduce new definitions for access control in NR </w:t>
      </w:r>
      <w:proofErr w:type="spellStart"/>
      <w:r>
        <w:t>Femto</w:t>
      </w:r>
      <w:proofErr w:type="spellEnd"/>
      <w:r>
        <w:t xml:space="preserve"> nodes in normative text; hence, no definition of 'closed access mode' is expected to be added to TS 38.300. - Furthermore, an NR </w:t>
      </w:r>
      <w:proofErr w:type="spellStart"/>
      <w:r>
        <w:t>Femto</w:t>
      </w:r>
      <w:proofErr w:type="spellEnd"/>
      <w:r>
        <w:t xml:space="preserve"> node may have more than one cell, and the CAG ID verification needs to be performed for the CAG cell(s) served by the NR </w:t>
      </w:r>
      <w:proofErr w:type="spellStart"/>
      <w:r>
        <w:t>Femto</w:t>
      </w:r>
      <w:proofErr w:type="spellEnd"/>
      <w:r>
        <w:t xml:space="preserve"> node. For this reason, RAN WG3 suggests to SA WG3 to consider amending the agreed text in TS 33.545 to take into account the enclosed BL CR endorsed by RAN WG3.</w:t>
      </w:r>
    </w:p>
    <w:p w14:paraId="48A1ADDE" w14:textId="77777777" w:rsidR="007615D6" w:rsidRPr="005B25A1" w:rsidRDefault="007615D6" w:rsidP="007615D6">
      <w:pPr>
        <w:keepNext/>
        <w:keepLines/>
        <w:rPr>
          <w:b/>
          <w:bCs/>
        </w:rPr>
      </w:pPr>
      <w:r w:rsidRPr="005B25A1">
        <w:rPr>
          <w:b/>
          <w:bCs/>
        </w:rPr>
        <w:t>Parallel discussion:</w:t>
      </w:r>
    </w:p>
    <w:p w14:paraId="7D97E666" w14:textId="29C2F9BC" w:rsidR="007615D6" w:rsidRPr="00A649DB" w:rsidRDefault="00A649DB" w:rsidP="007615D6">
      <w:pPr>
        <w:keepNext/>
        <w:keepLines/>
      </w:pPr>
      <w:r>
        <w:t xml:space="preserve">This LS was </w:t>
      </w:r>
      <w:r w:rsidRPr="00C3284B">
        <w:rPr>
          <w:color w:val="0000FF"/>
        </w:rPr>
        <w:t>noted</w:t>
      </w:r>
      <w:r>
        <w:t xml:space="preserve"> in parallel session.</w:t>
      </w:r>
    </w:p>
    <w:p w14:paraId="6B940A8D" w14:textId="37F368A1" w:rsidR="007615D6" w:rsidRPr="00EB0339" w:rsidRDefault="007615D6" w:rsidP="007615D6">
      <w:r w:rsidRPr="005B25A1">
        <w:rPr>
          <w:b/>
          <w:bCs/>
        </w:rPr>
        <w:t>Status:</w:t>
      </w:r>
      <w:r>
        <w:t xml:space="preserve"> </w:t>
      </w:r>
      <w:r>
        <w:rPr>
          <w:color w:val="0000FF"/>
        </w:rPr>
        <w:t>Noted</w:t>
      </w:r>
      <w:r>
        <w:t>.</w:t>
      </w:r>
    </w:p>
    <w:p w14:paraId="2965AA67" w14:textId="77777777" w:rsidR="007615D6" w:rsidRDefault="007615D6" w:rsidP="007615D6">
      <w:pPr>
        <w:pStyle w:val="Heading1"/>
      </w:pPr>
      <w:r>
        <w:t>20</w:t>
      </w:r>
      <w:r>
        <w:tab/>
        <w:t>Rel-20 SIDs and WIDs</w:t>
      </w:r>
    </w:p>
    <w:p w14:paraId="3C46E98A" w14:textId="77777777" w:rsidR="008A22D1" w:rsidRDefault="00000000" w:rsidP="00BB3F37">
      <w:r>
        <w:t>There were no contributions to this agenda item.</w:t>
      </w:r>
    </w:p>
    <w:p w14:paraId="077A2ED9" w14:textId="77777777" w:rsidR="008A22D1" w:rsidRDefault="008A22D1" w:rsidP="00BB3F37"/>
    <w:p w14:paraId="7563FAE5" w14:textId="77777777" w:rsidR="007615D6" w:rsidRDefault="007615D6" w:rsidP="005A50C0">
      <w:pPr>
        <w:pStyle w:val="Heading3"/>
      </w:pPr>
      <w:r>
        <w:t>20.1.1</w:t>
      </w:r>
      <w:r>
        <w:tab/>
        <w:t>Study on Integration of satellite components in the 5G architecture Phase 4 (FS_5GSAT_Ph4_ARC)</w:t>
      </w:r>
    </w:p>
    <w:p w14:paraId="179D08A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E6179AE" w14:textId="77777777" w:rsidR="008A22D1" w:rsidRDefault="008A22D1" w:rsidP="00BB3F37"/>
    <w:p w14:paraId="7C85FCF2" w14:textId="77777777" w:rsidR="008A22D1" w:rsidRDefault="008A22D1" w:rsidP="00BB3F37"/>
    <w:p w14:paraId="3B45D0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004DE0A6" w14:textId="77777777" w:rsidR="00E00DA6" w:rsidRDefault="007615D6" w:rsidP="000A3FBD">
      <w:pPr>
        <w:pStyle w:val="NormTop"/>
      </w:pPr>
      <w:r>
        <w:rPr>
          <w:color w:val="0000FF"/>
        </w:rPr>
        <w:t>S2-2507061</w:t>
      </w:r>
      <w:r w:rsidRPr="00D53282">
        <w:t xml:space="preserve"> </w:t>
      </w:r>
      <w:r>
        <w:t>(P-CR) 23.700-19: FS_5GSAT_Ph4_ARC TR Skeleton Update (Source: TNO)</w:t>
      </w:r>
      <w:r>
        <w:br/>
      </w:r>
      <w:r w:rsidRPr="00D53282">
        <w:rPr>
          <w:b/>
        </w:rPr>
        <w:t>Document for:</w:t>
      </w:r>
      <w:r w:rsidRPr="00D53282">
        <w:t xml:space="preserve"> </w:t>
      </w:r>
      <w:r>
        <w:t>Approval</w:t>
      </w:r>
      <w:r>
        <w:br/>
      </w:r>
      <w:r w:rsidRPr="00D53282">
        <w:rPr>
          <w:b/>
        </w:rPr>
        <w:t>Abstract:</w:t>
      </w:r>
      <w:r w:rsidRPr="00D53282">
        <w:t xml:space="preserve"> </w:t>
      </w:r>
      <w:r>
        <w:br/>
        <w:t>This contribution introduces the update of TR 23.700-19 skeleton for FS_5GSAT_Ph4_ARC. The new skeleton aligns with the new SA WG2 TR template.</w:t>
      </w:r>
    </w:p>
    <w:p w14:paraId="46AFFA4D" w14:textId="77777777" w:rsidR="007615D6" w:rsidRPr="005B25A1" w:rsidRDefault="007615D6" w:rsidP="007615D6">
      <w:pPr>
        <w:keepNext/>
        <w:keepLines/>
        <w:rPr>
          <w:b/>
          <w:bCs/>
        </w:rPr>
      </w:pPr>
      <w:r w:rsidRPr="005B25A1">
        <w:rPr>
          <w:b/>
          <w:bCs/>
        </w:rPr>
        <w:t>Convenor comment:</w:t>
      </w:r>
    </w:p>
    <w:p w14:paraId="68222613" w14:textId="77777777" w:rsidR="007615D6" w:rsidRPr="005B25A1" w:rsidRDefault="007615D6" w:rsidP="007615D6">
      <w:pPr>
        <w:keepNext/>
        <w:keepLines/>
      </w:pPr>
      <w:r w:rsidRPr="005B25A1">
        <w:t>Handle.</w:t>
      </w:r>
    </w:p>
    <w:p w14:paraId="011BA7C8" w14:textId="77777777" w:rsidR="007615D6" w:rsidRPr="005B25A1" w:rsidRDefault="007615D6" w:rsidP="007615D6">
      <w:pPr>
        <w:keepNext/>
        <w:keepLines/>
        <w:rPr>
          <w:b/>
          <w:bCs/>
        </w:rPr>
      </w:pPr>
      <w:r w:rsidRPr="005B25A1">
        <w:rPr>
          <w:b/>
          <w:bCs/>
        </w:rPr>
        <w:t>Parallel discussion:</w:t>
      </w:r>
    </w:p>
    <w:p w14:paraId="1D006752" w14:textId="77777777" w:rsidR="007615D6" w:rsidRPr="005B25A1" w:rsidRDefault="007615D6" w:rsidP="007615D6">
      <w:pPr>
        <w:keepNext/>
        <w:keepLines/>
      </w:pPr>
      <w:r w:rsidRPr="005B25A1">
        <w:t>-</w:t>
      </w:r>
    </w:p>
    <w:p w14:paraId="33886917" w14:textId="77777777" w:rsidR="007615D6" w:rsidRPr="005B25A1" w:rsidRDefault="007615D6" w:rsidP="007615D6">
      <w:pPr>
        <w:keepNext/>
        <w:keepLines/>
        <w:rPr>
          <w:b/>
          <w:bCs/>
        </w:rPr>
      </w:pPr>
      <w:r w:rsidRPr="005B25A1">
        <w:rPr>
          <w:b/>
          <w:bCs/>
        </w:rPr>
        <w:t>Plenary Discussion:</w:t>
      </w:r>
    </w:p>
    <w:p w14:paraId="13347475" w14:textId="77777777" w:rsidR="007615D6" w:rsidRPr="005B25A1" w:rsidRDefault="007615D6" w:rsidP="007615D6">
      <w:pPr>
        <w:keepNext/>
        <w:keepLines/>
      </w:pPr>
      <w:r>
        <w:rPr>
          <w:color w:val="FF0000"/>
        </w:rPr>
        <w:t>NO DISCUSSION RECORDED</w:t>
      </w:r>
    </w:p>
    <w:p w14:paraId="5E646735" w14:textId="77777777" w:rsidR="007615D6" w:rsidRPr="00EB0339" w:rsidRDefault="007615D6" w:rsidP="007615D6">
      <w:r w:rsidRPr="005B25A1">
        <w:rPr>
          <w:b/>
          <w:bCs/>
        </w:rPr>
        <w:t>Status:</w:t>
      </w:r>
      <w:r>
        <w:t xml:space="preserve"> </w:t>
      </w:r>
      <w:r>
        <w:rPr>
          <w:color w:val="0000FF"/>
        </w:rPr>
        <w:t>Not concluded</w:t>
      </w:r>
      <w:r>
        <w:t>.</w:t>
      </w:r>
    </w:p>
    <w:p w14:paraId="4CD85560" w14:textId="77777777" w:rsidR="00E00DA6" w:rsidRDefault="007615D6" w:rsidP="000A3FBD">
      <w:pPr>
        <w:pStyle w:val="NormTop"/>
      </w:pPr>
      <w:r>
        <w:rPr>
          <w:color w:val="0000FF"/>
        </w:rPr>
        <w:t>S2-2506404</w:t>
      </w:r>
      <w:r w:rsidRPr="00D53282">
        <w:t xml:space="preserve"> </w:t>
      </w:r>
      <w:r>
        <w:t>(LS OUT) [DRAFT] LS on support of multiple IMS voice calls over NB-IoT NTN (So</w:t>
      </w:r>
      <w:r>
        <w:lastRenderedPageBreak/>
        <w:t>urce: Qualcomm)</w:t>
      </w:r>
      <w:r>
        <w:br/>
      </w:r>
      <w:r w:rsidRPr="00D53282">
        <w:rPr>
          <w:b/>
        </w:rPr>
        <w:t>Document for:</w:t>
      </w:r>
      <w:r w:rsidRPr="00D53282">
        <w:t xml:space="preserve"> </w:t>
      </w:r>
      <w:r>
        <w:t>Approval</w:t>
      </w:r>
      <w:r>
        <w:br/>
      </w:r>
      <w:r w:rsidRPr="00D53282">
        <w:rPr>
          <w:b/>
        </w:rPr>
        <w:t>Abstract:</w:t>
      </w:r>
      <w:r w:rsidRPr="00D53282">
        <w:t xml:space="preserve"> </w:t>
      </w:r>
      <w:r>
        <w:br/>
        <w:t>LS on support of multiple IMS voice calls over NB-IoT NTN.</w:t>
      </w:r>
    </w:p>
    <w:p w14:paraId="22502270" w14:textId="77777777" w:rsidR="007615D6" w:rsidRPr="005B25A1" w:rsidRDefault="007615D6" w:rsidP="007615D6">
      <w:pPr>
        <w:keepNext/>
        <w:keepLines/>
        <w:rPr>
          <w:b/>
          <w:bCs/>
        </w:rPr>
      </w:pPr>
      <w:r w:rsidRPr="005B25A1">
        <w:rPr>
          <w:b/>
          <w:bCs/>
        </w:rPr>
        <w:t>Convenor comment:</w:t>
      </w:r>
    </w:p>
    <w:p w14:paraId="7745DF00" w14:textId="77777777" w:rsidR="007615D6" w:rsidRPr="005B25A1" w:rsidRDefault="007615D6" w:rsidP="007615D6">
      <w:pPr>
        <w:keepNext/>
        <w:keepLines/>
      </w:pPr>
      <w:r w:rsidRPr="005B25A1">
        <w:t>Handle.</w:t>
      </w:r>
    </w:p>
    <w:p w14:paraId="4E890BAB" w14:textId="77777777" w:rsidR="007615D6" w:rsidRPr="005B25A1" w:rsidRDefault="007615D6" w:rsidP="007615D6">
      <w:pPr>
        <w:keepNext/>
        <w:keepLines/>
        <w:rPr>
          <w:b/>
          <w:bCs/>
        </w:rPr>
      </w:pPr>
      <w:r w:rsidRPr="005B25A1">
        <w:rPr>
          <w:b/>
          <w:bCs/>
        </w:rPr>
        <w:t>Parallel discussion:</w:t>
      </w:r>
    </w:p>
    <w:p w14:paraId="7A9184F2" w14:textId="77777777" w:rsidR="007615D6" w:rsidRPr="005B25A1" w:rsidRDefault="007615D6" w:rsidP="007615D6">
      <w:pPr>
        <w:keepNext/>
        <w:keepLines/>
      </w:pPr>
      <w:r w:rsidRPr="005B25A1">
        <w:t>-</w:t>
      </w:r>
    </w:p>
    <w:p w14:paraId="3BA63259" w14:textId="77777777" w:rsidR="007615D6" w:rsidRPr="005B25A1" w:rsidRDefault="007615D6" w:rsidP="007615D6">
      <w:pPr>
        <w:keepNext/>
        <w:keepLines/>
        <w:rPr>
          <w:b/>
          <w:bCs/>
        </w:rPr>
      </w:pPr>
      <w:r w:rsidRPr="005B25A1">
        <w:rPr>
          <w:b/>
          <w:bCs/>
        </w:rPr>
        <w:t>Plenary Discussion:</w:t>
      </w:r>
    </w:p>
    <w:p w14:paraId="71E652AD" w14:textId="77777777" w:rsidR="007615D6" w:rsidRPr="005B25A1" w:rsidRDefault="007615D6" w:rsidP="007615D6">
      <w:pPr>
        <w:keepNext/>
        <w:keepLines/>
      </w:pPr>
      <w:r>
        <w:rPr>
          <w:color w:val="FF0000"/>
        </w:rPr>
        <w:t>NO DISCUSSION RECORDED</w:t>
      </w:r>
    </w:p>
    <w:p w14:paraId="2BFEA897" w14:textId="77777777" w:rsidR="007615D6" w:rsidRPr="00EB0339" w:rsidRDefault="007615D6" w:rsidP="007615D6">
      <w:r w:rsidRPr="005B25A1">
        <w:rPr>
          <w:b/>
          <w:bCs/>
        </w:rPr>
        <w:t>Status:</w:t>
      </w:r>
      <w:r>
        <w:t xml:space="preserve"> </w:t>
      </w:r>
      <w:r>
        <w:rPr>
          <w:color w:val="0000FF"/>
        </w:rPr>
        <w:t>Not concluded</w:t>
      </w:r>
      <w:r>
        <w:t>.</w:t>
      </w:r>
    </w:p>
    <w:p w14:paraId="63967881" w14:textId="77777777" w:rsidR="00E00DA6" w:rsidRDefault="007615D6" w:rsidP="000A3FBD">
      <w:pPr>
        <w:pStyle w:val="NormTop"/>
      </w:pPr>
      <w:r>
        <w:rPr>
          <w:color w:val="0000FF"/>
        </w:rPr>
        <w:t>S2-2506169</w:t>
      </w:r>
      <w:r w:rsidRPr="00D53282">
        <w:t xml:space="preserve"> </w:t>
      </w:r>
      <w:r>
        <w:t>(LS IN) LS from SA WG4: LS on the RAN simulation assumptions for ULBC (Source: SA WG4 (S4-251584))</w:t>
      </w:r>
      <w:r>
        <w:br/>
      </w:r>
      <w:r w:rsidRPr="00D53282">
        <w:rPr>
          <w:b/>
        </w:rPr>
        <w:t>Document for:</w:t>
      </w:r>
      <w:r w:rsidRPr="00D53282">
        <w:t xml:space="preserve"> </w:t>
      </w:r>
      <w:r>
        <w:t>Action</w:t>
      </w:r>
      <w:r>
        <w:br/>
      </w:r>
      <w:r w:rsidRPr="00D53282">
        <w:rPr>
          <w:b/>
        </w:rPr>
        <w:t>Abstract:</w:t>
      </w:r>
      <w:r w:rsidRPr="00D53282">
        <w:t xml:space="preserve"> </w:t>
      </w:r>
      <w:r>
        <w:br/>
        <w:t xml:space="preserve">SA WG4 has an ongoing feasibility study on Ultra Low Bitrate Speech Codec (FS_ULBC) based on the approved study item description in SP-250378 including the following objective: Study GEO channel characteristics and derive service-related dependencies, e.g. bitrates, mouth-to-ear delay or loss/delay/jitter profiles. The service-related dependencies are essential for defining ULBC design constraints and for performance evaluation of candidate codecs. SA WG4 plans to complete deriving the service-related dependencies by SA WG4#134 in November 2025. Given the short timeframe, SA WG4 has agreed to do the evaluation within SA WG4 under certain assumptions on, e.g. GEO NTN NB-IoT channel simulation parameters, the packet header overhead and the mouth-to-ear delay over the GEO channel. SA WG4 kindly seeks confirmation that the underlying assumptions are representative of real-world deployments. Specific feedback is requested from RAN WG1, RAN WG2, RAN WG4, SA WG2 and CT WG1 on the assumptions for the simulation, which are documented in the attachment. SA WG4 would like to invite feedback from satellite companies present in 3GPP on potential deviations observed in practical deployment with respect to the assumed parameters in 3GPP TR 38.821, which could be of relevance for the evaluation as documented in the attachment. Action: SA WG4 kindly asks SA WG2 and RAN WG2 to comment on - the different options among UP/CP and IP/Non-IP and the respective overall packet overhead (including RTP/UDP/IP with </w:t>
      </w:r>
      <w:proofErr w:type="spellStart"/>
      <w:r>
        <w:t>RoHC</w:t>
      </w:r>
      <w:proofErr w:type="spellEnd"/>
      <w:r>
        <w:t>, PDCP, RLC and MAC and any potential AS layer optimization if applicable), and if there is any preferred option, and - specifically, whether a packet overhead of 1 byte of MAC header is realistic.</w:t>
      </w:r>
    </w:p>
    <w:p w14:paraId="1E99C9E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S2-2506401</w:t>
      </w:r>
      <w:r>
        <w:t>,</w:t>
      </w:r>
      <w:r>
        <w:rPr>
          <w:color w:val="0000FF"/>
        </w:rPr>
        <w:t xml:space="preserve"> S2-2506841</w:t>
      </w:r>
      <w:r>
        <w:t>,</w:t>
      </w:r>
      <w:r>
        <w:rPr>
          <w:color w:val="0000FF"/>
        </w:rPr>
        <w:t xml:space="preserve"> S2-2507146</w:t>
      </w:r>
      <w:r>
        <w:t>,</w:t>
      </w:r>
      <w:r>
        <w:rPr>
          <w:color w:val="0000FF"/>
        </w:rPr>
        <w:t xml:space="preserve"> S2-2507235</w:t>
      </w:r>
      <w:r>
        <w:t>.</w:t>
      </w:r>
    </w:p>
    <w:p w14:paraId="0CE45381" w14:textId="77777777" w:rsidR="007615D6" w:rsidRPr="005B25A1" w:rsidRDefault="007615D6" w:rsidP="007615D6">
      <w:pPr>
        <w:keepNext/>
        <w:keepLines/>
        <w:rPr>
          <w:b/>
          <w:bCs/>
        </w:rPr>
      </w:pPr>
      <w:r w:rsidRPr="005B25A1">
        <w:rPr>
          <w:b/>
          <w:bCs/>
        </w:rPr>
        <w:t>Convenor comment:</w:t>
      </w:r>
    </w:p>
    <w:p w14:paraId="2E643D80" w14:textId="77777777" w:rsidR="007615D6" w:rsidRPr="005B25A1" w:rsidRDefault="007615D6" w:rsidP="007615D6">
      <w:pPr>
        <w:keepNext/>
        <w:keepLines/>
      </w:pPr>
      <w:r w:rsidRPr="005B25A1">
        <w:t>Handle.</w:t>
      </w:r>
    </w:p>
    <w:p w14:paraId="569835D5" w14:textId="77777777" w:rsidR="007615D6" w:rsidRPr="005B25A1" w:rsidRDefault="007615D6" w:rsidP="007615D6">
      <w:pPr>
        <w:keepNext/>
        <w:keepLines/>
        <w:rPr>
          <w:b/>
          <w:bCs/>
        </w:rPr>
      </w:pPr>
      <w:r w:rsidRPr="005B25A1">
        <w:rPr>
          <w:b/>
          <w:bCs/>
        </w:rPr>
        <w:t>Parallel discussion:</w:t>
      </w:r>
    </w:p>
    <w:p w14:paraId="28562085" w14:textId="77777777" w:rsidR="007615D6" w:rsidRPr="005B25A1" w:rsidRDefault="007615D6" w:rsidP="007615D6">
      <w:pPr>
        <w:keepNext/>
        <w:keepLines/>
      </w:pPr>
      <w:r w:rsidRPr="005B25A1">
        <w:t>-</w:t>
      </w:r>
    </w:p>
    <w:p w14:paraId="0B2A56A0" w14:textId="77777777" w:rsidR="007615D6" w:rsidRPr="005B25A1" w:rsidRDefault="007615D6" w:rsidP="007615D6">
      <w:pPr>
        <w:keepNext/>
        <w:keepLines/>
        <w:rPr>
          <w:b/>
          <w:bCs/>
        </w:rPr>
      </w:pPr>
      <w:r w:rsidRPr="005B25A1">
        <w:rPr>
          <w:b/>
          <w:bCs/>
        </w:rPr>
        <w:t>Plenary Discussion:</w:t>
      </w:r>
    </w:p>
    <w:p w14:paraId="7249F676" w14:textId="77777777" w:rsidR="007615D6" w:rsidRPr="005B25A1" w:rsidRDefault="007615D6" w:rsidP="007615D6">
      <w:pPr>
        <w:keepNext/>
        <w:keepLines/>
      </w:pPr>
      <w:r>
        <w:rPr>
          <w:color w:val="FF0000"/>
        </w:rPr>
        <w:t>NO DISCUSSION RECORDED</w:t>
      </w:r>
    </w:p>
    <w:p w14:paraId="1A8111DE" w14:textId="77777777" w:rsidR="007615D6" w:rsidRPr="00EB0339" w:rsidRDefault="007615D6" w:rsidP="007615D6">
      <w:r w:rsidRPr="005B25A1">
        <w:rPr>
          <w:b/>
          <w:bCs/>
        </w:rPr>
        <w:t>Status:</w:t>
      </w:r>
      <w:r>
        <w:t xml:space="preserve"> </w:t>
      </w:r>
      <w:r>
        <w:rPr>
          <w:color w:val="0000FF"/>
        </w:rPr>
        <w:t>Not concluded</w:t>
      </w:r>
      <w:r>
        <w:t>.</w:t>
      </w:r>
    </w:p>
    <w:p w14:paraId="64973502" w14:textId="77777777" w:rsidR="00E00DA6" w:rsidRDefault="007615D6" w:rsidP="000A3FBD">
      <w:pPr>
        <w:pStyle w:val="NormTop"/>
      </w:pPr>
      <w:r>
        <w:rPr>
          <w:color w:val="0000FF"/>
        </w:rPr>
        <w:t>S2-2506401</w:t>
      </w:r>
      <w:r w:rsidRPr="00D53282">
        <w:t xml:space="preserve"> </w:t>
      </w:r>
      <w:r>
        <w:t xml:space="preserve">(LS OUT) [DRAFT] Reply LS on the RAN simulation assumptions for ULBC (Source: </w:t>
      </w:r>
      <w:r>
        <w:lastRenderedPageBreak/>
        <w:t>Qualcomm)</w:t>
      </w:r>
      <w:r>
        <w:br/>
      </w:r>
      <w:r w:rsidRPr="00D53282">
        <w:rPr>
          <w:b/>
        </w:rPr>
        <w:t>Document for:</w:t>
      </w:r>
      <w:r w:rsidRPr="00D53282">
        <w:t xml:space="preserve"> </w:t>
      </w:r>
      <w:r>
        <w:t>Approval</w:t>
      </w:r>
      <w:r>
        <w:br/>
      </w:r>
      <w:r w:rsidRPr="00D53282">
        <w:rPr>
          <w:b/>
        </w:rPr>
        <w:t>Abstract:</w:t>
      </w:r>
      <w:r w:rsidRPr="00D53282">
        <w:t xml:space="preserve"> </w:t>
      </w:r>
      <w:r>
        <w:br/>
        <w:t>Provides response to LS S2-2506169.</w:t>
      </w:r>
    </w:p>
    <w:p w14:paraId="17D972E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S2-2506169</w:t>
      </w:r>
      <w:r>
        <w:t>.</w:t>
      </w:r>
    </w:p>
    <w:p w14:paraId="0C1903D3" w14:textId="77777777" w:rsidR="007615D6" w:rsidRPr="005B25A1" w:rsidRDefault="007615D6" w:rsidP="007615D6">
      <w:pPr>
        <w:keepNext/>
        <w:keepLines/>
        <w:rPr>
          <w:b/>
          <w:bCs/>
        </w:rPr>
      </w:pPr>
      <w:r w:rsidRPr="005B25A1">
        <w:rPr>
          <w:b/>
          <w:bCs/>
        </w:rPr>
        <w:t>Convenor comment:</w:t>
      </w:r>
    </w:p>
    <w:p w14:paraId="36B46036" w14:textId="77777777" w:rsidR="007615D6" w:rsidRPr="005B25A1" w:rsidRDefault="007615D6" w:rsidP="007615D6">
      <w:pPr>
        <w:keepNext/>
        <w:keepLines/>
      </w:pPr>
      <w:r w:rsidRPr="005B25A1">
        <w:t>Handle . Baseline?</w:t>
      </w:r>
    </w:p>
    <w:p w14:paraId="40DBD80D" w14:textId="77777777" w:rsidR="007615D6" w:rsidRPr="005B25A1" w:rsidRDefault="007615D6" w:rsidP="007615D6">
      <w:pPr>
        <w:keepNext/>
        <w:keepLines/>
        <w:rPr>
          <w:b/>
          <w:bCs/>
        </w:rPr>
      </w:pPr>
      <w:r w:rsidRPr="005B25A1">
        <w:rPr>
          <w:b/>
          <w:bCs/>
        </w:rPr>
        <w:t>Parallel discussion:</w:t>
      </w:r>
    </w:p>
    <w:p w14:paraId="4CFC3BCB" w14:textId="77777777" w:rsidR="007615D6" w:rsidRPr="005B25A1" w:rsidRDefault="007615D6" w:rsidP="007615D6">
      <w:pPr>
        <w:keepNext/>
        <w:keepLines/>
      </w:pPr>
      <w:r w:rsidRPr="005B25A1">
        <w:t>-</w:t>
      </w:r>
    </w:p>
    <w:p w14:paraId="038EC91F" w14:textId="77777777" w:rsidR="007615D6" w:rsidRPr="005B25A1" w:rsidRDefault="007615D6" w:rsidP="007615D6">
      <w:pPr>
        <w:keepNext/>
        <w:keepLines/>
        <w:rPr>
          <w:b/>
          <w:bCs/>
        </w:rPr>
      </w:pPr>
      <w:r w:rsidRPr="005B25A1">
        <w:rPr>
          <w:b/>
          <w:bCs/>
        </w:rPr>
        <w:t>Plenary Discussion:</w:t>
      </w:r>
    </w:p>
    <w:p w14:paraId="17C64CBB" w14:textId="77777777" w:rsidR="007615D6" w:rsidRPr="005B25A1" w:rsidRDefault="007615D6" w:rsidP="007615D6">
      <w:pPr>
        <w:keepNext/>
        <w:keepLines/>
      </w:pPr>
      <w:r>
        <w:rPr>
          <w:color w:val="FF0000"/>
        </w:rPr>
        <w:t>NO DISCUSSION RECORDED</w:t>
      </w:r>
    </w:p>
    <w:p w14:paraId="2D7A6AB1" w14:textId="77777777" w:rsidR="007615D6" w:rsidRPr="00EB0339" w:rsidRDefault="007615D6" w:rsidP="007615D6">
      <w:r w:rsidRPr="005B25A1">
        <w:rPr>
          <w:b/>
          <w:bCs/>
        </w:rPr>
        <w:t>Status:</w:t>
      </w:r>
      <w:r>
        <w:t xml:space="preserve"> </w:t>
      </w:r>
      <w:r>
        <w:rPr>
          <w:color w:val="0000FF"/>
        </w:rPr>
        <w:t>Not concluded</w:t>
      </w:r>
      <w:r>
        <w:t>.</w:t>
      </w:r>
    </w:p>
    <w:p w14:paraId="4C5BCA16" w14:textId="77777777" w:rsidR="00E00DA6" w:rsidRDefault="007615D6" w:rsidP="000A3FBD">
      <w:pPr>
        <w:pStyle w:val="NormTop"/>
      </w:pPr>
      <w:r>
        <w:rPr>
          <w:color w:val="0000FF"/>
        </w:rPr>
        <w:t>S2-2506841</w:t>
      </w:r>
      <w:r w:rsidRPr="00D53282">
        <w:t xml:space="preserve"> </w:t>
      </w:r>
      <w:r>
        <w:t>(LS OUT) [DRAFT] Relay LS on the RAN simulation assumptions for ULBC (Source: Samsung)</w:t>
      </w:r>
      <w:r>
        <w:br/>
      </w:r>
      <w:r w:rsidRPr="00D53282">
        <w:rPr>
          <w:b/>
        </w:rPr>
        <w:t>Document for:</w:t>
      </w:r>
      <w:r w:rsidRPr="00D53282">
        <w:t xml:space="preserve"> </w:t>
      </w:r>
      <w:r>
        <w:t>Approval</w:t>
      </w:r>
      <w:r>
        <w:br/>
      </w:r>
      <w:r w:rsidRPr="00D53282">
        <w:rPr>
          <w:b/>
        </w:rPr>
        <w:t>Abstract:</w:t>
      </w:r>
      <w:r w:rsidRPr="00D53282">
        <w:t xml:space="preserve"> </w:t>
      </w:r>
      <w:r>
        <w:br/>
        <w:t>SA WG2 prefers the option that the voice packets are transferred over user plane for IMS voice service over NB-IoT NTN via GEO satellite.</w:t>
      </w:r>
    </w:p>
    <w:p w14:paraId="78649A4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S2-2506169</w:t>
      </w:r>
      <w:r>
        <w:t>.</w:t>
      </w:r>
    </w:p>
    <w:p w14:paraId="467EE83D" w14:textId="77777777" w:rsidR="007615D6" w:rsidRPr="005B25A1" w:rsidRDefault="007615D6" w:rsidP="007615D6">
      <w:pPr>
        <w:keepNext/>
        <w:keepLines/>
        <w:rPr>
          <w:b/>
          <w:bCs/>
        </w:rPr>
      </w:pPr>
      <w:r w:rsidRPr="005B25A1">
        <w:rPr>
          <w:b/>
          <w:bCs/>
        </w:rPr>
        <w:t>Convenor comment:</w:t>
      </w:r>
    </w:p>
    <w:p w14:paraId="0DA03538" w14:textId="77777777" w:rsidR="007615D6" w:rsidRPr="005B25A1" w:rsidRDefault="007615D6" w:rsidP="007615D6">
      <w:pPr>
        <w:keepNext/>
        <w:keepLines/>
      </w:pPr>
      <w:r w:rsidRPr="005B25A1">
        <w:t>Merged into S2-2506401?</w:t>
      </w:r>
    </w:p>
    <w:p w14:paraId="56265CA4" w14:textId="77777777" w:rsidR="007615D6" w:rsidRPr="005B25A1" w:rsidRDefault="007615D6" w:rsidP="007615D6">
      <w:pPr>
        <w:keepNext/>
        <w:keepLines/>
        <w:rPr>
          <w:b/>
          <w:bCs/>
        </w:rPr>
      </w:pPr>
      <w:r w:rsidRPr="005B25A1">
        <w:rPr>
          <w:b/>
          <w:bCs/>
        </w:rPr>
        <w:t>Parallel discussion:</w:t>
      </w:r>
    </w:p>
    <w:p w14:paraId="18BCDB5E" w14:textId="77777777" w:rsidR="007615D6" w:rsidRPr="005B25A1" w:rsidRDefault="007615D6" w:rsidP="007615D6">
      <w:pPr>
        <w:keepNext/>
        <w:keepLines/>
      </w:pPr>
      <w:r w:rsidRPr="005B25A1">
        <w:t>-</w:t>
      </w:r>
    </w:p>
    <w:p w14:paraId="20386C2F" w14:textId="77777777" w:rsidR="007615D6" w:rsidRPr="005B25A1" w:rsidRDefault="007615D6" w:rsidP="007615D6">
      <w:pPr>
        <w:keepNext/>
        <w:keepLines/>
        <w:rPr>
          <w:b/>
          <w:bCs/>
        </w:rPr>
      </w:pPr>
      <w:r w:rsidRPr="005B25A1">
        <w:rPr>
          <w:b/>
          <w:bCs/>
        </w:rPr>
        <w:t>Plenary Discussion:</w:t>
      </w:r>
    </w:p>
    <w:p w14:paraId="2F9B020B" w14:textId="77777777" w:rsidR="007615D6" w:rsidRPr="005B25A1" w:rsidRDefault="007615D6" w:rsidP="007615D6">
      <w:pPr>
        <w:keepNext/>
        <w:keepLines/>
      </w:pPr>
      <w:r>
        <w:rPr>
          <w:color w:val="FF0000"/>
        </w:rPr>
        <w:t>NO DISCUSSION RECORDED</w:t>
      </w:r>
    </w:p>
    <w:p w14:paraId="68AA37F6" w14:textId="77777777" w:rsidR="007615D6" w:rsidRPr="00EB0339" w:rsidRDefault="007615D6" w:rsidP="007615D6">
      <w:r w:rsidRPr="005B25A1">
        <w:rPr>
          <w:b/>
          <w:bCs/>
        </w:rPr>
        <w:t>Status:</w:t>
      </w:r>
      <w:r>
        <w:t xml:space="preserve"> </w:t>
      </w:r>
      <w:r>
        <w:rPr>
          <w:color w:val="0000FF"/>
        </w:rPr>
        <w:t>Not concluded</w:t>
      </w:r>
      <w:r>
        <w:t>.</w:t>
      </w:r>
    </w:p>
    <w:p w14:paraId="6531BBA5" w14:textId="77777777" w:rsidR="00E00DA6" w:rsidRDefault="007615D6" w:rsidP="000A3FBD">
      <w:pPr>
        <w:pStyle w:val="NormTop"/>
      </w:pPr>
      <w:r>
        <w:rPr>
          <w:color w:val="0000FF"/>
        </w:rPr>
        <w:t>S2-2507146</w:t>
      </w:r>
      <w:r w:rsidRPr="00D53282">
        <w:t xml:space="preserve"> </w:t>
      </w:r>
      <w:r>
        <w:t>(LS OUT) [DRAFT] Reply LS on ULBC simulation (Source: vivo)</w:t>
      </w:r>
      <w:r>
        <w:br/>
      </w:r>
      <w:r w:rsidRPr="00D53282">
        <w:rPr>
          <w:b/>
        </w:rPr>
        <w:t>Document for:</w:t>
      </w:r>
      <w:r w:rsidRPr="00D53282">
        <w:t xml:space="preserve"> </w:t>
      </w:r>
      <w:r>
        <w:t>Approval</w:t>
      </w:r>
      <w:r>
        <w:br/>
      </w:r>
      <w:r w:rsidRPr="00D53282">
        <w:rPr>
          <w:b/>
        </w:rPr>
        <w:t>Abstract:</w:t>
      </w:r>
      <w:r w:rsidRPr="00D53282">
        <w:t xml:space="preserve"> </w:t>
      </w:r>
      <w:r>
        <w:br/>
        <w:t>Reply LS to SA WG4 on protocol overhead reduction progress.</w:t>
      </w:r>
    </w:p>
    <w:p w14:paraId="3FF89CA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S2-2506169</w:t>
      </w:r>
      <w:r>
        <w:t>.</w:t>
      </w:r>
    </w:p>
    <w:p w14:paraId="3F9DB7B6" w14:textId="77777777" w:rsidR="007615D6" w:rsidRPr="005B25A1" w:rsidRDefault="007615D6" w:rsidP="007615D6">
      <w:pPr>
        <w:keepNext/>
        <w:keepLines/>
        <w:rPr>
          <w:b/>
          <w:bCs/>
        </w:rPr>
      </w:pPr>
      <w:r w:rsidRPr="005B25A1">
        <w:rPr>
          <w:b/>
          <w:bCs/>
        </w:rPr>
        <w:t>Convenor comment:</w:t>
      </w:r>
    </w:p>
    <w:p w14:paraId="209D9830" w14:textId="77777777" w:rsidR="007615D6" w:rsidRPr="005B25A1" w:rsidRDefault="007615D6" w:rsidP="007615D6">
      <w:pPr>
        <w:keepNext/>
        <w:keepLines/>
      </w:pPr>
      <w:r w:rsidRPr="005B25A1">
        <w:t>Merged into S2-2506401?</w:t>
      </w:r>
    </w:p>
    <w:p w14:paraId="58E41F76" w14:textId="77777777" w:rsidR="007615D6" w:rsidRPr="005B25A1" w:rsidRDefault="007615D6" w:rsidP="007615D6">
      <w:pPr>
        <w:keepNext/>
        <w:keepLines/>
        <w:rPr>
          <w:b/>
          <w:bCs/>
        </w:rPr>
      </w:pPr>
      <w:r w:rsidRPr="005B25A1">
        <w:rPr>
          <w:b/>
          <w:bCs/>
        </w:rPr>
        <w:t>Parallel discussion:</w:t>
      </w:r>
    </w:p>
    <w:p w14:paraId="4297CA48" w14:textId="77777777" w:rsidR="007615D6" w:rsidRPr="005B25A1" w:rsidRDefault="007615D6" w:rsidP="007615D6">
      <w:pPr>
        <w:keepNext/>
        <w:keepLines/>
      </w:pPr>
      <w:r w:rsidRPr="005B25A1">
        <w:t>-</w:t>
      </w:r>
    </w:p>
    <w:p w14:paraId="543812E2" w14:textId="77777777" w:rsidR="007615D6" w:rsidRPr="005B25A1" w:rsidRDefault="007615D6" w:rsidP="007615D6">
      <w:pPr>
        <w:keepNext/>
        <w:keepLines/>
        <w:rPr>
          <w:b/>
          <w:bCs/>
        </w:rPr>
      </w:pPr>
      <w:r w:rsidRPr="005B25A1">
        <w:rPr>
          <w:b/>
          <w:bCs/>
        </w:rPr>
        <w:t>Plenary Discussion:</w:t>
      </w:r>
    </w:p>
    <w:p w14:paraId="06394312" w14:textId="77777777" w:rsidR="007615D6" w:rsidRPr="005B25A1" w:rsidRDefault="007615D6" w:rsidP="007615D6">
      <w:pPr>
        <w:keepNext/>
        <w:keepLines/>
      </w:pPr>
      <w:r>
        <w:rPr>
          <w:color w:val="FF0000"/>
        </w:rPr>
        <w:t>NO DISCUSSION RECORDED</w:t>
      </w:r>
    </w:p>
    <w:p w14:paraId="5DCEAA48" w14:textId="77777777" w:rsidR="007615D6" w:rsidRPr="00EB0339" w:rsidRDefault="007615D6" w:rsidP="007615D6">
      <w:r w:rsidRPr="005B25A1">
        <w:rPr>
          <w:b/>
          <w:bCs/>
        </w:rPr>
        <w:t>Status:</w:t>
      </w:r>
      <w:r>
        <w:t xml:space="preserve"> </w:t>
      </w:r>
      <w:r>
        <w:rPr>
          <w:color w:val="0000FF"/>
        </w:rPr>
        <w:t>Not concluded</w:t>
      </w:r>
      <w:r>
        <w:t>.</w:t>
      </w:r>
    </w:p>
    <w:p w14:paraId="5C677474" w14:textId="77777777" w:rsidR="00E00DA6" w:rsidRDefault="007615D6" w:rsidP="000A3FBD">
      <w:pPr>
        <w:pStyle w:val="NormTop"/>
      </w:pPr>
      <w:r>
        <w:rPr>
          <w:color w:val="0000FF"/>
        </w:rPr>
        <w:t>S2-2507235</w:t>
      </w:r>
      <w:r w:rsidRPr="00D53282">
        <w:t xml:space="preserve"> </w:t>
      </w:r>
      <w:r>
        <w:t xml:space="preserve">(LS OUT) [DRAFT] Reply LS on </w:t>
      </w:r>
      <w:proofErr w:type="spellStart"/>
      <w:r>
        <w:t>ULBC_LS_simulation</w:t>
      </w:r>
      <w:proofErr w:type="spellEnd"/>
      <w:r>
        <w:t xml:space="preserve"> (Source: Xiaomi)</w:t>
      </w:r>
      <w:r>
        <w:br/>
      </w:r>
      <w:r w:rsidRPr="00D53282">
        <w:rPr>
          <w:b/>
        </w:rPr>
        <w:t>Document for:</w:t>
      </w:r>
      <w:r w:rsidRPr="00D53282">
        <w:lastRenderedPageBreak/>
        <w:t xml:space="preserve"> </w:t>
      </w:r>
      <w:r>
        <w:t>Approval</w:t>
      </w:r>
      <w:r>
        <w:br/>
      </w:r>
      <w:r w:rsidRPr="00D53282">
        <w:rPr>
          <w:b/>
        </w:rPr>
        <w:t>Abstract:</w:t>
      </w:r>
      <w:r w:rsidRPr="00D53282">
        <w:t xml:space="preserve"> </w:t>
      </w:r>
    </w:p>
    <w:p w14:paraId="07EB805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S2-2506169</w:t>
      </w:r>
      <w:r>
        <w:t>.</w:t>
      </w:r>
    </w:p>
    <w:p w14:paraId="70A7B9FC" w14:textId="77777777" w:rsidR="007615D6" w:rsidRPr="005B25A1" w:rsidRDefault="007615D6" w:rsidP="007615D6">
      <w:pPr>
        <w:keepNext/>
        <w:keepLines/>
        <w:rPr>
          <w:b/>
          <w:bCs/>
        </w:rPr>
      </w:pPr>
      <w:r w:rsidRPr="005B25A1">
        <w:rPr>
          <w:b/>
          <w:bCs/>
        </w:rPr>
        <w:t>Convenor comment:</w:t>
      </w:r>
    </w:p>
    <w:p w14:paraId="6D96E8B6" w14:textId="77777777" w:rsidR="007615D6" w:rsidRPr="005B25A1" w:rsidRDefault="007615D6" w:rsidP="007615D6">
      <w:pPr>
        <w:keepNext/>
        <w:keepLines/>
      </w:pPr>
      <w:r w:rsidRPr="005B25A1">
        <w:t>Merged into S2-2506401?</w:t>
      </w:r>
    </w:p>
    <w:p w14:paraId="516A8B2C" w14:textId="77777777" w:rsidR="007615D6" w:rsidRPr="005B25A1" w:rsidRDefault="007615D6" w:rsidP="007615D6">
      <w:pPr>
        <w:keepNext/>
        <w:keepLines/>
        <w:rPr>
          <w:b/>
          <w:bCs/>
        </w:rPr>
      </w:pPr>
      <w:r w:rsidRPr="005B25A1">
        <w:rPr>
          <w:b/>
          <w:bCs/>
        </w:rPr>
        <w:t>Parallel discussion:</w:t>
      </w:r>
    </w:p>
    <w:p w14:paraId="7F69F6F7" w14:textId="77777777" w:rsidR="007615D6" w:rsidRPr="005B25A1" w:rsidRDefault="007615D6" w:rsidP="007615D6">
      <w:pPr>
        <w:keepNext/>
        <w:keepLines/>
      </w:pPr>
      <w:r w:rsidRPr="005B25A1">
        <w:t>-</w:t>
      </w:r>
    </w:p>
    <w:p w14:paraId="1F3455B9" w14:textId="77777777" w:rsidR="007615D6" w:rsidRPr="005B25A1" w:rsidRDefault="007615D6" w:rsidP="007615D6">
      <w:pPr>
        <w:keepNext/>
        <w:keepLines/>
        <w:rPr>
          <w:b/>
          <w:bCs/>
        </w:rPr>
      </w:pPr>
      <w:r w:rsidRPr="005B25A1">
        <w:rPr>
          <w:b/>
          <w:bCs/>
        </w:rPr>
        <w:t>Plenary Discussion:</w:t>
      </w:r>
    </w:p>
    <w:p w14:paraId="35C95494" w14:textId="77777777" w:rsidR="007615D6" w:rsidRPr="005B25A1" w:rsidRDefault="007615D6" w:rsidP="007615D6">
      <w:pPr>
        <w:keepNext/>
        <w:keepLines/>
      </w:pPr>
      <w:r>
        <w:rPr>
          <w:color w:val="FF0000"/>
        </w:rPr>
        <w:t>NO DISCUSSION RECORDED</w:t>
      </w:r>
    </w:p>
    <w:p w14:paraId="07BE785A" w14:textId="77777777" w:rsidR="007615D6" w:rsidRPr="00EB0339" w:rsidRDefault="007615D6" w:rsidP="007615D6">
      <w:r w:rsidRPr="005B25A1">
        <w:rPr>
          <w:b/>
          <w:bCs/>
        </w:rPr>
        <w:t>Status:</w:t>
      </w:r>
      <w:r>
        <w:t xml:space="preserve"> </w:t>
      </w:r>
      <w:r>
        <w:rPr>
          <w:color w:val="0000FF"/>
        </w:rPr>
        <w:t>Not concluded</w:t>
      </w:r>
      <w:r>
        <w:t>.</w:t>
      </w:r>
    </w:p>
    <w:p w14:paraId="311BCC38" w14:textId="77777777" w:rsidR="00E00DA6" w:rsidRDefault="007615D6" w:rsidP="000A3FBD">
      <w:pPr>
        <w:pStyle w:val="NormTop"/>
      </w:pPr>
      <w:r>
        <w:rPr>
          <w:color w:val="0000FF"/>
        </w:rPr>
        <w:t>S2-2506371</w:t>
      </w:r>
      <w:r w:rsidRPr="00D53282">
        <w:t xml:space="preserve"> </w:t>
      </w:r>
      <w:r>
        <w:t xml:space="preserve">(DISCUSSION) </w:t>
      </w:r>
      <w:proofErr w:type="spellStart"/>
      <w:r>
        <w:t>RoHC</w:t>
      </w:r>
      <w:proofErr w:type="spellEnd"/>
      <w:r>
        <w:t xml:space="preserve"> Issues (Source: Qualcomm)</w:t>
      </w:r>
      <w:r>
        <w:br/>
      </w:r>
      <w:r w:rsidRPr="00D53282">
        <w:rPr>
          <w:b/>
        </w:rPr>
        <w:t>Document for:</w:t>
      </w:r>
      <w:r w:rsidRPr="00D53282">
        <w:t xml:space="preserve"> </w:t>
      </w:r>
      <w:r>
        <w:t>Decision</w:t>
      </w:r>
      <w:r>
        <w:br/>
      </w:r>
      <w:r w:rsidRPr="00D53282">
        <w:rPr>
          <w:b/>
        </w:rPr>
        <w:t>Abstract:</w:t>
      </w:r>
      <w:r w:rsidRPr="00D53282">
        <w:t xml:space="preserve"> </w:t>
      </w:r>
      <w:r>
        <w:br/>
      </w:r>
      <w:proofErr w:type="spellStart"/>
      <w:r>
        <w:t>RoHC</w:t>
      </w:r>
      <w:proofErr w:type="spellEnd"/>
      <w:r>
        <w:t xml:space="preserve"> Issues.</w:t>
      </w:r>
    </w:p>
    <w:p w14:paraId="12764AAD"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S2-2504678</w:t>
      </w:r>
      <w:r>
        <w:t>.</w:t>
      </w:r>
    </w:p>
    <w:p w14:paraId="5F1B8984" w14:textId="77777777" w:rsidR="007615D6" w:rsidRPr="005B25A1" w:rsidRDefault="007615D6" w:rsidP="007615D6">
      <w:pPr>
        <w:keepNext/>
        <w:keepLines/>
        <w:rPr>
          <w:b/>
          <w:bCs/>
        </w:rPr>
      </w:pPr>
      <w:r w:rsidRPr="005B25A1">
        <w:rPr>
          <w:b/>
          <w:bCs/>
        </w:rPr>
        <w:t>Convenor comment:</w:t>
      </w:r>
    </w:p>
    <w:p w14:paraId="3E776F69" w14:textId="77777777" w:rsidR="007615D6" w:rsidRPr="005B25A1" w:rsidRDefault="007615D6" w:rsidP="007615D6">
      <w:pPr>
        <w:keepNext/>
        <w:keepLines/>
      </w:pPr>
      <w:r w:rsidRPr="005B25A1">
        <w:t>NOTED? Opened in the last meeting.</w:t>
      </w:r>
    </w:p>
    <w:p w14:paraId="06F9DC8D" w14:textId="77777777" w:rsidR="007615D6" w:rsidRPr="005B25A1" w:rsidRDefault="007615D6" w:rsidP="007615D6">
      <w:pPr>
        <w:keepNext/>
        <w:keepLines/>
        <w:rPr>
          <w:b/>
          <w:bCs/>
        </w:rPr>
      </w:pPr>
      <w:r w:rsidRPr="005B25A1">
        <w:rPr>
          <w:b/>
          <w:bCs/>
        </w:rPr>
        <w:t>Parallel discussion:</w:t>
      </w:r>
    </w:p>
    <w:p w14:paraId="3A8EB2B0" w14:textId="77777777" w:rsidR="007615D6" w:rsidRPr="005B25A1" w:rsidRDefault="007615D6" w:rsidP="007615D6">
      <w:pPr>
        <w:keepNext/>
        <w:keepLines/>
      </w:pPr>
      <w:r w:rsidRPr="005B25A1">
        <w:t>-</w:t>
      </w:r>
    </w:p>
    <w:p w14:paraId="0F69DCE3" w14:textId="77777777" w:rsidR="007615D6" w:rsidRPr="005B25A1" w:rsidRDefault="007615D6" w:rsidP="007615D6">
      <w:pPr>
        <w:keepNext/>
        <w:keepLines/>
        <w:rPr>
          <w:b/>
          <w:bCs/>
        </w:rPr>
      </w:pPr>
      <w:r w:rsidRPr="005B25A1">
        <w:rPr>
          <w:b/>
          <w:bCs/>
        </w:rPr>
        <w:t>Plenary Discussion:</w:t>
      </w:r>
    </w:p>
    <w:p w14:paraId="6B4BA6DC" w14:textId="77777777" w:rsidR="007615D6" w:rsidRPr="005B25A1" w:rsidRDefault="007615D6" w:rsidP="007615D6">
      <w:pPr>
        <w:keepNext/>
        <w:keepLines/>
      </w:pPr>
      <w:r>
        <w:rPr>
          <w:color w:val="FF0000"/>
        </w:rPr>
        <w:t>NO DISCUSSION RECORDED</w:t>
      </w:r>
    </w:p>
    <w:p w14:paraId="504D412E" w14:textId="77777777" w:rsidR="007615D6" w:rsidRPr="00EB0339" w:rsidRDefault="007615D6" w:rsidP="007615D6">
      <w:r w:rsidRPr="005B25A1">
        <w:rPr>
          <w:b/>
          <w:bCs/>
        </w:rPr>
        <w:t>Status:</w:t>
      </w:r>
      <w:r>
        <w:t xml:space="preserve"> </w:t>
      </w:r>
      <w:r>
        <w:rPr>
          <w:color w:val="0000FF"/>
        </w:rPr>
        <w:t>Not concluded</w:t>
      </w:r>
      <w:r>
        <w:t>.</w:t>
      </w:r>
    </w:p>
    <w:p w14:paraId="3ECA53E8" w14:textId="77777777" w:rsidR="00E00DA6" w:rsidRDefault="007615D6" w:rsidP="000A3FBD">
      <w:pPr>
        <w:pStyle w:val="NormTop"/>
      </w:pPr>
      <w:r>
        <w:rPr>
          <w:color w:val="0000FF"/>
        </w:rPr>
        <w:t>S2-2507021</w:t>
      </w:r>
      <w:r w:rsidRPr="00D53282">
        <w:t xml:space="preserve"> </w:t>
      </w:r>
      <w:r>
        <w:t>(DISCUSSION) Discussion paper on IMS voice packets transportation options (Source: vivo, MediaTek Inc., China Unicom)</w:t>
      </w:r>
      <w:r>
        <w:br/>
      </w:r>
      <w:r w:rsidRPr="00D53282">
        <w:rPr>
          <w:b/>
        </w:rPr>
        <w:t>Document for:</w:t>
      </w:r>
      <w:r w:rsidRPr="00D53282">
        <w:t xml:space="preserve"> </w:t>
      </w:r>
      <w:r>
        <w:t>Discussion</w:t>
      </w:r>
      <w:r>
        <w:br/>
      </w:r>
      <w:r w:rsidRPr="00D53282">
        <w:rPr>
          <w:b/>
        </w:rPr>
        <w:t>Abstract:</w:t>
      </w:r>
      <w:r w:rsidRPr="00D53282">
        <w:t xml:space="preserve"> </w:t>
      </w:r>
      <w:r>
        <w:br/>
        <w:t>Proposing IMS media plane via NBIOT user plane with deep analysis on CP non-IP, UP non-IP, UP IP and CP IP including IP(ROHC), non-IP (reduced RTP), CP (NAS reduction).</w:t>
      </w:r>
    </w:p>
    <w:p w14:paraId="7301CF15" w14:textId="77777777" w:rsidR="007615D6" w:rsidRPr="005B25A1" w:rsidRDefault="007615D6" w:rsidP="007615D6">
      <w:pPr>
        <w:keepNext/>
        <w:keepLines/>
        <w:rPr>
          <w:b/>
          <w:bCs/>
        </w:rPr>
      </w:pPr>
      <w:r w:rsidRPr="005B25A1">
        <w:rPr>
          <w:b/>
          <w:bCs/>
        </w:rPr>
        <w:t>Convenor comment:</w:t>
      </w:r>
    </w:p>
    <w:p w14:paraId="277256BC" w14:textId="77777777" w:rsidR="007615D6" w:rsidRPr="005B25A1" w:rsidRDefault="007615D6" w:rsidP="007615D6">
      <w:pPr>
        <w:keepNext/>
        <w:keepLines/>
      </w:pPr>
      <w:r w:rsidRPr="005B25A1">
        <w:t>NOTED? Opened in the CC.</w:t>
      </w:r>
    </w:p>
    <w:p w14:paraId="687638BF" w14:textId="77777777" w:rsidR="007615D6" w:rsidRPr="005B25A1" w:rsidRDefault="007615D6" w:rsidP="007615D6">
      <w:pPr>
        <w:keepNext/>
        <w:keepLines/>
        <w:rPr>
          <w:b/>
          <w:bCs/>
        </w:rPr>
      </w:pPr>
      <w:r w:rsidRPr="005B25A1">
        <w:rPr>
          <w:b/>
          <w:bCs/>
        </w:rPr>
        <w:t>Parallel discussion:</w:t>
      </w:r>
    </w:p>
    <w:p w14:paraId="1A6BD80C" w14:textId="77777777" w:rsidR="007615D6" w:rsidRPr="005B25A1" w:rsidRDefault="007615D6" w:rsidP="007615D6">
      <w:pPr>
        <w:keepNext/>
        <w:keepLines/>
      </w:pPr>
      <w:r w:rsidRPr="005B25A1">
        <w:t>-</w:t>
      </w:r>
    </w:p>
    <w:p w14:paraId="364C03F9" w14:textId="77777777" w:rsidR="007615D6" w:rsidRPr="005B25A1" w:rsidRDefault="007615D6" w:rsidP="007615D6">
      <w:pPr>
        <w:keepNext/>
        <w:keepLines/>
        <w:rPr>
          <w:b/>
          <w:bCs/>
        </w:rPr>
      </w:pPr>
      <w:r w:rsidRPr="005B25A1">
        <w:rPr>
          <w:b/>
          <w:bCs/>
        </w:rPr>
        <w:t>Plenary Discussion:</w:t>
      </w:r>
    </w:p>
    <w:p w14:paraId="1D414977" w14:textId="77777777" w:rsidR="007615D6" w:rsidRPr="005B25A1" w:rsidRDefault="007615D6" w:rsidP="007615D6">
      <w:pPr>
        <w:keepNext/>
        <w:keepLines/>
      </w:pPr>
      <w:r>
        <w:rPr>
          <w:color w:val="FF0000"/>
        </w:rPr>
        <w:t>NO DISCUSSION RECORDED</w:t>
      </w:r>
    </w:p>
    <w:p w14:paraId="6CAC242F" w14:textId="77777777" w:rsidR="007615D6" w:rsidRPr="00EB0339" w:rsidRDefault="007615D6" w:rsidP="007615D6">
      <w:r w:rsidRPr="005B25A1">
        <w:rPr>
          <w:b/>
          <w:bCs/>
        </w:rPr>
        <w:t>Status:</w:t>
      </w:r>
      <w:r>
        <w:t xml:space="preserve"> </w:t>
      </w:r>
      <w:r>
        <w:rPr>
          <w:color w:val="0000FF"/>
        </w:rPr>
        <w:t>Not concluded</w:t>
      </w:r>
      <w:r>
        <w:t>.</w:t>
      </w:r>
    </w:p>
    <w:p w14:paraId="22F503A1" w14:textId="77777777" w:rsidR="00E00DA6" w:rsidRDefault="007615D6" w:rsidP="000A3FBD">
      <w:pPr>
        <w:pStyle w:val="NormTop"/>
      </w:pPr>
      <w:r>
        <w:rPr>
          <w:color w:val="0000FF"/>
        </w:rPr>
        <w:t>S2-2507102</w:t>
      </w:r>
      <w:r w:rsidRPr="00D53282">
        <w:t xml:space="preserve"> </w:t>
      </w:r>
      <w:r>
        <w:t>(DISCUSSION) Discussion on IP vs. Non-IP (Source: ZTE)</w:t>
      </w:r>
      <w:r>
        <w:br/>
      </w:r>
      <w:r w:rsidRPr="00D53282">
        <w:rPr>
          <w:b/>
        </w:rPr>
        <w:t>Document for:</w:t>
      </w:r>
      <w:r w:rsidRPr="00D53282">
        <w:t xml:space="preserve"> </w:t>
      </w:r>
      <w:r>
        <w:t>Discussio</w:t>
      </w:r>
      <w:r>
        <w:lastRenderedPageBreak/>
        <w:t>n</w:t>
      </w:r>
      <w:r>
        <w:br/>
      </w:r>
      <w:r w:rsidRPr="00D53282">
        <w:rPr>
          <w:b/>
        </w:rPr>
        <w:t>Abstract:</w:t>
      </w:r>
      <w:r w:rsidRPr="00D53282">
        <w:t xml:space="preserve"> </w:t>
      </w:r>
    </w:p>
    <w:p w14:paraId="2C990856" w14:textId="77777777" w:rsidR="007615D6" w:rsidRPr="005B25A1" w:rsidRDefault="007615D6" w:rsidP="007615D6">
      <w:pPr>
        <w:keepNext/>
        <w:keepLines/>
        <w:rPr>
          <w:b/>
          <w:bCs/>
        </w:rPr>
      </w:pPr>
      <w:r w:rsidRPr="005B25A1">
        <w:rPr>
          <w:b/>
          <w:bCs/>
        </w:rPr>
        <w:t>Convenor comment:</w:t>
      </w:r>
    </w:p>
    <w:p w14:paraId="05E1A4B6" w14:textId="77777777" w:rsidR="007615D6" w:rsidRPr="005B25A1" w:rsidRDefault="007615D6" w:rsidP="007615D6">
      <w:pPr>
        <w:keepNext/>
        <w:keepLines/>
      </w:pPr>
      <w:r w:rsidRPr="005B25A1">
        <w:t>NOTED? Opened in the CC.</w:t>
      </w:r>
    </w:p>
    <w:p w14:paraId="3C7888F3" w14:textId="77777777" w:rsidR="007615D6" w:rsidRPr="005B25A1" w:rsidRDefault="007615D6" w:rsidP="007615D6">
      <w:pPr>
        <w:keepNext/>
        <w:keepLines/>
        <w:rPr>
          <w:b/>
          <w:bCs/>
        </w:rPr>
      </w:pPr>
      <w:r w:rsidRPr="005B25A1">
        <w:rPr>
          <w:b/>
          <w:bCs/>
        </w:rPr>
        <w:t>Parallel discussion:</w:t>
      </w:r>
    </w:p>
    <w:p w14:paraId="772A99E8" w14:textId="77777777" w:rsidR="007615D6" w:rsidRPr="005B25A1" w:rsidRDefault="007615D6" w:rsidP="007615D6">
      <w:pPr>
        <w:keepNext/>
        <w:keepLines/>
      </w:pPr>
      <w:r w:rsidRPr="005B25A1">
        <w:t>-</w:t>
      </w:r>
    </w:p>
    <w:p w14:paraId="385F4BFF" w14:textId="77777777" w:rsidR="007615D6" w:rsidRPr="005B25A1" w:rsidRDefault="007615D6" w:rsidP="007615D6">
      <w:pPr>
        <w:keepNext/>
        <w:keepLines/>
        <w:rPr>
          <w:b/>
          <w:bCs/>
        </w:rPr>
      </w:pPr>
      <w:r w:rsidRPr="005B25A1">
        <w:rPr>
          <w:b/>
          <w:bCs/>
        </w:rPr>
        <w:t>Plenary Discussion:</w:t>
      </w:r>
    </w:p>
    <w:p w14:paraId="3AF35313" w14:textId="77777777" w:rsidR="007615D6" w:rsidRPr="005B25A1" w:rsidRDefault="007615D6" w:rsidP="007615D6">
      <w:pPr>
        <w:keepNext/>
        <w:keepLines/>
      </w:pPr>
      <w:r>
        <w:rPr>
          <w:color w:val="FF0000"/>
        </w:rPr>
        <w:t>NO DISCUSSION RECORDED</w:t>
      </w:r>
    </w:p>
    <w:p w14:paraId="23C6C6C9" w14:textId="77777777" w:rsidR="007615D6" w:rsidRPr="00EB0339" w:rsidRDefault="007615D6" w:rsidP="007615D6">
      <w:r w:rsidRPr="005B25A1">
        <w:rPr>
          <w:b/>
          <w:bCs/>
        </w:rPr>
        <w:t>Status:</w:t>
      </w:r>
      <w:r>
        <w:t xml:space="preserve"> </w:t>
      </w:r>
      <w:r>
        <w:rPr>
          <w:color w:val="0000FF"/>
        </w:rPr>
        <w:t>Not concluded</w:t>
      </w:r>
      <w:r>
        <w:t>.</w:t>
      </w:r>
    </w:p>
    <w:p w14:paraId="1BC4E06B" w14:textId="77777777" w:rsidR="00E00DA6" w:rsidRDefault="007615D6" w:rsidP="000A3FBD">
      <w:pPr>
        <w:pStyle w:val="NormTop"/>
      </w:pPr>
      <w:r>
        <w:rPr>
          <w:color w:val="0000FF"/>
        </w:rPr>
        <w:t>S2-2506372</w:t>
      </w:r>
      <w:r w:rsidRPr="00D53282">
        <w:t xml:space="preserve"> </w:t>
      </w:r>
      <w:r>
        <w:t xml:space="preserve">(LS OUT) [DRAFT] LS on Issues related to </w:t>
      </w:r>
      <w:proofErr w:type="spellStart"/>
      <w:r>
        <w:t>RoHC</w:t>
      </w:r>
      <w:proofErr w:type="spellEnd"/>
      <w:r>
        <w:t xml:space="preserve"> for support of IMS voice over NB-IoT NTN connected to EPC (Source: Qualcomm)</w:t>
      </w:r>
      <w:r>
        <w:br/>
      </w:r>
      <w:r w:rsidRPr="00D53282">
        <w:rPr>
          <w:b/>
        </w:rPr>
        <w:t>Document for:</w:t>
      </w:r>
      <w:r w:rsidRPr="00D53282">
        <w:t xml:space="preserve"> </w:t>
      </w:r>
      <w:r>
        <w:t>Approval</w:t>
      </w:r>
      <w:r>
        <w:br/>
      </w:r>
      <w:r w:rsidRPr="00D53282">
        <w:rPr>
          <w:b/>
        </w:rPr>
        <w:t>Abstract:</w:t>
      </w:r>
      <w:r w:rsidRPr="00D53282">
        <w:t xml:space="preserve"> </w:t>
      </w:r>
      <w:r>
        <w:br/>
        <w:t xml:space="preserve">Asks questions on issues related to </w:t>
      </w:r>
      <w:proofErr w:type="spellStart"/>
      <w:r>
        <w:t>RoHC</w:t>
      </w:r>
      <w:proofErr w:type="spellEnd"/>
      <w:r>
        <w:t xml:space="preserve"> for support of IMS voice over NB-IoT NTN connected to EPC.</w:t>
      </w:r>
    </w:p>
    <w:p w14:paraId="6AE222B7"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S2-2504679</w:t>
      </w:r>
      <w:r>
        <w:t>.</w:t>
      </w:r>
    </w:p>
    <w:p w14:paraId="005AA904" w14:textId="77777777" w:rsidR="007615D6" w:rsidRPr="005B25A1" w:rsidRDefault="007615D6" w:rsidP="007615D6">
      <w:pPr>
        <w:keepNext/>
        <w:keepLines/>
        <w:rPr>
          <w:b/>
          <w:bCs/>
        </w:rPr>
      </w:pPr>
      <w:r w:rsidRPr="005B25A1">
        <w:rPr>
          <w:b/>
          <w:bCs/>
        </w:rPr>
        <w:t>Convenor comment:</w:t>
      </w:r>
    </w:p>
    <w:p w14:paraId="3112AC89" w14:textId="77777777" w:rsidR="007615D6" w:rsidRPr="005B25A1" w:rsidRDefault="007615D6" w:rsidP="007615D6">
      <w:pPr>
        <w:keepNext/>
        <w:keepLines/>
      </w:pPr>
      <w:r w:rsidRPr="005B25A1">
        <w:t>Handle.</w:t>
      </w:r>
    </w:p>
    <w:p w14:paraId="3471D272" w14:textId="77777777" w:rsidR="007615D6" w:rsidRPr="005B25A1" w:rsidRDefault="007615D6" w:rsidP="007615D6">
      <w:pPr>
        <w:keepNext/>
        <w:keepLines/>
        <w:rPr>
          <w:b/>
          <w:bCs/>
        </w:rPr>
      </w:pPr>
      <w:r w:rsidRPr="005B25A1">
        <w:rPr>
          <w:b/>
          <w:bCs/>
        </w:rPr>
        <w:t>Parallel discussion:</w:t>
      </w:r>
    </w:p>
    <w:p w14:paraId="0DA33D01" w14:textId="77777777" w:rsidR="007615D6" w:rsidRPr="005B25A1" w:rsidRDefault="007615D6" w:rsidP="007615D6">
      <w:pPr>
        <w:keepNext/>
        <w:keepLines/>
      </w:pPr>
      <w:r w:rsidRPr="005B25A1">
        <w:t>-</w:t>
      </w:r>
    </w:p>
    <w:p w14:paraId="4A67FDD2" w14:textId="77777777" w:rsidR="007615D6" w:rsidRPr="005B25A1" w:rsidRDefault="007615D6" w:rsidP="007615D6">
      <w:pPr>
        <w:keepNext/>
        <w:keepLines/>
        <w:rPr>
          <w:b/>
          <w:bCs/>
        </w:rPr>
      </w:pPr>
      <w:r w:rsidRPr="005B25A1">
        <w:rPr>
          <w:b/>
          <w:bCs/>
        </w:rPr>
        <w:t>Plenary Discussion:</w:t>
      </w:r>
    </w:p>
    <w:p w14:paraId="12812C72" w14:textId="77777777" w:rsidR="007615D6" w:rsidRPr="005B25A1" w:rsidRDefault="007615D6" w:rsidP="007615D6">
      <w:pPr>
        <w:keepNext/>
        <w:keepLines/>
      </w:pPr>
      <w:r>
        <w:rPr>
          <w:color w:val="FF0000"/>
        </w:rPr>
        <w:t>NO DISCUSSION RECORDED</w:t>
      </w:r>
    </w:p>
    <w:p w14:paraId="0092CC03" w14:textId="77777777" w:rsidR="007615D6" w:rsidRPr="00EB0339" w:rsidRDefault="007615D6" w:rsidP="007615D6">
      <w:r w:rsidRPr="005B25A1">
        <w:rPr>
          <w:b/>
          <w:bCs/>
        </w:rPr>
        <w:t>Status:</w:t>
      </w:r>
      <w:r>
        <w:t xml:space="preserve"> </w:t>
      </w:r>
      <w:r>
        <w:rPr>
          <w:color w:val="0000FF"/>
        </w:rPr>
        <w:t>Not concluded</w:t>
      </w:r>
      <w:r>
        <w:t>.</w:t>
      </w:r>
    </w:p>
    <w:p w14:paraId="1AA94437" w14:textId="77777777" w:rsidR="00E00DA6" w:rsidRDefault="007615D6" w:rsidP="000A3FBD">
      <w:pPr>
        <w:pStyle w:val="NormTop"/>
      </w:pPr>
      <w:r>
        <w:rPr>
          <w:color w:val="0000FF"/>
        </w:rPr>
        <w:t>S2-2506460</w:t>
      </w:r>
      <w:r w:rsidRPr="00D53282">
        <w:t xml:space="preserve"> </w:t>
      </w:r>
      <w:r>
        <w:t xml:space="preserve">(DISCUSSION) </w:t>
      </w:r>
      <w:proofErr w:type="spellStart"/>
      <w:r>
        <w:t>VoCP</w:t>
      </w:r>
      <w:proofErr w:type="spellEnd"/>
      <w:r>
        <w:t xml:space="preserve"> and </w:t>
      </w:r>
      <w:proofErr w:type="spellStart"/>
      <w:r>
        <w:t>VoUP</w:t>
      </w:r>
      <w:proofErr w:type="spellEnd"/>
      <w:r>
        <w:t xml:space="preserve"> Evaluation (Source: MediaTek Inc., ZTE, vivo)</w:t>
      </w:r>
      <w:r>
        <w:br/>
      </w:r>
      <w:r w:rsidRPr="00D53282">
        <w:rPr>
          <w:b/>
        </w:rPr>
        <w:t>Document for:</w:t>
      </w:r>
      <w:r w:rsidRPr="00D53282">
        <w:t xml:space="preserve"> </w:t>
      </w:r>
      <w:r>
        <w:t>Discussion</w:t>
      </w:r>
      <w:r>
        <w:br/>
      </w:r>
      <w:r w:rsidRPr="00D53282">
        <w:rPr>
          <w:b/>
        </w:rPr>
        <w:t>Abstract:</w:t>
      </w:r>
      <w:r w:rsidRPr="00D53282">
        <w:t xml:space="preserve"> </w:t>
      </w:r>
    </w:p>
    <w:p w14:paraId="6AAAC380" w14:textId="77777777" w:rsidR="007615D6" w:rsidRPr="005B25A1" w:rsidRDefault="007615D6" w:rsidP="007615D6">
      <w:pPr>
        <w:keepNext/>
        <w:keepLines/>
        <w:rPr>
          <w:b/>
          <w:bCs/>
        </w:rPr>
      </w:pPr>
      <w:r w:rsidRPr="005B25A1">
        <w:rPr>
          <w:b/>
          <w:bCs/>
        </w:rPr>
        <w:t>Convenor comment:</w:t>
      </w:r>
    </w:p>
    <w:p w14:paraId="341B02D2" w14:textId="77777777" w:rsidR="007615D6" w:rsidRPr="005B25A1" w:rsidRDefault="007615D6" w:rsidP="007615D6">
      <w:pPr>
        <w:keepNext/>
        <w:keepLines/>
      </w:pPr>
      <w:r w:rsidRPr="005B25A1">
        <w:t>NOTED? Opened in the CC.</w:t>
      </w:r>
    </w:p>
    <w:p w14:paraId="0B47F115" w14:textId="77777777" w:rsidR="007615D6" w:rsidRPr="005B25A1" w:rsidRDefault="007615D6" w:rsidP="007615D6">
      <w:pPr>
        <w:keepNext/>
        <w:keepLines/>
        <w:rPr>
          <w:b/>
          <w:bCs/>
        </w:rPr>
      </w:pPr>
      <w:r w:rsidRPr="005B25A1">
        <w:rPr>
          <w:b/>
          <w:bCs/>
        </w:rPr>
        <w:t>Parallel discussion:</w:t>
      </w:r>
    </w:p>
    <w:p w14:paraId="61F86E58" w14:textId="77777777" w:rsidR="007615D6" w:rsidRPr="005B25A1" w:rsidRDefault="007615D6" w:rsidP="007615D6">
      <w:pPr>
        <w:keepNext/>
        <w:keepLines/>
      </w:pPr>
      <w:r w:rsidRPr="005B25A1">
        <w:t>-</w:t>
      </w:r>
    </w:p>
    <w:p w14:paraId="12AE1D42" w14:textId="77777777" w:rsidR="007615D6" w:rsidRPr="005B25A1" w:rsidRDefault="007615D6" w:rsidP="007615D6">
      <w:pPr>
        <w:keepNext/>
        <w:keepLines/>
        <w:rPr>
          <w:b/>
          <w:bCs/>
        </w:rPr>
      </w:pPr>
      <w:r w:rsidRPr="005B25A1">
        <w:rPr>
          <w:b/>
          <w:bCs/>
        </w:rPr>
        <w:t>Plenary Discussion:</w:t>
      </w:r>
    </w:p>
    <w:p w14:paraId="3CA5270C" w14:textId="77777777" w:rsidR="007615D6" w:rsidRPr="005B25A1" w:rsidRDefault="007615D6" w:rsidP="007615D6">
      <w:pPr>
        <w:keepNext/>
        <w:keepLines/>
      </w:pPr>
      <w:r>
        <w:rPr>
          <w:color w:val="FF0000"/>
        </w:rPr>
        <w:t>NO DISCUSSION RECORDED</w:t>
      </w:r>
    </w:p>
    <w:p w14:paraId="26D7C86F" w14:textId="77777777" w:rsidR="007615D6" w:rsidRPr="00EB0339" w:rsidRDefault="007615D6" w:rsidP="007615D6">
      <w:r w:rsidRPr="005B25A1">
        <w:rPr>
          <w:b/>
          <w:bCs/>
        </w:rPr>
        <w:t>Status:</w:t>
      </w:r>
      <w:r>
        <w:t xml:space="preserve"> </w:t>
      </w:r>
      <w:r>
        <w:rPr>
          <w:color w:val="0000FF"/>
        </w:rPr>
        <w:t>Not concluded</w:t>
      </w:r>
      <w:r>
        <w:t>.</w:t>
      </w:r>
    </w:p>
    <w:p w14:paraId="3F311255" w14:textId="77777777" w:rsidR="00E00DA6" w:rsidRDefault="007615D6" w:rsidP="000A3FBD">
      <w:pPr>
        <w:pStyle w:val="NormTop"/>
      </w:pPr>
      <w:r>
        <w:rPr>
          <w:color w:val="0000FF"/>
        </w:rPr>
        <w:t>S2-2507107</w:t>
      </w:r>
      <w:r w:rsidRPr="00D53282">
        <w:t xml:space="preserve"> </w:t>
      </w:r>
      <w:r>
        <w:t>(DISCUSSION) Discussion on impacts of using Control Plane-based solution for v</w:t>
      </w:r>
      <w:r>
        <w:lastRenderedPageBreak/>
        <w:t>oice media  (Source: NTT DOCOMO)</w:t>
      </w:r>
      <w:r>
        <w:br/>
      </w:r>
      <w:r w:rsidRPr="00D53282">
        <w:rPr>
          <w:b/>
        </w:rPr>
        <w:t>Document for:</w:t>
      </w:r>
      <w:r w:rsidRPr="00D53282">
        <w:t xml:space="preserve"> </w:t>
      </w:r>
      <w:r>
        <w:t>Discussion</w:t>
      </w:r>
      <w:r>
        <w:br/>
      </w:r>
      <w:r w:rsidRPr="00D53282">
        <w:rPr>
          <w:b/>
        </w:rPr>
        <w:t>Abstract:</w:t>
      </w:r>
      <w:r w:rsidRPr="00D53282">
        <w:t xml:space="preserve"> </w:t>
      </w:r>
      <w:r>
        <w:br/>
        <w:t>Discussion on impacts of using Control Plane-based solution for voice media and potential way forward.</w:t>
      </w:r>
    </w:p>
    <w:p w14:paraId="58990FB5" w14:textId="77777777" w:rsidR="007615D6" w:rsidRPr="005B25A1" w:rsidRDefault="007615D6" w:rsidP="007615D6">
      <w:pPr>
        <w:keepNext/>
        <w:keepLines/>
        <w:rPr>
          <w:b/>
          <w:bCs/>
        </w:rPr>
      </w:pPr>
      <w:r w:rsidRPr="005B25A1">
        <w:rPr>
          <w:b/>
          <w:bCs/>
        </w:rPr>
        <w:t>Convenor comment:</w:t>
      </w:r>
    </w:p>
    <w:p w14:paraId="02FC81E0" w14:textId="77777777" w:rsidR="007615D6" w:rsidRPr="005B25A1" w:rsidRDefault="007615D6" w:rsidP="007615D6">
      <w:pPr>
        <w:keepNext/>
        <w:keepLines/>
      </w:pPr>
      <w:r w:rsidRPr="005B25A1">
        <w:t>NOTED? Opened in the CC.</w:t>
      </w:r>
    </w:p>
    <w:p w14:paraId="2C0F302A" w14:textId="77777777" w:rsidR="007615D6" w:rsidRPr="005B25A1" w:rsidRDefault="007615D6" w:rsidP="007615D6">
      <w:pPr>
        <w:keepNext/>
        <w:keepLines/>
        <w:rPr>
          <w:b/>
          <w:bCs/>
        </w:rPr>
      </w:pPr>
      <w:r w:rsidRPr="005B25A1">
        <w:rPr>
          <w:b/>
          <w:bCs/>
        </w:rPr>
        <w:t>Parallel discussion:</w:t>
      </w:r>
    </w:p>
    <w:p w14:paraId="5DB7812B" w14:textId="77777777" w:rsidR="007615D6" w:rsidRPr="005B25A1" w:rsidRDefault="007615D6" w:rsidP="007615D6">
      <w:pPr>
        <w:keepNext/>
        <w:keepLines/>
      </w:pPr>
      <w:r w:rsidRPr="005B25A1">
        <w:t>-</w:t>
      </w:r>
    </w:p>
    <w:p w14:paraId="63E32B28" w14:textId="77777777" w:rsidR="007615D6" w:rsidRPr="005B25A1" w:rsidRDefault="007615D6" w:rsidP="007615D6">
      <w:pPr>
        <w:keepNext/>
        <w:keepLines/>
        <w:rPr>
          <w:b/>
          <w:bCs/>
        </w:rPr>
      </w:pPr>
      <w:r w:rsidRPr="005B25A1">
        <w:rPr>
          <w:b/>
          <w:bCs/>
        </w:rPr>
        <w:t>Plenary Discussion:</w:t>
      </w:r>
    </w:p>
    <w:p w14:paraId="1CFB83E3" w14:textId="77777777" w:rsidR="007615D6" w:rsidRPr="005B25A1" w:rsidRDefault="007615D6" w:rsidP="007615D6">
      <w:pPr>
        <w:keepNext/>
        <w:keepLines/>
      </w:pPr>
      <w:r>
        <w:rPr>
          <w:color w:val="FF0000"/>
        </w:rPr>
        <w:t>NO DISCUSSION RECORDED</w:t>
      </w:r>
    </w:p>
    <w:p w14:paraId="77FF5395" w14:textId="77777777" w:rsidR="007615D6" w:rsidRPr="00EB0339" w:rsidRDefault="007615D6" w:rsidP="007615D6">
      <w:r w:rsidRPr="005B25A1">
        <w:rPr>
          <w:b/>
          <w:bCs/>
        </w:rPr>
        <w:t>Status:</w:t>
      </w:r>
      <w:r>
        <w:t xml:space="preserve"> </w:t>
      </w:r>
      <w:r>
        <w:rPr>
          <w:color w:val="0000FF"/>
        </w:rPr>
        <w:t>Not concluded</w:t>
      </w:r>
      <w:r>
        <w:t>.</w:t>
      </w:r>
    </w:p>
    <w:p w14:paraId="19367D35" w14:textId="77777777" w:rsidR="00E00DA6" w:rsidRDefault="007615D6" w:rsidP="000A3FBD">
      <w:pPr>
        <w:pStyle w:val="NormTop"/>
      </w:pPr>
      <w:r>
        <w:rPr>
          <w:color w:val="0000FF"/>
        </w:rPr>
        <w:t>S2-2507145</w:t>
      </w:r>
      <w:r w:rsidRPr="00D53282">
        <w:t xml:space="preserve"> </w:t>
      </w:r>
      <w:r>
        <w:t>(LS OUT) [DRAFT] LS out on FS_5GSAT_Ph4_ARC_KI#1 GEO voice (Source: vivo)</w:t>
      </w:r>
      <w:r>
        <w:br/>
      </w:r>
      <w:r w:rsidRPr="00D53282">
        <w:rPr>
          <w:b/>
        </w:rPr>
        <w:t>Document for:</w:t>
      </w:r>
      <w:r w:rsidRPr="00D53282">
        <w:t xml:space="preserve"> </w:t>
      </w:r>
      <w:r>
        <w:t>Approval</w:t>
      </w:r>
      <w:r>
        <w:br/>
      </w:r>
      <w:r w:rsidRPr="00D53282">
        <w:rPr>
          <w:b/>
        </w:rPr>
        <w:t>Abstract:</w:t>
      </w:r>
      <w:r w:rsidRPr="00D53282">
        <w:t xml:space="preserve"> </w:t>
      </w:r>
      <w:r>
        <w:br/>
        <w:t>Asks RAN WG2 to provide deeper analysis on IP and non-IP from AS layer's perspective.</w:t>
      </w:r>
    </w:p>
    <w:p w14:paraId="5A6E1A51" w14:textId="77777777" w:rsidR="007615D6" w:rsidRPr="005B25A1" w:rsidRDefault="007615D6" w:rsidP="007615D6">
      <w:pPr>
        <w:keepNext/>
        <w:keepLines/>
        <w:rPr>
          <w:b/>
          <w:bCs/>
        </w:rPr>
      </w:pPr>
      <w:r w:rsidRPr="005B25A1">
        <w:rPr>
          <w:b/>
          <w:bCs/>
        </w:rPr>
        <w:t>Convenor comment:</w:t>
      </w:r>
    </w:p>
    <w:p w14:paraId="4CF47AE1" w14:textId="77777777" w:rsidR="007615D6" w:rsidRPr="005B25A1" w:rsidRDefault="007615D6" w:rsidP="007615D6">
      <w:pPr>
        <w:keepNext/>
        <w:keepLines/>
      </w:pPr>
      <w:r w:rsidRPr="005B25A1">
        <w:t>Handle.</w:t>
      </w:r>
    </w:p>
    <w:p w14:paraId="5A1AE154" w14:textId="77777777" w:rsidR="007615D6" w:rsidRPr="005B25A1" w:rsidRDefault="007615D6" w:rsidP="007615D6">
      <w:pPr>
        <w:keepNext/>
        <w:keepLines/>
        <w:rPr>
          <w:b/>
          <w:bCs/>
        </w:rPr>
      </w:pPr>
      <w:r w:rsidRPr="005B25A1">
        <w:rPr>
          <w:b/>
          <w:bCs/>
        </w:rPr>
        <w:t>Parallel discussion:</w:t>
      </w:r>
    </w:p>
    <w:p w14:paraId="54433A51" w14:textId="77777777" w:rsidR="007615D6" w:rsidRPr="005B25A1" w:rsidRDefault="007615D6" w:rsidP="007615D6">
      <w:pPr>
        <w:keepNext/>
        <w:keepLines/>
      </w:pPr>
      <w:r w:rsidRPr="005B25A1">
        <w:t>-</w:t>
      </w:r>
    </w:p>
    <w:p w14:paraId="3221175C" w14:textId="77777777" w:rsidR="007615D6" w:rsidRPr="005B25A1" w:rsidRDefault="007615D6" w:rsidP="007615D6">
      <w:pPr>
        <w:keepNext/>
        <w:keepLines/>
        <w:rPr>
          <w:b/>
          <w:bCs/>
        </w:rPr>
      </w:pPr>
      <w:r w:rsidRPr="005B25A1">
        <w:rPr>
          <w:b/>
          <w:bCs/>
        </w:rPr>
        <w:t>Plenary Discussion:</w:t>
      </w:r>
    </w:p>
    <w:p w14:paraId="3A89E769" w14:textId="77777777" w:rsidR="007615D6" w:rsidRPr="005B25A1" w:rsidRDefault="007615D6" w:rsidP="007615D6">
      <w:pPr>
        <w:keepNext/>
        <w:keepLines/>
      </w:pPr>
      <w:r>
        <w:rPr>
          <w:color w:val="FF0000"/>
        </w:rPr>
        <w:t>NO DISCUSSION RECORDED</w:t>
      </w:r>
    </w:p>
    <w:p w14:paraId="577F6974" w14:textId="77777777" w:rsidR="007615D6" w:rsidRPr="00EB0339" w:rsidRDefault="007615D6" w:rsidP="007615D6">
      <w:r w:rsidRPr="005B25A1">
        <w:rPr>
          <w:b/>
          <w:bCs/>
        </w:rPr>
        <w:t>Status:</w:t>
      </w:r>
      <w:r>
        <w:t xml:space="preserve"> </w:t>
      </w:r>
      <w:r>
        <w:rPr>
          <w:color w:val="0000FF"/>
        </w:rPr>
        <w:t>Not concluded</w:t>
      </w:r>
      <w:r>
        <w:t>.</w:t>
      </w:r>
    </w:p>
    <w:p w14:paraId="4DFD7DD4" w14:textId="77777777" w:rsidR="00E00DA6" w:rsidRDefault="007615D6" w:rsidP="000A3FBD">
      <w:pPr>
        <w:pStyle w:val="NormTop"/>
      </w:pPr>
      <w:r>
        <w:rPr>
          <w:color w:val="0000FF"/>
        </w:rPr>
        <w:t>S2-2507127</w:t>
      </w:r>
      <w:r w:rsidRPr="00D53282">
        <w:t xml:space="preserve"> </w:t>
      </w:r>
      <w:r>
        <w:t>(LS OUT) [DRAFT] LS on RLC UM mode for SRBs in NB-IoT over GEO Satellite for IMS Voice Support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Ask RAN WG2 if: 1) it is technically feasible to support RLC UM for SRBs and would RAN WG2 consider enabling such a configuration (OR) 2) confirm the feasibility and possible implications (in terms of propagation delay etc,) of using RLC AM for voice </w:t>
      </w:r>
      <w:proofErr w:type="spellStart"/>
      <w:r>
        <w:t>medi</w:t>
      </w:r>
      <w:proofErr w:type="spellEnd"/>
      <w:r>
        <w:t>.</w:t>
      </w:r>
    </w:p>
    <w:p w14:paraId="10D0FD11" w14:textId="77777777" w:rsidR="007615D6" w:rsidRPr="005B25A1" w:rsidRDefault="007615D6" w:rsidP="007615D6">
      <w:pPr>
        <w:keepNext/>
        <w:keepLines/>
        <w:rPr>
          <w:b/>
          <w:bCs/>
        </w:rPr>
      </w:pPr>
      <w:r w:rsidRPr="005B25A1">
        <w:rPr>
          <w:b/>
          <w:bCs/>
        </w:rPr>
        <w:t>Convenor comment:</w:t>
      </w:r>
    </w:p>
    <w:p w14:paraId="3C8940DB" w14:textId="77777777" w:rsidR="007615D6" w:rsidRPr="005B25A1" w:rsidRDefault="007615D6" w:rsidP="007615D6">
      <w:pPr>
        <w:keepNext/>
        <w:keepLines/>
      </w:pPr>
      <w:r w:rsidRPr="005B25A1">
        <w:t>Handle.</w:t>
      </w:r>
    </w:p>
    <w:p w14:paraId="7889D690" w14:textId="77777777" w:rsidR="007615D6" w:rsidRPr="005B25A1" w:rsidRDefault="007615D6" w:rsidP="007615D6">
      <w:pPr>
        <w:keepNext/>
        <w:keepLines/>
        <w:rPr>
          <w:b/>
          <w:bCs/>
        </w:rPr>
      </w:pPr>
      <w:r w:rsidRPr="005B25A1">
        <w:rPr>
          <w:b/>
          <w:bCs/>
        </w:rPr>
        <w:t>Parallel discussion:</w:t>
      </w:r>
    </w:p>
    <w:p w14:paraId="5AF95DAE" w14:textId="77777777" w:rsidR="007615D6" w:rsidRPr="005B25A1" w:rsidRDefault="007615D6" w:rsidP="007615D6">
      <w:pPr>
        <w:keepNext/>
        <w:keepLines/>
      </w:pPr>
      <w:r w:rsidRPr="005B25A1">
        <w:t>-</w:t>
      </w:r>
    </w:p>
    <w:p w14:paraId="2B8BB05B" w14:textId="77777777" w:rsidR="007615D6" w:rsidRPr="005B25A1" w:rsidRDefault="007615D6" w:rsidP="007615D6">
      <w:pPr>
        <w:keepNext/>
        <w:keepLines/>
        <w:rPr>
          <w:b/>
          <w:bCs/>
        </w:rPr>
      </w:pPr>
      <w:r w:rsidRPr="005B25A1">
        <w:rPr>
          <w:b/>
          <w:bCs/>
        </w:rPr>
        <w:t>Plenary Discussion:</w:t>
      </w:r>
    </w:p>
    <w:p w14:paraId="28F96C3A" w14:textId="77777777" w:rsidR="007615D6" w:rsidRPr="005B25A1" w:rsidRDefault="007615D6" w:rsidP="007615D6">
      <w:pPr>
        <w:keepNext/>
        <w:keepLines/>
      </w:pPr>
      <w:r>
        <w:rPr>
          <w:color w:val="FF0000"/>
        </w:rPr>
        <w:t>NO DISCUSSION RECORDED</w:t>
      </w:r>
    </w:p>
    <w:p w14:paraId="03B9A665" w14:textId="77777777" w:rsidR="007615D6" w:rsidRPr="00EB0339" w:rsidRDefault="007615D6" w:rsidP="007615D6">
      <w:r w:rsidRPr="005B25A1">
        <w:rPr>
          <w:b/>
          <w:bCs/>
        </w:rPr>
        <w:t>Status:</w:t>
      </w:r>
      <w:r>
        <w:t xml:space="preserve"> </w:t>
      </w:r>
      <w:r>
        <w:rPr>
          <w:color w:val="0000FF"/>
        </w:rPr>
        <w:t>Not concluded</w:t>
      </w:r>
      <w:r>
        <w:t>.</w:t>
      </w:r>
    </w:p>
    <w:p w14:paraId="04312273" w14:textId="77777777" w:rsidR="00E00DA6" w:rsidRDefault="007615D6" w:rsidP="000A3FBD">
      <w:pPr>
        <w:pStyle w:val="NormTop"/>
      </w:pPr>
      <w:r>
        <w:rPr>
          <w:color w:val="0000FF"/>
        </w:rPr>
        <w:t>S2-2506461</w:t>
      </w:r>
      <w:r w:rsidRPr="00D53282">
        <w:t xml:space="preserve"> </w:t>
      </w:r>
      <w:r>
        <w:t>(LS OUT) [DRAFT] LS on issue of EPS bearer for support of IMS voice over NB-Io</w:t>
      </w:r>
      <w:r>
        <w:lastRenderedPageBreak/>
        <w:t>T NTN connected to EPC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 xml:space="preserve">LS to RAN WG2 for feasibility of </w:t>
      </w:r>
      <w:proofErr w:type="spellStart"/>
      <w:r>
        <w:t>mutilple</w:t>
      </w:r>
      <w:proofErr w:type="spellEnd"/>
      <w:r>
        <w:t xml:space="preserve"> DRBs for a UE </w:t>
      </w:r>
      <w:proofErr w:type="spellStart"/>
      <w:r>
        <w:t>accesing</w:t>
      </w:r>
      <w:proofErr w:type="spellEnd"/>
      <w:r>
        <w:t xml:space="preserve"> NB-IoT in R20.</w:t>
      </w:r>
    </w:p>
    <w:p w14:paraId="6C033A44" w14:textId="77777777" w:rsidR="007615D6" w:rsidRPr="005B25A1" w:rsidRDefault="007615D6" w:rsidP="007615D6">
      <w:pPr>
        <w:keepNext/>
        <w:keepLines/>
        <w:rPr>
          <w:b/>
          <w:bCs/>
        </w:rPr>
      </w:pPr>
      <w:r w:rsidRPr="005B25A1">
        <w:rPr>
          <w:b/>
          <w:bCs/>
        </w:rPr>
        <w:t>Convenor comment:</w:t>
      </w:r>
    </w:p>
    <w:p w14:paraId="52DF2E26" w14:textId="77777777" w:rsidR="007615D6" w:rsidRPr="005B25A1" w:rsidRDefault="007615D6" w:rsidP="007615D6">
      <w:pPr>
        <w:keepNext/>
        <w:keepLines/>
      </w:pPr>
      <w:r w:rsidRPr="005B25A1">
        <w:t>Handle.</w:t>
      </w:r>
    </w:p>
    <w:p w14:paraId="56FA53ED" w14:textId="77777777" w:rsidR="007615D6" w:rsidRPr="005B25A1" w:rsidRDefault="007615D6" w:rsidP="007615D6">
      <w:pPr>
        <w:keepNext/>
        <w:keepLines/>
        <w:rPr>
          <w:b/>
          <w:bCs/>
        </w:rPr>
      </w:pPr>
      <w:r w:rsidRPr="005B25A1">
        <w:rPr>
          <w:b/>
          <w:bCs/>
        </w:rPr>
        <w:t>Parallel discussion:</w:t>
      </w:r>
    </w:p>
    <w:p w14:paraId="5C72890E" w14:textId="77777777" w:rsidR="007615D6" w:rsidRPr="005B25A1" w:rsidRDefault="007615D6" w:rsidP="007615D6">
      <w:pPr>
        <w:keepNext/>
        <w:keepLines/>
      </w:pPr>
      <w:r w:rsidRPr="005B25A1">
        <w:t>-</w:t>
      </w:r>
    </w:p>
    <w:p w14:paraId="3100D5BF" w14:textId="77777777" w:rsidR="007615D6" w:rsidRPr="005B25A1" w:rsidRDefault="007615D6" w:rsidP="007615D6">
      <w:pPr>
        <w:keepNext/>
        <w:keepLines/>
        <w:rPr>
          <w:b/>
          <w:bCs/>
        </w:rPr>
      </w:pPr>
      <w:r w:rsidRPr="005B25A1">
        <w:rPr>
          <w:b/>
          <w:bCs/>
        </w:rPr>
        <w:t>Plenary Discussion:</w:t>
      </w:r>
    </w:p>
    <w:p w14:paraId="0814DD4D" w14:textId="77777777" w:rsidR="007615D6" w:rsidRPr="005B25A1" w:rsidRDefault="007615D6" w:rsidP="007615D6">
      <w:pPr>
        <w:keepNext/>
        <w:keepLines/>
      </w:pPr>
      <w:r>
        <w:rPr>
          <w:color w:val="FF0000"/>
        </w:rPr>
        <w:t>NO DISCUSSION RECORDED</w:t>
      </w:r>
    </w:p>
    <w:p w14:paraId="237A8F71" w14:textId="77777777" w:rsidR="007615D6" w:rsidRPr="00EB0339" w:rsidRDefault="007615D6" w:rsidP="007615D6">
      <w:r w:rsidRPr="005B25A1">
        <w:rPr>
          <w:b/>
          <w:bCs/>
        </w:rPr>
        <w:t>Status:</w:t>
      </w:r>
      <w:r>
        <w:t xml:space="preserve"> </w:t>
      </w:r>
      <w:r>
        <w:rPr>
          <w:color w:val="0000FF"/>
        </w:rPr>
        <w:t>Not concluded</w:t>
      </w:r>
      <w:r>
        <w:t>.</w:t>
      </w:r>
    </w:p>
    <w:p w14:paraId="2FDDAB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w:t>
      </w:r>
    </w:p>
    <w:p w14:paraId="6619A70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new sol: SIP procedure optimization</w:t>
      </w:r>
    </w:p>
    <w:p w14:paraId="012A4C2F" w14:textId="77777777" w:rsidR="00E00DA6" w:rsidRDefault="007615D6" w:rsidP="000A3FBD">
      <w:pPr>
        <w:pStyle w:val="NormTop"/>
      </w:pPr>
      <w:r>
        <w:rPr>
          <w:color w:val="0000FF"/>
        </w:rPr>
        <w:t>S2-2506390</w:t>
      </w:r>
      <w:r w:rsidRPr="00D53282">
        <w:t xml:space="preserve"> </w:t>
      </w:r>
      <w:r>
        <w:t>(P-CR) 23.700-19: New solution: IMS call setup procedure without pre-condition for voice over GEO satellite (Source: OPPO, MediaTek Inc., vivo)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o IMS call setup procedure without pre-condition for voice over GEO satellite.</w:t>
      </w:r>
    </w:p>
    <w:p w14:paraId="4EB94BDD" w14:textId="77777777" w:rsidR="007615D6" w:rsidRPr="005B25A1" w:rsidRDefault="007615D6" w:rsidP="007615D6">
      <w:pPr>
        <w:keepNext/>
        <w:keepLines/>
        <w:rPr>
          <w:b/>
          <w:bCs/>
        </w:rPr>
      </w:pPr>
      <w:r w:rsidRPr="005B25A1">
        <w:rPr>
          <w:b/>
          <w:bCs/>
        </w:rPr>
        <w:t>Convenor comment:</w:t>
      </w:r>
    </w:p>
    <w:p w14:paraId="35A03E3F" w14:textId="77777777" w:rsidR="007615D6" w:rsidRPr="005B25A1" w:rsidRDefault="007615D6" w:rsidP="007615D6">
      <w:pPr>
        <w:keepNext/>
        <w:keepLines/>
      </w:pPr>
      <w:r w:rsidRPr="005B25A1">
        <w:t>Handle . without pre-condition.</w:t>
      </w:r>
    </w:p>
    <w:p w14:paraId="5F80B779" w14:textId="77777777" w:rsidR="007615D6" w:rsidRPr="005B25A1" w:rsidRDefault="007615D6" w:rsidP="007615D6">
      <w:pPr>
        <w:keepNext/>
        <w:keepLines/>
        <w:rPr>
          <w:b/>
          <w:bCs/>
        </w:rPr>
      </w:pPr>
      <w:r w:rsidRPr="005B25A1">
        <w:rPr>
          <w:b/>
          <w:bCs/>
        </w:rPr>
        <w:t>Parallel discussion:</w:t>
      </w:r>
    </w:p>
    <w:p w14:paraId="680B8CD3" w14:textId="77777777" w:rsidR="007615D6" w:rsidRPr="005B25A1" w:rsidRDefault="007615D6" w:rsidP="007615D6">
      <w:pPr>
        <w:keepNext/>
        <w:keepLines/>
      </w:pPr>
      <w:r w:rsidRPr="005B25A1">
        <w:t>-</w:t>
      </w:r>
    </w:p>
    <w:p w14:paraId="1E265BC3" w14:textId="77777777" w:rsidR="007615D6" w:rsidRPr="005B25A1" w:rsidRDefault="007615D6" w:rsidP="007615D6">
      <w:pPr>
        <w:keepNext/>
        <w:keepLines/>
        <w:rPr>
          <w:b/>
          <w:bCs/>
        </w:rPr>
      </w:pPr>
      <w:r w:rsidRPr="005B25A1">
        <w:rPr>
          <w:b/>
          <w:bCs/>
        </w:rPr>
        <w:t>Plenary Discussion:</w:t>
      </w:r>
    </w:p>
    <w:p w14:paraId="409B0AE7" w14:textId="77777777" w:rsidR="007615D6" w:rsidRPr="005B25A1" w:rsidRDefault="007615D6" w:rsidP="007615D6">
      <w:pPr>
        <w:keepNext/>
        <w:keepLines/>
      </w:pPr>
      <w:r>
        <w:rPr>
          <w:color w:val="FF0000"/>
        </w:rPr>
        <w:t>NO DISCUSSION RECORDED</w:t>
      </w:r>
    </w:p>
    <w:p w14:paraId="16FE0933" w14:textId="77777777" w:rsidR="007615D6" w:rsidRPr="00EB0339" w:rsidRDefault="007615D6" w:rsidP="007615D6">
      <w:r w:rsidRPr="005B25A1">
        <w:rPr>
          <w:b/>
          <w:bCs/>
        </w:rPr>
        <w:t>Status:</w:t>
      </w:r>
      <w:r>
        <w:t xml:space="preserve"> </w:t>
      </w:r>
      <w:r>
        <w:rPr>
          <w:color w:val="0000FF"/>
        </w:rPr>
        <w:t>Not concluded</w:t>
      </w:r>
      <w:r>
        <w:t>.</w:t>
      </w:r>
    </w:p>
    <w:p w14:paraId="2AB3B5BB" w14:textId="77777777" w:rsidR="00E00DA6" w:rsidRDefault="007615D6" w:rsidP="000A3FBD">
      <w:pPr>
        <w:pStyle w:val="NormTop"/>
      </w:pPr>
      <w:r>
        <w:rPr>
          <w:color w:val="0000FF"/>
        </w:rPr>
        <w:t>S2-2506960</w:t>
      </w:r>
      <w:r w:rsidRPr="00D53282">
        <w:t xml:space="preserve"> </w:t>
      </w:r>
      <w:r>
        <w:t xml:space="preserve">(P-CR) 23.700-19: KI#2: New Sol: IMS call optimization for NB-IoT (GEO) (Source: </w:t>
      </w:r>
      <w:proofErr w:type="spellStart"/>
      <w:r>
        <w:t>Mediatek</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minimal impact solution for IMS session (e.g. voice call) setup time optimization.</w:t>
      </w:r>
    </w:p>
    <w:p w14:paraId="4B4F96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S2-2505092</w:t>
      </w:r>
      <w:r>
        <w:t>.</w:t>
      </w:r>
    </w:p>
    <w:p w14:paraId="47480F94" w14:textId="77777777" w:rsidR="007615D6" w:rsidRPr="005B25A1" w:rsidRDefault="007615D6" w:rsidP="007615D6">
      <w:pPr>
        <w:keepNext/>
        <w:keepLines/>
        <w:rPr>
          <w:b/>
          <w:bCs/>
        </w:rPr>
      </w:pPr>
      <w:r w:rsidRPr="005B25A1">
        <w:rPr>
          <w:b/>
          <w:bCs/>
        </w:rPr>
        <w:t>Convenor comment:</w:t>
      </w:r>
    </w:p>
    <w:p w14:paraId="328A7789" w14:textId="77777777" w:rsidR="007615D6" w:rsidRPr="005B25A1" w:rsidRDefault="007615D6" w:rsidP="007615D6">
      <w:pPr>
        <w:keepNext/>
        <w:keepLines/>
      </w:pPr>
      <w:r w:rsidRPr="005B25A1">
        <w:t>Merged into S2-2506390? without pre-condition.</w:t>
      </w:r>
    </w:p>
    <w:p w14:paraId="05188349" w14:textId="77777777" w:rsidR="007615D6" w:rsidRPr="005B25A1" w:rsidRDefault="007615D6" w:rsidP="007615D6">
      <w:pPr>
        <w:keepNext/>
        <w:keepLines/>
        <w:rPr>
          <w:b/>
          <w:bCs/>
        </w:rPr>
      </w:pPr>
      <w:r w:rsidRPr="005B25A1">
        <w:rPr>
          <w:b/>
          <w:bCs/>
        </w:rPr>
        <w:t>Parallel discussion:</w:t>
      </w:r>
    </w:p>
    <w:p w14:paraId="18714A0F" w14:textId="77777777" w:rsidR="007615D6" w:rsidRPr="005B25A1" w:rsidRDefault="007615D6" w:rsidP="007615D6">
      <w:pPr>
        <w:keepNext/>
        <w:keepLines/>
      </w:pPr>
      <w:r w:rsidRPr="005B25A1">
        <w:t>-</w:t>
      </w:r>
    </w:p>
    <w:p w14:paraId="4D32E050" w14:textId="77777777" w:rsidR="007615D6" w:rsidRPr="005B25A1" w:rsidRDefault="007615D6" w:rsidP="007615D6">
      <w:pPr>
        <w:keepNext/>
        <w:keepLines/>
        <w:rPr>
          <w:b/>
          <w:bCs/>
        </w:rPr>
      </w:pPr>
      <w:r w:rsidRPr="005B25A1">
        <w:rPr>
          <w:b/>
          <w:bCs/>
        </w:rPr>
        <w:t>Plenary Discussion:</w:t>
      </w:r>
    </w:p>
    <w:p w14:paraId="33D4461D" w14:textId="77777777" w:rsidR="007615D6" w:rsidRPr="005B25A1" w:rsidRDefault="007615D6" w:rsidP="007615D6">
      <w:pPr>
        <w:keepNext/>
        <w:keepLines/>
      </w:pPr>
      <w:r>
        <w:rPr>
          <w:color w:val="FF0000"/>
        </w:rPr>
        <w:t>NO DISCUSSION RECORDED</w:t>
      </w:r>
    </w:p>
    <w:p w14:paraId="71929355" w14:textId="77777777" w:rsidR="007615D6" w:rsidRPr="00EB0339" w:rsidRDefault="007615D6" w:rsidP="007615D6">
      <w:r w:rsidRPr="005B25A1">
        <w:rPr>
          <w:b/>
          <w:bCs/>
        </w:rPr>
        <w:t>Status:</w:t>
      </w:r>
      <w:r>
        <w:t xml:space="preserve"> </w:t>
      </w:r>
      <w:r>
        <w:rPr>
          <w:color w:val="0000FF"/>
        </w:rPr>
        <w:t>Not concluded</w:t>
      </w:r>
      <w:r>
        <w:t>.</w:t>
      </w:r>
    </w:p>
    <w:p w14:paraId="1F2B2B0D" w14:textId="77777777" w:rsidR="00E00DA6" w:rsidRDefault="007615D6" w:rsidP="000A3FBD">
      <w:pPr>
        <w:pStyle w:val="NormTop"/>
      </w:pPr>
      <w:r>
        <w:rPr>
          <w:color w:val="0000FF"/>
        </w:rPr>
        <w:t>S2-2507076</w:t>
      </w:r>
      <w:r w:rsidRPr="00D53282">
        <w:t xml:space="preserve"> </w:t>
      </w:r>
      <w:r>
        <w:t>(P-CR) 23.700-19: New solution for KI#2: Call setup without precondition and S</w:t>
      </w:r>
      <w:r>
        <w:lastRenderedPageBreak/>
        <w:t>CC AS acting as B2BUA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KI#2: IMS enhancement for GEO NB-IoT NTN access.</w:t>
      </w:r>
    </w:p>
    <w:p w14:paraId="561F5F46" w14:textId="77777777" w:rsidR="007615D6" w:rsidRPr="005B25A1" w:rsidRDefault="007615D6" w:rsidP="007615D6">
      <w:pPr>
        <w:keepNext/>
        <w:keepLines/>
        <w:rPr>
          <w:b/>
          <w:bCs/>
        </w:rPr>
      </w:pPr>
      <w:r w:rsidRPr="005B25A1">
        <w:rPr>
          <w:b/>
          <w:bCs/>
        </w:rPr>
        <w:t>Convenor comment:</w:t>
      </w:r>
    </w:p>
    <w:p w14:paraId="0C96DA32" w14:textId="77777777" w:rsidR="007615D6" w:rsidRPr="005B25A1" w:rsidRDefault="007615D6" w:rsidP="007615D6">
      <w:pPr>
        <w:keepNext/>
        <w:keepLines/>
      </w:pPr>
      <w:r w:rsidRPr="005B25A1">
        <w:t>Handle. without pre-condition.</w:t>
      </w:r>
    </w:p>
    <w:p w14:paraId="123D7ADF" w14:textId="77777777" w:rsidR="007615D6" w:rsidRPr="005B25A1" w:rsidRDefault="007615D6" w:rsidP="007615D6">
      <w:pPr>
        <w:keepNext/>
        <w:keepLines/>
        <w:rPr>
          <w:b/>
          <w:bCs/>
        </w:rPr>
      </w:pPr>
      <w:r w:rsidRPr="005B25A1">
        <w:rPr>
          <w:b/>
          <w:bCs/>
        </w:rPr>
        <w:t>Parallel discussion:</w:t>
      </w:r>
    </w:p>
    <w:p w14:paraId="5B9F7428" w14:textId="77777777" w:rsidR="007615D6" w:rsidRPr="005B25A1" w:rsidRDefault="007615D6" w:rsidP="007615D6">
      <w:pPr>
        <w:keepNext/>
        <w:keepLines/>
      </w:pPr>
      <w:r w:rsidRPr="005B25A1">
        <w:t>-</w:t>
      </w:r>
    </w:p>
    <w:p w14:paraId="0F3816C0" w14:textId="77777777" w:rsidR="007615D6" w:rsidRPr="005B25A1" w:rsidRDefault="007615D6" w:rsidP="007615D6">
      <w:pPr>
        <w:keepNext/>
        <w:keepLines/>
        <w:rPr>
          <w:b/>
          <w:bCs/>
        </w:rPr>
      </w:pPr>
      <w:r w:rsidRPr="005B25A1">
        <w:rPr>
          <w:b/>
          <w:bCs/>
        </w:rPr>
        <w:t>Plenary Discussion:</w:t>
      </w:r>
    </w:p>
    <w:p w14:paraId="75CD6CA8" w14:textId="77777777" w:rsidR="007615D6" w:rsidRPr="005B25A1" w:rsidRDefault="007615D6" w:rsidP="007615D6">
      <w:pPr>
        <w:keepNext/>
        <w:keepLines/>
      </w:pPr>
      <w:r>
        <w:rPr>
          <w:color w:val="FF0000"/>
        </w:rPr>
        <w:t>NO DISCUSSION RECORDED</w:t>
      </w:r>
    </w:p>
    <w:p w14:paraId="64CE6FFA" w14:textId="77777777" w:rsidR="007615D6" w:rsidRPr="00EB0339" w:rsidRDefault="007615D6" w:rsidP="007615D6">
      <w:r w:rsidRPr="005B25A1">
        <w:rPr>
          <w:b/>
          <w:bCs/>
        </w:rPr>
        <w:t>Status:</w:t>
      </w:r>
      <w:r>
        <w:t xml:space="preserve"> </w:t>
      </w:r>
      <w:r>
        <w:rPr>
          <w:color w:val="0000FF"/>
        </w:rPr>
        <w:t>Not concluded</w:t>
      </w:r>
      <w:r>
        <w:t>.</w:t>
      </w:r>
    </w:p>
    <w:p w14:paraId="5EAAA8E7" w14:textId="77777777" w:rsidR="00E00DA6" w:rsidRDefault="007615D6" w:rsidP="000A3FBD">
      <w:pPr>
        <w:pStyle w:val="NormTop"/>
      </w:pPr>
      <w:r>
        <w:rPr>
          <w:color w:val="0000FF"/>
        </w:rPr>
        <w:t>S2-2507289</w:t>
      </w:r>
      <w:r w:rsidRPr="00D53282">
        <w:t xml:space="preserve"> </w:t>
      </w:r>
      <w:r>
        <w:t xml:space="preserve">(P-CR) 23.700-19: [KI2, New Sol] SIP procedure optimization for IMS voice call via NB-IoT GEO (Source: Huawei, </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Optimized call setup procedure for reducing call setup time in case one of the UEs is accessing network via NB-IoT GEO by using a simplified call set up time.</w:t>
      </w:r>
    </w:p>
    <w:p w14:paraId="541E9303" w14:textId="77777777" w:rsidR="007615D6" w:rsidRPr="005B25A1" w:rsidRDefault="007615D6" w:rsidP="007615D6">
      <w:pPr>
        <w:keepNext/>
        <w:keepLines/>
        <w:rPr>
          <w:b/>
          <w:bCs/>
        </w:rPr>
      </w:pPr>
      <w:r w:rsidRPr="005B25A1">
        <w:rPr>
          <w:b/>
          <w:bCs/>
        </w:rPr>
        <w:t>Convenor comment:</w:t>
      </w:r>
    </w:p>
    <w:p w14:paraId="33FAC5EA" w14:textId="77777777" w:rsidR="007615D6" w:rsidRPr="005B25A1" w:rsidRDefault="007615D6" w:rsidP="007615D6">
      <w:pPr>
        <w:keepNext/>
        <w:keepLines/>
      </w:pPr>
      <w:r w:rsidRPr="005B25A1">
        <w:t>Handle. without pre-condition.</w:t>
      </w:r>
    </w:p>
    <w:p w14:paraId="36876418" w14:textId="77777777" w:rsidR="007615D6" w:rsidRPr="005B25A1" w:rsidRDefault="007615D6" w:rsidP="007615D6">
      <w:pPr>
        <w:keepNext/>
        <w:keepLines/>
        <w:rPr>
          <w:b/>
          <w:bCs/>
        </w:rPr>
      </w:pPr>
      <w:r w:rsidRPr="005B25A1">
        <w:rPr>
          <w:b/>
          <w:bCs/>
        </w:rPr>
        <w:t>Parallel discussion:</w:t>
      </w:r>
    </w:p>
    <w:p w14:paraId="0317CE81" w14:textId="77777777" w:rsidR="007615D6" w:rsidRPr="005B25A1" w:rsidRDefault="007615D6" w:rsidP="007615D6">
      <w:pPr>
        <w:keepNext/>
        <w:keepLines/>
      </w:pPr>
      <w:r w:rsidRPr="005B25A1">
        <w:t>-</w:t>
      </w:r>
    </w:p>
    <w:p w14:paraId="4359DFEA" w14:textId="77777777" w:rsidR="007615D6" w:rsidRPr="005B25A1" w:rsidRDefault="007615D6" w:rsidP="007615D6">
      <w:pPr>
        <w:keepNext/>
        <w:keepLines/>
        <w:rPr>
          <w:b/>
          <w:bCs/>
        </w:rPr>
      </w:pPr>
      <w:r w:rsidRPr="005B25A1">
        <w:rPr>
          <w:b/>
          <w:bCs/>
        </w:rPr>
        <w:t>Plenary Discussion:</w:t>
      </w:r>
    </w:p>
    <w:p w14:paraId="69EFDE90" w14:textId="77777777" w:rsidR="007615D6" w:rsidRPr="005B25A1" w:rsidRDefault="007615D6" w:rsidP="007615D6">
      <w:pPr>
        <w:keepNext/>
        <w:keepLines/>
      </w:pPr>
      <w:r>
        <w:rPr>
          <w:color w:val="FF0000"/>
        </w:rPr>
        <w:t>NO DISCUSSION RECORDED</w:t>
      </w:r>
    </w:p>
    <w:p w14:paraId="323A20E4" w14:textId="77777777" w:rsidR="007615D6" w:rsidRPr="00EB0339" w:rsidRDefault="007615D6" w:rsidP="007615D6">
      <w:r w:rsidRPr="005B25A1">
        <w:rPr>
          <w:b/>
          <w:bCs/>
        </w:rPr>
        <w:t>Status:</w:t>
      </w:r>
      <w:r>
        <w:t xml:space="preserve"> </w:t>
      </w:r>
      <w:r>
        <w:rPr>
          <w:color w:val="0000FF"/>
        </w:rPr>
        <w:t>Not concluded</w:t>
      </w:r>
      <w:r>
        <w:t>.</w:t>
      </w:r>
    </w:p>
    <w:p w14:paraId="7B0C97DA" w14:textId="77777777" w:rsidR="00E00DA6" w:rsidRDefault="007615D6" w:rsidP="000A3FBD">
      <w:pPr>
        <w:pStyle w:val="NormTop"/>
      </w:pPr>
      <w:r>
        <w:rPr>
          <w:color w:val="0000FF"/>
        </w:rPr>
        <w:t>S2-2506470</w:t>
      </w:r>
      <w:r w:rsidRPr="00D53282">
        <w:t xml:space="preserve"> </w:t>
      </w:r>
      <w:r>
        <w:t>(P-CR) 23.700-19: IMS Enhancement Solution for GEO NB-IoT NTN Access with Rate and Call Setup Time Constraints (Source: ZTE, vivo)</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a solution to optimize the IMS call setup procedure for voice over GEO satellite NTN, focusing on minimizing </w:t>
      </w:r>
      <w:proofErr w:type="spellStart"/>
      <w:r>
        <w:t>signaling</w:t>
      </w:r>
      <w:proofErr w:type="spellEnd"/>
      <w:r>
        <w:t xml:space="preserve"> and simplifying service interactions to reduce call setup time under low bitrate conditions.</w:t>
      </w:r>
    </w:p>
    <w:p w14:paraId="2D2A7BE9" w14:textId="77777777" w:rsidR="007615D6" w:rsidRPr="005B25A1" w:rsidRDefault="007615D6" w:rsidP="007615D6">
      <w:pPr>
        <w:keepNext/>
        <w:keepLines/>
        <w:rPr>
          <w:b/>
          <w:bCs/>
        </w:rPr>
      </w:pPr>
      <w:r w:rsidRPr="005B25A1">
        <w:rPr>
          <w:b/>
          <w:bCs/>
        </w:rPr>
        <w:t>Convenor comment:</w:t>
      </w:r>
    </w:p>
    <w:p w14:paraId="51E05AE8" w14:textId="77777777" w:rsidR="007615D6" w:rsidRPr="005B25A1" w:rsidRDefault="007615D6" w:rsidP="007615D6">
      <w:pPr>
        <w:keepNext/>
        <w:keepLines/>
      </w:pPr>
      <w:r w:rsidRPr="005B25A1">
        <w:t xml:space="preserve">Handle. Both signalling </w:t>
      </w:r>
      <w:proofErr w:type="spellStart"/>
      <w:r w:rsidRPr="005B25A1">
        <w:t>msg</w:t>
      </w:r>
      <w:proofErr w:type="spellEnd"/>
      <w:r w:rsidRPr="005B25A1">
        <w:t xml:space="preserve"> and procedure are optimized.</w:t>
      </w:r>
    </w:p>
    <w:p w14:paraId="270C5824" w14:textId="77777777" w:rsidR="007615D6" w:rsidRPr="005B25A1" w:rsidRDefault="007615D6" w:rsidP="007615D6">
      <w:pPr>
        <w:keepNext/>
        <w:keepLines/>
        <w:rPr>
          <w:b/>
          <w:bCs/>
        </w:rPr>
      </w:pPr>
      <w:r w:rsidRPr="005B25A1">
        <w:rPr>
          <w:b/>
          <w:bCs/>
        </w:rPr>
        <w:t>Parallel discussion:</w:t>
      </w:r>
    </w:p>
    <w:p w14:paraId="1F9E1919" w14:textId="77777777" w:rsidR="007615D6" w:rsidRPr="005B25A1" w:rsidRDefault="007615D6" w:rsidP="007615D6">
      <w:pPr>
        <w:keepNext/>
        <w:keepLines/>
      </w:pPr>
      <w:r w:rsidRPr="005B25A1">
        <w:t>-</w:t>
      </w:r>
    </w:p>
    <w:p w14:paraId="0F359A85" w14:textId="77777777" w:rsidR="007615D6" w:rsidRPr="005B25A1" w:rsidRDefault="007615D6" w:rsidP="007615D6">
      <w:pPr>
        <w:keepNext/>
        <w:keepLines/>
        <w:rPr>
          <w:b/>
          <w:bCs/>
        </w:rPr>
      </w:pPr>
      <w:r w:rsidRPr="005B25A1">
        <w:rPr>
          <w:b/>
          <w:bCs/>
        </w:rPr>
        <w:t>Plenary Discussion:</w:t>
      </w:r>
    </w:p>
    <w:p w14:paraId="167589E8" w14:textId="77777777" w:rsidR="007615D6" w:rsidRPr="005B25A1" w:rsidRDefault="007615D6" w:rsidP="007615D6">
      <w:pPr>
        <w:keepNext/>
        <w:keepLines/>
      </w:pPr>
      <w:r>
        <w:rPr>
          <w:color w:val="FF0000"/>
        </w:rPr>
        <w:t>NO DISCUSSION RECORDED</w:t>
      </w:r>
    </w:p>
    <w:p w14:paraId="3638357D" w14:textId="77777777" w:rsidR="007615D6" w:rsidRPr="00EB0339" w:rsidRDefault="007615D6" w:rsidP="007615D6">
      <w:r w:rsidRPr="005B25A1">
        <w:rPr>
          <w:b/>
          <w:bCs/>
        </w:rPr>
        <w:t>Status:</w:t>
      </w:r>
      <w:r>
        <w:t xml:space="preserve"> </w:t>
      </w:r>
      <w:r>
        <w:rPr>
          <w:color w:val="0000FF"/>
        </w:rPr>
        <w:t>Not concluded</w:t>
      </w:r>
      <w:r>
        <w:t>.</w:t>
      </w:r>
    </w:p>
    <w:p w14:paraId="2568DCB2" w14:textId="77777777" w:rsidR="00E00DA6" w:rsidRDefault="007615D6" w:rsidP="000A3FBD">
      <w:pPr>
        <w:pStyle w:val="NormTop"/>
      </w:pPr>
      <w:r>
        <w:rPr>
          <w:color w:val="0000FF"/>
        </w:rPr>
        <w:t>S2-2506645</w:t>
      </w:r>
      <w:r w:rsidRPr="00D53282">
        <w:t xml:space="preserve"> </w:t>
      </w:r>
      <w:r>
        <w:t xml:space="preserve">(P-CR) 23.700-19: KI#2 New Sol: IMS </w:t>
      </w:r>
      <w:proofErr w:type="spellStart"/>
      <w:r>
        <w:t>signaling</w:t>
      </w:r>
      <w:proofErr w:type="spellEnd"/>
      <w:r>
        <w:t xml:space="preserve"> performance optimization to supp</w:t>
      </w:r>
      <w:r>
        <w:lastRenderedPageBreak/>
        <w:t>ort voice over GEO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KI#2.</w:t>
      </w:r>
    </w:p>
    <w:p w14:paraId="42E75BCD" w14:textId="77777777" w:rsidR="007615D6" w:rsidRPr="005B25A1" w:rsidRDefault="007615D6" w:rsidP="007615D6">
      <w:pPr>
        <w:keepNext/>
        <w:keepLines/>
        <w:rPr>
          <w:b/>
          <w:bCs/>
        </w:rPr>
      </w:pPr>
      <w:r w:rsidRPr="005B25A1">
        <w:rPr>
          <w:b/>
          <w:bCs/>
        </w:rPr>
        <w:t>Convenor comment:</w:t>
      </w:r>
    </w:p>
    <w:p w14:paraId="40B997B9" w14:textId="77777777" w:rsidR="007615D6" w:rsidRPr="005B25A1" w:rsidRDefault="007615D6" w:rsidP="007615D6">
      <w:pPr>
        <w:keepNext/>
        <w:keepLines/>
      </w:pPr>
      <w:r w:rsidRPr="005B25A1">
        <w:t xml:space="preserve">Handle. Both signalling </w:t>
      </w:r>
      <w:proofErr w:type="spellStart"/>
      <w:r w:rsidRPr="005B25A1">
        <w:t>msg</w:t>
      </w:r>
      <w:proofErr w:type="spellEnd"/>
      <w:r w:rsidRPr="005B25A1">
        <w:t xml:space="preserve"> and procedure are optimized.</w:t>
      </w:r>
    </w:p>
    <w:p w14:paraId="2AFE5C4A" w14:textId="77777777" w:rsidR="007615D6" w:rsidRPr="005B25A1" w:rsidRDefault="007615D6" w:rsidP="007615D6">
      <w:pPr>
        <w:keepNext/>
        <w:keepLines/>
        <w:rPr>
          <w:b/>
          <w:bCs/>
        </w:rPr>
      </w:pPr>
      <w:r w:rsidRPr="005B25A1">
        <w:rPr>
          <w:b/>
          <w:bCs/>
        </w:rPr>
        <w:t>Parallel discussion:</w:t>
      </w:r>
    </w:p>
    <w:p w14:paraId="7B2752AE" w14:textId="77777777" w:rsidR="007615D6" w:rsidRPr="005B25A1" w:rsidRDefault="007615D6" w:rsidP="007615D6">
      <w:pPr>
        <w:keepNext/>
        <w:keepLines/>
      </w:pPr>
      <w:r w:rsidRPr="005B25A1">
        <w:t>-</w:t>
      </w:r>
    </w:p>
    <w:p w14:paraId="2E9BC836" w14:textId="77777777" w:rsidR="007615D6" w:rsidRPr="005B25A1" w:rsidRDefault="007615D6" w:rsidP="007615D6">
      <w:pPr>
        <w:keepNext/>
        <w:keepLines/>
        <w:rPr>
          <w:b/>
          <w:bCs/>
        </w:rPr>
      </w:pPr>
      <w:r w:rsidRPr="005B25A1">
        <w:rPr>
          <w:b/>
          <w:bCs/>
        </w:rPr>
        <w:t>Plenary Discussion:</w:t>
      </w:r>
    </w:p>
    <w:p w14:paraId="295C81C8" w14:textId="77777777" w:rsidR="007615D6" w:rsidRPr="005B25A1" w:rsidRDefault="007615D6" w:rsidP="007615D6">
      <w:pPr>
        <w:keepNext/>
        <w:keepLines/>
      </w:pPr>
      <w:r>
        <w:rPr>
          <w:color w:val="FF0000"/>
        </w:rPr>
        <w:t>NO DISCUSSION RECORDED</w:t>
      </w:r>
    </w:p>
    <w:p w14:paraId="5CEB980B" w14:textId="77777777" w:rsidR="007615D6" w:rsidRPr="00EB0339" w:rsidRDefault="007615D6" w:rsidP="007615D6">
      <w:r w:rsidRPr="005B25A1">
        <w:rPr>
          <w:b/>
          <w:bCs/>
        </w:rPr>
        <w:t>Status:</w:t>
      </w:r>
      <w:r>
        <w:t xml:space="preserve"> </w:t>
      </w:r>
      <w:r>
        <w:rPr>
          <w:color w:val="0000FF"/>
        </w:rPr>
        <w:t>Not concluded</w:t>
      </w:r>
      <w:r>
        <w:t>.</w:t>
      </w:r>
    </w:p>
    <w:p w14:paraId="5534B549" w14:textId="77777777" w:rsidR="00E00DA6" w:rsidRDefault="007615D6" w:rsidP="000A3FBD">
      <w:pPr>
        <w:pStyle w:val="NormTop"/>
      </w:pPr>
      <w:r>
        <w:rPr>
          <w:color w:val="0000FF"/>
        </w:rPr>
        <w:t>S2-2507187</w:t>
      </w:r>
      <w:r w:rsidRPr="00D53282">
        <w:t xml:space="preserve"> </w:t>
      </w:r>
      <w:r>
        <w:t>(P-CR) 23.700-19: KI#X: New Solution: SDP negotiation with 100 trying for IMS NB-IoT GEO Access (Source: CSCN)</w:t>
      </w:r>
      <w:r>
        <w:br/>
      </w:r>
      <w:r w:rsidRPr="00D53282">
        <w:rPr>
          <w:b/>
        </w:rPr>
        <w:t>Document for:</w:t>
      </w:r>
      <w:r w:rsidRPr="00D53282">
        <w:t xml:space="preserve"> </w:t>
      </w:r>
      <w:r>
        <w:t>Approval</w:t>
      </w:r>
      <w:r>
        <w:br/>
      </w:r>
      <w:r w:rsidRPr="00D53282">
        <w:rPr>
          <w:b/>
        </w:rPr>
        <w:t>Abstract:</w:t>
      </w:r>
      <w:r w:rsidRPr="00D53282">
        <w:t xml:space="preserve"> </w:t>
      </w:r>
    </w:p>
    <w:p w14:paraId="621BA2CF" w14:textId="77777777" w:rsidR="007615D6" w:rsidRPr="005B25A1" w:rsidRDefault="007615D6" w:rsidP="007615D6">
      <w:pPr>
        <w:keepNext/>
        <w:keepLines/>
        <w:rPr>
          <w:b/>
          <w:bCs/>
        </w:rPr>
      </w:pPr>
      <w:r w:rsidRPr="005B25A1">
        <w:rPr>
          <w:b/>
          <w:bCs/>
        </w:rPr>
        <w:t>Convenor comment:</w:t>
      </w:r>
    </w:p>
    <w:p w14:paraId="5941D19D" w14:textId="77777777" w:rsidR="007615D6" w:rsidRPr="005B25A1" w:rsidRDefault="007615D6" w:rsidP="007615D6">
      <w:pPr>
        <w:keepNext/>
        <w:keepLines/>
      </w:pPr>
      <w:r w:rsidRPr="005B25A1">
        <w:t>Handle.</w:t>
      </w:r>
    </w:p>
    <w:p w14:paraId="4D135BE3" w14:textId="77777777" w:rsidR="007615D6" w:rsidRPr="005B25A1" w:rsidRDefault="007615D6" w:rsidP="007615D6">
      <w:pPr>
        <w:keepNext/>
        <w:keepLines/>
        <w:rPr>
          <w:b/>
          <w:bCs/>
        </w:rPr>
      </w:pPr>
      <w:r w:rsidRPr="005B25A1">
        <w:rPr>
          <w:b/>
          <w:bCs/>
        </w:rPr>
        <w:t>Parallel discussion:</w:t>
      </w:r>
    </w:p>
    <w:p w14:paraId="7AB8E3DC" w14:textId="77777777" w:rsidR="007615D6" w:rsidRPr="005B25A1" w:rsidRDefault="007615D6" w:rsidP="007615D6">
      <w:pPr>
        <w:keepNext/>
        <w:keepLines/>
      </w:pPr>
      <w:r w:rsidRPr="005B25A1">
        <w:t>-</w:t>
      </w:r>
    </w:p>
    <w:p w14:paraId="220A6B4E" w14:textId="77777777" w:rsidR="007615D6" w:rsidRPr="005B25A1" w:rsidRDefault="007615D6" w:rsidP="007615D6">
      <w:pPr>
        <w:keepNext/>
        <w:keepLines/>
        <w:rPr>
          <w:b/>
          <w:bCs/>
        </w:rPr>
      </w:pPr>
      <w:r w:rsidRPr="005B25A1">
        <w:rPr>
          <w:b/>
          <w:bCs/>
        </w:rPr>
        <w:t>Plenary Discussion:</w:t>
      </w:r>
    </w:p>
    <w:p w14:paraId="04C356E5" w14:textId="77777777" w:rsidR="007615D6" w:rsidRPr="005B25A1" w:rsidRDefault="007615D6" w:rsidP="007615D6">
      <w:pPr>
        <w:keepNext/>
        <w:keepLines/>
      </w:pPr>
      <w:r>
        <w:rPr>
          <w:color w:val="FF0000"/>
        </w:rPr>
        <w:t>NO DISCUSSION RECORDED</w:t>
      </w:r>
    </w:p>
    <w:p w14:paraId="54E95493" w14:textId="77777777" w:rsidR="007615D6" w:rsidRPr="00EB0339" w:rsidRDefault="007615D6" w:rsidP="007615D6">
      <w:r w:rsidRPr="005B25A1">
        <w:rPr>
          <w:b/>
          <w:bCs/>
        </w:rPr>
        <w:t>Status:</w:t>
      </w:r>
      <w:r>
        <w:t xml:space="preserve"> </w:t>
      </w:r>
      <w:r>
        <w:rPr>
          <w:color w:val="0000FF"/>
        </w:rPr>
        <w:t>Not concluded</w:t>
      </w:r>
      <w:r>
        <w:t>.</w:t>
      </w:r>
    </w:p>
    <w:p w14:paraId="165E6CE3" w14:textId="77777777" w:rsidR="00E00DA6" w:rsidRDefault="007615D6" w:rsidP="000A3FBD">
      <w:pPr>
        <w:pStyle w:val="NormTop"/>
      </w:pPr>
      <w:r>
        <w:rPr>
          <w:color w:val="0000FF"/>
        </w:rPr>
        <w:t>S2-2506958</w:t>
      </w:r>
      <w:r w:rsidRPr="00D53282">
        <w:t xml:space="preserve"> </w:t>
      </w:r>
      <w:r>
        <w:t>(P-CR) 23.700-19: KI#2: New Sol: CST reduction by pre-configuring SDP parameters (Source: MediaTek Inc., vivo, OPPO)</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call setup time reduction by pre-configuring SDP parameters.</w:t>
      </w:r>
    </w:p>
    <w:p w14:paraId="3F84000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S2-2505090</w:t>
      </w:r>
      <w:r>
        <w:t>.</w:t>
      </w:r>
    </w:p>
    <w:p w14:paraId="46010167" w14:textId="77777777" w:rsidR="007615D6" w:rsidRPr="005B25A1" w:rsidRDefault="007615D6" w:rsidP="007615D6">
      <w:pPr>
        <w:keepNext/>
        <w:keepLines/>
        <w:rPr>
          <w:b/>
          <w:bCs/>
        </w:rPr>
      </w:pPr>
      <w:r w:rsidRPr="005B25A1">
        <w:rPr>
          <w:b/>
          <w:bCs/>
        </w:rPr>
        <w:t>Convenor comment:</w:t>
      </w:r>
    </w:p>
    <w:p w14:paraId="2F9F9A7F" w14:textId="77777777" w:rsidR="007615D6" w:rsidRPr="005B25A1" w:rsidRDefault="007615D6" w:rsidP="007615D6">
      <w:pPr>
        <w:keepNext/>
        <w:keepLines/>
      </w:pPr>
      <w:r w:rsidRPr="005B25A1">
        <w:t>Handle . SDP pre-configuration.</w:t>
      </w:r>
    </w:p>
    <w:p w14:paraId="18F6B7F5" w14:textId="77777777" w:rsidR="007615D6" w:rsidRPr="005B25A1" w:rsidRDefault="007615D6" w:rsidP="007615D6">
      <w:pPr>
        <w:keepNext/>
        <w:keepLines/>
        <w:rPr>
          <w:b/>
          <w:bCs/>
        </w:rPr>
      </w:pPr>
      <w:r w:rsidRPr="005B25A1">
        <w:rPr>
          <w:b/>
          <w:bCs/>
        </w:rPr>
        <w:t>Parallel discussion:</w:t>
      </w:r>
    </w:p>
    <w:p w14:paraId="4BFBDFDC" w14:textId="77777777" w:rsidR="007615D6" w:rsidRPr="005B25A1" w:rsidRDefault="007615D6" w:rsidP="007615D6">
      <w:pPr>
        <w:keepNext/>
        <w:keepLines/>
      </w:pPr>
      <w:r w:rsidRPr="005B25A1">
        <w:t>-</w:t>
      </w:r>
    </w:p>
    <w:p w14:paraId="18C7DB0F" w14:textId="77777777" w:rsidR="007615D6" w:rsidRPr="005B25A1" w:rsidRDefault="007615D6" w:rsidP="007615D6">
      <w:pPr>
        <w:keepNext/>
        <w:keepLines/>
        <w:rPr>
          <w:b/>
          <w:bCs/>
        </w:rPr>
      </w:pPr>
      <w:r w:rsidRPr="005B25A1">
        <w:rPr>
          <w:b/>
          <w:bCs/>
        </w:rPr>
        <w:t>Plenary Discussion:</w:t>
      </w:r>
    </w:p>
    <w:p w14:paraId="462B83A6" w14:textId="77777777" w:rsidR="007615D6" w:rsidRPr="005B25A1" w:rsidRDefault="007615D6" w:rsidP="007615D6">
      <w:pPr>
        <w:keepNext/>
        <w:keepLines/>
      </w:pPr>
      <w:r>
        <w:rPr>
          <w:color w:val="FF0000"/>
        </w:rPr>
        <w:t>NO DISCUSSION RECORDED</w:t>
      </w:r>
    </w:p>
    <w:p w14:paraId="0E664FCC" w14:textId="77777777" w:rsidR="007615D6" w:rsidRPr="00EB0339" w:rsidRDefault="007615D6" w:rsidP="007615D6">
      <w:r w:rsidRPr="005B25A1">
        <w:rPr>
          <w:b/>
          <w:bCs/>
        </w:rPr>
        <w:t>Status:</w:t>
      </w:r>
      <w:r>
        <w:t xml:space="preserve"> </w:t>
      </w:r>
      <w:r>
        <w:rPr>
          <w:color w:val="0000FF"/>
        </w:rPr>
        <w:t>Not concluded</w:t>
      </w:r>
      <w:r>
        <w:t>.</w:t>
      </w:r>
    </w:p>
    <w:p w14:paraId="06100C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new sol: Signalling Size reduction</w:t>
      </w:r>
    </w:p>
    <w:p w14:paraId="30BA21E5" w14:textId="77777777" w:rsidR="00E00DA6" w:rsidRDefault="007615D6" w:rsidP="000A3FBD">
      <w:pPr>
        <w:pStyle w:val="NormTop"/>
      </w:pPr>
      <w:r>
        <w:rPr>
          <w:color w:val="0000FF"/>
        </w:rPr>
        <w:t>S2-2506914</w:t>
      </w:r>
      <w:r w:rsidRPr="00D53282">
        <w:t xml:space="preserve"> </w:t>
      </w:r>
      <w:r>
        <w:t>(P-CR) 23.700-19: KI#2: Solution for I</w:t>
      </w:r>
      <w:r>
        <w:lastRenderedPageBreak/>
        <w:t xml:space="preserve">MS </w:t>
      </w:r>
      <w:proofErr w:type="spellStart"/>
      <w:r>
        <w:t>signaling</w:t>
      </w:r>
      <w:proofErr w:type="spellEnd"/>
      <w:r>
        <w:t xml:space="preserve"> performance optimization to support voice over GEO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for optimization of IMS </w:t>
      </w:r>
      <w:proofErr w:type="spellStart"/>
      <w:r>
        <w:t>signaling</w:t>
      </w:r>
      <w:proofErr w:type="spellEnd"/>
      <w:r>
        <w:t xml:space="preserve"> performance on WT-1.2.</w:t>
      </w:r>
    </w:p>
    <w:p w14:paraId="6FB315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S2-2504591</w:t>
      </w:r>
      <w:r>
        <w:t>.</w:t>
      </w:r>
    </w:p>
    <w:p w14:paraId="44534C43" w14:textId="77777777" w:rsidR="007615D6" w:rsidRPr="005B25A1" w:rsidRDefault="007615D6" w:rsidP="007615D6">
      <w:pPr>
        <w:keepNext/>
        <w:keepLines/>
        <w:rPr>
          <w:b/>
          <w:bCs/>
        </w:rPr>
      </w:pPr>
      <w:r w:rsidRPr="005B25A1">
        <w:rPr>
          <w:b/>
          <w:bCs/>
        </w:rPr>
        <w:t>Convenor comment:</w:t>
      </w:r>
    </w:p>
    <w:p w14:paraId="4AA18C04" w14:textId="77777777" w:rsidR="007615D6" w:rsidRPr="005B25A1" w:rsidRDefault="007615D6" w:rsidP="007615D6">
      <w:pPr>
        <w:keepNext/>
        <w:keepLines/>
      </w:pPr>
      <w:r w:rsidRPr="005B25A1">
        <w:t xml:space="preserve">Handle . </w:t>
      </w:r>
      <w:proofErr w:type="spellStart"/>
      <w:r w:rsidRPr="005B25A1">
        <w:t>SigComp</w:t>
      </w:r>
      <w:proofErr w:type="spellEnd"/>
      <w:r w:rsidRPr="005B25A1">
        <w:t>.</w:t>
      </w:r>
    </w:p>
    <w:p w14:paraId="328561F3" w14:textId="77777777" w:rsidR="007615D6" w:rsidRPr="005B25A1" w:rsidRDefault="007615D6" w:rsidP="007615D6">
      <w:pPr>
        <w:keepNext/>
        <w:keepLines/>
        <w:rPr>
          <w:b/>
          <w:bCs/>
        </w:rPr>
      </w:pPr>
      <w:r w:rsidRPr="005B25A1">
        <w:rPr>
          <w:b/>
          <w:bCs/>
        </w:rPr>
        <w:t>Parallel discussion:</w:t>
      </w:r>
    </w:p>
    <w:p w14:paraId="420B81B7" w14:textId="77777777" w:rsidR="007615D6" w:rsidRPr="005B25A1" w:rsidRDefault="007615D6" w:rsidP="007615D6">
      <w:pPr>
        <w:keepNext/>
        <w:keepLines/>
      </w:pPr>
      <w:r w:rsidRPr="005B25A1">
        <w:t>-</w:t>
      </w:r>
    </w:p>
    <w:p w14:paraId="4E7C2C89" w14:textId="77777777" w:rsidR="007615D6" w:rsidRPr="005B25A1" w:rsidRDefault="007615D6" w:rsidP="007615D6">
      <w:pPr>
        <w:keepNext/>
        <w:keepLines/>
        <w:rPr>
          <w:b/>
          <w:bCs/>
        </w:rPr>
      </w:pPr>
      <w:r w:rsidRPr="005B25A1">
        <w:rPr>
          <w:b/>
          <w:bCs/>
        </w:rPr>
        <w:t>Plenary Discussion:</w:t>
      </w:r>
    </w:p>
    <w:p w14:paraId="0CC5628F" w14:textId="77777777" w:rsidR="007615D6" w:rsidRPr="005B25A1" w:rsidRDefault="007615D6" w:rsidP="007615D6">
      <w:pPr>
        <w:keepNext/>
        <w:keepLines/>
      </w:pPr>
      <w:r>
        <w:rPr>
          <w:color w:val="FF0000"/>
        </w:rPr>
        <w:t>NO DISCUSSION RECORDED</w:t>
      </w:r>
    </w:p>
    <w:p w14:paraId="0B62B2D0" w14:textId="77777777" w:rsidR="007615D6" w:rsidRPr="00EB0339" w:rsidRDefault="007615D6" w:rsidP="007615D6">
      <w:r w:rsidRPr="005B25A1">
        <w:rPr>
          <w:b/>
          <w:bCs/>
        </w:rPr>
        <w:t>Status:</w:t>
      </w:r>
      <w:r>
        <w:t xml:space="preserve"> </w:t>
      </w:r>
      <w:r>
        <w:rPr>
          <w:color w:val="0000FF"/>
        </w:rPr>
        <w:t>Not concluded</w:t>
      </w:r>
      <w:r>
        <w:t>.</w:t>
      </w:r>
    </w:p>
    <w:p w14:paraId="64728524" w14:textId="77777777" w:rsidR="00E00DA6" w:rsidRDefault="007615D6" w:rsidP="000A3FBD">
      <w:pPr>
        <w:pStyle w:val="NormTop"/>
      </w:pPr>
      <w:r>
        <w:rPr>
          <w:color w:val="0000FF"/>
        </w:rPr>
        <w:t>S2-2507318</w:t>
      </w:r>
      <w:r w:rsidRPr="00D53282">
        <w:t xml:space="preserve"> </w:t>
      </w:r>
      <w:r>
        <w:t xml:space="preserve">(P-CR) 23.700-19: KI#2: New Sol: Use of </w:t>
      </w:r>
      <w:proofErr w:type="spellStart"/>
      <w:r>
        <w:t>SigComp</w:t>
      </w:r>
      <w:proofErr w:type="spellEnd"/>
      <w:r>
        <w:t xml:space="preserve"> and a GEO-voice-specific static dictionary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w:t>
      </w:r>
    </w:p>
    <w:p w14:paraId="186A9D08" w14:textId="77777777" w:rsidR="007615D6" w:rsidRPr="005B25A1" w:rsidRDefault="007615D6" w:rsidP="007615D6">
      <w:pPr>
        <w:keepNext/>
        <w:keepLines/>
        <w:rPr>
          <w:b/>
          <w:bCs/>
        </w:rPr>
      </w:pPr>
      <w:r w:rsidRPr="005B25A1">
        <w:rPr>
          <w:b/>
          <w:bCs/>
        </w:rPr>
        <w:t>Convenor comment:</w:t>
      </w:r>
    </w:p>
    <w:p w14:paraId="4D170569" w14:textId="77777777" w:rsidR="007615D6" w:rsidRPr="005B25A1" w:rsidRDefault="007615D6" w:rsidP="007615D6">
      <w:pPr>
        <w:keepNext/>
        <w:keepLines/>
      </w:pPr>
      <w:r w:rsidRPr="005B25A1">
        <w:t xml:space="preserve">Handle . </w:t>
      </w:r>
      <w:proofErr w:type="spellStart"/>
      <w:r w:rsidRPr="005B25A1">
        <w:t>SigComp</w:t>
      </w:r>
      <w:proofErr w:type="spellEnd"/>
      <w:r w:rsidRPr="005B25A1">
        <w:t>.</w:t>
      </w:r>
    </w:p>
    <w:p w14:paraId="07376E41" w14:textId="77777777" w:rsidR="007615D6" w:rsidRPr="005B25A1" w:rsidRDefault="007615D6" w:rsidP="007615D6">
      <w:pPr>
        <w:keepNext/>
        <w:keepLines/>
        <w:rPr>
          <w:b/>
          <w:bCs/>
        </w:rPr>
      </w:pPr>
      <w:r w:rsidRPr="005B25A1">
        <w:rPr>
          <w:b/>
          <w:bCs/>
        </w:rPr>
        <w:t>Parallel discussion:</w:t>
      </w:r>
    </w:p>
    <w:p w14:paraId="748D76AC" w14:textId="77777777" w:rsidR="007615D6" w:rsidRPr="005B25A1" w:rsidRDefault="007615D6" w:rsidP="007615D6">
      <w:pPr>
        <w:keepNext/>
        <w:keepLines/>
      </w:pPr>
      <w:r w:rsidRPr="005B25A1">
        <w:t>-</w:t>
      </w:r>
    </w:p>
    <w:p w14:paraId="720E9420" w14:textId="77777777" w:rsidR="007615D6" w:rsidRPr="005B25A1" w:rsidRDefault="007615D6" w:rsidP="007615D6">
      <w:pPr>
        <w:keepNext/>
        <w:keepLines/>
        <w:rPr>
          <w:b/>
          <w:bCs/>
        </w:rPr>
      </w:pPr>
      <w:r w:rsidRPr="005B25A1">
        <w:rPr>
          <w:b/>
          <w:bCs/>
        </w:rPr>
        <w:t>Plenary Discussion:</w:t>
      </w:r>
    </w:p>
    <w:p w14:paraId="34558257" w14:textId="77777777" w:rsidR="007615D6" w:rsidRPr="005B25A1" w:rsidRDefault="007615D6" w:rsidP="007615D6">
      <w:pPr>
        <w:keepNext/>
        <w:keepLines/>
      </w:pPr>
      <w:r>
        <w:rPr>
          <w:color w:val="FF0000"/>
        </w:rPr>
        <w:t>NO DISCUSSION RECORDED</w:t>
      </w:r>
    </w:p>
    <w:p w14:paraId="4F76210A" w14:textId="77777777" w:rsidR="007615D6" w:rsidRPr="00EB0339" w:rsidRDefault="007615D6" w:rsidP="007615D6">
      <w:r w:rsidRPr="005B25A1">
        <w:rPr>
          <w:b/>
          <w:bCs/>
        </w:rPr>
        <w:t>Status:</w:t>
      </w:r>
      <w:r>
        <w:t xml:space="preserve"> </w:t>
      </w:r>
      <w:r>
        <w:rPr>
          <w:color w:val="0000FF"/>
        </w:rPr>
        <w:t>Not concluded</w:t>
      </w:r>
      <w:r>
        <w:t>.</w:t>
      </w:r>
    </w:p>
    <w:p w14:paraId="01DE69E2" w14:textId="77777777" w:rsidR="00E00DA6" w:rsidRDefault="007615D6" w:rsidP="000A3FBD">
      <w:pPr>
        <w:pStyle w:val="NormTop"/>
      </w:pPr>
      <w:r>
        <w:rPr>
          <w:color w:val="0000FF"/>
        </w:rPr>
        <w:t>S2-2506714</w:t>
      </w:r>
      <w:r w:rsidRPr="00D53282">
        <w:t xml:space="preserve"> </w:t>
      </w:r>
      <w:r>
        <w:t>(P-CR) 23.700-19: KI #3: New Sol for Support of IMS voice call over NB-IoT NTN using I1 protocol (Source: SAMSUNG)</w:t>
      </w:r>
      <w:r>
        <w:br/>
      </w:r>
      <w:r w:rsidRPr="00D53282">
        <w:rPr>
          <w:b/>
        </w:rPr>
        <w:t>Document for:</w:t>
      </w:r>
      <w:r w:rsidRPr="00D53282">
        <w:t xml:space="preserve"> </w:t>
      </w:r>
      <w:r>
        <w:t>Approval</w:t>
      </w:r>
      <w:r>
        <w:br/>
      </w:r>
      <w:r w:rsidRPr="00D53282">
        <w:rPr>
          <w:b/>
        </w:rPr>
        <w:t>Abstract:</w:t>
      </w:r>
      <w:r w:rsidRPr="00D53282">
        <w:t xml:space="preserve"> </w:t>
      </w:r>
    </w:p>
    <w:p w14:paraId="4C90B022" w14:textId="77777777" w:rsidR="007615D6" w:rsidRPr="005B25A1" w:rsidRDefault="007615D6" w:rsidP="007615D6">
      <w:pPr>
        <w:keepNext/>
        <w:keepLines/>
        <w:rPr>
          <w:b/>
          <w:bCs/>
        </w:rPr>
      </w:pPr>
      <w:r w:rsidRPr="005B25A1">
        <w:rPr>
          <w:b/>
          <w:bCs/>
        </w:rPr>
        <w:t>Convenor comment:</w:t>
      </w:r>
    </w:p>
    <w:p w14:paraId="65C1E88F" w14:textId="77777777" w:rsidR="007615D6" w:rsidRPr="005B25A1" w:rsidRDefault="007615D6" w:rsidP="007615D6">
      <w:pPr>
        <w:keepNext/>
        <w:keepLines/>
      </w:pPr>
      <w:r w:rsidRPr="005B25A1">
        <w:t>Handle . I1.</w:t>
      </w:r>
    </w:p>
    <w:p w14:paraId="5B03AF7B" w14:textId="77777777" w:rsidR="007615D6" w:rsidRPr="005B25A1" w:rsidRDefault="007615D6" w:rsidP="007615D6">
      <w:pPr>
        <w:keepNext/>
        <w:keepLines/>
        <w:rPr>
          <w:b/>
          <w:bCs/>
        </w:rPr>
      </w:pPr>
      <w:r w:rsidRPr="005B25A1">
        <w:rPr>
          <w:b/>
          <w:bCs/>
        </w:rPr>
        <w:t>Parallel discussion:</w:t>
      </w:r>
    </w:p>
    <w:p w14:paraId="376FF35A" w14:textId="77777777" w:rsidR="007615D6" w:rsidRPr="005B25A1" w:rsidRDefault="007615D6" w:rsidP="007615D6">
      <w:pPr>
        <w:keepNext/>
        <w:keepLines/>
      </w:pPr>
      <w:r w:rsidRPr="005B25A1">
        <w:t>-</w:t>
      </w:r>
    </w:p>
    <w:p w14:paraId="5CD78C39" w14:textId="77777777" w:rsidR="007615D6" w:rsidRPr="005B25A1" w:rsidRDefault="007615D6" w:rsidP="007615D6">
      <w:pPr>
        <w:keepNext/>
        <w:keepLines/>
        <w:rPr>
          <w:b/>
          <w:bCs/>
        </w:rPr>
      </w:pPr>
      <w:r w:rsidRPr="005B25A1">
        <w:rPr>
          <w:b/>
          <w:bCs/>
        </w:rPr>
        <w:t>Plenary Discussion:</w:t>
      </w:r>
    </w:p>
    <w:p w14:paraId="542B6051" w14:textId="77777777" w:rsidR="007615D6" w:rsidRPr="005B25A1" w:rsidRDefault="007615D6" w:rsidP="007615D6">
      <w:pPr>
        <w:keepNext/>
        <w:keepLines/>
      </w:pPr>
      <w:r>
        <w:rPr>
          <w:color w:val="FF0000"/>
        </w:rPr>
        <w:t>NO DISCUSSION RECORDED</w:t>
      </w:r>
    </w:p>
    <w:p w14:paraId="1F1AD5B3" w14:textId="77777777" w:rsidR="007615D6" w:rsidRPr="00EB0339" w:rsidRDefault="007615D6" w:rsidP="007615D6">
      <w:r w:rsidRPr="005B25A1">
        <w:rPr>
          <w:b/>
          <w:bCs/>
        </w:rPr>
        <w:t>Status:</w:t>
      </w:r>
      <w:r>
        <w:t xml:space="preserve"> </w:t>
      </w:r>
      <w:r>
        <w:rPr>
          <w:color w:val="0000FF"/>
        </w:rPr>
        <w:t>Not concluded</w:t>
      </w:r>
      <w:r>
        <w:t>.</w:t>
      </w:r>
    </w:p>
    <w:p w14:paraId="6384F86F" w14:textId="77777777" w:rsidR="00E00DA6" w:rsidRDefault="007615D6" w:rsidP="000A3FBD">
      <w:pPr>
        <w:pStyle w:val="NormTop"/>
      </w:pPr>
      <w:r>
        <w:rPr>
          <w:color w:val="0000FF"/>
        </w:rPr>
        <w:t>S2-2507029</w:t>
      </w:r>
      <w:r w:rsidRPr="00D53282">
        <w:t xml:space="preserve"> </w:t>
      </w:r>
      <w:r>
        <w:t>(P-CR) 23.700-19: New solution for call setup based on extended I1 over IP/UDP</w:t>
      </w:r>
      <w:r>
        <w:lastRenderedPageBreak/>
        <w:t xml:space="preserve"> (Source: vivo)</w:t>
      </w:r>
      <w:r>
        <w:br/>
      </w:r>
      <w:r w:rsidRPr="00D53282">
        <w:rPr>
          <w:b/>
        </w:rPr>
        <w:t>Document for:</w:t>
      </w:r>
      <w:r w:rsidRPr="00D53282">
        <w:t xml:space="preserve"> </w:t>
      </w:r>
      <w:r>
        <w:t>Approval</w:t>
      </w:r>
      <w:r>
        <w:br/>
      </w:r>
      <w:r w:rsidRPr="00D53282">
        <w:rPr>
          <w:b/>
        </w:rPr>
        <w:t>Abstract:</w:t>
      </w:r>
      <w:r w:rsidRPr="00D53282">
        <w:t xml:space="preserve"> </w:t>
      </w:r>
    </w:p>
    <w:p w14:paraId="7F3BB44E" w14:textId="77777777" w:rsidR="007615D6" w:rsidRPr="005B25A1" w:rsidRDefault="007615D6" w:rsidP="007615D6">
      <w:pPr>
        <w:keepNext/>
        <w:keepLines/>
        <w:rPr>
          <w:b/>
          <w:bCs/>
        </w:rPr>
      </w:pPr>
      <w:r w:rsidRPr="005B25A1">
        <w:rPr>
          <w:b/>
          <w:bCs/>
        </w:rPr>
        <w:t>Convenor comment:</w:t>
      </w:r>
    </w:p>
    <w:p w14:paraId="30810973" w14:textId="77777777" w:rsidR="007615D6" w:rsidRPr="005B25A1" w:rsidRDefault="007615D6" w:rsidP="007615D6">
      <w:pPr>
        <w:keepNext/>
        <w:keepLines/>
      </w:pPr>
      <w:r w:rsidRPr="005B25A1">
        <w:t>Handle . I1.</w:t>
      </w:r>
    </w:p>
    <w:p w14:paraId="61545705" w14:textId="77777777" w:rsidR="007615D6" w:rsidRPr="005B25A1" w:rsidRDefault="007615D6" w:rsidP="007615D6">
      <w:pPr>
        <w:keepNext/>
        <w:keepLines/>
        <w:rPr>
          <w:b/>
          <w:bCs/>
        </w:rPr>
      </w:pPr>
      <w:r w:rsidRPr="005B25A1">
        <w:rPr>
          <w:b/>
          <w:bCs/>
        </w:rPr>
        <w:t>Parallel discussion:</w:t>
      </w:r>
    </w:p>
    <w:p w14:paraId="7B9B3746" w14:textId="77777777" w:rsidR="007615D6" w:rsidRPr="005B25A1" w:rsidRDefault="007615D6" w:rsidP="007615D6">
      <w:pPr>
        <w:keepNext/>
        <w:keepLines/>
      </w:pPr>
      <w:r w:rsidRPr="005B25A1">
        <w:t>-</w:t>
      </w:r>
    </w:p>
    <w:p w14:paraId="0CA47E2E" w14:textId="77777777" w:rsidR="007615D6" w:rsidRPr="005B25A1" w:rsidRDefault="007615D6" w:rsidP="007615D6">
      <w:pPr>
        <w:keepNext/>
        <w:keepLines/>
        <w:rPr>
          <w:b/>
          <w:bCs/>
        </w:rPr>
      </w:pPr>
      <w:r w:rsidRPr="005B25A1">
        <w:rPr>
          <w:b/>
          <w:bCs/>
        </w:rPr>
        <w:t>Plenary Discussion:</w:t>
      </w:r>
    </w:p>
    <w:p w14:paraId="1D896708" w14:textId="77777777" w:rsidR="007615D6" w:rsidRPr="005B25A1" w:rsidRDefault="007615D6" w:rsidP="007615D6">
      <w:pPr>
        <w:keepNext/>
        <w:keepLines/>
      </w:pPr>
      <w:r>
        <w:rPr>
          <w:color w:val="FF0000"/>
        </w:rPr>
        <w:t>NO DISCUSSION RECORDED</w:t>
      </w:r>
    </w:p>
    <w:p w14:paraId="3B4259D9" w14:textId="77777777" w:rsidR="007615D6" w:rsidRPr="00EB0339" w:rsidRDefault="007615D6" w:rsidP="007615D6">
      <w:r w:rsidRPr="005B25A1">
        <w:rPr>
          <w:b/>
          <w:bCs/>
        </w:rPr>
        <w:t>Status:</w:t>
      </w:r>
      <w:r>
        <w:t xml:space="preserve"> </w:t>
      </w:r>
      <w:r>
        <w:rPr>
          <w:color w:val="0000FF"/>
        </w:rPr>
        <w:t>Not concluded</w:t>
      </w:r>
      <w:r>
        <w:t>.</w:t>
      </w:r>
    </w:p>
    <w:p w14:paraId="7B7DBFA8" w14:textId="77777777" w:rsidR="00E00DA6" w:rsidRDefault="007615D6" w:rsidP="000A3FBD">
      <w:pPr>
        <w:pStyle w:val="NormTop"/>
      </w:pPr>
      <w:r>
        <w:rPr>
          <w:color w:val="0000FF"/>
        </w:rPr>
        <w:t>S2-2506977</w:t>
      </w:r>
      <w:r w:rsidRPr="00D53282">
        <w:t xml:space="preserve"> </w:t>
      </w:r>
      <w:r>
        <w:t xml:space="preserve">(P-CR) 23.700-19: Example message size and corresponding transmission delay for I1 messages (Source: </w:t>
      </w:r>
      <w:proofErr w:type="spellStart"/>
      <w:r>
        <w:t>Skylo</w:t>
      </w:r>
      <w:proofErr w:type="spellEnd"/>
      <w:r>
        <w:t xml:space="preserve"> Technologies, Verizon, Qualcomm, </w:t>
      </w:r>
      <w:proofErr w:type="spellStart"/>
      <w:r>
        <w:t>Sateliot</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222E8A77" w14:textId="77777777" w:rsidR="007615D6" w:rsidRPr="005B25A1" w:rsidRDefault="007615D6" w:rsidP="007615D6">
      <w:pPr>
        <w:keepNext/>
        <w:keepLines/>
        <w:rPr>
          <w:b/>
          <w:bCs/>
        </w:rPr>
      </w:pPr>
      <w:r w:rsidRPr="005B25A1">
        <w:rPr>
          <w:b/>
          <w:bCs/>
        </w:rPr>
        <w:t>Convenor comment:</w:t>
      </w:r>
    </w:p>
    <w:p w14:paraId="6E82C993" w14:textId="77777777" w:rsidR="007615D6" w:rsidRPr="005B25A1" w:rsidRDefault="007615D6" w:rsidP="007615D6">
      <w:pPr>
        <w:keepNext/>
        <w:keepLines/>
      </w:pPr>
      <w:r w:rsidRPr="005B25A1">
        <w:t>Handle . I1.</w:t>
      </w:r>
    </w:p>
    <w:p w14:paraId="2A7BFE25" w14:textId="77777777" w:rsidR="007615D6" w:rsidRPr="005B25A1" w:rsidRDefault="007615D6" w:rsidP="007615D6">
      <w:pPr>
        <w:keepNext/>
        <w:keepLines/>
        <w:rPr>
          <w:b/>
          <w:bCs/>
        </w:rPr>
      </w:pPr>
      <w:r w:rsidRPr="005B25A1">
        <w:rPr>
          <w:b/>
          <w:bCs/>
        </w:rPr>
        <w:t>Parallel discussion:</w:t>
      </w:r>
    </w:p>
    <w:p w14:paraId="71D1A116" w14:textId="77777777" w:rsidR="007615D6" w:rsidRPr="005B25A1" w:rsidRDefault="007615D6" w:rsidP="007615D6">
      <w:pPr>
        <w:keepNext/>
        <w:keepLines/>
      </w:pPr>
      <w:r w:rsidRPr="005B25A1">
        <w:t>-</w:t>
      </w:r>
    </w:p>
    <w:p w14:paraId="121DCC6B" w14:textId="77777777" w:rsidR="007615D6" w:rsidRPr="005B25A1" w:rsidRDefault="007615D6" w:rsidP="007615D6">
      <w:pPr>
        <w:keepNext/>
        <w:keepLines/>
        <w:rPr>
          <w:b/>
          <w:bCs/>
        </w:rPr>
      </w:pPr>
      <w:r w:rsidRPr="005B25A1">
        <w:rPr>
          <w:b/>
          <w:bCs/>
        </w:rPr>
        <w:t>Plenary Discussion:</w:t>
      </w:r>
    </w:p>
    <w:p w14:paraId="1C37EF6D" w14:textId="77777777" w:rsidR="007615D6" w:rsidRPr="005B25A1" w:rsidRDefault="007615D6" w:rsidP="007615D6">
      <w:pPr>
        <w:keepNext/>
        <w:keepLines/>
      </w:pPr>
      <w:r>
        <w:rPr>
          <w:color w:val="FF0000"/>
        </w:rPr>
        <w:t>NO DISCUSSION RECORDED</w:t>
      </w:r>
    </w:p>
    <w:p w14:paraId="28E8F82C" w14:textId="77777777" w:rsidR="007615D6" w:rsidRPr="00EB0339" w:rsidRDefault="007615D6" w:rsidP="007615D6">
      <w:r w:rsidRPr="005B25A1">
        <w:rPr>
          <w:b/>
          <w:bCs/>
        </w:rPr>
        <w:t>Status:</w:t>
      </w:r>
      <w:r>
        <w:t xml:space="preserve"> </w:t>
      </w:r>
      <w:r>
        <w:rPr>
          <w:color w:val="0000FF"/>
        </w:rPr>
        <w:t>Not concluded</w:t>
      </w:r>
      <w:r>
        <w:t>.</w:t>
      </w:r>
    </w:p>
    <w:p w14:paraId="0C858615" w14:textId="77777777" w:rsidR="00E00DA6" w:rsidRDefault="007615D6" w:rsidP="000A3FBD">
      <w:pPr>
        <w:pStyle w:val="NormTop"/>
      </w:pPr>
      <w:r>
        <w:rPr>
          <w:color w:val="0000FF"/>
        </w:rPr>
        <w:t>S2-2507136</w:t>
      </w:r>
      <w:r w:rsidRPr="00D53282">
        <w:t xml:space="preserve"> </w:t>
      </w:r>
      <w:r>
        <w:t>(P-CR) 23.700-19: Solution for key issue 2 by reducing SIP messages size through JSON-based transmission between UE and P-CSCF (Source: CSCN)</w:t>
      </w:r>
      <w:r>
        <w:br/>
      </w:r>
      <w:r w:rsidRPr="00D53282">
        <w:rPr>
          <w:b/>
        </w:rPr>
        <w:t>Document for:</w:t>
      </w:r>
      <w:r w:rsidRPr="00D53282">
        <w:t xml:space="preserve"> </w:t>
      </w:r>
      <w:r>
        <w:t>Approval</w:t>
      </w:r>
      <w:r>
        <w:br/>
      </w:r>
      <w:r w:rsidRPr="00D53282">
        <w:rPr>
          <w:b/>
        </w:rPr>
        <w:t>Abstract:</w:t>
      </w:r>
      <w:r w:rsidRPr="00D53282">
        <w:t xml:space="preserve"> </w:t>
      </w:r>
    </w:p>
    <w:p w14:paraId="79757BCA" w14:textId="77777777" w:rsidR="007615D6" w:rsidRPr="005B25A1" w:rsidRDefault="007615D6" w:rsidP="007615D6">
      <w:pPr>
        <w:keepNext/>
        <w:keepLines/>
        <w:rPr>
          <w:b/>
          <w:bCs/>
        </w:rPr>
      </w:pPr>
      <w:r w:rsidRPr="005B25A1">
        <w:rPr>
          <w:b/>
          <w:bCs/>
        </w:rPr>
        <w:t>Convenor comment:</w:t>
      </w:r>
    </w:p>
    <w:p w14:paraId="2B1ADC03" w14:textId="77777777" w:rsidR="007615D6" w:rsidRPr="005B25A1" w:rsidRDefault="007615D6" w:rsidP="007615D6">
      <w:pPr>
        <w:keepNext/>
        <w:keepLines/>
      </w:pPr>
      <w:r w:rsidRPr="005B25A1">
        <w:t>Handle .</w:t>
      </w:r>
    </w:p>
    <w:p w14:paraId="40771AA8" w14:textId="77777777" w:rsidR="007615D6" w:rsidRPr="005B25A1" w:rsidRDefault="007615D6" w:rsidP="007615D6">
      <w:pPr>
        <w:keepNext/>
        <w:keepLines/>
        <w:rPr>
          <w:b/>
          <w:bCs/>
        </w:rPr>
      </w:pPr>
      <w:r w:rsidRPr="005B25A1">
        <w:rPr>
          <w:b/>
          <w:bCs/>
        </w:rPr>
        <w:t>Parallel discussion:</w:t>
      </w:r>
    </w:p>
    <w:p w14:paraId="34468862" w14:textId="77777777" w:rsidR="007615D6" w:rsidRPr="005B25A1" w:rsidRDefault="007615D6" w:rsidP="007615D6">
      <w:pPr>
        <w:keepNext/>
        <w:keepLines/>
      </w:pPr>
      <w:r w:rsidRPr="005B25A1">
        <w:t>-</w:t>
      </w:r>
    </w:p>
    <w:p w14:paraId="10EAD9EB" w14:textId="77777777" w:rsidR="007615D6" w:rsidRPr="005B25A1" w:rsidRDefault="007615D6" w:rsidP="007615D6">
      <w:pPr>
        <w:keepNext/>
        <w:keepLines/>
        <w:rPr>
          <w:b/>
          <w:bCs/>
        </w:rPr>
      </w:pPr>
      <w:r w:rsidRPr="005B25A1">
        <w:rPr>
          <w:b/>
          <w:bCs/>
        </w:rPr>
        <w:t>Plenary Discussion:</w:t>
      </w:r>
    </w:p>
    <w:p w14:paraId="1CB6B655" w14:textId="77777777" w:rsidR="007615D6" w:rsidRPr="005B25A1" w:rsidRDefault="007615D6" w:rsidP="007615D6">
      <w:pPr>
        <w:keepNext/>
        <w:keepLines/>
      </w:pPr>
      <w:r>
        <w:rPr>
          <w:color w:val="FF0000"/>
        </w:rPr>
        <w:t>NO DISCUSSION RECORDED</w:t>
      </w:r>
    </w:p>
    <w:p w14:paraId="287DA9EE" w14:textId="77777777" w:rsidR="007615D6" w:rsidRPr="00EB0339" w:rsidRDefault="007615D6" w:rsidP="007615D6">
      <w:r w:rsidRPr="005B25A1">
        <w:rPr>
          <w:b/>
          <w:bCs/>
        </w:rPr>
        <w:t>Status:</w:t>
      </w:r>
      <w:r>
        <w:t xml:space="preserve"> </w:t>
      </w:r>
      <w:r>
        <w:rPr>
          <w:color w:val="0000FF"/>
        </w:rPr>
        <w:t>Not concluded</w:t>
      </w:r>
      <w:r>
        <w:t>.</w:t>
      </w:r>
    </w:p>
    <w:p w14:paraId="77ECDB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new sol: proxy or agent-based optimization</w:t>
      </w:r>
    </w:p>
    <w:p w14:paraId="549FB916" w14:textId="77777777" w:rsidR="00E00DA6" w:rsidRDefault="007615D6" w:rsidP="000A3FBD">
      <w:pPr>
        <w:pStyle w:val="NormTop"/>
      </w:pPr>
      <w:r>
        <w:rPr>
          <w:color w:val="0000FF"/>
        </w:rPr>
        <w:t>S2-2506431</w:t>
      </w:r>
      <w:r w:rsidRPr="00D53282">
        <w:t xml:space="preserve"> </w:t>
      </w:r>
      <w:r>
        <w:t>(P-CR) 23.700-19: KI #2: New S</w:t>
      </w:r>
      <w:r>
        <w:lastRenderedPageBreak/>
        <w:t xml:space="preserve">ol: </w:t>
      </w:r>
      <w:proofErr w:type="spellStart"/>
      <w:r>
        <w:t>Signaling</w:t>
      </w:r>
      <w:proofErr w:type="spellEnd"/>
      <w:r>
        <w:t xml:space="preserve"> optimizations for voice over GEO sessions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Key Issue #2: IMS enhancement for GEO NB-IoT NTN access.</w:t>
      </w:r>
    </w:p>
    <w:p w14:paraId="0E8C661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S2-2505319</w:t>
      </w:r>
      <w:r>
        <w:t>.</w:t>
      </w:r>
    </w:p>
    <w:p w14:paraId="3B349BA7" w14:textId="77777777" w:rsidR="007615D6" w:rsidRPr="005B25A1" w:rsidRDefault="007615D6" w:rsidP="007615D6">
      <w:pPr>
        <w:keepNext/>
        <w:keepLines/>
        <w:rPr>
          <w:b/>
          <w:bCs/>
        </w:rPr>
      </w:pPr>
      <w:r w:rsidRPr="005B25A1">
        <w:rPr>
          <w:b/>
          <w:bCs/>
        </w:rPr>
        <w:t>Convenor comment:</w:t>
      </w:r>
    </w:p>
    <w:p w14:paraId="6C442AB6" w14:textId="77777777" w:rsidR="007615D6" w:rsidRPr="005B25A1" w:rsidRDefault="007615D6" w:rsidP="007615D6">
      <w:pPr>
        <w:keepNext/>
        <w:keepLines/>
      </w:pPr>
      <w:r w:rsidRPr="005B25A1">
        <w:t>Handle.</w:t>
      </w:r>
    </w:p>
    <w:p w14:paraId="0E27682E" w14:textId="77777777" w:rsidR="007615D6" w:rsidRPr="005B25A1" w:rsidRDefault="007615D6" w:rsidP="007615D6">
      <w:pPr>
        <w:keepNext/>
        <w:keepLines/>
        <w:rPr>
          <w:b/>
          <w:bCs/>
        </w:rPr>
      </w:pPr>
      <w:r w:rsidRPr="005B25A1">
        <w:rPr>
          <w:b/>
          <w:bCs/>
        </w:rPr>
        <w:t>Parallel discussion:</w:t>
      </w:r>
    </w:p>
    <w:p w14:paraId="18D45B18" w14:textId="77777777" w:rsidR="007615D6" w:rsidRPr="005B25A1" w:rsidRDefault="007615D6" w:rsidP="007615D6">
      <w:pPr>
        <w:keepNext/>
        <w:keepLines/>
      </w:pPr>
      <w:r w:rsidRPr="005B25A1">
        <w:t>-</w:t>
      </w:r>
    </w:p>
    <w:p w14:paraId="25B76BE8" w14:textId="77777777" w:rsidR="007615D6" w:rsidRPr="005B25A1" w:rsidRDefault="007615D6" w:rsidP="007615D6">
      <w:pPr>
        <w:keepNext/>
        <w:keepLines/>
        <w:rPr>
          <w:b/>
          <w:bCs/>
        </w:rPr>
      </w:pPr>
      <w:r w:rsidRPr="005B25A1">
        <w:rPr>
          <w:b/>
          <w:bCs/>
        </w:rPr>
        <w:t>Plenary Discussion:</w:t>
      </w:r>
    </w:p>
    <w:p w14:paraId="08B36200" w14:textId="77777777" w:rsidR="007615D6" w:rsidRPr="005B25A1" w:rsidRDefault="007615D6" w:rsidP="007615D6">
      <w:pPr>
        <w:keepNext/>
        <w:keepLines/>
      </w:pPr>
      <w:r>
        <w:rPr>
          <w:color w:val="FF0000"/>
        </w:rPr>
        <w:t>NO DISCUSSION RECORDED</w:t>
      </w:r>
    </w:p>
    <w:p w14:paraId="64C34EBF" w14:textId="77777777" w:rsidR="007615D6" w:rsidRPr="00EB0339" w:rsidRDefault="007615D6" w:rsidP="007615D6">
      <w:r w:rsidRPr="005B25A1">
        <w:rPr>
          <w:b/>
          <w:bCs/>
        </w:rPr>
        <w:t>Status:</w:t>
      </w:r>
      <w:r>
        <w:t xml:space="preserve"> </w:t>
      </w:r>
      <w:r>
        <w:rPr>
          <w:color w:val="0000FF"/>
        </w:rPr>
        <w:t>Not concluded</w:t>
      </w:r>
      <w:r>
        <w:t>.</w:t>
      </w:r>
    </w:p>
    <w:p w14:paraId="33B0F0CB" w14:textId="77777777" w:rsidR="00E00DA6" w:rsidRDefault="007615D6" w:rsidP="000A3FBD">
      <w:pPr>
        <w:pStyle w:val="NormTop"/>
      </w:pPr>
      <w:r>
        <w:rPr>
          <w:color w:val="0000FF"/>
        </w:rPr>
        <w:t>S2-2506343</w:t>
      </w:r>
      <w:r w:rsidRPr="00D53282">
        <w:t xml:space="preserve"> </w:t>
      </w:r>
      <w:r>
        <w:t>(P-CR) 23.700-19: KI#2: Introducing UE Proxy Capability in P-CSCF for IMS signalling optimization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optimize IMS signalling.</w:t>
      </w:r>
    </w:p>
    <w:p w14:paraId="26127BCE" w14:textId="77777777" w:rsidR="007615D6" w:rsidRPr="005B25A1" w:rsidRDefault="007615D6" w:rsidP="007615D6">
      <w:pPr>
        <w:keepNext/>
        <w:keepLines/>
        <w:rPr>
          <w:b/>
          <w:bCs/>
        </w:rPr>
      </w:pPr>
      <w:r w:rsidRPr="005B25A1">
        <w:rPr>
          <w:b/>
          <w:bCs/>
        </w:rPr>
        <w:t>Convenor comment:</w:t>
      </w:r>
    </w:p>
    <w:p w14:paraId="2E24626E" w14:textId="77777777" w:rsidR="007615D6" w:rsidRPr="005B25A1" w:rsidRDefault="007615D6" w:rsidP="007615D6">
      <w:pPr>
        <w:keepNext/>
        <w:keepLines/>
      </w:pPr>
      <w:r w:rsidRPr="005B25A1">
        <w:t>Handle.</w:t>
      </w:r>
    </w:p>
    <w:p w14:paraId="44E0F293" w14:textId="77777777" w:rsidR="007615D6" w:rsidRPr="005B25A1" w:rsidRDefault="007615D6" w:rsidP="007615D6">
      <w:pPr>
        <w:keepNext/>
        <w:keepLines/>
        <w:rPr>
          <w:b/>
          <w:bCs/>
        </w:rPr>
      </w:pPr>
      <w:r w:rsidRPr="005B25A1">
        <w:rPr>
          <w:b/>
          <w:bCs/>
        </w:rPr>
        <w:t>Parallel discussion:</w:t>
      </w:r>
    </w:p>
    <w:p w14:paraId="04C6B85D" w14:textId="77777777" w:rsidR="007615D6" w:rsidRPr="005B25A1" w:rsidRDefault="007615D6" w:rsidP="007615D6">
      <w:pPr>
        <w:keepNext/>
        <w:keepLines/>
      </w:pPr>
      <w:r w:rsidRPr="005B25A1">
        <w:t>-</w:t>
      </w:r>
    </w:p>
    <w:p w14:paraId="569B7BC9" w14:textId="77777777" w:rsidR="007615D6" w:rsidRPr="005B25A1" w:rsidRDefault="007615D6" w:rsidP="007615D6">
      <w:pPr>
        <w:keepNext/>
        <w:keepLines/>
        <w:rPr>
          <w:b/>
          <w:bCs/>
        </w:rPr>
      </w:pPr>
      <w:r w:rsidRPr="005B25A1">
        <w:rPr>
          <w:b/>
          <w:bCs/>
        </w:rPr>
        <w:t>Plenary Discussion:</w:t>
      </w:r>
    </w:p>
    <w:p w14:paraId="25E8AA1C" w14:textId="77777777" w:rsidR="007615D6" w:rsidRPr="005B25A1" w:rsidRDefault="007615D6" w:rsidP="007615D6">
      <w:pPr>
        <w:keepNext/>
        <w:keepLines/>
      </w:pPr>
      <w:r>
        <w:rPr>
          <w:color w:val="FF0000"/>
        </w:rPr>
        <w:t>NO DISCUSSION RECORDED</w:t>
      </w:r>
    </w:p>
    <w:p w14:paraId="69D2B0B6" w14:textId="77777777" w:rsidR="007615D6" w:rsidRPr="00EB0339" w:rsidRDefault="007615D6" w:rsidP="007615D6">
      <w:r w:rsidRPr="005B25A1">
        <w:rPr>
          <w:b/>
          <w:bCs/>
        </w:rPr>
        <w:t>Status:</w:t>
      </w:r>
      <w:r>
        <w:t xml:space="preserve"> </w:t>
      </w:r>
      <w:r>
        <w:rPr>
          <w:color w:val="0000FF"/>
        </w:rPr>
        <w:t>Not concluded</w:t>
      </w:r>
      <w:r>
        <w:t>.</w:t>
      </w:r>
    </w:p>
    <w:p w14:paraId="52D22D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other solutions</w:t>
      </w:r>
    </w:p>
    <w:p w14:paraId="6421C8FA" w14:textId="77777777" w:rsidR="00E00DA6" w:rsidRDefault="007615D6" w:rsidP="000A3FBD">
      <w:pPr>
        <w:pStyle w:val="NormTop"/>
      </w:pPr>
      <w:r>
        <w:rPr>
          <w:color w:val="0000FF"/>
        </w:rPr>
        <w:t>S2-2506959</w:t>
      </w:r>
      <w:r w:rsidRPr="00D53282">
        <w:t xml:space="preserve"> </w:t>
      </w:r>
      <w:r>
        <w:t xml:space="preserve">(P-CR) 23.700-19: KI#2: New solution: Suppression of CAT service for IMS voice call via NB-IoT GEO (Source: China Telecom,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F281A60" w14:textId="77777777" w:rsidR="007615D6" w:rsidRPr="005B25A1" w:rsidRDefault="007615D6" w:rsidP="007615D6">
      <w:pPr>
        <w:keepNext/>
        <w:keepLines/>
        <w:rPr>
          <w:b/>
          <w:bCs/>
        </w:rPr>
      </w:pPr>
      <w:r w:rsidRPr="005B25A1">
        <w:rPr>
          <w:b/>
          <w:bCs/>
        </w:rPr>
        <w:t>Convenor comment:</w:t>
      </w:r>
    </w:p>
    <w:p w14:paraId="4088C2DF" w14:textId="77777777" w:rsidR="007615D6" w:rsidRPr="005B25A1" w:rsidRDefault="007615D6" w:rsidP="007615D6">
      <w:pPr>
        <w:keepNext/>
        <w:keepLines/>
      </w:pPr>
      <w:r w:rsidRPr="005B25A1">
        <w:t>Handle if time allows? CAT service suppression.</w:t>
      </w:r>
    </w:p>
    <w:p w14:paraId="59A8B15D" w14:textId="77777777" w:rsidR="007615D6" w:rsidRPr="005B25A1" w:rsidRDefault="007615D6" w:rsidP="007615D6">
      <w:pPr>
        <w:keepNext/>
        <w:keepLines/>
        <w:rPr>
          <w:b/>
          <w:bCs/>
        </w:rPr>
      </w:pPr>
      <w:r w:rsidRPr="005B25A1">
        <w:rPr>
          <w:b/>
          <w:bCs/>
        </w:rPr>
        <w:t>Parallel discussion:</w:t>
      </w:r>
    </w:p>
    <w:p w14:paraId="37A91A26" w14:textId="77777777" w:rsidR="007615D6" w:rsidRPr="005B25A1" w:rsidRDefault="007615D6" w:rsidP="007615D6">
      <w:pPr>
        <w:keepNext/>
        <w:keepLines/>
      </w:pPr>
      <w:r w:rsidRPr="005B25A1">
        <w:t>-</w:t>
      </w:r>
    </w:p>
    <w:p w14:paraId="6D5CE3B7" w14:textId="77777777" w:rsidR="007615D6" w:rsidRPr="005B25A1" w:rsidRDefault="007615D6" w:rsidP="007615D6">
      <w:pPr>
        <w:keepNext/>
        <w:keepLines/>
        <w:rPr>
          <w:b/>
          <w:bCs/>
        </w:rPr>
      </w:pPr>
      <w:r w:rsidRPr="005B25A1">
        <w:rPr>
          <w:b/>
          <w:bCs/>
        </w:rPr>
        <w:t>Plenary Discussion:</w:t>
      </w:r>
    </w:p>
    <w:p w14:paraId="1F98E15D" w14:textId="77777777" w:rsidR="007615D6" w:rsidRPr="005B25A1" w:rsidRDefault="007615D6" w:rsidP="007615D6">
      <w:pPr>
        <w:keepNext/>
        <w:keepLines/>
      </w:pPr>
      <w:r>
        <w:rPr>
          <w:color w:val="FF0000"/>
        </w:rPr>
        <w:t>NO DISCUSSION RECORDED</w:t>
      </w:r>
    </w:p>
    <w:p w14:paraId="470A6641" w14:textId="77777777" w:rsidR="007615D6" w:rsidRPr="00EB0339" w:rsidRDefault="007615D6" w:rsidP="007615D6">
      <w:r w:rsidRPr="005B25A1">
        <w:rPr>
          <w:b/>
          <w:bCs/>
        </w:rPr>
        <w:t>Status:</w:t>
      </w:r>
      <w:r>
        <w:t xml:space="preserve"> </w:t>
      </w:r>
      <w:r>
        <w:rPr>
          <w:color w:val="0000FF"/>
        </w:rPr>
        <w:t>Not concluded</w:t>
      </w:r>
      <w:r>
        <w:t>.</w:t>
      </w:r>
    </w:p>
    <w:p w14:paraId="7501B1AA" w14:textId="77777777" w:rsidR="00E00DA6" w:rsidRDefault="007615D6" w:rsidP="000A3FBD">
      <w:pPr>
        <w:pStyle w:val="NormTop"/>
      </w:pPr>
      <w:r>
        <w:rPr>
          <w:color w:val="0000FF"/>
        </w:rPr>
        <w:t>S2-2507287</w:t>
      </w:r>
      <w:r w:rsidRPr="00D53282">
        <w:t xml:space="preserve"> </w:t>
      </w:r>
      <w:r>
        <w:t>(P-CR) 23.700-19: [KI2, New Sol] SIP timer adjustment based on UE s RAT type (</w:t>
      </w:r>
      <w:r>
        <w:lastRenderedPageBreak/>
        <w:t xml:space="preserve">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to support the UE and IMS element to adjust the SIP timers based on UE s RAT type. During an IMS voice call, if either the RAT type of the MO or MT UE is NB-IoT (GEO), the UEs and IMS elements may apply the SIP timers dedicated to GEO access.</w:t>
      </w:r>
    </w:p>
    <w:p w14:paraId="5D09AFBB" w14:textId="77777777" w:rsidR="007615D6" w:rsidRPr="005B25A1" w:rsidRDefault="007615D6" w:rsidP="007615D6">
      <w:pPr>
        <w:keepNext/>
        <w:keepLines/>
        <w:rPr>
          <w:b/>
          <w:bCs/>
        </w:rPr>
      </w:pPr>
      <w:r w:rsidRPr="005B25A1">
        <w:rPr>
          <w:b/>
          <w:bCs/>
        </w:rPr>
        <w:t>Convenor comment:</w:t>
      </w:r>
    </w:p>
    <w:p w14:paraId="57A78534" w14:textId="77777777" w:rsidR="007615D6" w:rsidRPr="005B25A1" w:rsidRDefault="007615D6" w:rsidP="007615D6">
      <w:pPr>
        <w:keepNext/>
        <w:keepLines/>
      </w:pPr>
      <w:r w:rsidRPr="005B25A1">
        <w:t>Handle if time allows? SIP time adjustment.</w:t>
      </w:r>
    </w:p>
    <w:p w14:paraId="50AE07C9" w14:textId="77777777" w:rsidR="007615D6" w:rsidRPr="005B25A1" w:rsidRDefault="007615D6" w:rsidP="007615D6">
      <w:pPr>
        <w:keepNext/>
        <w:keepLines/>
        <w:rPr>
          <w:b/>
          <w:bCs/>
        </w:rPr>
      </w:pPr>
      <w:r w:rsidRPr="005B25A1">
        <w:rPr>
          <w:b/>
          <w:bCs/>
        </w:rPr>
        <w:t>Parallel discussion:</w:t>
      </w:r>
    </w:p>
    <w:p w14:paraId="3F6D9970" w14:textId="77777777" w:rsidR="007615D6" w:rsidRPr="005B25A1" w:rsidRDefault="007615D6" w:rsidP="007615D6">
      <w:pPr>
        <w:keepNext/>
        <w:keepLines/>
      </w:pPr>
      <w:r w:rsidRPr="005B25A1">
        <w:t>-</w:t>
      </w:r>
    </w:p>
    <w:p w14:paraId="6AA43B58" w14:textId="77777777" w:rsidR="007615D6" w:rsidRPr="005B25A1" w:rsidRDefault="007615D6" w:rsidP="007615D6">
      <w:pPr>
        <w:keepNext/>
        <w:keepLines/>
        <w:rPr>
          <w:b/>
          <w:bCs/>
        </w:rPr>
      </w:pPr>
      <w:r w:rsidRPr="005B25A1">
        <w:rPr>
          <w:b/>
          <w:bCs/>
        </w:rPr>
        <w:t>Plenary Discussion:</w:t>
      </w:r>
    </w:p>
    <w:p w14:paraId="3985A11F" w14:textId="77777777" w:rsidR="007615D6" w:rsidRPr="005B25A1" w:rsidRDefault="007615D6" w:rsidP="007615D6">
      <w:pPr>
        <w:keepNext/>
        <w:keepLines/>
      </w:pPr>
      <w:r>
        <w:rPr>
          <w:color w:val="FF0000"/>
        </w:rPr>
        <w:t>NO DISCUSSION RECORDED</w:t>
      </w:r>
    </w:p>
    <w:p w14:paraId="5682E94B" w14:textId="77777777" w:rsidR="007615D6" w:rsidRPr="00EB0339" w:rsidRDefault="007615D6" w:rsidP="007615D6">
      <w:r w:rsidRPr="005B25A1">
        <w:rPr>
          <w:b/>
          <w:bCs/>
        </w:rPr>
        <w:t>Status:</w:t>
      </w:r>
      <w:r>
        <w:t xml:space="preserve"> </w:t>
      </w:r>
      <w:r>
        <w:rPr>
          <w:color w:val="0000FF"/>
        </w:rPr>
        <w:t>Not concluded</w:t>
      </w:r>
      <w:r>
        <w:t>.</w:t>
      </w:r>
    </w:p>
    <w:p w14:paraId="773CC393" w14:textId="77777777" w:rsidR="00E00DA6" w:rsidRDefault="007615D6" w:rsidP="000A3FBD">
      <w:pPr>
        <w:pStyle w:val="NormTop"/>
      </w:pPr>
      <w:r>
        <w:rPr>
          <w:color w:val="0000FF"/>
        </w:rPr>
        <w:t>S2-2507291</w:t>
      </w:r>
      <w:r w:rsidRPr="00D53282">
        <w:t xml:space="preserve"> </w:t>
      </w:r>
      <w:r>
        <w:t xml:space="preserve">(P-CR) 23.700-19: [KI2, New Sol] Alert caller user the call setup time will be longer when called UE accessing via GEO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to support IMS system to play a local media to the caller user before ringing when the called UE is accessed via GEO.</w:t>
      </w:r>
    </w:p>
    <w:p w14:paraId="7127DCBB" w14:textId="77777777" w:rsidR="007615D6" w:rsidRPr="005B25A1" w:rsidRDefault="007615D6" w:rsidP="007615D6">
      <w:pPr>
        <w:keepNext/>
        <w:keepLines/>
        <w:rPr>
          <w:b/>
          <w:bCs/>
        </w:rPr>
      </w:pPr>
      <w:r w:rsidRPr="005B25A1">
        <w:rPr>
          <w:b/>
          <w:bCs/>
        </w:rPr>
        <w:t>Convenor comment:</w:t>
      </w:r>
    </w:p>
    <w:p w14:paraId="214BD55E" w14:textId="77777777" w:rsidR="007615D6" w:rsidRPr="005B25A1" w:rsidRDefault="007615D6" w:rsidP="007615D6">
      <w:pPr>
        <w:keepNext/>
        <w:keepLines/>
      </w:pPr>
      <w:r w:rsidRPr="005B25A1">
        <w:t>Handle if time allows? Long call setup alert.</w:t>
      </w:r>
    </w:p>
    <w:p w14:paraId="75452C1F" w14:textId="77777777" w:rsidR="007615D6" w:rsidRPr="005B25A1" w:rsidRDefault="007615D6" w:rsidP="007615D6">
      <w:pPr>
        <w:keepNext/>
        <w:keepLines/>
        <w:rPr>
          <w:b/>
          <w:bCs/>
        </w:rPr>
      </w:pPr>
      <w:r w:rsidRPr="005B25A1">
        <w:rPr>
          <w:b/>
          <w:bCs/>
        </w:rPr>
        <w:t>Parallel discussion:</w:t>
      </w:r>
    </w:p>
    <w:p w14:paraId="79BA8B35" w14:textId="77777777" w:rsidR="007615D6" w:rsidRPr="005B25A1" w:rsidRDefault="007615D6" w:rsidP="007615D6">
      <w:pPr>
        <w:keepNext/>
        <w:keepLines/>
      </w:pPr>
      <w:r w:rsidRPr="005B25A1">
        <w:t>-</w:t>
      </w:r>
    </w:p>
    <w:p w14:paraId="047B6A77" w14:textId="77777777" w:rsidR="007615D6" w:rsidRPr="005B25A1" w:rsidRDefault="007615D6" w:rsidP="007615D6">
      <w:pPr>
        <w:keepNext/>
        <w:keepLines/>
        <w:rPr>
          <w:b/>
          <w:bCs/>
        </w:rPr>
      </w:pPr>
      <w:r w:rsidRPr="005B25A1">
        <w:rPr>
          <w:b/>
          <w:bCs/>
        </w:rPr>
        <w:t>Plenary Discussion:</w:t>
      </w:r>
    </w:p>
    <w:p w14:paraId="0DB0149A" w14:textId="77777777" w:rsidR="007615D6" w:rsidRPr="005B25A1" w:rsidRDefault="007615D6" w:rsidP="007615D6">
      <w:pPr>
        <w:keepNext/>
        <w:keepLines/>
      </w:pPr>
      <w:r>
        <w:rPr>
          <w:color w:val="FF0000"/>
        </w:rPr>
        <w:t>NO DISCUSSION RECORDED</w:t>
      </w:r>
    </w:p>
    <w:p w14:paraId="3713025B" w14:textId="77777777" w:rsidR="007615D6" w:rsidRPr="00EB0339" w:rsidRDefault="007615D6" w:rsidP="007615D6">
      <w:r w:rsidRPr="005B25A1">
        <w:rPr>
          <w:b/>
          <w:bCs/>
        </w:rPr>
        <w:t>Status:</w:t>
      </w:r>
      <w:r>
        <w:t xml:space="preserve"> </w:t>
      </w:r>
      <w:r>
        <w:rPr>
          <w:color w:val="0000FF"/>
        </w:rPr>
        <w:t>Not concluded</w:t>
      </w:r>
      <w:r>
        <w:t>.</w:t>
      </w:r>
    </w:p>
    <w:p w14:paraId="6F4E2F8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 update</w:t>
      </w:r>
    </w:p>
    <w:p w14:paraId="258333E7" w14:textId="77777777" w:rsidR="00E00DA6" w:rsidRDefault="007615D6" w:rsidP="000A3FBD">
      <w:pPr>
        <w:pStyle w:val="NormTop"/>
      </w:pPr>
      <w:r>
        <w:rPr>
          <w:color w:val="0000FF"/>
        </w:rPr>
        <w:t>S2-2507030</w:t>
      </w:r>
      <w:r w:rsidRPr="00D53282">
        <w:t xml:space="preserve"> </w:t>
      </w:r>
      <w:r>
        <w:t>(P-CR) 23.700-19: Solution#12 update for IMS optimization to reduce call setup time (Source: vivo)</w:t>
      </w:r>
      <w:r>
        <w:br/>
      </w:r>
      <w:r w:rsidRPr="00D53282">
        <w:rPr>
          <w:b/>
        </w:rPr>
        <w:t>Document for:</w:t>
      </w:r>
      <w:r w:rsidRPr="00D53282">
        <w:t xml:space="preserve"> </w:t>
      </w:r>
      <w:r>
        <w:t>Approval</w:t>
      </w:r>
      <w:r>
        <w:br/>
      </w:r>
      <w:r w:rsidRPr="00D53282">
        <w:rPr>
          <w:b/>
        </w:rPr>
        <w:t>Abstract:</w:t>
      </w:r>
      <w:r w:rsidRPr="00D53282">
        <w:t xml:space="preserve"> </w:t>
      </w:r>
    </w:p>
    <w:p w14:paraId="356AEC2D" w14:textId="77777777" w:rsidR="007615D6" w:rsidRPr="005B25A1" w:rsidRDefault="007615D6" w:rsidP="007615D6">
      <w:pPr>
        <w:keepNext/>
        <w:keepLines/>
        <w:rPr>
          <w:b/>
          <w:bCs/>
        </w:rPr>
      </w:pPr>
      <w:r w:rsidRPr="005B25A1">
        <w:rPr>
          <w:b/>
          <w:bCs/>
        </w:rPr>
        <w:t>Parallel discussion:</w:t>
      </w:r>
    </w:p>
    <w:p w14:paraId="61F34A38" w14:textId="77777777" w:rsidR="007615D6" w:rsidRPr="005B25A1" w:rsidRDefault="007615D6" w:rsidP="007615D6">
      <w:pPr>
        <w:keepNext/>
        <w:keepLines/>
      </w:pPr>
      <w:r w:rsidRPr="005B25A1">
        <w:t>-</w:t>
      </w:r>
    </w:p>
    <w:p w14:paraId="4D73384F" w14:textId="77777777" w:rsidR="007615D6" w:rsidRPr="005B25A1" w:rsidRDefault="007615D6" w:rsidP="007615D6">
      <w:pPr>
        <w:keepNext/>
        <w:keepLines/>
        <w:rPr>
          <w:b/>
          <w:bCs/>
        </w:rPr>
      </w:pPr>
      <w:r w:rsidRPr="005B25A1">
        <w:rPr>
          <w:b/>
          <w:bCs/>
        </w:rPr>
        <w:t>Plenary Discussion:</w:t>
      </w:r>
    </w:p>
    <w:p w14:paraId="5844131A" w14:textId="77777777" w:rsidR="007615D6" w:rsidRPr="005B25A1" w:rsidRDefault="007615D6" w:rsidP="007615D6">
      <w:pPr>
        <w:keepNext/>
        <w:keepLines/>
      </w:pPr>
      <w:r>
        <w:rPr>
          <w:color w:val="FF0000"/>
        </w:rPr>
        <w:t>NO DISCUSSION RECORDED</w:t>
      </w:r>
    </w:p>
    <w:p w14:paraId="469DB592" w14:textId="77777777" w:rsidR="007615D6" w:rsidRPr="00EB0339" w:rsidRDefault="007615D6" w:rsidP="007615D6">
      <w:r w:rsidRPr="005B25A1">
        <w:rPr>
          <w:b/>
          <w:bCs/>
        </w:rPr>
        <w:t>Status:</w:t>
      </w:r>
      <w:r>
        <w:t xml:space="preserve"> </w:t>
      </w:r>
      <w:r>
        <w:rPr>
          <w:color w:val="0000FF"/>
        </w:rPr>
        <w:t>Not concluded</w:t>
      </w:r>
      <w:r>
        <w:t>.</w:t>
      </w:r>
    </w:p>
    <w:p w14:paraId="2B4B75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Emergency call</w:t>
      </w:r>
    </w:p>
    <w:p w14:paraId="08F362E4" w14:textId="77777777" w:rsidR="00E00DA6" w:rsidRDefault="007615D6" w:rsidP="000A3FBD">
      <w:pPr>
        <w:pStyle w:val="NormTop"/>
      </w:pPr>
      <w:r>
        <w:rPr>
          <w:color w:val="0000FF"/>
        </w:rPr>
        <w:t>S2-2507396</w:t>
      </w:r>
      <w:r w:rsidRPr="00D53282">
        <w:t xml:space="preserve"> </w:t>
      </w:r>
      <w:r>
        <w:t>(P-CR) 23.700-19: KI#3: Support for emergency calls over N</w:t>
      </w:r>
      <w:r>
        <w:lastRenderedPageBreak/>
        <w:t>B-IoT NTN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emergency calls over NB-IoT NTN.</w:t>
      </w:r>
    </w:p>
    <w:p w14:paraId="7C256C6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S2-2504979</w:t>
      </w:r>
      <w:r>
        <w:t>.</w:t>
      </w:r>
    </w:p>
    <w:p w14:paraId="42BC0E92" w14:textId="77777777" w:rsidR="007615D6" w:rsidRPr="005B25A1" w:rsidRDefault="007615D6" w:rsidP="007615D6">
      <w:pPr>
        <w:keepNext/>
        <w:keepLines/>
        <w:rPr>
          <w:b/>
          <w:bCs/>
        </w:rPr>
      </w:pPr>
      <w:r w:rsidRPr="005B25A1">
        <w:rPr>
          <w:b/>
          <w:bCs/>
        </w:rPr>
        <w:t>Convenor comment:</w:t>
      </w:r>
    </w:p>
    <w:p w14:paraId="4387D393" w14:textId="77777777" w:rsidR="007615D6" w:rsidRPr="005B25A1" w:rsidRDefault="007615D6" w:rsidP="007615D6">
      <w:pPr>
        <w:keepNext/>
        <w:keepLines/>
      </w:pPr>
      <w:r w:rsidRPr="005B25A1">
        <w:t>Handle . General for both CP and UP.</w:t>
      </w:r>
    </w:p>
    <w:p w14:paraId="4CCC94C1" w14:textId="77777777" w:rsidR="007615D6" w:rsidRPr="005B25A1" w:rsidRDefault="007615D6" w:rsidP="007615D6">
      <w:pPr>
        <w:keepNext/>
        <w:keepLines/>
        <w:rPr>
          <w:b/>
          <w:bCs/>
        </w:rPr>
      </w:pPr>
      <w:r w:rsidRPr="005B25A1">
        <w:rPr>
          <w:b/>
          <w:bCs/>
        </w:rPr>
        <w:t>Parallel discussion:</w:t>
      </w:r>
    </w:p>
    <w:p w14:paraId="5F738E99" w14:textId="77777777" w:rsidR="007615D6" w:rsidRPr="005B25A1" w:rsidRDefault="007615D6" w:rsidP="007615D6">
      <w:pPr>
        <w:keepNext/>
        <w:keepLines/>
      </w:pPr>
      <w:r w:rsidRPr="005B25A1">
        <w:t>-</w:t>
      </w:r>
    </w:p>
    <w:p w14:paraId="6F325F4B" w14:textId="77777777" w:rsidR="007615D6" w:rsidRPr="005B25A1" w:rsidRDefault="007615D6" w:rsidP="007615D6">
      <w:pPr>
        <w:keepNext/>
        <w:keepLines/>
        <w:rPr>
          <w:b/>
          <w:bCs/>
        </w:rPr>
      </w:pPr>
      <w:r w:rsidRPr="005B25A1">
        <w:rPr>
          <w:b/>
          <w:bCs/>
        </w:rPr>
        <w:t>Plenary Discussion:</w:t>
      </w:r>
    </w:p>
    <w:p w14:paraId="7A7EA6AB" w14:textId="77777777" w:rsidR="007615D6" w:rsidRPr="005B25A1" w:rsidRDefault="007615D6" w:rsidP="007615D6">
      <w:pPr>
        <w:keepNext/>
        <w:keepLines/>
      </w:pPr>
      <w:r>
        <w:rPr>
          <w:color w:val="FF0000"/>
        </w:rPr>
        <w:t>NO DISCUSSION RECORDED</w:t>
      </w:r>
    </w:p>
    <w:p w14:paraId="67CCFA03" w14:textId="77777777" w:rsidR="007615D6" w:rsidRPr="00EB0339" w:rsidRDefault="007615D6" w:rsidP="007615D6">
      <w:r w:rsidRPr="005B25A1">
        <w:rPr>
          <w:b/>
          <w:bCs/>
        </w:rPr>
        <w:t>Status:</w:t>
      </w:r>
      <w:r>
        <w:t xml:space="preserve"> </w:t>
      </w:r>
      <w:r>
        <w:rPr>
          <w:color w:val="0000FF"/>
        </w:rPr>
        <w:t>Not concluded</w:t>
      </w:r>
      <w:r>
        <w:t>.</w:t>
      </w:r>
    </w:p>
    <w:p w14:paraId="3DA023BA" w14:textId="77777777" w:rsidR="00E00DA6" w:rsidRDefault="007615D6" w:rsidP="000A3FBD">
      <w:pPr>
        <w:pStyle w:val="NormTop"/>
      </w:pPr>
      <w:r>
        <w:rPr>
          <w:color w:val="0000FF"/>
        </w:rPr>
        <w:t>S2-2506464</w:t>
      </w:r>
      <w:r w:rsidRPr="00D53282">
        <w:t xml:space="preserve"> </w:t>
      </w:r>
      <w:r>
        <w:t xml:space="preserve">(P-CR) 23.700-19: KI#3: New Sol: Support for </w:t>
      </w:r>
      <w:proofErr w:type="spellStart"/>
      <w:r>
        <w:t>eCall</w:t>
      </w:r>
      <w:proofErr w:type="spellEnd"/>
      <w:r>
        <w:t xml:space="preserve"> over NB-IoT NTN via GEO (Source: MediaTek Inc.)</w:t>
      </w:r>
      <w:r>
        <w:br/>
      </w:r>
      <w:r w:rsidRPr="00D53282">
        <w:rPr>
          <w:b/>
        </w:rPr>
        <w:t>Document for:</w:t>
      </w:r>
      <w:r w:rsidRPr="00D53282">
        <w:t xml:space="preserve"> </w:t>
      </w:r>
      <w:r>
        <w:t>Approval</w:t>
      </w:r>
      <w:r>
        <w:br/>
      </w:r>
      <w:r w:rsidRPr="00D53282">
        <w:rPr>
          <w:b/>
        </w:rPr>
        <w:t>Abstract:</w:t>
      </w:r>
      <w:r w:rsidRPr="00D53282">
        <w:t xml:space="preserve"> </w:t>
      </w:r>
    </w:p>
    <w:p w14:paraId="438759DB" w14:textId="77777777" w:rsidR="007615D6" w:rsidRPr="005B25A1" w:rsidRDefault="007615D6" w:rsidP="007615D6">
      <w:pPr>
        <w:keepNext/>
        <w:keepLines/>
        <w:rPr>
          <w:b/>
          <w:bCs/>
        </w:rPr>
      </w:pPr>
      <w:r w:rsidRPr="005B25A1">
        <w:rPr>
          <w:b/>
          <w:bCs/>
        </w:rPr>
        <w:t>Convenor comment:</w:t>
      </w:r>
    </w:p>
    <w:p w14:paraId="3A8F04BE" w14:textId="77777777" w:rsidR="007615D6" w:rsidRPr="005B25A1" w:rsidRDefault="007615D6" w:rsidP="007615D6">
      <w:pPr>
        <w:keepNext/>
        <w:keepLines/>
      </w:pPr>
      <w:r w:rsidRPr="005B25A1">
        <w:t>Merge into S2-2507396? General for both CP and UP.</w:t>
      </w:r>
    </w:p>
    <w:p w14:paraId="1BB5D33A" w14:textId="77777777" w:rsidR="007615D6" w:rsidRPr="005B25A1" w:rsidRDefault="007615D6" w:rsidP="007615D6">
      <w:pPr>
        <w:keepNext/>
        <w:keepLines/>
        <w:rPr>
          <w:b/>
          <w:bCs/>
        </w:rPr>
      </w:pPr>
      <w:r w:rsidRPr="005B25A1">
        <w:rPr>
          <w:b/>
          <w:bCs/>
        </w:rPr>
        <w:t>Parallel discussion:</w:t>
      </w:r>
    </w:p>
    <w:p w14:paraId="2975289F" w14:textId="77777777" w:rsidR="007615D6" w:rsidRPr="005B25A1" w:rsidRDefault="007615D6" w:rsidP="007615D6">
      <w:pPr>
        <w:keepNext/>
        <w:keepLines/>
      </w:pPr>
      <w:r w:rsidRPr="005B25A1">
        <w:t>-</w:t>
      </w:r>
    </w:p>
    <w:p w14:paraId="0EA4195B" w14:textId="77777777" w:rsidR="007615D6" w:rsidRPr="005B25A1" w:rsidRDefault="007615D6" w:rsidP="007615D6">
      <w:pPr>
        <w:keepNext/>
        <w:keepLines/>
        <w:rPr>
          <w:b/>
          <w:bCs/>
        </w:rPr>
      </w:pPr>
      <w:r w:rsidRPr="005B25A1">
        <w:rPr>
          <w:b/>
          <w:bCs/>
        </w:rPr>
        <w:t>Plenary Discussion:</w:t>
      </w:r>
    </w:p>
    <w:p w14:paraId="486D775F" w14:textId="77777777" w:rsidR="007615D6" w:rsidRPr="005B25A1" w:rsidRDefault="007615D6" w:rsidP="007615D6">
      <w:pPr>
        <w:keepNext/>
        <w:keepLines/>
      </w:pPr>
      <w:r>
        <w:rPr>
          <w:color w:val="FF0000"/>
        </w:rPr>
        <w:t>NO DISCUSSION RECORDED</w:t>
      </w:r>
    </w:p>
    <w:p w14:paraId="2A896402" w14:textId="77777777" w:rsidR="007615D6" w:rsidRPr="00EB0339" w:rsidRDefault="007615D6" w:rsidP="007615D6">
      <w:r w:rsidRPr="005B25A1">
        <w:rPr>
          <w:b/>
          <w:bCs/>
        </w:rPr>
        <w:t>Status:</w:t>
      </w:r>
      <w:r>
        <w:t xml:space="preserve"> </w:t>
      </w:r>
      <w:r>
        <w:rPr>
          <w:color w:val="0000FF"/>
        </w:rPr>
        <w:t>Not concluded</w:t>
      </w:r>
      <w:r>
        <w:t>.</w:t>
      </w:r>
    </w:p>
    <w:p w14:paraId="73CE7B2A" w14:textId="77777777" w:rsidR="00E00DA6" w:rsidRDefault="007615D6" w:rsidP="000A3FBD">
      <w:pPr>
        <w:pStyle w:val="NormTop"/>
      </w:pPr>
      <w:r>
        <w:rPr>
          <w:color w:val="0000FF"/>
        </w:rPr>
        <w:t>S2-2507077</w:t>
      </w:r>
      <w:r w:rsidRPr="00D53282">
        <w:t xml:space="preserve"> </w:t>
      </w:r>
      <w:r>
        <w:t>(P-CR) 23.700-19: KI #3, New Sol: IMS emergency service for NB-IoT device using GEO satellite access to EPC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issue#3 in TR 23.700-19.</w:t>
      </w:r>
    </w:p>
    <w:p w14:paraId="5357DD5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S2-2505228</w:t>
      </w:r>
      <w:r>
        <w:t>.</w:t>
      </w:r>
    </w:p>
    <w:p w14:paraId="6CD224FF" w14:textId="77777777" w:rsidR="007615D6" w:rsidRPr="005B25A1" w:rsidRDefault="007615D6" w:rsidP="007615D6">
      <w:pPr>
        <w:keepNext/>
        <w:keepLines/>
        <w:rPr>
          <w:b/>
          <w:bCs/>
        </w:rPr>
      </w:pPr>
      <w:r w:rsidRPr="005B25A1">
        <w:rPr>
          <w:b/>
          <w:bCs/>
        </w:rPr>
        <w:t>Convenor comment:</w:t>
      </w:r>
    </w:p>
    <w:p w14:paraId="54E229CB" w14:textId="77777777" w:rsidR="007615D6" w:rsidRPr="005B25A1" w:rsidRDefault="007615D6" w:rsidP="007615D6">
      <w:pPr>
        <w:keepNext/>
        <w:keepLines/>
      </w:pPr>
      <w:r w:rsidRPr="005B25A1">
        <w:t>Handle . IMS optimization for UE detectable/non-detectable IMS emergency session.</w:t>
      </w:r>
    </w:p>
    <w:p w14:paraId="036A44F7" w14:textId="77777777" w:rsidR="007615D6" w:rsidRPr="005B25A1" w:rsidRDefault="007615D6" w:rsidP="007615D6">
      <w:pPr>
        <w:keepNext/>
        <w:keepLines/>
        <w:rPr>
          <w:b/>
          <w:bCs/>
        </w:rPr>
      </w:pPr>
      <w:r w:rsidRPr="005B25A1">
        <w:rPr>
          <w:b/>
          <w:bCs/>
        </w:rPr>
        <w:t>Parallel discussion:</w:t>
      </w:r>
    </w:p>
    <w:p w14:paraId="1EE460A5" w14:textId="77777777" w:rsidR="007615D6" w:rsidRPr="005B25A1" w:rsidRDefault="007615D6" w:rsidP="007615D6">
      <w:pPr>
        <w:keepNext/>
        <w:keepLines/>
      </w:pPr>
      <w:r w:rsidRPr="005B25A1">
        <w:t>-</w:t>
      </w:r>
    </w:p>
    <w:p w14:paraId="3A5C5429" w14:textId="77777777" w:rsidR="007615D6" w:rsidRPr="005B25A1" w:rsidRDefault="007615D6" w:rsidP="007615D6">
      <w:pPr>
        <w:keepNext/>
        <w:keepLines/>
        <w:rPr>
          <w:b/>
          <w:bCs/>
        </w:rPr>
      </w:pPr>
      <w:r w:rsidRPr="005B25A1">
        <w:rPr>
          <w:b/>
          <w:bCs/>
        </w:rPr>
        <w:t>Plenary Discussion:</w:t>
      </w:r>
    </w:p>
    <w:p w14:paraId="031587E8" w14:textId="77777777" w:rsidR="007615D6" w:rsidRPr="005B25A1" w:rsidRDefault="007615D6" w:rsidP="007615D6">
      <w:pPr>
        <w:keepNext/>
        <w:keepLines/>
      </w:pPr>
      <w:r>
        <w:rPr>
          <w:color w:val="FF0000"/>
        </w:rPr>
        <w:t>NO DISCUSSION RECORDED</w:t>
      </w:r>
    </w:p>
    <w:p w14:paraId="6C0B8F0B" w14:textId="77777777" w:rsidR="007615D6" w:rsidRPr="00EB0339" w:rsidRDefault="007615D6" w:rsidP="007615D6">
      <w:r w:rsidRPr="005B25A1">
        <w:rPr>
          <w:b/>
          <w:bCs/>
        </w:rPr>
        <w:t>Status:</w:t>
      </w:r>
      <w:r>
        <w:t xml:space="preserve"> </w:t>
      </w:r>
      <w:r>
        <w:rPr>
          <w:color w:val="0000FF"/>
        </w:rPr>
        <w:t>Not concluded</w:t>
      </w:r>
      <w:r>
        <w:t>.</w:t>
      </w:r>
    </w:p>
    <w:p w14:paraId="127B88F2" w14:textId="77777777" w:rsidR="00E00DA6" w:rsidRDefault="007615D6" w:rsidP="000A3FBD">
      <w:pPr>
        <w:pStyle w:val="NormTop"/>
      </w:pPr>
      <w:r>
        <w:rPr>
          <w:color w:val="0000FF"/>
        </w:rPr>
        <w:t>S2-2507233</w:t>
      </w:r>
      <w:r w:rsidRPr="00D53282">
        <w:t xml:space="preserve"> </w:t>
      </w:r>
      <w:r>
        <w:t xml:space="preserve">(P-CR) 23.700-19: KI#3: New Sol: Supporting of IMS emergency call over NB-IoT </w:t>
      </w:r>
      <w:r>
        <w:lastRenderedPageBreak/>
        <w:t>GEO (Source: Xiaomi)</w:t>
      </w:r>
      <w:r>
        <w:br/>
      </w:r>
      <w:r w:rsidRPr="00D53282">
        <w:rPr>
          <w:b/>
        </w:rPr>
        <w:t>Document for:</w:t>
      </w:r>
      <w:r w:rsidRPr="00D53282">
        <w:t xml:space="preserve"> </w:t>
      </w:r>
      <w:r>
        <w:t>Approval</w:t>
      </w:r>
      <w:r>
        <w:br/>
      </w:r>
      <w:r w:rsidRPr="00D53282">
        <w:rPr>
          <w:b/>
        </w:rPr>
        <w:t>Abstract:</w:t>
      </w:r>
      <w:r w:rsidRPr="00D53282">
        <w:t xml:space="preserve"> </w:t>
      </w:r>
    </w:p>
    <w:p w14:paraId="28415E58" w14:textId="77777777" w:rsidR="007615D6" w:rsidRPr="005B25A1" w:rsidRDefault="007615D6" w:rsidP="007615D6">
      <w:pPr>
        <w:keepNext/>
        <w:keepLines/>
        <w:rPr>
          <w:b/>
          <w:bCs/>
        </w:rPr>
      </w:pPr>
      <w:r w:rsidRPr="005B25A1">
        <w:rPr>
          <w:b/>
          <w:bCs/>
        </w:rPr>
        <w:t>Convenor comment:</w:t>
      </w:r>
    </w:p>
    <w:p w14:paraId="6ECD12CF" w14:textId="77777777" w:rsidR="007615D6" w:rsidRPr="005B25A1" w:rsidRDefault="007615D6" w:rsidP="007615D6">
      <w:pPr>
        <w:keepNext/>
        <w:keepLines/>
      </w:pPr>
      <w:r w:rsidRPr="005B25A1">
        <w:t>Merged into S2-2507077? IMS optimization for UE detectable/non-detectable IMS emergency session.</w:t>
      </w:r>
    </w:p>
    <w:p w14:paraId="4C577BEB" w14:textId="77777777" w:rsidR="007615D6" w:rsidRPr="005B25A1" w:rsidRDefault="007615D6" w:rsidP="007615D6">
      <w:pPr>
        <w:keepNext/>
        <w:keepLines/>
        <w:rPr>
          <w:b/>
          <w:bCs/>
        </w:rPr>
      </w:pPr>
      <w:r w:rsidRPr="005B25A1">
        <w:rPr>
          <w:b/>
          <w:bCs/>
        </w:rPr>
        <w:t>Parallel discussion:</w:t>
      </w:r>
    </w:p>
    <w:p w14:paraId="5339D5CA" w14:textId="77777777" w:rsidR="007615D6" w:rsidRPr="005B25A1" w:rsidRDefault="007615D6" w:rsidP="007615D6">
      <w:pPr>
        <w:keepNext/>
        <w:keepLines/>
      </w:pPr>
      <w:r w:rsidRPr="005B25A1">
        <w:t>-</w:t>
      </w:r>
    </w:p>
    <w:p w14:paraId="6CCB840A" w14:textId="77777777" w:rsidR="007615D6" w:rsidRPr="005B25A1" w:rsidRDefault="007615D6" w:rsidP="007615D6">
      <w:pPr>
        <w:keepNext/>
        <w:keepLines/>
        <w:rPr>
          <w:b/>
          <w:bCs/>
        </w:rPr>
      </w:pPr>
      <w:r w:rsidRPr="005B25A1">
        <w:rPr>
          <w:b/>
          <w:bCs/>
        </w:rPr>
        <w:t>Plenary Discussion:</w:t>
      </w:r>
    </w:p>
    <w:p w14:paraId="569575C8" w14:textId="77777777" w:rsidR="007615D6" w:rsidRPr="005B25A1" w:rsidRDefault="007615D6" w:rsidP="007615D6">
      <w:pPr>
        <w:keepNext/>
        <w:keepLines/>
      </w:pPr>
      <w:r>
        <w:rPr>
          <w:color w:val="FF0000"/>
        </w:rPr>
        <w:t>NO DISCUSSION RECORDED</w:t>
      </w:r>
    </w:p>
    <w:p w14:paraId="3ED46720" w14:textId="77777777" w:rsidR="007615D6" w:rsidRPr="00EB0339" w:rsidRDefault="007615D6" w:rsidP="007615D6">
      <w:r w:rsidRPr="005B25A1">
        <w:rPr>
          <w:b/>
          <w:bCs/>
        </w:rPr>
        <w:t>Status:</w:t>
      </w:r>
      <w:r>
        <w:t xml:space="preserve"> </w:t>
      </w:r>
      <w:r>
        <w:rPr>
          <w:color w:val="0000FF"/>
        </w:rPr>
        <w:t>Not concluded</w:t>
      </w:r>
      <w:r>
        <w:t>.</w:t>
      </w:r>
    </w:p>
    <w:p w14:paraId="75851EEC" w14:textId="77777777" w:rsidR="00E00DA6" w:rsidRDefault="007615D6" w:rsidP="000A3FBD">
      <w:pPr>
        <w:pStyle w:val="NormTop"/>
      </w:pPr>
      <w:r>
        <w:rPr>
          <w:color w:val="0000FF"/>
        </w:rPr>
        <w:t>S2-2507288</w:t>
      </w:r>
      <w:r w:rsidRPr="00D53282">
        <w:t xml:space="preserve"> </w:t>
      </w:r>
      <w:r>
        <w:t xml:space="preserve">(P-CR) 23.700-19: [KI #3&amp;4, New Sol] Emergency number provision for UE access to NB-IoT GEO based on UE location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Solution to support emergency number provision for UE access over NB-IoT GEO based on UE location.</w:t>
      </w:r>
    </w:p>
    <w:p w14:paraId="0F003DF2" w14:textId="77777777" w:rsidR="007615D6" w:rsidRPr="005B25A1" w:rsidRDefault="007615D6" w:rsidP="007615D6">
      <w:pPr>
        <w:keepNext/>
        <w:keepLines/>
        <w:rPr>
          <w:b/>
          <w:bCs/>
        </w:rPr>
      </w:pPr>
      <w:r w:rsidRPr="005B25A1">
        <w:rPr>
          <w:b/>
          <w:bCs/>
        </w:rPr>
        <w:t>Convenor comment:</w:t>
      </w:r>
    </w:p>
    <w:p w14:paraId="17552A48" w14:textId="77777777" w:rsidR="007615D6" w:rsidRPr="005B25A1" w:rsidRDefault="007615D6" w:rsidP="007615D6">
      <w:pPr>
        <w:keepNext/>
        <w:keepLines/>
      </w:pPr>
      <w:r w:rsidRPr="005B25A1">
        <w:t>Handle . Emergency number provision.</w:t>
      </w:r>
    </w:p>
    <w:p w14:paraId="3943DCEE" w14:textId="77777777" w:rsidR="007615D6" w:rsidRPr="005B25A1" w:rsidRDefault="007615D6" w:rsidP="007615D6">
      <w:pPr>
        <w:keepNext/>
        <w:keepLines/>
        <w:rPr>
          <w:b/>
          <w:bCs/>
        </w:rPr>
      </w:pPr>
      <w:r w:rsidRPr="005B25A1">
        <w:rPr>
          <w:b/>
          <w:bCs/>
        </w:rPr>
        <w:t>Parallel discussion:</w:t>
      </w:r>
    </w:p>
    <w:p w14:paraId="7B7F68F4" w14:textId="77777777" w:rsidR="007615D6" w:rsidRPr="005B25A1" w:rsidRDefault="007615D6" w:rsidP="007615D6">
      <w:pPr>
        <w:keepNext/>
        <w:keepLines/>
      </w:pPr>
      <w:r w:rsidRPr="005B25A1">
        <w:t>-</w:t>
      </w:r>
    </w:p>
    <w:p w14:paraId="61EA5851" w14:textId="77777777" w:rsidR="007615D6" w:rsidRPr="005B25A1" w:rsidRDefault="007615D6" w:rsidP="007615D6">
      <w:pPr>
        <w:keepNext/>
        <w:keepLines/>
        <w:rPr>
          <w:b/>
          <w:bCs/>
        </w:rPr>
      </w:pPr>
      <w:r w:rsidRPr="005B25A1">
        <w:rPr>
          <w:b/>
          <w:bCs/>
        </w:rPr>
        <w:t>Plenary Discussion:</w:t>
      </w:r>
    </w:p>
    <w:p w14:paraId="764B090B" w14:textId="77777777" w:rsidR="007615D6" w:rsidRPr="005B25A1" w:rsidRDefault="007615D6" w:rsidP="007615D6">
      <w:pPr>
        <w:keepNext/>
        <w:keepLines/>
      </w:pPr>
      <w:r>
        <w:rPr>
          <w:color w:val="FF0000"/>
        </w:rPr>
        <w:t>NO DISCUSSION RECORDED</w:t>
      </w:r>
    </w:p>
    <w:p w14:paraId="37A6E13C" w14:textId="77777777" w:rsidR="007615D6" w:rsidRPr="00EB0339" w:rsidRDefault="007615D6" w:rsidP="007615D6">
      <w:r w:rsidRPr="005B25A1">
        <w:rPr>
          <w:b/>
          <w:bCs/>
        </w:rPr>
        <w:t>Status:</w:t>
      </w:r>
      <w:r>
        <w:t xml:space="preserve"> </w:t>
      </w:r>
      <w:r>
        <w:rPr>
          <w:color w:val="0000FF"/>
        </w:rPr>
        <w:t>Not concluded</w:t>
      </w:r>
      <w:r>
        <w:t>.</w:t>
      </w:r>
    </w:p>
    <w:p w14:paraId="181B868D" w14:textId="77777777" w:rsidR="00E00DA6" w:rsidRDefault="007615D6" w:rsidP="000A3FBD">
      <w:pPr>
        <w:pStyle w:val="NormTop"/>
      </w:pPr>
      <w:r>
        <w:rPr>
          <w:color w:val="0000FF"/>
        </w:rPr>
        <w:t>S2-2506273</w:t>
      </w:r>
      <w:r w:rsidRPr="00D53282">
        <w:t xml:space="preserve"> </w:t>
      </w:r>
      <w:r>
        <w:t xml:space="preserve">(P-CR) 23.700-19: New solution: Emergency QoS awareness at </w:t>
      </w:r>
      <w:proofErr w:type="spellStart"/>
      <w:r>
        <w:t>eNB</w:t>
      </w:r>
      <w:proofErr w:type="spellEnd"/>
      <w:r>
        <w:t xml:space="preserve"> for IMS Emergency Call via Control Plane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to support Emergency QoS awareness at </w:t>
      </w:r>
      <w:proofErr w:type="spellStart"/>
      <w:r>
        <w:t>eNB</w:t>
      </w:r>
      <w:proofErr w:type="spellEnd"/>
      <w:r>
        <w:t xml:space="preserve"> for IMS Emergency Call via Control Plane.</w:t>
      </w:r>
    </w:p>
    <w:p w14:paraId="73059B3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S2-2505267</w:t>
      </w:r>
      <w:r>
        <w:t>.</w:t>
      </w:r>
    </w:p>
    <w:p w14:paraId="391FD469" w14:textId="77777777" w:rsidR="007615D6" w:rsidRPr="005B25A1" w:rsidRDefault="007615D6" w:rsidP="007615D6">
      <w:pPr>
        <w:keepNext/>
        <w:keepLines/>
        <w:rPr>
          <w:b/>
          <w:bCs/>
        </w:rPr>
      </w:pPr>
      <w:r w:rsidRPr="005B25A1">
        <w:rPr>
          <w:b/>
          <w:bCs/>
        </w:rPr>
        <w:t>Convenor comment:</w:t>
      </w:r>
    </w:p>
    <w:p w14:paraId="152494BE" w14:textId="77777777" w:rsidR="007615D6" w:rsidRPr="005B25A1" w:rsidRDefault="007615D6" w:rsidP="007615D6">
      <w:pPr>
        <w:keepNext/>
        <w:keepLines/>
      </w:pPr>
      <w:r w:rsidRPr="005B25A1">
        <w:t>Postponed? IMS signalling &amp; media are over CP.</w:t>
      </w:r>
    </w:p>
    <w:p w14:paraId="376AF346" w14:textId="77777777" w:rsidR="007615D6" w:rsidRPr="005B25A1" w:rsidRDefault="007615D6" w:rsidP="007615D6">
      <w:pPr>
        <w:keepNext/>
        <w:keepLines/>
        <w:rPr>
          <w:b/>
          <w:bCs/>
        </w:rPr>
      </w:pPr>
      <w:r w:rsidRPr="005B25A1">
        <w:rPr>
          <w:b/>
          <w:bCs/>
        </w:rPr>
        <w:t>Parallel discussion:</w:t>
      </w:r>
    </w:p>
    <w:p w14:paraId="1D038B64" w14:textId="77777777" w:rsidR="007615D6" w:rsidRPr="005B25A1" w:rsidRDefault="007615D6" w:rsidP="007615D6">
      <w:pPr>
        <w:keepNext/>
        <w:keepLines/>
      </w:pPr>
      <w:r w:rsidRPr="005B25A1">
        <w:t>-</w:t>
      </w:r>
    </w:p>
    <w:p w14:paraId="2C072F54" w14:textId="77777777" w:rsidR="007615D6" w:rsidRPr="005B25A1" w:rsidRDefault="007615D6" w:rsidP="007615D6">
      <w:pPr>
        <w:keepNext/>
        <w:keepLines/>
        <w:rPr>
          <w:b/>
          <w:bCs/>
        </w:rPr>
      </w:pPr>
      <w:r w:rsidRPr="005B25A1">
        <w:rPr>
          <w:b/>
          <w:bCs/>
        </w:rPr>
        <w:t>Plenary Discussion:</w:t>
      </w:r>
    </w:p>
    <w:p w14:paraId="2AAF859B" w14:textId="77777777" w:rsidR="007615D6" w:rsidRPr="005B25A1" w:rsidRDefault="007615D6" w:rsidP="007615D6">
      <w:pPr>
        <w:keepNext/>
        <w:keepLines/>
      </w:pPr>
      <w:r>
        <w:rPr>
          <w:color w:val="FF0000"/>
        </w:rPr>
        <w:t>NO DISCUSSION RECORDED</w:t>
      </w:r>
    </w:p>
    <w:p w14:paraId="2AA547DA" w14:textId="77777777" w:rsidR="007615D6" w:rsidRPr="00EB0339" w:rsidRDefault="007615D6" w:rsidP="007615D6">
      <w:r w:rsidRPr="005B25A1">
        <w:rPr>
          <w:b/>
          <w:bCs/>
        </w:rPr>
        <w:t>Status:</w:t>
      </w:r>
      <w:r>
        <w:t xml:space="preserve"> </w:t>
      </w:r>
      <w:r>
        <w:rPr>
          <w:color w:val="0000FF"/>
        </w:rPr>
        <w:t>Not concluded</w:t>
      </w:r>
      <w:r>
        <w:t>.</w:t>
      </w:r>
    </w:p>
    <w:p w14:paraId="21C2470C" w14:textId="77777777" w:rsidR="00E00DA6" w:rsidRDefault="007615D6" w:rsidP="000A3FBD">
      <w:pPr>
        <w:pStyle w:val="NormTop"/>
      </w:pPr>
      <w:r>
        <w:rPr>
          <w:color w:val="0000FF"/>
        </w:rPr>
        <w:t>S2-2507437</w:t>
      </w:r>
      <w:r w:rsidRPr="00D53282">
        <w:t xml:space="preserve"> </w:t>
      </w:r>
      <w:r>
        <w:t>(P-CR) 23.700-19: KI#3: Support for emergency calls over NB-IoT NTN (Source: S</w:t>
      </w:r>
      <w:r>
        <w:lastRenderedPageBreak/>
        <w:t>amsung)</w:t>
      </w:r>
      <w:r>
        <w:br/>
      </w:r>
      <w:r w:rsidRPr="00D53282">
        <w:rPr>
          <w:b/>
        </w:rPr>
        <w:t>Document for:</w:t>
      </w:r>
      <w:r w:rsidRPr="00D53282">
        <w:t xml:space="preserve"> </w:t>
      </w:r>
      <w:r>
        <w:t>Approval</w:t>
      </w:r>
      <w:r>
        <w:br/>
      </w:r>
      <w:r w:rsidRPr="00D53282">
        <w:rPr>
          <w:b/>
        </w:rPr>
        <w:t>Abstract:</w:t>
      </w:r>
      <w:r w:rsidRPr="00D53282">
        <w:t xml:space="preserve"> </w:t>
      </w:r>
    </w:p>
    <w:p w14:paraId="352C4A76" w14:textId="77777777" w:rsidR="007615D6" w:rsidRPr="005B25A1" w:rsidRDefault="007615D6" w:rsidP="007615D6">
      <w:pPr>
        <w:keepNext/>
        <w:keepLines/>
        <w:rPr>
          <w:b/>
          <w:bCs/>
        </w:rPr>
      </w:pPr>
      <w:r w:rsidRPr="005B25A1">
        <w:rPr>
          <w:b/>
          <w:bCs/>
        </w:rPr>
        <w:t>Convenor comment:</w:t>
      </w:r>
    </w:p>
    <w:p w14:paraId="7F31660F" w14:textId="77777777" w:rsidR="007615D6" w:rsidRPr="005B25A1" w:rsidRDefault="007615D6" w:rsidP="007615D6">
      <w:pPr>
        <w:keepNext/>
        <w:keepLines/>
      </w:pPr>
      <w:r w:rsidRPr="005B25A1">
        <w:t>Postponed? IMS signalling over CP.</w:t>
      </w:r>
    </w:p>
    <w:p w14:paraId="25253B72" w14:textId="77777777" w:rsidR="007615D6" w:rsidRPr="005B25A1" w:rsidRDefault="007615D6" w:rsidP="007615D6">
      <w:pPr>
        <w:keepNext/>
        <w:keepLines/>
        <w:rPr>
          <w:b/>
          <w:bCs/>
        </w:rPr>
      </w:pPr>
      <w:r w:rsidRPr="005B25A1">
        <w:rPr>
          <w:b/>
          <w:bCs/>
        </w:rPr>
        <w:t>Parallel discussion:</w:t>
      </w:r>
    </w:p>
    <w:p w14:paraId="206650C5" w14:textId="77777777" w:rsidR="007615D6" w:rsidRPr="005B25A1" w:rsidRDefault="007615D6" w:rsidP="007615D6">
      <w:pPr>
        <w:keepNext/>
        <w:keepLines/>
      </w:pPr>
      <w:r w:rsidRPr="005B25A1">
        <w:t>-</w:t>
      </w:r>
    </w:p>
    <w:p w14:paraId="10354C91" w14:textId="77777777" w:rsidR="007615D6" w:rsidRPr="005B25A1" w:rsidRDefault="007615D6" w:rsidP="007615D6">
      <w:pPr>
        <w:keepNext/>
        <w:keepLines/>
        <w:rPr>
          <w:b/>
          <w:bCs/>
        </w:rPr>
      </w:pPr>
      <w:r w:rsidRPr="005B25A1">
        <w:rPr>
          <w:b/>
          <w:bCs/>
        </w:rPr>
        <w:t>Plenary Discussion:</w:t>
      </w:r>
    </w:p>
    <w:p w14:paraId="67C71696" w14:textId="77777777" w:rsidR="007615D6" w:rsidRPr="005B25A1" w:rsidRDefault="007615D6" w:rsidP="007615D6">
      <w:pPr>
        <w:keepNext/>
        <w:keepLines/>
      </w:pPr>
      <w:r>
        <w:rPr>
          <w:color w:val="FF0000"/>
        </w:rPr>
        <w:t>NO DISCUSSION RECORDED</w:t>
      </w:r>
    </w:p>
    <w:p w14:paraId="5BBA765F" w14:textId="77777777" w:rsidR="007615D6" w:rsidRPr="00EB0339" w:rsidRDefault="007615D6" w:rsidP="007615D6">
      <w:r w:rsidRPr="005B25A1">
        <w:rPr>
          <w:b/>
          <w:bCs/>
        </w:rPr>
        <w:t>Status:</w:t>
      </w:r>
      <w:r>
        <w:t xml:space="preserve"> </w:t>
      </w:r>
      <w:r>
        <w:rPr>
          <w:color w:val="0000FF"/>
        </w:rPr>
        <w:t>Not concluded</w:t>
      </w:r>
      <w:r>
        <w:t>.</w:t>
      </w:r>
    </w:p>
    <w:p w14:paraId="1B5BFA59" w14:textId="77777777" w:rsidR="00E00DA6" w:rsidRDefault="007615D6" w:rsidP="000A3FBD">
      <w:pPr>
        <w:pStyle w:val="NormTop"/>
      </w:pPr>
      <w:r>
        <w:rPr>
          <w:color w:val="0000FF"/>
        </w:rPr>
        <w:t>S2-2506648</w:t>
      </w:r>
      <w:r w:rsidRPr="00D53282">
        <w:t xml:space="preserve"> </w:t>
      </w:r>
      <w:r>
        <w:t>(P-CR) 23.700-19: KI#3: New Sol: Location Retrieval for GEO IMS Emergency Calls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KI#3.</w:t>
      </w:r>
    </w:p>
    <w:p w14:paraId="329FE806" w14:textId="77777777" w:rsidR="007615D6" w:rsidRPr="005B25A1" w:rsidRDefault="007615D6" w:rsidP="007615D6">
      <w:pPr>
        <w:keepNext/>
        <w:keepLines/>
        <w:rPr>
          <w:b/>
          <w:bCs/>
        </w:rPr>
      </w:pPr>
      <w:r w:rsidRPr="005B25A1">
        <w:rPr>
          <w:b/>
          <w:bCs/>
        </w:rPr>
        <w:t>Convenor comment:</w:t>
      </w:r>
    </w:p>
    <w:p w14:paraId="3B94F0CB" w14:textId="77777777" w:rsidR="007615D6" w:rsidRPr="005B25A1" w:rsidRDefault="007615D6" w:rsidP="007615D6">
      <w:pPr>
        <w:keepNext/>
        <w:keepLines/>
      </w:pPr>
      <w:r w:rsidRPr="005B25A1">
        <w:t>Postponed? UP based solution, the UE reports GNSS in SIP-INVITE.</w:t>
      </w:r>
    </w:p>
    <w:p w14:paraId="5BE66194" w14:textId="77777777" w:rsidR="007615D6" w:rsidRPr="005B25A1" w:rsidRDefault="007615D6" w:rsidP="007615D6">
      <w:pPr>
        <w:keepNext/>
        <w:keepLines/>
        <w:rPr>
          <w:b/>
          <w:bCs/>
        </w:rPr>
      </w:pPr>
      <w:r w:rsidRPr="005B25A1">
        <w:rPr>
          <w:b/>
          <w:bCs/>
        </w:rPr>
        <w:t>Parallel discussion:</w:t>
      </w:r>
    </w:p>
    <w:p w14:paraId="303A4FB2" w14:textId="77777777" w:rsidR="007615D6" w:rsidRPr="005B25A1" w:rsidRDefault="007615D6" w:rsidP="007615D6">
      <w:pPr>
        <w:keepNext/>
        <w:keepLines/>
      </w:pPr>
      <w:r w:rsidRPr="005B25A1">
        <w:t>-</w:t>
      </w:r>
    </w:p>
    <w:p w14:paraId="48102CD7" w14:textId="77777777" w:rsidR="007615D6" w:rsidRPr="005B25A1" w:rsidRDefault="007615D6" w:rsidP="007615D6">
      <w:pPr>
        <w:keepNext/>
        <w:keepLines/>
        <w:rPr>
          <w:b/>
          <w:bCs/>
        </w:rPr>
      </w:pPr>
      <w:r w:rsidRPr="005B25A1">
        <w:rPr>
          <w:b/>
          <w:bCs/>
        </w:rPr>
        <w:t>Plenary Discussion:</w:t>
      </w:r>
    </w:p>
    <w:p w14:paraId="2F951164" w14:textId="77777777" w:rsidR="007615D6" w:rsidRPr="005B25A1" w:rsidRDefault="007615D6" w:rsidP="007615D6">
      <w:pPr>
        <w:keepNext/>
        <w:keepLines/>
      </w:pPr>
      <w:r>
        <w:rPr>
          <w:color w:val="FF0000"/>
        </w:rPr>
        <w:t>NO DISCUSSION RECORDED</w:t>
      </w:r>
    </w:p>
    <w:p w14:paraId="04C908A4" w14:textId="77777777" w:rsidR="007615D6" w:rsidRPr="00EB0339" w:rsidRDefault="007615D6" w:rsidP="007615D6">
      <w:r w:rsidRPr="005B25A1">
        <w:rPr>
          <w:b/>
          <w:bCs/>
        </w:rPr>
        <w:t>Status:</w:t>
      </w:r>
      <w:r>
        <w:t xml:space="preserve"> </w:t>
      </w:r>
      <w:r>
        <w:rPr>
          <w:color w:val="0000FF"/>
        </w:rPr>
        <w:t>Not concluded</w:t>
      </w:r>
      <w:r>
        <w:t>.</w:t>
      </w:r>
    </w:p>
    <w:p w14:paraId="2F5D30D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location service for emergency</w:t>
      </w:r>
    </w:p>
    <w:p w14:paraId="2527FAA8" w14:textId="77777777" w:rsidR="00E00DA6" w:rsidRDefault="007615D6" w:rsidP="000A3FBD">
      <w:pPr>
        <w:pStyle w:val="NormTop"/>
      </w:pPr>
      <w:r>
        <w:rPr>
          <w:color w:val="0000FF"/>
        </w:rPr>
        <w:t>S2-2506915</w:t>
      </w:r>
      <w:r w:rsidRPr="00D53282">
        <w:t xml:space="preserve"> </w:t>
      </w:r>
      <w:r>
        <w:t>(P-CR) 23.700-19: KI#4: Support for location information for emergency calls over NB-IoT NTN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location information for emergency calls over NB-IoT NTN.</w:t>
      </w:r>
    </w:p>
    <w:p w14:paraId="09C7C23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S2-2505046</w:t>
      </w:r>
      <w:r>
        <w:t>.</w:t>
      </w:r>
    </w:p>
    <w:p w14:paraId="4F739BBD" w14:textId="77777777" w:rsidR="007615D6" w:rsidRPr="005B25A1" w:rsidRDefault="007615D6" w:rsidP="007615D6">
      <w:pPr>
        <w:keepNext/>
        <w:keepLines/>
        <w:rPr>
          <w:b/>
          <w:bCs/>
        </w:rPr>
      </w:pPr>
      <w:r w:rsidRPr="005B25A1">
        <w:rPr>
          <w:b/>
          <w:bCs/>
        </w:rPr>
        <w:t>Convenor comment:</w:t>
      </w:r>
    </w:p>
    <w:p w14:paraId="212A8BFC" w14:textId="77777777" w:rsidR="007615D6" w:rsidRPr="005B25A1" w:rsidRDefault="007615D6" w:rsidP="007615D6">
      <w:pPr>
        <w:keepNext/>
        <w:keepLines/>
      </w:pPr>
      <w:r w:rsidRPr="005B25A1">
        <w:t>Handle.</w:t>
      </w:r>
    </w:p>
    <w:p w14:paraId="784912B8" w14:textId="77777777" w:rsidR="007615D6" w:rsidRPr="005B25A1" w:rsidRDefault="007615D6" w:rsidP="007615D6">
      <w:pPr>
        <w:keepNext/>
        <w:keepLines/>
        <w:rPr>
          <w:b/>
          <w:bCs/>
        </w:rPr>
      </w:pPr>
      <w:r w:rsidRPr="005B25A1">
        <w:rPr>
          <w:b/>
          <w:bCs/>
        </w:rPr>
        <w:t>Parallel discussion:</w:t>
      </w:r>
    </w:p>
    <w:p w14:paraId="26600452" w14:textId="77777777" w:rsidR="007615D6" w:rsidRPr="005B25A1" w:rsidRDefault="007615D6" w:rsidP="007615D6">
      <w:pPr>
        <w:keepNext/>
        <w:keepLines/>
      </w:pPr>
      <w:r w:rsidRPr="005B25A1">
        <w:t>-</w:t>
      </w:r>
    </w:p>
    <w:p w14:paraId="4C9291C9" w14:textId="77777777" w:rsidR="007615D6" w:rsidRPr="005B25A1" w:rsidRDefault="007615D6" w:rsidP="007615D6">
      <w:pPr>
        <w:keepNext/>
        <w:keepLines/>
        <w:rPr>
          <w:b/>
          <w:bCs/>
        </w:rPr>
      </w:pPr>
      <w:r w:rsidRPr="005B25A1">
        <w:rPr>
          <w:b/>
          <w:bCs/>
        </w:rPr>
        <w:t>Plenary Discussion:</w:t>
      </w:r>
    </w:p>
    <w:p w14:paraId="2DEF9740" w14:textId="77777777" w:rsidR="007615D6" w:rsidRPr="005B25A1" w:rsidRDefault="007615D6" w:rsidP="007615D6">
      <w:pPr>
        <w:keepNext/>
        <w:keepLines/>
      </w:pPr>
      <w:r>
        <w:rPr>
          <w:color w:val="FF0000"/>
        </w:rPr>
        <w:t>NO DISCUSSION RECORDED</w:t>
      </w:r>
    </w:p>
    <w:p w14:paraId="5B8A33D0" w14:textId="77777777" w:rsidR="007615D6" w:rsidRPr="00EB0339" w:rsidRDefault="007615D6" w:rsidP="007615D6">
      <w:r w:rsidRPr="005B25A1">
        <w:rPr>
          <w:b/>
          <w:bCs/>
        </w:rPr>
        <w:t>Status:</w:t>
      </w:r>
      <w:r>
        <w:t xml:space="preserve"> </w:t>
      </w:r>
      <w:r>
        <w:rPr>
          <w:color w:val="0000FF"/>
        </w:rPr>
        <w:t>Not concluded</w:t>
      </w:r>
      <w:r>
        <w:t>.</w:t>
      </w:r>
    </w:p>
    <w:p w14:paraId="5FF289ED" w14:textId="77777777" w:rsidR="00E00DA6" w:rsidRDefault="007615D6" w:rsidP="000A3FBD">
      <w:pPr>
        <w:pStyle w:val="NormTop"/>
      </w:pPr>
      <w:r>
        <w:rPr>
          <w:color w:val="0000FF"/>
        </w:rPr>
        <w:t>S2-2507234</w:t>
      </w:r>
      <w:r w:rsidRPr="00D53282">
        <w:t xml:space="preserve"> </w:t>
      </w:r>
      <w:r>
        <w:t>(P-CR) 23.700-19: KI#4: New Sol: Location Provision for IMS emergency call ove</w:t>
      </w:r>
      <w:r>
        <w:lastRenderedPageBreak/>
        <w:t>r NB-IoT(GEO) (Source: Xiaomi)</w:t>
      </w:r>
      <w:r>
        <w:br/>
      </w:r>
      <w:r w:rsidRPr="00D53282">
        <w:rPr>
          <w:b/>
        </w:rPr>
        <w:t>Document for:</w:t>
      </w:r>
      <w:r w:rsidRPr="00D53282">
        <w:t xml:space="preserve"> </w:t>
      </w:r>
      <w:r>
        <w:t>Approval</w:t>
      </w:r>
      <w:r>
        <w:br/>
      </w:r>
      <w:r w:rsidRPr="00D53282">
        <w:rPr>
          <w:b/>
        </w:rPr>
        <w:t>Abstract:</w:t>
      </w:r>
      <w:r w:rsidRPr="00D53282">
        <w:t xml:space="preserve"> </w:t>
      </w:r>
    </w:p>
    <w:p w14:paraId="76A2415B" w14:textId="77777777" w:rsidR="007615D6" w:rsidRPr="005B25A1" w:rsidRDefault="007615D6" w:rsidP="007615D6">
      <w:pPr>
        <w:keepNext/>
        <w:keepLines/>
        <w:rPr>
          <w:b/>
          <w:bCs/>
        </w:rPr>
      </w:pPr>
      <w:r w:rsidRPr="005B25A1">
        <w:rPr>
          <w:b/>
          <w:bCs/>
        </w:rPr>
        <w:t>Convenor comment:</w:t>
      </w:r>
    </w:p>
    <w:p w14:paraId="49B22E5A" w14:textId="77777777" w:rsidR="007615D6" w:rsidRPr="005B25A1" w:rsidRDefault="007615D6" w:rsidP="007615D6">
      <w:pPr>
        <w:keepNext/>
        <w:keepLines/>
      </w:pPr>
      <w:r w:rsidRPr="005B25A1">
        <w:t>Merged into S2-2506915? Similar proposal.</w:t>
      </w:r>
    </w:p>
    <w:p w14:paraId="53A91AEB" w14:textId="77777777" w:rsidR="007615D6" w:rsidRPr="005B25A1" w:rsidRDefault="007615D6" w:rsidP="007615D6">
      <w:pPr>
        <w:keepNext/>
        <w:keepLines/>
        <w:rPr>
          <w:b/>
          <w:bCs/>
        </w:rPr>
      </w:pPr>
      <w:r w:rsidRPr="005B25A1">
        <w:rPr>
          <w:b/>
          <w:bCs/>
        </w:rPr>
        <w:t>Parallel discussion:</w:t>
      </w:r>
    </w:p>
    <w:p w14:paraId="197A9C9D" w14:textId="77777777" w:rsidR="007615D6" w:rsidRPr="005B25A1" w:rsidRDefault="007615D6" w:rsidP="007615D6">
      <w:pPr>
        <w:keepNext/>
        <w:keepLines/>
      </w:pPr>
      <w:r w:rsidRPr="005B25A1">
        <w:t>-</w:t>
      </w:r>
    </w:p>
    <w:p w14:paraId="0FD6F473" w14:textId="77777777" w:rsidR="007615D6" w:rsidRPr="005B25A1" w:rsidRDefault="007615D6" w:rsidP="007615D6">
      <w:pPr>
        <w:keepNext/>
        <w:keepLines/>
        <w:rPr>
          <w:b/>
          <w:bCs/>
        </w:rPr>
      </w:pPr>
      <w:r w:rsidRPr="005B25A1">
        <w:rPr>
          <w:b/>
          <w:bCs/>
        </w:rPr>
        <w:t>Plenary Discussion:</w:t>
      </w:r>
    </w:p>
    <w:p w14:paraId="446CA935" w14:textId="77777777" w:rsidR="007615D6" w:rsidRPr="005B25A1" w:rsidRDefault="007615D6" w:rsidP="007615D6">
      <w:pPr>
        <w:keepNext/>
        <w:keepLines/>
      </w:pPr>
      <w:r>
        <w:rPr>
          <w:color w:val="FF0000"/>
        </w:rPr>
        <w:t>NO DISCUSSION RECORDED</w:t>
      </w:r>
    </w:p>
    <w:p w14:paraId="17A43065" w14:textId="77777777" w:rsidR="007615D6" w:rsidRPr="00EB0339" w:rsidRDefault="007615D6" w:rsidP="007615D6">
      <w:r w:rsidRPr="005B25A1">
        <w:rPr>
          <w:b/>
          <w:bCs/>
        </w:rPr>
        <w:t>Status:</w:t>
      </w:r>
      <w:r>
        <w:t xml:space="preserve"> </w:t>
      </w:r>
      <w:r>
        <w:rPr>
          <w:color w:val="0000FF"/>
        </w:rPr>
        <w:t>Not concluded</w:t>
      </w:r>
      <w:r>
        <w:t>.</w:t>
      </w:r>
    </w:p>
    <w:p w14:paraId="10E159E0" w14:textId="77777777" w:rsidR="00E00DA6" w:rsidRDefault="007615D6" w:rsidP="000A3FBD">
      <w:pPr>
        <w:pStyle w:val="NormTop"/>
      </w:pPr>
      <w:r>
        <w:rPr>
          <w:color w:val="0000FF"/>
        </w:rPr>
        <w:t>S2-2507078</w:t>
      </w:r>
      <w:r w:rsidRPr="00D53282">
        <w:t xml:space="preserve"> </w:t>
      </w:r>
      <w:r>
        <w:t>(P-CR) 23.700-19: KI #4, New Sol: EPC-NI-LR based location service for emergency situation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issue#4 in TR 23.700-19.</w:t>
      </w:r>
    </w:p>
    <w:p w14:paraId="3041AF4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S2-2505229</w:t>
      </w:r>
      <w:r>
        <w:t>.</w:t>
      </w:r>
    </w:p>
    <w:p w14:paraId="62EE2CE1" w14:textId="77777777" w:rsidR="007615D6" w:rsidRPr="005B25A1" w:rsidRDefault="007615D6" w:rsidP="007615D6">
      <w:pPr>
        <w:keepNext/>
        <w:keepLines/>
        <w:rPr>
          <w:b/>
          <w:bCs/>
        </w:rPr>
      </w:pPr>
      <w:r w:rsidRPr="005B25A1">
        <w:rPr>
          <w:b/>
          <w:bCs/>
        </w:rPr>
        <w:t>Convenor comment:</w:t>
      </w:r>
    </w:p>
    <w:p w14:paraId="663C97C4" w14:textId="77777777" w:rsidR="007615D6" w:rsidRPr="005B25A1" w:rsidRDefault="007615D6" w:rsidP="007615D6">
      <w:pPr>
        <w:keepNext/>
        <w:keepLines/>
      </w:pPr>
      <w:r w:rsidRPr="005B25A1">
        <w:t>Handle.</w:t>
      </w:r>
    </w:p>
    <w:p w14:paraId="3D9726DA" w14:textId="77777777" w:rsidR="007615D6" w:rsidRPr="005B25A1" w:rsidRDefault="007615D6" w:rsidP="007615D6">
      <w:pPr>
        <w:keepNext/>
        <w:keepLines/>
        <w:rPr>
          <w:b/>
          <w:bCs/>
        </w:rPr>
      </w:pPr>
      <w:r w:rsidRPr="005B25A1">
        <w:rPr>
          <w:b/>
          <w:bCs/>
        </w:rPr>
        <w:t>Parallel discussion:</w:t>
      </w:r>
    </w:p>
    <w:p w14:paraId="6ABA3B34" w14:textId="77777777" w:rsidR="007615D6" w:rsidRPr="005B25A1" w:rsidRDefault="007615D6" w:rsidP="007615D6">
      <w:pPr>
        <w:keepNext/>
        <w:keepLines/>
      </w:pPr>
      <w:r w:rsidRPr="005B25A1">
        <w:t>-</w:t>
      </w:r>
    </w:p>
    <w:p w14:paraId="057E3B12" w14:textId="77777777" w:rsidR="007615D6" w:rsidRPr="005B25A1" w:rsidRDefault="007615D6" w:rsidP="007615D6">
      <w:pPr>
        <w:keepNext/>
        <w:keepLines/>
        <w:rPr>
          <w:b/>
          <w:bCs/>
        </w:rPr>
      </w:pPr>
      <w:r w:rsidRPr="005B25A1">
        <w:rPr>
          <w:b/>
          <w:bCs/>
        </w:rPr>
        <w:t>Plenary Discussion:</w:t>
      </w:r>
    </w:p>
    <w:p w14:paraId="56ACDAB5" w14:textId="77777777" w:rsidR="007615D6" w:rsidRPr="005B25A1" w:rsidRDefault="007615D6" w:rsidP="007615D6">
      <w:pPr>
        <w:keepNext/>
        <w:keepLines/>
      </w:pPr>
      <w:r>
        <w:rPr>
          <w:color w:val="FF0000"/>
        </w:rPr>
        <w:t>NO DISCUSSION RECORDED</w:t>
      </w:r>
    </w:p>
    <w:p w14:paraId="404F424C" w14:textId="77777777" w:rsidR="007615D6" w:rsidRPr="00EB0339" w:rsidRDefault="007615D6" w:rsidP="007615D6">
      <w:r w:rsidRPr="005B25A1">
        <w:rPr>
          <w:b/>
          <w:bCs/>
        </w:rPr>
        <w:t>Status:</w:t>
      </w:r>
      <w:r>
        <w:t xml:space="preserve"> </w:t>
      </w:r>
      <w:r>
        <w:rPr>
          <w:color w:val="0000FF"/>
        </w:rPr>
        <w:t>Not concluded</w:t>
      </w:r>
      <w:r>
        <w:t>.</w:t>
      </w:r>
    </w:p>
    <w:p w14:paraId="3BAF30B5" w14:textId="77777777" w:rsidR="00E00DA6" w:rsidRDefault="007615D6" w:rsidP="000A3FBD">
      <w:pPr>
        <w:pStyle w:val="NormTop"/>
      </w:pPr>
      <w:r>
        <w:rPr>
          <w:color w:val="0000FF"/>
        </w:rPr>
        <w:t>S2-2507036</w:t>
      </w:r>
      <w:r w:rsidRPr="00D53282">
        <w:t xml:space="preserve"> </w:t>
      </w:r>
      <w:r>
        <w:t>(P-CR) 23.700-19: New Solution of Location service for IMS emergency call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w:t>
      </w:r>
    </w:p>
    <w:p w14:paraId="4AEC541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S2-2505071</w:t>
      </w:r>
      <w:r>
        <w:t>.</w:t>
      </w:r>
    </w:p>
    <w:p w14:paraId="6762C301" w14:textId="77777777" w:rsidR="007615D6" w:rsidRPr="005B25A1" w:rsidRDefault="007615D6" w:rsidP="007615D6">
      <w:pPr>
        <w:keepNext/>
        <w:keepLines/>
        <w:rPr>
          <w:b/>
          <w:bCs/>
        </w:rPr>
      </w:pPr>
      <w:r w:rsidRPr="005B25A1">
        <w:rPr>
          <w:b/>
          <w:bCs/>
        </w:rPr>
        <w:t>Convenor comment:</w:t>
      </w:r>
    </w:p>
    <w:p w14:paraId="52DFF699" w14:textId="77777777" w:rsidR="007615D6" w:rsidRPr="005B25A1" w:rsidRDefault="007615D6" w:rsidP="007615D6">
      <w:pPr>
        <w:keepNext/>
        <w:keepLines/>
      </w:pPr>
      <w:r w:rsidRPr="005B25A1">
        <w:t>Handle.</w:t>
      </w:r>
    </w:p>
    <w:p w14:paraId="7504215F" w14:textId="77777777" w:rsidR="007615D6" w:rsidRPr="005B25A1" w:rsidRDefault="007615D6" w:rsidP="007615D6">
      <w:pPr>
        <w:keepNext/>
        <w:keepLines/>
        <w:rPr>
          <w:b/>
          <w:bCs/>
        </w:rPr>
      </w:pPr>
      <w:r w:rsidRPr="005B25A1">
        <w:rPr>
          <w:b/>
          <w:bCs/>
        </w:rPr>
        <w:t>Parallel discussion:</w:t>
      </w:r>
    </w:p>
    <w:p w14:paraId="3A8138E4" w14:textId="77777777" w:rsidR="007615D6" w:rsidRPr="005B25A1" w:rsidRDefault="007615D6" w:rsidP="007615D6">
      <w:pPr>
        <w:keepNext/>
        <w:keepLines/>
      </w:pPr>
      <w:r w:rsidRPr="005B25A1">
        <w:t>-</w:t>
      </w:r>
    </w:p>
    <w:p w14:paraId="0A705494" w14:textId="77777777" w:rsidR="007615D6" w:rsidRPr="005B25A1" w:rsidRDefault="007615D6" w:rsidP="007615D6">
      <w:pPr>
        <w:keepNext/>
        <w:keepLines/>
        <w:rPr>
          <w:b/>
          <w:bCs/>
        </w:rPr>
      </w:pPr>
      <w:r w:rsidRPr="005B25A1">
        <w:rPr>
          <w:b/>
          <w:bCs/>
        </w:rPr>
        <w:t>Plenary Discussion:</w:t>
      </w:r>
    </w:p>
    <w:p w14:paraId="12696BC3" w14:textId="77777777" w:rsidR="007615D6" w:rsidRPr="005B25A1" w:rsidRDefault="007615D6" w:rsidP="007615D6">
      <w:pPr>
        <w:keepNext/>
        <w:keepLines/>
      </w:pPr>
      <w:r>
        <w:rPr>
          <w:color w:val="FF0000"/>
        </w:rPr>
        <w:t>NO DISCUSSION RECORDED</w:t>
      </w:r>
    </w:p>
    <w:p w14:paraId="7157E1F1" w14:textId="77777777" w:rsidR="007615D6" w:rsidRPr="00EB0339" w:rsidRDefault="007615D6" w:rsidP="007615D6">
      <w:r w:rsidRPr="005B25A1">
        <w:rPr>
          <w:b/>
          <w:bCs/>
        </w:rPr>
        <w:t>Status:</w:t>
      </w:r>
      <w:r>
        <w:t xml:space="preserve"> </w:t>
      </w:r>
      <w:r>
        <w:rPr>
          <w:color w:val="0000FF"/>
        </w:rPr>
        <w:t>Not concluded</w:t>
      </w:r>
      <w:r>
        <w:t>.</w:t>
      </w:r>
    </w:p>
    <w:p w14:paraId="5383CD0A" w14:textId="77777777" w:rsidR="00E00DA6" w:rsidRDefault="007615D6" w:rsidP="000A3FBD">
      <w:pPr>
        <w:pStyle w:val="NormTop"/>
      </w:pPr>
      <w:r>
        <w:rPr>
          <w:color w:val="0000FF"/>
        </w:rPr>
        <w:t>S2-2506647</w:t>
      </w:r>
      <w:r w:rsidRPr="00D53282">
        <w:t xml:space="preserve"> </w:t>
      </w:r>
      <w:r>
        <w:t>(P-CR) 23.700-19: KI#4: New Sol: Location Verification of UE via NB-IoT GEO Ac</w:t>
      </w:r>
      <w:r>
        <w:lastRenderedPageBreak/>
        <w:t>cess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KI#4.</w:t>
      </w:r>
    </w:p>
    <w:p w14:paraId="025DE775" w14:textId="77777777" w:rsidR="007615D6" w:rsidRPr="005B25A1" w:rsidRDefault="007615D6" w:rsidP="007615D6">
      <w:pPr>
        <w:keepNext/>
        <w:keepLines/>
        <w:rPr>
          <w:b/>
          <w:bCs/>
        </w:rPr>
      </w:pPr>
      <w:r w:rsidRPr="005B25A1">
        <w:rPr>
          <w:b/>
          <w:bCs/>
        </w:rPr>
        <w:t>Convenor comment:</w:t>
      </w:r>
    </w:p>
    <w:p w14:paraId="6785196A" w14:textId="77777777" w:rsidR="007615D6" w:rsidRPr="005B25A1" w:rsidRDefault="007615D6" w:rsidP="007615D6">
      <w:pPr>
        <w:keepNext/>
        <w:keepLines/>
      </w:pPr>
      <w:r w:rsidRPr="005B25A1">
        <w:t>Handle.</w:t>
      </w:r>
    </w:p>
    <w:p w14:paraId="782CF443" w14:textId="77777777" w:rsidR="007615D6" w:rsidRPr="005B25A1" w:rsidRDefault="007615D6" w:rsidP="007615D6">
      <w:pPr>
        <w:keepNext/>
        <w:keepLines/>
        <w:rPr>
          <w:b/>
          <w:bCs/>
        </w:rPr>
      </w:pPr>
      <w:r w:rsidRPr="005B25A1">
        <w:rPr>
          <w:b/>
          <w:bCs/>
        </w:rPr>
        <w:t>Parallel discussion:</w:t>
      </w:r>
    </w:p>
    <w:p w14:paraId="6FA3AFBD" w14:textId="77777777" w:rsidR="007615D6" w:rsidRPr="005B25A1" w:rsidRDefault="007615D6" w:rsidP="007615D6">
      <w:pPr>
        <w:keepNext/>
        <w:keepLines/>
      </w:pPr>
      <w:r w:rsidRPr="005B25A1">
        <w:t>-</w:t>
      </w:r>
    </w:p>
    <w:p w14:paraId="7599DA2C" w14:textId="77777777" w:rsidR="007615D6" w:rsidRPr="005B25A1" w:rsidRDefault="007615D6" w:rsidP="007615D6">
      <w:pPr>
        <w:keepNext/>
        <w:keepLines/>
        <w:rPr>
          <w:b/>
          <w:bCs/>
        </w:rPr>
      </w:pPr>
      <w:r w:rsidRPr="005B25A1">
        <w:rPr>
          <w:b/>
          <w:bCs/>
        </w:rPr>
        <w:t>Plenary Discussion:</w:t>
      </w:r>
    </w:p>
    <w:p w14:paraId="2A53B535" w14:textId="77777777" w:rsidR="007615D6" w:rsidRPr="005B25A1" w:rsidRDefault="007615D6" w:rsidP="007615D6">
      <w:pPr>
        <w:keepNext/>
        <w:keepLines/>
      </w:pPr>
      <w:r>
        <w:rPr>
          <w:color w:val="FF0000"/>
        </w:rPr>
        <w:t>NO DISCUSSION RECORDED</w:t>
      </w:r>
    </w:p>
    <w:p w14:paraId="685B8965" w14:textId="77777777" w:rsidR="007615D6" w:rsidRPr="00EB0339" w:rsidRDefault="007615D6" w:rsidP="007615D6">
      <w:r w:rsidRPr="005B25A1">
        <w:rPr>
          <w:b/>
          <w:bCs/>
        </w:rPr>
        <w:t>Status:</w:t>
      </w:r>
      <w:r>
        <w:t xml:space="preserve"> </w:t>
      </w:r>
      <w:r>
        <w:rPr>
          <w:color w:val="0000FF"/>
        </w:rPr>
        <w:t>Not concluded</w:t>
      </w:r>
      <w:r>
        <w:t>.</w:t>
      </w:r>
    </w:p>
    <w:p w14:paraId="1AB2CB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New or updated solutions [Each company selects a paper. (maximum 11 docs)]</w:t>
      </w:r>
    </w:p>
    <w:p w14:paraId="58245FA7" w14:textId="77777777" w:rsidR="00E00DA6" w:rsidRDefault="007615D6" w:rsidP="000A3FBD">
      <w:pPr>
        <w:pStyle w:val="NormTop"/>
      </w:pPr>
      <w:r>
        <w:rPr>
          <w:color w:val="0000FF"/>
        </w:rPr>
        <w:t>S2-2507321</w:t>
      </w:r>
      <w:r w:rsidRPr="00D53282">
        <w:t xml:space="preserve"> </w:t>
      </w:r>
      <w:r>
        <w:t>(P-CR) 23.700-19: KI#1: New Sol: Simultaneous dedicated bearer setup during the Attach procedure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067670C6" w14:textId="77777777" w:rsidR="007615D6" w:rsidRPr="005B25A1" w:rsidRDefault="007615D6" w:rsidP="007615D6">
      <w:pPr>
        <w:keepNext/>
        <w:keepLines/>
        <w:rPr>
          <w:b/>
          <w:bCs/>
        </w:rPr>
      </w:pPr>
      <w:r w:rsidRPr="005B25A1">
        <w:rPr>
          <w:b/>
          <w:bCs/>
        </w:rPr>
        <w:t>Parallel discussion:</w:t>
      </w:r>
    </w:p>
    <w:p w14:paraId="08D10D03" w14:textId="77777777" w:rsidR="007615D6" w:rsidRPr="005B25A1" w:rsidRDefault="007615D6" w:rsidP="007615D6">
      <w:pPr>
        <w:keepNext/>
        <w:keepLines/>
      </w:pPr>
      <w:r w:rsidRPr="005B25A1">
        <w:t>-</w:t>
      </w:r>
    </w:p>
    <w:p w14:paraId="56ECDE97" w14:textId="77777777" w:rsidR="007615D6" w:rsidRPr="005B25A1" w:rsidRDefault="007615D6" w:rsidP="007615D6">
      <w:pPr>
        <w:keepNext/>
        <w:keepLines/>
        <w:rPr>
          <w:b/>
          <w:bCs/>
        </w:rPr>
      </w:pPr>
      <w:r w:rsidRPr="005B25A1">
        <w:rPr>
          <w:b/>
          <w:bCs/>
        </w:rPr>
        <w:t>Plenary Discussion:</w:t>
      </w:r>
    </w:p>
    <w:p w14:paraId="58243107" w14:textId="77777777" w:rsidR="007615D6" w:rsidRPr="005B25A1" w:rsidRDefault="007615D6" w:rsidP="007615D6">
      <w:pPr>
        <w:keepNext/>
        <w:keepLines/>
      </w:pPr>
      <w:r>
        <w:rPr>
          <w:color w:val="FF0000"/>
        </w:rPr>
        <w:t>NO DISCUSSION RECORDED</w:t>
      </w:r>
    </w:p>
    <w:p w14:paraId="7F79C224" w14:textId="77777777" w:rsidR="007615D6" w:rsidRPr="00EB0339" w:rsidRDefault="007615D6" w:rsidP="007615D6">
      <w:r w:rsidRPr="005B25A1">
        <w:rPr>
          <w:b/>
          <w:bCs/>
        </w:rPr>
        <w:t>Status:</w:t>
      </w:r>
      <w:r>
        <w:t xml:space="preserve"> </w:t>
      </w:r>
      <w:r>
        <w:rPr>
          <w:color w:val="0000FF"/>
        </w:rPr>
        <w:t>Not concluded</w:t>
      </w:r>
      <w:r>
        <w:t>.</w:t>
      </w:r>
    </w:p>
    <w:p w14:paraId="7D19CECB" w14:textId="77777777" w:rsidR="00E00DA6" w:rsidRDefault="007615D6" w:rsidP="000A3FBD">
      <w:pPr>
        <w:pStyle w:val="NormTop"/>
      </w:pPr>
      <w:r>
        <w:rPr>
          <w:color w:val="0000FF"/>
        </w:rPr>
        <w:t>S2-2507320</w:t>
      </w:r>
      <w:r w:rsidRPr="00D53282">
        <w:t xml:space="preserve"> </w:t>
      </w:r>
      <w:r>
        <w:t>(P-CR) 23.700-19: KI#1: New Sol: Fast call set up from the idle mode using suspend-resume for CP/UP bearer in 1 PDN connection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621F3B5A" w14:textId="77777777" w:rsidR="007615D6" w:rsidRPr="005B25A1" w:rsidRDefault="007615D6" w:rsidP="007615D6">
      <w:pPr>
        <w:keepNext/>
        <w:keepLines/>
        <w:rPr>
          <w:b/>
          <w:bCs/>
        </w:rPr>
      </w:pPr>
      <w:r w:rsidRPr="005B25A1">
        <w:rPr>
          <w:b/>
          <w:bCs/>
        </w:rPr>
        <w:t>Parallel discussion:</w:t>
      </w:r>
    </w:p>
    <w:p w14:paraId="6334E467" w14:textId="77777777" w:rsidR="007615D6" w:rsidRPr="005B25A1" w:rsidRDefault="007615D6" w:rsidP="007615D6">
      <w:pPr>
        <w:keepNext/>
        <w:keepLines/>
      </w:pPr>
      <w:r w:rsidRPr="005B25A1">
        <w:t>-</w:t>
      </w:r>
    </w:p>
    <w:p w14:paraId="7F2B3528" w14:textId="77777777" w:rsidR="007615D6" w:rsidRPr="005B25A1" w:rsidRDefault="007615D6" w:rsidP="007615D6">
      <w:pPr>
        <w:keepNext/>
        <w:keepLines/>
        <w:rPr>
          <w:b/>
          <w:bCs/>
        </w:rPr>
      </w:pPr>
      <w:r w:rsidRPr="005B25A1">
        <w:rPr>
          <w:b/>
          <w:bCs/>
        </w:rPr>
        <w:t>Plenary Discussion:</w:t>
      </w:r>
    </w:p>
    <w:p w14:paraId="37A33565" w14:textId="77777777" w:rsidR="007615D6" w:rsidRPr="005B25A1" w:rsidRDefault="007615D6" w:rsidP="007615D6">
      <w:pPr>
        <w:keepNext/>
        <w:keepLines/>
      </w:pPr>
      <w:r>
        <w:rPr>
          <w:color w:val="FF0000"/>
        </w:rPr>
        <w:t>NO DISCUSSION RECORDED</w:t>
      </w:r>
    </w:p>
    <w:p w14:paraId="0B4432E5" w14:textId="77777777" w:rsidR="007615D6" w:rsidRPr="00EB0339" w:rsidRDefault="007615D6" w:rsidP="007615D6">
      <w:r w:rsidRPr="005B25A1">
        <w:rPr>
          <w:b/>
          <w:bCs/>
        </w:rPr>
        <w:t>Status:</w:t>
      </w:r>
      <w:r>
        <w:t xml:space="preserve"> </w:t>
      </w:r>
      <w:r>
        <w:rPr>
          <w:color w:val="0000FF"/>
        </w:rPr>
        <w:t>Not concluded</w:t>
      </w:r>
      <w:r>
        <w:t>.</w:t>
      </w:r>
    </w:p>
    <w:p w14:paraId="52612E71" w14:textId="77777777" w:rsidR="00E00DA6" w:rsidRDefault="007615D6" w:rsidP="000A3FBD">
      <w:pPr>
        <w:pStyle w:val="NormTop"/>
      </w:pPr>
      <w:r>
        <w:rPr>
          <w:color w:val="0000FF"/>
        </w:rPr>
        <w:t>S2-2506644</w:t>
      </w:r>
      <w:r w:rsidRPr="00D53282">
        <w:t xml:space="preserve"> </w:t>
      </w:r>
      <w:r>
        <w:t>(P-CR) 23.700-19: KI#1: New Sol: Solution for UP-based NB-IoT GEO IMS Voice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KI#1.</w:t>
      </w:r>
    </w:p>
    <w:p w14:paraId="753F882E" w14:textId="77777777" w:rsidR="007615D6" w:rsidRPr="005B25A1" w:rsidRDefault="007615D6" w:rsidP="007615D6">
      <w:pPr>
        <w:keepNext/>
        <w:keepLines/>
        <w:rPr>
          <w:b/>
          <w:bCs/>
        </w:rPr>
      </w:pPr>
      <w:r w:rsidRPr="005B25A1">
        <w:rPr>
          <w:b/>
          <w:bCs/>
        </w:rPr>
        <w:t>Parallel discussion:</w:t>
      </w:r>
    </w:p>
    <w:p w14:paraId="21583277" w14:textId="77777777" w:rsidR="007615D6" w:rsidRPr="005B25A1" w:rsidRDefault="007615D6" w:rsidP="007615D6">
      <w:pPr>
        <w:keepNext/>
        <w:keepLines/>
      </w:pPr>
      <w:r w:rsidRPr="005B25A1">
        <w:t>-</w:t>
      </w:r>
    </w:p>
    <w:p w14:paraId="4F94CC7B" w14:textId="77777777" w:rsidR="007615D6" w:rsidRPr="005B25A1" w:rsidRDefault="007615D6" w:rsidP="007615D6">
      <w:pPr>
        <w:keepNext/>
        <w:keepLines/>
        <w:rPr>
          <w:b/>
          <w:bCs/>
        </w:rPr>
      </w:pPr>
      <w:r w:rsidRPr="005B25A1">
        <w:rPr>
          <w:b/>
          <w:bCs/>
        </w:rPr>
        <w:t>Plenary Discussion:</w:t>
      </w:r>
    </w:p>
    <w:p w14:paraId="1A756EF1" w14:textId="77777777" w:rsidR="007615D6" w:rsidRPr="005B25A1" w:rsidRDefault="007615D6" w:rsidP="007615D6">
      <w:pPr>
        <w:keepNext/>
        <w:keepLines/>
      </w:pPr>
      <w:r>
        <w:rPr>
          <w:color w:val="FF0000"/>
        </w:rPr>
        <w:t>NO DISCUSSION RECORDED</w:t>
      </w:r>
    </w:p>
    <w:p w14:paraId="262DC861" w14:textId="77777777" w:rsidR="007615D6" w:rsidRPr="00EB0339" w:rsidRDefault="007615D6" w:rsidP="007615D6">
      <w:r w:rsidRPr="005B25A1">
        <w:rPr>
          <w:b/>
          <w:bCs/>
        </w:rPr>
        <w:t>Status:</w:t>
      </w:r>
      <w:r>
        <w:t xml:space="preserve"> </w:t>
      </w:r>
      <w:r>
        <w:rPr>
          <w:color w:val="0000FF"/>
        </w:rPr>
        <w:t>Not concluded</w:t>
      </w:r>
      <w:r>
        <w:t>.</w:t>
      </w:r>
    </w:p>
    <w:p w14:paraId="456CE6E3" w14:textId="77777777" w:rsidR="00E00DA6" w:rsidRDefault="007615D6" w:rsidP="000A3FBD">
      <w:pPr>
        <w:pStyle w:val="NormTop"/>
      </w:pPr>
      <w:r>
        <w:rPr>
          <w:color w:val="0000FF"/>
        </w:rPr>
        <w:t>S2-2507075</w:t>
      </w:r>
      <w:r w:rsidRPr="00D53282">
        <w:t xml:space="preserve"> </w:t>
      </w:r>
      <w:r>
        <w:t>(P-CR) 23.700-19: KI #1 New solution: Support QoS differentiation for UP based</w:t>
      </w:r>
      <w:r>
        <w:lastRenderedPageBreak/>
        <w:t xml:space="preserve"> IMS voice service over NB-IoT NTN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issue#1 in TR 23.700-19.</w:t>
      </w:r>
    </w:p>
    <w:p w14:paraId="7DE26E66" w14:textId="77777777" w:rsidR="007615D6" w:rsidRPr="005B25A1" w:rsidRDefault="007615D6" w:rsidP="007615D6">
      <w:pPr>
        <w:keepNext/>
        <w:keepLines/>
        <w:rPr>
          <w:b/>
          <w:bCs/>
        </w:rPr>
      </w:pPr>
      <w:r w:rsidRPr="005B25A1">
        <w:rPr>
          <w:b/>
          <w:bCs/>
        </w:rPr>
        <w:t>Parallel discussion:</w:t>
      </w:r>
    </w:p>
    <w:p w14:paraId="72B23A62" w14:textId="77777777" w:rsidR="007615D6" w:rsidRPr="005B25A1" w:rsidRDefault="007615D6" w:rsidP="007615D6">
      <w:pPr>
        <w:keepNext/>
        <w:keepLines/>
      </w:pPr>
      <w:r w:rsidRPr="005B25A1">
        <w:t>-</w:t>
      </w:r>
    </w:p>
    <w:p w14:paraId="3A76C135" w14:textId="77777777" w:rsidR="007615D6" w:rsidRPr="005B25A1" w:rsidRDefault="007615D6" w:rsidP="007615D6">
      <w:pPr>
        <w:keepNext/>
        <w:keepLines/>
        <w:rPr>
          <w:b/>
          <w:bCs/>
        </w:rPr>
      </w:pPr>
      <w:r w:rsidRPr="005B25A1">
        <w:rPr>
          <w:b/>
          <w:bCs/>
        </w:rPr>
        <w:t>Plenary Discussion:</w:t>
      </w:r>
    </w:p>
    <w:p w14:paraId="78DECE9D" w14:textId="77777777" w:rsidR="007615D6" w:rsidRPr="005B25A1" w:rsidRDefault="007615D6" w:rsidP="007615D6">
      <w:pPr>
        <w:keepNext/>
        <w:keepLines/>
      </w:pPr>
      <w:r>
        <w:rPr>
          <w:color w:val="FF0000"/>
        </w:rPr>
        <w:t>NO DISCUSSION RECORDED</w:t>
      </w:r>
    </w:p>
    <w:p w14:paraId="16A95E5D" w14:textId="77777777" w:rsidR="007615D6" w:rsidRPr="00EB0339" w:rsidRDefault="007615D6" w:rsidP="007615D6">
      <w:r w:rsidRPr="005B25A1">
        <w:rPr>
          <w:b/>
          <w:bCs/>
        </w:rPr>
        <w:t>Status:</w:t>
      </w:r>
      <w:r>
        <w:t xml:space="preserve"> </w:t>
      </w:r>
      <w:r>
        <w:rPr>
          <w:color w:val="0000FF"/>
        </w:rPr>
        <w:t>Not concluded</w:t>
      </w:r>
      <w:r>
        <w:t>.</w:t>
      </w:r>
    </w:p>
    <w:p w14:paraId="7A95DD0A" w14:textId="77777777" w:rsidR="00E00DA6" w:rsidRDefault="007615D6" w:rsidP="000A3FBD">
      <w:pPr>
        <w:pStyle w:val="NormTop"/>
      </w:pPr>
      <w:r>
        <w:rPr>
          <w:color w:val="0000FF"/>
        </w:rPr>
        <w:t>S2-2507317</w:t>
      </w:r>
      <w:r w:rsidRPr="00D53282">
        <w:t xml:space="preserve"> </w:t>
      </w:r>
      <w:r>
        <w:t>(P-CR) 23.700-19: KI#1: New Sol: Non-5tuple SIP message transfer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624DBEDE" w14:textId="77777777" w:rsidR="007615D6" w:rsidRPr="005B25A1" w:rsidRDefault="007615D6" w:rsidP="007615D6">
      <w:pPr>
        <w:keepNext/>
        <w:keepLines/>
        <w:rPr>
          <w:b/>
          <w:bCs/>
        </w:rPr>
      </w:pPr>
      <w:r w:rsidRPr="005B25A1">
        <w:rPr>
          <w:b/>
          <w:bCs/>
        </w:rPr>
        <w:t>Parallel discussion:</w:t>
      </w:r>
    </w:p>
    <w:p w14:paraId="5BA03CC3" w14:textId="77777777" w:rsidR="007615D6" w:rsidRPr="005B25A1" w:rsidRDefault="007615D6" w:rsidP="007615D6">
      <w:pPr>
        <w:keepNext/>
        <w:keepLines/>
      </w:pPr>
      <w:r w:rsidRPr="005B25A1">
        <w:t>-</w:t>
      </w:r>
    </w:p>
    <w:p w14:paraId="2D47F72F" w14:textId="77777777" w:rsidR="007615D6" w:rsidRPr="005B25A1" w:rsidRDefault="007615D6" w:rsidP="007615D6">
      <w:pPr>
        <w:keepNext/>
        <w:keepLines/>
        <w:rPr>
          <w:b/>
          <w:bCs/>
        </w:rPr>
      </w:pPr>
      <w:r w:rsidRPr="005B25A1">
        <w:rPr>
          <w:b/>
          <w:bCs/>
        </w:rPr>
        <w:t>Plenary Discussion:</w:t>
      </w:r>
    </w:p>
    <w:p w14:paraId="3CE28098" w14:textId="77777777" w:rsidR="007615D6" w:rsidRPr="005B25A1" w:rsidRDefault="007615D6" w:rsidP="007615D6">
      <w:pPr>
        <w:keepNext/>
        <w:keepLines/>
      </w:pPr>
      <w:r>
        <w:rPr>
          <w:color w:val="FF0000"/>
        </w:rPr>
        <w:t>NO DISCUSSION RECORDED</w:t>
      </w:r>
    </w:p>
    <w:p w14:paraId="586C1BBD" w14:textId="77777777" w:rsidR="007615D6" w:rsidRPr="00EB0339" w:rsidRDefault="007615D6" w:rsidP="007615D6">
      <w:r w:rsidRPr="005B25A1">
        <w:rPr>
          <w:b/>
          <w:bCs/>
        </w:rPr>
        <w:t>Status:</w:t>
      </w:r>
      <w:r>
        <w:t xml:space="preserve"> </w:t>
      </w:r>
      <w:r>
        <w:rPr>
          <w:color w:val="0000FF"/>
        </w:rPr>
        <w:t>Not concluded</w:t>
      </w:r>
      <w:r>
        <w:t>.</w:t>
      </w:r>
    </w:p>
    <w:p w14:paraId="4670F74E" w14:textId="77777777" w:rsidR="00E00DA6" w:rsidRDefault="007615D6" w:rsidP="000A3FBD">
      <w:pPr>
        <w:pStyle w:val="NormTop"/>
      </w:pPr>
      <w:r>
        <w:rPr>
          <w:color w:val="0000FF"/>
        </w:rPr>
        <w:t>S2-2507319</w:t>
      </w:r>
      <w:r w:rsidRPr="00D53282">
        <w:t xml:space="preserve"> </w:t>
      </w:r>
      <w:r>
        <w:t>(P-CR) 23.700-19: KI#1: New Sol: Non-5tuple voice media transfer for 1 PDN connection scenario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76CC3669" w14:textId="77777777" w:rsidR="007615D6" w:rsidRPr="005B25A1" w:rsidRDefault="007615D6" w:rsidP="007615D6">
      <w:pPr>
        <w:keepNext/>
        <w:keepLines/>
        <w:rPr>
          <w:b/>
          <w:bCs/>
        </w:rPr>
      </w:pPr>
      <w:r w:rsidRPr="005B25A1">
        <w:rPr>
          <w:b/>
          <w:bCs/>
        </w:rPr>
        <w:t>Parallel discussion:</w:t>
      </w:r>
    </w:p>
    <w:p w14:paraId="13505A80" w14:textId="77777777" w:rsidR="007615D6" w:rsidRPr="005B25A1" w:rsidRDefault="007615D6" w:rsidP="007615D6">
      <w:pPr>
        <w:keepNext/>
        <w:keepLines/>
      </w:pPr>
      <w:r w:rsidRPr="005B25A1">
        <w:t>-</w:t>
      </w:r>
    </w:p>
    <w:p w14:paraId="0CAC99D3" w14:textId="77777777" w:rsidR="007615D6" w:rsidRPr="005B25A1" w:rsidRDefault="007615D6" w:rsidP="007615D6">
      <w:pPr>
        <w:keepNext/>
        <w:keepLines/>
        <w:rPr>
          <w:b/>
          <w:bCs/>
        </w:rPr>
      </w:pPr>
      <w:r w:rsidRPr="005B25A1">
        <w:rPr>
          <w:b/>
          <w:bCs/>
        </w:rPr>
        <w:t>Plenary Discussion:</w:t>
      </w:r>
    </w:p>
    <w:p w14:paraId="5495E567" w14:textId="77777777" w:rsidR="007615D6" w:rsidRPr="005B25A1" w:rsidRDefault="007615D6" w:rsidP="007615D6">
      <w:pPr>
        <w:keepNext/>
        <w:keepLines/>
      </w:pPr>
      <w:r>
        <w:rPr>
          <w:color w:val="FF0000"/>
        </w:rPr>
        <w:t>NO DISCUSSION RECORDED</w:t>
      </w:r>
    </w:p>
    <w:p w14:paraId="158E91A3" w14:textId="77777777" w:rsidR="007615D6" w:rsidRPr="00EB0339" w:rsidRDefault="007615D6" w:rsidP="007615D6">
      <w:r w:rsidRPr="005B25A1">
        <w:rPr>
          <w:b/>
          <w:bCs/>
        </w:rPr>
        <w:t>Status:</w:t>
      </w:r>
      <w:r>
        <w:t xml:space="preserve"> </w:t>
      </w:r>
      <w:r>
        <w:rPr>
          <w:color w:val="0000FF"/>
        </w:rPr>
        <w:t>Not concluded</w:t>
      </w:r>
      <w:r>
        <w:t>.</w:t>
      </w:r>
    </w:p>
    <w:p w14:paraId="1975DF4D" w14:textId="77777777" w:rsidR="00E00DA6" w:rsidRDefault="007615D6" w:rsidP="000A3FBD">
      <w:pPr>
        <w:pStyle w:val="NormTop"/>
      </w:pPr>
      <w:r>
        <w:rPr>
          <w:color w:val="0000FF"/>
        </w:rPr>
        <w:t>S2-2506747</w:t>
      </w:r>
      <w:r w:rsidRPr="00D53282">
        <w:t xml:space="preserve"> </w:t>
      </w:r>
      <w:r>
        <w:t>(P-CR) 23.700-19: KI#1, New Sol: Non-IP/UDP transport for IMS voice media using IP-type PDN Connection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enable IMS voice over NB-IoT(GEO) in EPS.</w:t>
      </w:r>
    </w:p>
    <w:p w14:paraId="5A045294" w14:textId="77777777" w:rsidR="007615D6" w:rsidRPr="005B25A1" w:rsidRDefault="007615D6" w:rsidP="007615D6">
      <w:pPr>
        <w:keepNext/>
        <w:keepLines/>
        <w:rPr>
          <w:b/>
          <w:bCs/>
        </w:rPr>
      </w:pPr>
      <w:r w:rsidRPr="005B25A1">
        <w:rPr>
          <w:b/>
          <w:bCs/>
        </w:rPr>
        <w:t>Parallel discussion:</w:t>
      </w:r>
    </w:p>
    <w:p w14:paraId="72E0EE26" w14:textId="77777777" w:rsidR="007615D6" w:rsidRPr="005B25A1" w:rsidRDefault="007615D6" w:rsidP="007615D6">
      <w:pPr>
        <w:keepNext/>
        <w:keepLines/>
      </w:pPr>
      <w:r w:rsidRPr="005B25A1">
        <w:t>-</w:t>
      </w:r>
    </w:p>
    <w:p w14:paraId="3A1D27B5" w14:textId="77777777" w:rsidR="007615D6" w:rsidRPr="005B25A1" w:rsidRDefault="007615D6" w:rsidP="007615D6">
      <w:pPr>
        <w:keepNext/>
        <w:keepLines/>
        <w:rPr>
          <w:b/>
          <w:bCs/>
        </w:rPr>
      </w:pPr>
      <w:r w:rsidRPr="005B25A1">
        <w:rPr>
          <w:b/>
          <w:bCs/>
        </w:rPr>
        <w:t>Plenary Discussion:</w:t>
      </w:r>
    </w:p>
    <w:p w14:paraId="0B8926FF" w14:textId="77777777" w:rsidR="007615D6" w:rsidRPr="005B25A1" w:rsidRDefault="007615D6" w:rsidP="007615D6">
      <w:pPr>
        <w:keepNext/>
        <w:keepLines/>
      </w:pPr>
      <w:r>
        <w:rPr>
          <w:color w:val="FF0000"/>
        </w:rPr>
        <w:t>NO DISCUSSION RECORDED</w:t>
      </w:r>
    </w:p>
    <w:p w14:paraId="27A9A8C1" w14:textId="77777777" w:rsidR="007615D6" w:rsidRPr="00EB0339" w:rsidRDefault="007615D6" w:rsidP="007615D6">
      <w:r w:rsidRPr="005B25A1">
        <w:rPr>
          <w:b/>
          <w:bCs/>
        </w:rPr>
        <w:t>Status:</w:t>
      </w:r>
      <w:r>
        <w:t xml:space="preserve"> </w:t>
      </w:r>
      <w:r>
        <w:rPr>
          <w:color w:val="0000FF"/>
        </w:rPr>
        <w:t>Not concluded</w:t>
      </w:r>
      <w:r>
        <w:t>.</w:t>
      </w:r>
    </w:p>
    <w:p w14:paraId="32BBBCB8" w14:textId="77777777" w:rsidR="00E00DA6" w:rsidRDefault="007615D6" w:rsidP="000A3FBD">
      <w:pPr>
        <w:pStyle w:val="NormTop"/>
      </w:pPr>
      <w:r>
        <w:rPr>
          <w:color w:val="0000FF"/>
        </w:rPr>
        <w:t>S2-2507236</w:t>
      </w:r>
      <w:r w:rsidRPr="00D53282">
        <w:t xml:space="preserve"> </w:t>
      </w:r>
      <w:r>
        <w:t>(P-CR) 23.700-19: Solution #2 update to remove Editor s note (Source: Xiaomi)</w:t>
      </w:r>
      <w:r>
        <w:br/>
      </w:r>
      <w:r w:rsidRPr="00D53282">
        <w:rPr>
          <w:b/>
        </w:rPr>
        <w:lastRenderedPageBreak/>
        <w:t>Document for:</w:t>
      </w:r>
      <w:r w:rsidRPr="00D53282">
        <w:t xml:space="preserve"> </w:t>
      </w:r>
      <w:r>
        <w:t>Approval</w:t>
      </w:r>
      <w:r>
        <w:br/>
      </w:r>
      <w:r w:rsidRPr="00D53282">
        <w:rPr>
          <w:b/>
        </w:rPr>
        <w:t>Abstract:</w:t>
      </w:r>
      <w:r w:rsidRPr="00D53282">
        <w:t xml:space="preserve"> </w:t>
      </w:r>
    </w:p>
    <w:p w14:paraId="6743B90E" w14:textId="77777777" w:rsidR="007615D6" w:rsidRPr="005B25A1" w:rsidRDefault="007615D6" w:rsidP="007615D6">
      <w:pPr>
        <w:keepNext/>
        <w:keepLines/>
        <w:rPr>
          <w:b/>
          <w:bCs/>
        </w:rPr>
      </w:pPr>
      <w:r w:rsidRPr="005B25A1">
        <w:rPr>
          <w:b/>
          <w:bCs/>
        </w:rPr>
        <w:t>Parallel discussion:</w:t>
      </w:r>
    </w:p>
    <w:p w14:paraId="2C1F429A" w14:textId="77777777" w:rsidR="007615D6" w:rsidRPr="005B25A1" w:rsidRDefault="007615D6" w:rsidP="007615D6">
      <w:pPr>
        <w:keepNext/>
        <w:keepLines/>
      </w:pPr>
      <w:r w:rsidRPr="005B25A1">
        <w:t>-</w:t>
      </w:r>
    </w:p>
    <w:p w14:paraId="464AD2BB" w14:textId="77777777" w:rsidR="007615D6" w:rsidRPr="005B25A1" w:rsidRDefault="007615D6" w:rsidP="007615D6">
      <w:pPr>
        <w:keepNext/>
        <w:keepLines/>
        <w:rPr>
          <w:b/>
          <w:bCs/>
        </w:rPr>
      </w:pPr>
      <w:r w:rsidRPr="005B25A1">
        <w:rPr>
          <w:b/>
          <w:bCs/>
        </w:rPr>
        <w:t>Plenary Discussion:</w:t>
      </w:r>
    </w:p>
    <w:p w14:paraId="3F832008" w14:textId="77777777" w:rsidR="007615D6" w:rsidRPr="005B25A1" w:rsidRDefault="007615D6" w:rsidP="007615D6">
      <w:pPr>
        <w:keepNext/>
        <w:keepLines/>
      </w:pPr>
      <w:r>
        <w:rPr>
          <w:color w:val="FF0000"/>
        </w:rPr>
        <w:t>NO DISCUSSION RECORDED</w:t>
      </w:r>
    </w:p>
    <w:p w14:paraId="2470B36A" w14:textId="77777777" w:rsidR="007615D6" w:rsidRPr="00EB0339" w:rsidRDefault="007615D6" w:rsidP="007615D6">
      <w:r w:rsidRPr="005B25A1">
        <w:rPr>
          <w:b/>
          <w:bCs/>
        </w:rPr>
        <w:t>Status:</w:t>
      </w:r>
      <w:r>
        <w:t xml:space="preserve"> </w:t>
      </w:r>
      <w:r>
        <w:rPr>
          <w:color w:val="0000FF"/>
        </w:rPr>
        <w:t>Not concluded</w:t>
      </w:r>
      <w:r>
        <w:t>.</w:t>
      </w:r>
    </w:p>
    <w:p w14:paraId="129FC18D" w14:textId="77777777" w:rsidR="00E00DA6" w:rsidRDefault="007615D6" w:rsidP="000A3FBD">
      <w:pPr>
        <w:pStyle w:val="NormTop"/>
      </w:pPr>
      <w:r>
        <w:rPr>
          <w:color w:val="0000FF"/>
        </w:rPr>
        <w:t>S2-2507290</w:t>
      </w:r>
      <w:r w:rsidRPr="00D53282">
        <w:t xml:space="preserve"> </w:t>
      </w:r>
      <w:r>
        <w:t xml:space="preserve">(P-CR) 23.700-19: [Sol2 &amp; 6 update] IMS dedicated bearer pre-establishment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Enabling IMS dedicated bearer is pre-established on demand.</w:t>
      </w:r>
    </w:p>
    <w:p w14:paraId="15D1021C" w14:textId="77777777" w:rsidR="007615D6" w:rsidRPr="005B25A1" w:rsidRDefault="007615D6" w:rsidP="007615D6">
      <w:pPr>
        <w:keepNext/>
        <w:keepLines/>
        <w:rPr>
          <w:b/>
          <w:bCs/>
        </w:rPr>
      </w:pPr>
      <w:r w:rsidRPr="005B25A1">
        <w:rPr>
          <w:b/>
          <w:bCs/>
        </w:rPr>
        <w:t>Parallel discussion:</w:t>
      </w:r>
    </w:p>
    <w:p w14:paraId="0E4AB561" w14:textId="77777777" w:rsidR="007615D6" w:rsidRPr="005B25A1" w:rsidRDefault="007615D6" w:rsidP="007615D6">
      <w:pPr>
        <w:keepNext/>
        <w:keepLines/>
      </w:pPr>
      <w:r w:rsidRPr="005B25A1">
        <w:t>-</w:t>
      </w:r>
    </w:p>
    <w:p w14:paraId="631D0F78" w14:textId="77777777" w:rsidR="007615D6" w:rsidRPr="005B25A1" w:rsidRDefault="007615D6" w:rsidP="007615D6">
      <w:pPr>
        <w:keepNext/>
        <w:keepLines/>
        <w:rPr>
          <w:b/>
          <w:bCs/>
        </w:rPr>
      </w:pPr>
      <w:r w:rsidRPr="005B25A1">
        <w:rPr>
          <w:b/>
          <w:bCs/>
        </w:rPr>
        <w:t>Plenary Discussion:</w:t>
      </w:r>
    </w:p>
    <w:p w14:paraId="6CE76880" w14:textId="77777777" w:rsidR="007615D6" w:rsidRPr="005B25A1" w:rsidRDefault="007615D6" w:rsidP="007615D6">
      <w:pPr>
        <w:keepNext/>
        <w:keepLines/>
      </w:pPr>
      <w:r>
        <w:rPr>
          <w:color w:val="FF0000"/>
        </w:rPr>
        <w:t>NO DISCUSSION RECORDED</w:t>
      </w:r>
    </w:p>
    <w:p w14:paraId="04A0E4A6" w14:textId="77777777" w:rsidR="007615D6" w:rsidRPr="00EB0339" w:rsidRDefault="007615D6" w:rsidP="007615D6">
      <w:r w:rsidRPr="005B25A1">
        <w:rPr>
          <w:b/>
          <w:bCs/>
        </w:rPr>
        <w:t>Status:</w:t>
      </w:r>
      <w:r>
        <w:t xml:space="preserve"> </w:t>
      </w:r>
      <w:r>
        <w:rPr>
          <w:color w:val="0000FF"/>
        </w:rPr>
        <w:t>Not concluded</w:t>
      </w:r>
      <w:r>
        <w:t>.</w:t>
      </w:r>
    </w:p>
    <w:p w14:paraId="2B706862" w14:textId="77777777" w:rsidR="00E00DA6" w:rsidRDefault="007615D6" w:rsidP="000A3FBD">
      <w:pPr>
        <w:pStyle w:val="NormTop"/>
      </w:pPr>
      <w:r>
        <w:rPr>
          <w:color w:val="0000FF"/>
        </w:rPr>
        <w:t>S2-2506715</w:t>
      </w:r>
      <w:r w:rsidRPr="00D53282">
        <w:t xml:space="preserve"> </w:t>
      </w:r>
      <w:r>
        <w:t>(P-CR) 23.700-19: Update on Solution #3: IP Type IMS PDN connection over User Plane with NIDD voice transfer between UE and PGW (Source: SAMSUNG)</w:t>
      </w:r>
      <w:r>
        <w:br/>
      </w:r>
      <w:r w:rsidRPr="00D53282">
        <w:rPr>
          <w:b/>
        </w:rPr>
        <w:t>Document for:</w:t>
      </w:r>
      <w:r w:rsidRPr="00D53282">
        <w:t xml:space="preserve"> </w:t>
      </w:r>
      <w:r>
        <w:t>Approval</w:t>
      </w:r>
      <w:r>
        <w:br/>
      </w:r>
      <w:r w:rsidRPr="00D53282">
        <w:rPr>
          <w:b/>
        </w:rPr>
        <w:t>Abstract:</w:t>
      </w:r>
      <w:r w:rsidRPr="00D53282">
        <w:t xml:space="preserve"> </w:t>
      </w:r>
    </w:p>
    <w:p w14:paraId="1261344C" w14:textId="77777777" w:rsidR="007615D6" w:rsidRPr="005B25A1" w:rsidRDefault="007615D6" w:rsidP="007615D6">
      <w:pPr>
        <w:keepNext/>
        <w:keepLines/>
        <w:rPr>
          <w:b/>
          <w:bCs/>
        </w:rPr>
      </w:pPr>
      <w:r w:rsidRPr="005B25A1">
        <w:rPr>
          <w:b/>
          <w:bCs/>
        </w:rPr>
        <w:t>Parallel discussion:</w:t>
      </w:r>
    </w:p>
    <w:p w14:paraId="36200008" w14:textId="77777777" w:rsidR="007615D6" w:rsidRPr="005B25A1" w:rsidRDefault="007615D6" w:rsidP="007615D6">
      <w:pPr>
        <w:keepNext/>
        <w:keepLines/>
      </w:pPr>
      <w:r w:rsidRPr="005B25A1">
        <w:t>-</w:t>
      </w:r>
    </w:p>
    <w:p w14:paraId="04AE0422" w14:textId="77777777" w:rsidR="007615D6" w:rsidRPr="005B25A1" w:rsidRDefault="007615D6" w:rsidP="007615D6">
      <w:pPr>
        <w:keepNext/>
        <w:keepLines/>
        <w:rPr>
          <w:b/>
          <w:bCs/>
        </w:rPr>
      </w:pPr>
      <w:r w:rsidRPr="005B25A1">
        <w:rPr>
          <w:b/>
          <w:bCs/>
        </w:rPr>
        <w:t>Plenary Discussion:</w:t>
      </w:r>
    </w:p>
    <w:p w14:paraId="22E13BEF" w14:textId="77777777" w:rsidR="007615D6" w:rsidRPr="005B25A1" w:rsidRDefault="007615D6" w:rsidP="007615D6">
      <w:pPr>
        <w:keepNext/>
        <w:keepLines/>
      </w:pPr>
      <w:r>
        <w:rPr>
          <w:color w:val="FF0000"/>
        </w:rPr>
        <w:t>NO DISCUSSION RECORDED</w:t>
      </w:r>
    </w:p>
    <w:p w14:paraId="35C5006A" w14:textId="77777777" w:rsidR="007615D6" w:rsidRPr="00EB0339" w:rsidRDefault="007615D6" w:rsidP="007615D6">
      <w:r w:rsidRPr="005B25A1">
        <w:rPr>
          <w:b/>
          <w:bCs/>
        </w:rPr>
        <w:t>Status:</w:t>
      </w:r>
      <w:r>
        <w:t xml:space="preserve"> </w:t>
      </w:r>
      <w:r>
        <w:rPr>
          <w:color w:val="0000FF"/>
        </w:rPr>
        <w:t>Not concluded</w:t>
      </w:r>
      <w:r>
        <w:t>.</w:t>
      </w:r>
    </w:p>
    <w:p w14:paraId="61ADAC03" w14:textId="77777777" w:rsidR="00E00DA6" w:rsidRDefault="007615D6" w:rsidP="000A3FBD">
      <w:pPr>
        <w:pStyle w:val="NormTop"/>
      </w:pPr>
      <w:r>
        <w:rPr>
          <w:color w:val="0000FF"/>
        </w:rPr>
        <w:t>S2-2507031</w:t>
      </w:r>
      <w:r w:rsidRPr="00D53282">
        <w:t xml:space="preserve"> </w:t>
      </w:r>
      <w:r>
        <w:t>(P-CR) 23.700-19: Solution#3 update with further RTP reduction consideration (Source: vivo, MediaTek Inc.)</w:t>
      </w:r>
      <w:r>
        <w:br/>
      </w:r>
      <w:r w:rsidRPr="00D53282">
        <w:rPr>
          <w:b/>
        </w:rPr>
        <w:t>Document for:</w:t>
      </w:r>
      <w:r w:rsidRPr="00D53282">
        <w:t xml:space="preserve"> </w:t>
      </w:r>
      <w:r>
        <w:t>Approval</w:t>
      </w:r>
      <w:r>
        <w:br/>
      </w:r>
      <w:r w:rsidRPr="00D53282">
        <w:rPr>
          <w:b/>
        </w:rPr>
        <w:t>Abstract:</w:t>
      </w:r>
      <w:r w:rsidRPr="00D53282">
        <w:t xml:space="preserve"> </w:t>
      </w:r>
    </w:p>
    <w:p w14:paraId="5EACD032" w14:textId="77777777" w:rsidR="007615D6" w:rsidRPr="005B25A1" w:rsidRDefault="007615D6" w:rsidP="007615D6">
      <w:pPr>
        <w:keepNext/>
        <w:keepLines/>
        <w:rPr>
          <w:b/>
          <w:bCs/>
        </w:rPr>
      </w:pPr>
      <w:r w:rsidRPr="005B25A1">
        <w:rPr>
          <w:b/>
          <w:bCs/>
        </w:rPr>
        <w:t>Parallel discussion:</w:t>
      </w:r>
    </w:p>
    <w:p w14:paraId="26BBF797" w14:textId="77777777" w:rsidR="007615D6" w:rsidRPr="005B25A1" w:rsidRDefault="007615D6" w:rsidP="007615D6">
      <w:pPr>
        <w:keepNext/>
        <w:keepLines/>
      </w:pPr>
      <w:r w:rsidRPr="005B25A1">
        <w:t>-</w:t>
      </w:r>
    </w:p>
    <w:p w14:paraId="14162523" w14:textId="77777777" w:rsidR="007615D6" w:rsidRPr="005B25A1" w:rsidRDefault="007615D6" w:rsidP="007615D6">
      <w:pPr>
        <w:keepNext/>
        <w:keepLines/>
        <w:rPr>
          <w:b/>
          <w:bCs/>
        </w:rPr>
      </w:pPr>
      <w:r w:rsidRPr="005B25A1">
        <w:rPr>
          <w:b/>
          <w:bCs/>
        </w:rPr>
        <w:t>Plenary Discussion:</w:t>
      </w:r>
    </w:p>
    <w:p w14:paraId="309B7BEB" w14:textId="77777777" w:rsidR="007615D6" w:rsidRPr="005B25A1" w:rsidRDefault="007615D6" w:rsidP="007615D6">
      <w:pPr>
        <w:keepNext/>
        <w:keepLines/>
      </w:pPr>
      <w:r>
        <w:rPr>
          <w:color w:val="FF0000"/>
        </w:rPr>
        <w:t>NO DISCUSSION RECORDED</w:t>
      </w:r>
    </w:p>
    <w:p w14:paraId="57EDB5CB" w14:textId="77777777" w:rsidR="007615D6" w:rsidRPr="00EB0339" w:rsidRDefault="007615D6" w:rsidP="007615D6">
      <w:r w:rsidRPr="005B25A1">
        <w:rPr>
          <w:b/>
          <w:bCs/>
        </w:rPr>
        <w:t>Status:</w:t>
      </w:r>
      <w:r>
        <w:t xml:space="preserve"> </w:t>
      </w:r>
      <w:r>
        <w:rPr>
          <w:color w:val="0000FF"/>
        </w:rPr>
        <w:t>Not concluded</w:t>
      </w:r>
      <w:r>
        <w:t>.</w:t>
      </w:r>
    </w:p>
    <w:p w14:paraId="55641B44" w14:textId="77777777" w:rsidR="00E00DA6" w:rsidRDefault="007615D6" w:rsidP="000A3FBD">
      <w:pPr>
        <w:pStyle w:val="NormTop"/>
      </w:pPr>
      <w:r>
        <w:rPr>
          <w:color w:val="0000FF"/>
        </w:rPr>
        <w:t>S2-2506976</w:t>
      </w:r>
      <w:r w:rsidRPr="00D53282">
        <w:t xml:space="preserve"> </w:t>
      </w:r>
      <w:r>
        <w:t xml:space="preserve">(P-CR) 23.700-19: Sol#4 updates to resolve ENs (Source: </w:t>
      </w:r>
      <w:proofErr w:type="spellStart"/>
      <w:r>
        <w:t>Skylo</w:t>
      </w:r>
      <w:proofErr w:type="spellEnd"/>
      <w:r>
        <w:t xml:space="preserve"> Technologies, [V</w:t>
      </w:r>
      <w:r>
        <w:lastRenderedPageBreak/>
        <w:t xml:space="preserve">iaSat, EchoStar, </w:t>
      </w:r>
      <w:proofErr w:type="spellStart"/>
      <w:r>
        <w:t>Sateliot</w:t>
      </w:r>
      <w:proofErr w:type="spellEnd"/>
      <w:r>
        <w:t>, Boost Mobile Network, Verizon])</w:t>
      </w:r>
      <w:r>
        <w:br/>
      </w:r>
      <w:r w:rsidRPr="00D53282">
        <w:rPr>
          <w:b/>
        </w:rPr>
        <w:t>Document for:</w:t>
      </w:r>
      <w:r w:rsidRPr="00D53282">
        <w:t xml:space="preserve"> </w:t>
      </w:r>
      <w:r>
        <w:t>Approval</w:t>
      </w:r>
      <w:r>
        <w:br/>
      </w:r>
      <w:r w:rsidRPr="00D53282">
        <w:rPr>
          <w:b/>
        </w:rPr>
        <w:t>Abstract:</w:t>
      </w:r>
      <w:r w:rsidRPr="00D53282">
        <w:t xml:space="preserve"> </w:t>
      </w:r>
    </w:p>
    <w:p w14:paraId="7C76D677" w14:textId="77777777" w:rsidR="007615D6" w:rsidRPr="005B25A1" w:rsidRDefault="007615D6" w:rsidP="007615D6">
      <w:pPr>
        <w:keepNext/>
        <w:keepLines/>
        <w:rPr>
          <w:b/>
          <w:bCs/>
        </w:rPr>
      </w:pPr>
      <w:r w:rsidRPr="005B25A1">
        <w:rPr>
          <w:b/>
          <w:bCs/>
        </w:rPr>
        <w:t>Parallel discussion:</w:t>
      </w:r>
    </w:p>
    <w:p w14:paraId="760EA078" w14:textId="77777777" w:rsidR="007615D6" w:rsidRPr="005B25A1" w:rsidRDefault="007615D6" w:rsidP="007615D6">
      <w:pPr>
        <w:keepNext/>
        <w:keepLines/>
      </w:pPr>
      <w:r w:rsidRPr="005B25A1">
        <w:t>-</w:t>
      </w:r>
    </w:p>
    <w:p w14:paraId="2A2F0492" w14:textId="77777777" w:rsidR="007615D6" w:rsidRPr="005B25A1" w:rsidRDefault="007615D6" w:rsidP="007615D6">
      <w:pPr>
        <w:keepNext/>
        <w:keepLines/>
        <w:rPr>
          <w:b/>
          <w:bCs/>
        </w:rPr>
      </w:pPr>
      <w:r w:rsidRPr="005B25A1">
        <w:rPr>
          <w:b/>
          <w:bCs/>
        </w:rPr>
        <w:t>Plenary Discussion:</w:t>
      </w:r>
    </w:p>
    <w:p w14:paraId="68CF1AF2" w14:textId="77777777" w:rsidR="007615D6" w:rsidRPr="005B25A1" w:rsidRDefault="007615D6" w:rsidP="007615D6">
      <w:pPr>
        <w:keepNext/>
        <w:keepLines/>
      </w:pPr>
      <w:r>
        <w:rPr>
          <w:color w:val="FF0000"/>
        </w:rPr>
        <w:t>NO DISCUSSION RECORDED</w:t>
      </w:r>
    </w:p>
    <w:p w14:paraId="6C49A1CF" w14:textId="77777777" w:rsidR="007615D6" w:rsidRPr="00EB0339" w:rsidRDefault="007615D6" w:rsidP="007615D6">
      <w:r w:rsidRPr="005B25A1">
        <w:rPr>
          <w:b/>
          <w:bCs/>
        </w:rPr>
        <w:t>Status:</w:t>
      </w:r>
      <w:r>
        <w:t xml:space="preserve"> </w:t>
      </w:r>
      <w:r>
        <w:rPr>
          <w:color w:val="0000FF"/>
        </w:rPr>
        <w:t>Not concluded</w:t>
      </w:r>
      <w:r>
        <w:t>.</w:t>
      </w:r>
    </w:p>
    <w:p w14:paraId="5FD1719E" w14:textId="77777777" w:rsidR="00E00DA6" w:rsidRDefault="007615D6" w:rsidP="000A3FBD">
      <w:pPr>
        <w:pStyle w:val="NormTop"/>
      </w:pPr>
      <w:r>
        <w:rPr>
          <w:color w:val="0000FF"/>
        </w:rPr>
        <w:t>S2-2507134</w:t>
      </w:r>
      <w:r w:rsidRPr="00D53282">
        <w:t xml:space="preserve"> </w:t>
      </w:r>
      <w:r>
        <w:t xml:space="preserve">(P-CR) 23.700-19: Solution#5 Update: Addressing </w:t>
      </w:r>
      <w:proofErr w:type="spellStart"/>
      <w:r>
        <w:t>ENs.</w:t>
      </w:r>
      <w:proofErr w:type="spellEnd"/>
      <w:r>
        <w:t xml:space="preserve">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Solution #5 by addressing </w:t>
      </w:r>
      <w:proofErr w:type="spellStart"/>
      <w:r>
        <w:t>ENs.</w:t>
      </w:r>
      <w:proofErr w:type="spellEnd"/>
    </w:p>
    <w:p w14:paraId="01009823" w14:textId="77777777" w:rsidR="007615D6" w:rsidRPr="005B25A1" w:rsidRDefault="007615D6" w:rsidP="007615D6">
      <w:pPr>
        <w:keepNext/>
        <w:keepLines/>
        <w:rPr>
          <w:b/>
          <w:bCs/>
        </w:rPr>
      </w:pPr>
      <w:r w:rsidRPr="005B25A1">
        <w:rPr>
          <w:b/>
          <w:bCs/>
        </w:rPr>
        <w:t>Parallel discussion:</w:t>
      </w:r>
    </w:p>
    <w:p w14:paraId="0ED9331C" w14:textId="77777777" w:rsidR="007615D6" w:rsidRPr="005B25A1" w:rsidRDefault="007615D6" w:rsidP="007615D6">
      <w:pPr>
        <w:keepNext/>
        <w:keepLines/>
      </w:pPr>
      <w:r w:rsidRPr="005B25A1">
        <w:t>-</w:t>
      </w:r>
    </w:p>
    <w:p w14:paraId="3D8A7C16" w14:textId="77777777" w:rsidR="007615D6" w:rsidRPr="005B25A1" w:rsidRDefault="007615D6" w:rsidP="007615D6">
      <w:pPr>
        <w:keepNext/>
        <w:keepLines/>
        <w:rPr>
          <w:b/>
          <w:bCs/>
        </w:rPr>
      </w:pPr>
      <w:r w:rsidRPr="005B25A1">
        <w:rPr>
          <w:b/>
          <w:bCs/>
        </w:rPr>
        <w:t>Plenary Discussion:</w:t>
      </w:r>
    </w:p>
    <w:p w14:paraId="04C71ED7" w14:textId="77777777" w:rsidR="007615D6" w:rsidRPr="005B25A1" w:rsidRDefault="007615D6" w:rsidP="007615D6">
      <w:pPr>
        <w:keepNext/>
        <w:keepLines/>
      </w:pPr>
      <w:r>
        <w:rPr>
          <w:color w:val="FF0000"/>
        </w:rPr>
        <w:t>NO DISCUSSION RECORDED</w:t>
      </w:r>
    </w:p>
    <w:p w14:paraId="65F6DACC" w14:textId="77777777" w:rsidR="007615D6" w:rsidRPr="00EB0339" w:rsidRDefault="007615D6" w:rsidP="007615D6">
      <w:r w:rsidRPr="005B25A1">
        <w:rPr>
          <w:b/>
          <w:bCs/>
        </w:rPr>
        <w:t>Status:</w:t>
      </w:r>
      <w:r>
        <w:t xml:space="preserve"> </w:t>
      </w:r>
      <w:r>
        <w:rPr>
          <w:color w:val="0000FF"/>
        </w:rPr>
        <w:t>Not concluded</w:t>
      </w:r>
      <w:r>
        <w:t>.</w:t>
      </w:r>
    </w:p>
    <w:p w14:paraId="4A34A2E5" w14:textId="77777777" w:rsidR="00E00DA6" w:rsidRDefault="007615D6" w:rsidP="000A3FBD">
      <w:pPr>
        <w:pStyle w:val="NormTop"/>
      </w:pPr>
      <w:r>
        <w:rPr>
          <w:color w:val="0000FF"/>
        </w:rPr>
        <w:t>S2-2506400</w:t>
      </w:r>
      <w:r w:rsidRPr="00D53282">
        <w:t xml:space="preserve"> </w:t>
      </w:r>
      <w:r>
        <w:t>(P-CR) 23.700-19: Updates on solution 5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Provides updates to solution 5.</w:t>
      </w:r>
    </w:p>
    <w:p w14:paraId="6059FC69" w14:textId="77777777" w:rsidR="007615D6" w:rsidRPr="005B25A1" w:rsidRDefault="007615D6" w:rsidP="007615D6">
      <w:pPr>
        <w:keepNext/>
        <w:keepLines/>
        <w:rPr>
          <w:b/>
          <w:bCs/>
        </w:rPr>
      </w:pPr>
      <w:r w:rsidRPr="005B25A1">
        <w:rPr>
          <w:b/>
          <w:bCs/>
        </w:rPr>
        <w:t>Parallel discussion:</w:t>
      </w:r>
    </w:p>
    <w:p w14:paraId="77354473" w14:textId="77777777" w:rsidR="007615D6" w:rsidRPr="005B25A1" w:rsidRDefault="007615D6" w:rsidP="007615D6">
      <w:pPr>
        <w:keepNext/>
        <w:keepLines/>
      </w:pPr>
      <w:r w:rsidRPr="005B25A1">
        <w:t>-</w:t>
      </w:r>
    </w:p>
    <w:p w14:paraId="518FD6BA" w14:textId="77777777" w:rsidR="007615D6" w:rsidRPr="005B25A1" w:rsidRDefault="007615D6" w:rsidP="007615D6">
      <w:pPr>
        <w:keepNext/>
        <w:keepLines/>
        <w:rPr>
          <w:b/>
          <w:bCs/>
        </w:rPr>
      </w:pPr>
      <w:r w:rsidRPr="005B25A1">
        <w:rPr>
          <w:b/>
          <w:bCs/>
        </w:rPr>
        <w:t>Plenary Discussion:</w:t>
      </w:r>
    </w:p>
    <w:p w14:paraId="162D8D97" w14:textId="77777777" w:rsidR="007615D6" w:rsidRPr="005B25A1" w:rsidRDefault="007615D6" w:rsidP="007615D6">
      <w:pPr>
        <w:keepNext/>
        <w:keepLines/>
      </w:pPr>
      <w:r>
        <w:rPr>
          <w:color w:val="FF0000"/>
        </w:rPr>
        <w:t>NO DISCUSSION RECORDED</w:t>
      </w:r>
    </w:p>
    <w:p w14:paraId="6C9DA289" w14:textId="77777777" w:rsidR="007615D6" w:rsidRPr="00EB0339" w:rsidRDefault="007615D6" w:rsidP="007615D6">
      <w:r w:rsidRPr="005B25A1">
        <w:rPr>
          <w:b/>
          <w:bCs/>
        </w:rPr>
        <w:t>Status:</w:t>
      </w:r>
      <w:r>
        <w:t xml:space="preserve"> </w:t>
      </w:r>
      <w:r>
        <w:rPr>
          <w:color w:val="0000FF"/>
        </w:rPr>
        <w:t>Not concluded</w:t>
      </w:r>
      <w:r>
        <w:t>.</w:t>
      </w:r>
    </w:p>
    <w:p w14:paraId="767142F3" w14:textId="77777777" w:rsidR="00E00DA6" w:rsidRDefault="007615D6" w:rsidP="000A3FBD">
      <w:pPr>
        <w:pStyle w:val="NormTop"/>
      </w:pPr>
      <w:r>
        <w:rPr>
          <w:color w:val="0000FF"/>
        </w:rPr>
        <w:t>S2-2507035</w:t>
      </w:r>
      <w:r w:rsidRPr="00D53282">
        <w:t xml:space="preserve"> </w:t>
      </w:r>
      <w:r>
        <w:t>(P-CR) 23.700-19: KI#1_ Update solution 6.2 to delete EN (Source: vivo)</w:t>
      </w:r>
      <w:r>
        <w:br/>
      </w:r>
      <w:r w:rsidRPr="00D53282">
        <w:rPr>
          <w:b/>
        </w:rPr>
        <w:t>Document for:</w:t>
      </w:r>
      <w:r w:rsidRPr="00D53282">
        <w:t xml:space="preserve"> </w:t>
      </w:r>
      <w:r>
        <w:t>Approval</w:t>
      </w:r>
      <w:r>
        <w:br/>
      </w:r>
      <w:r w:rsidRPr="00D53282">
        <w:rPr>
          <w:b/>
        </w:rPr>
        <w:t>Abstract:</w:t>
      </w:r>
      <w:r w:rsidRPr="00D53282">
        <w:t xml:space="preserve"> </w:t>
      </w:r>
    </w:p>
    <w:p w14:paraId="722254BE" w14:textId="77777777" w:rsidR="007615D6" w:rsidRPr="005B25A1" w:rsidRDefault="007615D6" w:rsidP="007615D6">
      <w:pPr>
        <w:keepNext/>
        <w:keepLines/>
        <w:rPr>
          <w:b/>
          <w:bCs/>
        </w:rPr>
      </w:pPr>
      <w:r w:rsidRPr="005B25A1">
        <w:rPr>
          <w:b/>
          <w:bCs/>
        </w:rPr>
        <w:t>Parallel discussion:</w:t>
      </w:r>
    </w:p>
    <w:p w14:paraId="2A19EF97" w14:textId="77777777" w:rsidR="007615D6" w:rsidRPr="005B25A1" w:rsidRDefault="007615D6" w:rsidP="007615D6">
      <w:pPr>
        <w:keepNext/>
        <w:keepLines/>
      </w:pPr>
      <w:r w:rsidRPr="005B25A1">
        <w:t>-</w:t>
      </w:r>
    </w:p>
    <w:p w14:paraId="4009435B" w14:textId="77777777" w:rsidR="007615D6" w:rsidRPr="005B25A1" w:rsidRDefault="007615D6" w:rsidP="007615D6">
      <w:pPr>
        <w:keepNext/>
        <w:keepLines/>
        <w:rPr>
          <w:b/>
          <w:bCs/>
        </w:rPr>
      </w:pPr>
      <w:r w:rsidRPr="005B25A1">
        <w:rPr>
          <w:b/>
          <w:bCs/>
        </w:rPr>
        <w:t>Plenary Discussion:</w:t>
      </w:r>
    </w:p>
    <w:p w14:paraId="3E69C92F" w14:textId="77777777" w:rsidR="007615D6" w:rsidRPr="005B25A1" w:rsidRDefault="007615D6" w:rsidP="007615D6">
      <w:pPr>
        <w:keepNext/>
        <w:keepLines/>
      </w:pPr>
      <w:r>
        <w:rPr>
          <w:color w:val="FF0000"/>
        </w:rPr>
        <w:t>NO DISCUSSION RECORDED</w:t>
      </w:r>
    </w:p>
    <w:p w14:paraId="7B57E2B8" w14:textId="77777777" w:rsidR="007615D6" w:rsidRPr="00EB0339" w:rsidRDefault="007615D6" w:rsidP="007615D6">
      <w:r w:rsidRPr="005B25A1">
        <w:rPr>
          <w:b/>
          <w:bCs/>
        </w:rPr>
        <w:t>Status:</w:t>
      </w:r>
      <w:r>
        <w:t xml:space="preserve"> </w:t>
      </w:r>
      <w:r>
        <w:rPr>
          <w:color w:val="0000FF"/>
        </w:rPr>
        <w:t>Not concluded</w:t>
      </w:r>
      <w:r>
        <w:t>.</w:t>
      </w:r>
    </w:p>
    <w:p w14:paraId="75A19418" w14:textId="77777777" w:rsidR="00E00DA6" w:rsidRDefault="007615D6" w:rsidP="000A3FBD">
      <w:pPr>
        <w:pStyle w:val="NormTop"/>
      </w:pPr>
      <w:r>
        <w:rPr>
          <w:color w:val="0000FF"/>
        </w:rPr>
        <w:t>S2-2506602</w:t>
      </w:r>
      <w:r w:rsidRPr="00D53282">
        <w:t xml:space="preserve"> </w:t>
      </w:r>
      <w:r>
        <w:t>(P-CR) 23.700-19: KI#1: Solution#9 Update: Resolving some editor's notes (Sour</w:t>
      </w:r>
      <w:r>
        <w:lastRenderedPageBreak/>
        <w:t>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solution#9 for KI#1 in TR 23.700-19.</w:t>
      </w:r>
    </w:p>
    <w:p w14:paraId="52BB423F" w14:textId="77777777" w:rsidR="007615D6" w:rsidRPr="005B25A1" w:rsidRDefault="007615D6" w:rsidP="007615D6">
      <w:pPr>
        <w:keepNext/>
        <w:keepLines/>
        <w:rPr>
          <w:b/>
          <w:bCs/>
        </w:rPr>
      </w:pPr>
      <w:r w:rsidRPr="005B25A1">
        <w:rPr>
          <w:b/>
          <w:bCs/>
        </w:rPr>
        <w:t>Parallel discussion:</w:t>
      </w:r>
    </w:p>
    <w:p w14:paraId="74E94985" w14:textId="77777777" w:rsidR="007615D6" w:rsidRPr="005B25A1" w:rsidRDefault="007615D6" w:rsidP="007615D6">
      <w:pPr>
        <w:keepNext/>
        <w:keepLines/>
      </w:pPr>
      <w:r w:rsidRPr="005B25A1">
        <w:t>-</w:t>
      </w:r>
    </w:p>
    <w:p w14:paraId="34B65CF7" w14:textId="77777777" w:rsidR="007615D6" w:rsidRPr="005B25A1" w:rsidRDefault="007615D6" w:rsidP="007615D6">
      <w:pPr>
        <w:keepNext/>
        <w:keepLines/>
        <w:rPr>
          <w:b/>
          <w:bCs/>
        </w:rPr>
      </w:pPr>
      <w:r w:rsidRPr="005B25A1">
        <w:rPr>
          <w:b/>
          <w:bCs/>
        </w:rPr>
        <w:t>Plenary Discussion:</w:t>
      </w:r>
    </w:p>
    <w:p w14:paraId="53194E10" w14:textId="77777777" w:rsidR="007615D6" w:rsidRPr="005B25A1" w:rsidRDefault="007615D6" w:rsidP="007615D6">
      <w:pPr>
        <w:keepNext/>
        <w:keepLines/>
      </w:pPr>
      <w:r>
        <w:rPr>
          <w:color w:val="FF0000"/>
        </w:rPr>
        <w:t>NO DISCUSSION RECORDED</w:t>
      </w:r>
    </w:p>
    <w:p w14:paraId="0CD4AFF4" w14:textId="77777777" w:rsidR="007615D6" w:rsidRPr="00EB0339" w:rsidRDefault="007615D6" w:rsidP="007615D6">
      <w:r w:rsidRPr="005B25A1">
        <w:rPr>
          <w:b/>
          <w:bCs/>
        </w:rPr>
        <w:t>Status:</w:t>
      </w:r>
      <w:r>
        <w:t xml:space="preserve"> </w:t>
      </w:r>
      <w:r>
        <w:rPr>
          <w:color w:val="0000FF"/>
        </w:rPr>
        <w:t>Not concluded</w:t>
      </w:r>
      <w:r>
        <w:t>.</w:t>
      </w:r>
    </w:p>
    <w:p w14:paraId="566EEBF2" w14:textId="77777777" w:rsidR="00E00DA6" w:rsidRDefault="007615D6" w:rsidP="000A3FBD">
      <w:pPr>
        <w:pStyle w:val="NormTop"/>
      </w:pPr>
      <w:r>
        <w:rPr>
          <w:color w:val="0000FF"/>
        </w:rPr>
        <w:t>S2-2507322</w:t>
      </w:r>
      <w:r w:rsidRPr="00D53282">
        <w:t xml:space="preserve"> </w:t>
      </w:r>
      <w:r>
        <w:t>(P-CR) 23.700-19: KI#1: Update Sol#10 Editor's note resolution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Editor's notes in solution 10.</w:t>
      </w:r>
    </w:p>
    <w:p w14:paraId="785E879D" w14:textId="77777777" w:rsidR="007615D6" w:rsidRPr="005B25A1" w:rsidRDefault="007615D6" w:rsidP="007615D6">
      <w:pPr>
        <w:keepNext/>
        <w:keepLines/>
        <w:rPr>
          <w:b/>
          <w:bCs/>
        </w:rPr>
      </w:pPr>
      <w:r w:rsidRPr="005B25A1">
        <w:rPr>
          <w:b/>
          <w:bCs/>
        </w:rPr>
        <w:t>Parallel discussion:</w:t>
      </w:r>
    </w:p>
    <w:p w14:paraId="5D859708" w14:textId="77777777" w:rsidR="007615D6" w:rsidRPr="005B25A1" w:rsidRDefault="007615D6" w:rsidP="007615D6">
      <w:pPr>
        <w:keepNext/>
        <w:keepLines/>
      </w:pPr>
      <w:r w:rsidRPr="005B25A1">
        <w:t>-</w:t>
      </w:r>
    </w:p>
    <w:p w14:paraId="68FFF7A1" w14:textId="77777777" w:rsidR="007615D6" w:rsidRPr="005B25A1" w:rsidRDefault="007615D6" w:rsidP="007615D6">
      <w:pPr>
        <w:keepNext/>
        <w:keepLines/>
        <w:rPr>
          <w:b/>
          <w:bCs/>
        </w:rPr>
      </w:pPr>
      <w:r w:rsidRPr="005B25A1">
        <w:rPr>
          <w:b/>
          <w:bCs/>
        </w:rPr>
        <w:t>Plenary Discussion:</w:t>
      </w:r>
    </w:p>
    <w:p w14:paraId="3ECBC0A4" w14:textId="77777777" w:rsidR="007615D6" w:rsidRPr="005B25A1" w:rsidRDefault="007615D6" w:rsidP="007615D6">
      <w:pPr>
        <w:keepNext/>
        <w:keepLines/>
      </w:pPr>
      <w:r>
        <w:rPr>
          <w:color w:val="FF0000"/>
        </w:rPr>
        <w:t>NO DISCUSSION RECORDED</w:t>
      </w:r>
    </w:p>
    <w:p w14:paraId="29AA35A9" w14:textId="77777777" w:rsidR="007615D6" w:rsidRPr="00EB0339" w:rsidRDefault="007615D6" w:rsidP="007615D6">
      <w:r w:rsidRPr="005B25A1">
        <w:rPr>
          <w:b/>
          <w:bCs/>
        </w:rPr>
        <w:t>Status:</w:t>
      </w:r>
      <w:r>
        <w:t xml:space="preserve"> </w:t>
      </w:r>
      <w:r>
        <w:rPr>
          <w:color w:val="0000FF"/>
        </w:rPr>
        <w:t>Not concluded</w:t>
      </w:r>
      <w:r>
        <w:t>.</w:t>
      </w:r>
    </w:p>
    <w:p w14:paraId="01D96552" w14:textId="77777777" w:rsidR="00E00DA6" w:rsidRDefault="007615D6" w:rsidP="000A3FBD">
      <w:pPr>
        <w:pStyle w:val="NormTop"/>
      </w:pPr>
      <w:r>
        <w:rPr>
          <w:color w:val="0000FF"/>
        </w:rPr>
        <w:t>S2-2507323</w:t>
      </w:r>
      <w:r w:rsidRPr="00D53282">
        <w:t xml:space="preserve"> </w:t>
      </w:r>
      <w:r>
        <w:t>(P-CR) 23.700-19: KI#1: Update Sol#11 Editor's note resolution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Editor's notes in solution 11.</w:t>
      </w:r>
    </w:p>
    <w:p w14:paraId="0C10B4DD" w14:textId="77777777" w:rsidR="007615D6" w:rsidRPr="005B25A1" w:rsidRDefault="007615D6" w:rsidP="007615D6">
      <w:pPr>
        <w:keepNext/>
        <w:keepLines/>
        <w:rPr>
          <w:b/>
          <w:bCs/>
        </w:rPr>
      </w:pPr>
      <w:r w:rsidRPr="005B25A1">
        <w:rPr>
          <w:b/>
          <w:bCs/>
        </w:rPr>
        <w:t>Parallel discussion:</w:t>
      </w:r>
    </w:p>
    <w:p w14:paraId="77F72CFE" w14:textId="77777777" w:rsidR="007615D6" w:rsidRPr="005B25A1" w:rsidRDefault="007615D6" w:rsidP="007615D6">
      <w:pPr>
        <w:keepNext/>
        <w:keepLines/>
      </w:pPr>
      <w:r w:rsidRPr="005B25A1">
        <w:t>-</w:t>
      </w:r>
    </w:p>
    <w:p w14:paraId="608611A3" w14:textId="77777777" w:rsidR="007615D6" w:rsidRPr="005B25A1" w:rsidRDefault="007615D6" w:rsidP="007615D6">
      <w:pPr>
        <w:keepNext/>
        <w:keepLines/>
        <w:rPr>
          <w:b/>
          <w:bCs/>
        </w:rPr>
      </w:pPr>
      <w:r w:rsidRPr="005B25A1">
        <w:rPr>
          <w:b/>
          <w:bCs/>
        </w:rPr>
        <w:t>Plenary Discussion:</w:t>
      </w:r>
    </w:p>
    <w:p w14:paraId="125F7136" w14:textId="77777777" w:rsidR="007615D6" w:rsidRPr="005B25A1" w:rsidRDefault="007615D6" w:rsidP="007615D6">
      <w:pPr>
        <w:keepNext/>
        <w:keepLines/>
      </w:pPr>
      <w:r>
        <w:rPr>
          <w:color w:val="FF0000"/>
        </w:rPr>
        <w:t>NO DISCUSSION RECORDED</w:t>
      </w:r>
    </w:p>
    <w:p w14:paraId="7286D3AB" w14:textId="77777777" w:rsidR="007615D6" w:rsidRPr="00EB0339" w:rsidRDefault="007615D6" w:rsidP="007615D6">
      <w:r w:rsidRPr="005B25A1">
        <w:rPr>
          <w:b/>
          <w:bCs/>
        </w:rPr>
        <w:t>Status:</w:t>
      </w:r>
      <w:r>
        <w:t xml:space="preserve"> </w:t>
      </w:r>
      <w:r>
        <w:rPr>
          <w:color w:val="0000FF"/>
        </w:rPr>
        <w:t>Not concluded</w:t>
      </w:r>
      <w:r>
        <w:t>.</w:t>
      </w:r>
    </w:p>
    <w:p w14:paraId="39734A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w:t>
      </w:r>
    </w:p>
    <w:p w14:paraId="16EB883F" w14:textId="77777777" w:rsidR="00E00DA6" w:rsidRDefault="007615D6" w:rsidP="000A3FBD">
      <w:pPr>
        <w:pStyle w:val="NormTop"/>
      </w:pPr>
      <w:r>
        <w:rPr>
          <w:color w:val="0000FF"/>
        </w:rPr>
        <w:t>S2-2507206</w:t>
      </w:r>
      <w:r w:rsidRPr="00D53282">
        <w:t xml:space="preserve"> </w:t>
      </w:r>
      <w:r>
        <w:t>(P-CR) 23.700-19: Interim conclusions on KI#1 Support o</w:t>
      </w:r>
      <w:r>
        <w:lastRenderedPageBreak/>
        <w:t xml:space="preserve">f Support of IMS voice call over NB-IoT NTN via GEO satellite connecting to EPC (Source: vivo, MediaTek Inc., China Mobile, ZTE, Verizon, Ericsson, CATT, Nokia, </w:t>
      </w:r>
      <w:proofErr w:type="spellStart"/>
      <w:r>
        <w:t>Skylo</w:t>
      </w:r>
      <w:proofErr w:type="spellEnd"/>
      <w:r>
        <w:t xml:space="preserve">, Thales, EchoStar, Viasat, China Telecom, </w:t>
      </w:r>
      <w:proofErr w:type="spellStart"/>
      <w:r>
        <w:t>Spreadtrum</w:t>
      </w:r>
      <w:proofErr w:type="spellEnd"/>
      <w:r>
        <w:t>, Xiaomi, OPPO, China Unicom, LG Electronics, Apple, Samsung, NTT DOCOMO, CSCN)</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conclusion of KI#1 Support of Support of IMS voice call over NB-IoT NTN via GEO satellite connecting to EPC.</w:t>
      </w:r>
    </w:p>
    <w:p w14:paraId="64D697F9" w14:textId="77777777" w:rsidR="007615D6" w:rsidRPr="005B25A1" w:rsidRDefault="007615D6" w:rsidP="007615D6">
      <w:pPr>
        <w:keepNext/>
        <w:keepLines/>
        <w:rPr>
          <w:b/>
          <w:bCs/>
        </w:rPr>
      </w:pPr>
      <w:r w:rsidRPr="005B25A1">
        <w:rPr>
          <w:b/>
          <w:bCs/>
        </w:rPr>
        <w:t>Convenor comment:</w:t>
      </w:r>
    </w:p>
    <w:p w14:paraId="1791296A" w14:textId="77777777" w:rsidR="007615D6" w:rsidRPr="005B25A1" w:rsidRDefault="007615D6" w:rsidP="007615D6">
      <w:pPr>
        <w:keepNext/>
        <w:keepLines/>
      </w:pPr>
      <w:r w:rsidRPr="005B25A1">
        <w:t>Handle if time allows.</w:t>
      </w:r>
    </w:p>
    <w:p w14:paraId="36EE87F2" w14:textId="77777777" w:rsidR="007615D6" w:rsidRPr="005B25A1" w:rsidRDefault="007615D6" w:rsidP="007615D6">
      <w:pPr>
        <w:keepNext/>
        <w:keepLines/>
        <w:rPr>
          <w:b/>
          <w:bCs/>
        </w:rPr>
      </w:pPr>
      <w:r w:rsidRPr="005B25A1">
        <w:rPr>
          <w:b/>
          <w:bCs/>
        </w:rPr>
        <w:t>Parallel discussion:</w:t>
      </w:r>
    </w:p>
    <w:p w14:paraId="77E230D8" w14:textId="77777777" w:rsidR="007615D6" w:rsidRPr="005B25A1" w:rsidRDefault="007615D6" w:rsidP="007615D6">
      <w:pPr>
        <w:keepNext/>
        <w:keepLines/>
      </w:pPr>
      <w:r w:rsidRPr="005B25A1">
        <w:t>-</w:t>
      </w:r>
    </w:p>
    <w:p w14:paraId="3B78B7D2" w14:textId="77777777" w:rsidR="007615D6" w:rsidRPr="005B25A1" w:rsidRDefault="007615D6" w:rsidP="007615D6">
      <w:pPr>
        <w:keepNext/>
        <w:keepLines/>
        <w:rPr>
          <w:b/>
          <w:bCs/>
        </w:rPr>
      </w:pPr>
      <w:r w:rsidRPr="005B25A1">
        <w:rPr>
          <w:b/>
          <w:bCs/>
        </w:rPr>
        <w:t>Plenary Discussion:</w:t>
      </w:r>
    </w:p>
    <w:p w14:paraId="2130B5C1" w14:textId="77777777" w:rsidR="007615D6" w:rsidRPr="005B25A1" w:rsidRDefault="007615D6" w:rsidP="007615D6">
      <w:pPr>
        <w:keepNext/>
        <w:keepLines/>
      </w:pPr>
      <w:r>
        <w:rPr>
          <w:color w:val="FF0000"/>
        </w:rPr>
        <w:t>NO DISCUSSION RECORDED</w:t>
      </w:r>
    </w:p>
    <w:p w14:paraId="64B96502" w14:textId="77777777" w:rsidR="007615D6" w:rsidRPr="00EB0339" w:rsidRDefault="007615D6" w:rsidP="007615D6">
      <w:r w:rsidRPr="005B25A1">
        <w:rPr>
          <w:b/>
          <w:bCs/>
        </w:rPr>
        <w:t>Status:</w:t>
      </w:r>
      <w:r>
        <w:t xml:space="preserve"> </w:t>
      </w:r>
      <w:r>
        <w:rPr>
          <w:color w:val="0000FF"/>
        </w:rPr>
        <w:t>Not concluded</w:t>
      </w:r>
      <w:r>
        <w:t>.</w:t>
      </w:r>
    </w:p>
    <w:p w14:paraId="3764EAE6" w14:textId="77777777" w:rsidR="00E00DA6" w:rsidRDefault="007615D6" w:rsidP="000A3FBD">
      <w:pPr>
        <w:pStyle w:val="NormTop"/>
      </w:pPr>
      <w:r>
        <w:rPr>
          <w:color w:val="0000FF"/>
        </w:rPr>
        <w:t>S2-2507103</w:t>
      </w:r>
      <w:r w:rsidRPr="00D53282">
        <w:t xml:space="preserve"> </w:t>
      </w:r>
      <w:r>
        <w:t>(P-CR) 23.700-19: Interim conclusion for KI#1 Support of IMS voice call over NB-IoT NTN via GEO satellite connecting to EPC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an interim conclusion for KI#1 of FS_5GSAT_Ph4_ARC regarding the evaluation </w:t>
      </w:r>
      <w:proofErr w:type="spellStart"/>
      <w:r>
        <w:t>evaluation</w:t>
      </w:r>
      <w:proofErr w:type="spellEnd"/>
      <w:r>
        <w:t xml:space="preserve"> of IP-based and non-IP-based voice packet transmission approaches.</w:t>
      </w:r>
    </w:p>
    <w:p w14:paraId="359445FC" w14:textId="77777777" w:rsidR="007615D6" w:rsidRPr="005B25A1" w:rsidRDefault="007615D6" w:rsidP="007615D6">
      <w:pPr>
        <w:keepNext/>
        <w:keepLines/>
        <w:rPr>
          <w:b/>
          <w:bCs/>
        </w:rPr>
      </w:pPr>
      <w:r w:rsidRPr="005B25A1">
        <w:rPr>
          <w:b/>
          <w:bCs/>
        </w:rPr>
        <w:t>Convenor comment:</w:t>
      </w:r>
    </w:p>
    <w:p w14:paraId="144D9284" w14:textId="77777777" w:rsidR="007615D6" w:rsidRPr="005B25A1" w:rsidRDefault="007615D6" w:rsidP="007615D6">
      <w:pPr>
        <w:keepNext/>
        <w:keepLines/>
      </w:pPr>
      <w:r w:rsidRPr="005B25A1">
        <w:t>Handle if time allows.</w:t>
      </w:r>
    </w:p>
    <w:p w14:paraId="7EFA8DBE" w14:textId="77777777" w:rsidR="007615D6" w:rsidRPr="005B25A1" w:rsidRDefault="007615D6" w:rsidP="007615D6">
      <w:pPr>
        <w:keepNext/>
        <w:keepLines/>
        <w:rPr>
          <w:b/>
          <w:bCs/>
        </w:rPr>
      </w:pPr>
      <w:r w:rsidRPr="005B25A1">
        <w:rPr>
          <w:b/>
          <w:bCs/>
        </w:rPr>
        <w:t>Parallel discussion:</w:t>
      </w:r>
    </w:p>
    <w:p w14:paraId="6D1CB046" w14:textId="77777777" w:rsidR="007615D6" w:rsidRPr="005B25A1" w:rsidRDefault="007615D6" w:rsidP="007615D6">
      <w:pPr>
        <w:keepNext/>
        <w:keepLines/>
      </w:pPr>
      <w:r w:rsidRPr="005B25A1">
        <w:t>-</w:t>
      </w:r>
    </w:p>
    <w:p w14:paraId="00A3702F" w14:textId="77777777" w:rsidR="007615D6" w:rsidRPr="005B25A1" w:rsidRDefault="007615D6" w:rsidP="007615D6">
      <w:pPr>
        <w:keepNext/>
        <w:keepLines/>
        <w:rPr>
          <w:b/>
          <w:bCs/>
        </w:rPr>
      </w:pPr>
      <w:r w:rsidRPr="005B25A1">
        <w:rPr>
          <w:b/>
          <w:bCs/>
        </w:rPr>
        <w:t>Plenary Discussion:</w:t>
      </w:r>
    </w:p>
    <w:p w14:paraId="19136D34" w14:textId="77777777" w:rsidR="007615D6" w:rsidRPr="005B25A1" w:rsidRDefault="007615D6" w:rsidP="007615D6">
      <w:pPr>
        <w:keepNext/>
        <w:keepLines/>
      </w:pPr>
      <w:r>
        <w:rPr>
          <w:color w:val="FF0000"/>
        </w:rPr>
        <w:t>NO DISCUSSION RECORDED</w:t>
      </w:r>
    </w:p>
    <w:p w14:paraId="19512B3A" w14:textId="77777777" w:rsidR="007615D6" w:rsidRPr="00EB0339" w:rsidRDefault="007615D6" w:rsidP="007615D6">
      <w:r w:rsidRPr="005B25A1">
        <w:rPr>
          <w:b/>
          <w:bCs/>
        </w:rPr>
        <w:t>Status:</w:t>
      </w:r>
      <w:r>
        <w:t xml:space="preserve"> </w:t>
      </w:r>
      <w:r>
        <w:rPr>
          <w:color w:val="0000FF"/>
        </w:rPr>
        <w:t>Not concluded</w:t>
      </w:r>
      <w:r>
        <w:t>.</w:t>
      </w:r>
    </w:p>
    <w:p w14:paraId="59F40C0D" w14:textId="77777777" w:rsidR="00E00DA6" w:rsidRDefault="007615D6" w:rsidP="000A3FBD">
      <w:pPr>
        <w:pStyle w:val="NormTop"/>
      </w:pPr>
      <w:r>
        <w:rPr>
          <w:color w:val="0000FF"/>
        </w:rPr>
        <w:t>S2-2507079</w:t>
      </w:r>
      <w:r w:rsidRPr="00D53282">
        <w:t xml:space="preserve"> </w:t>
      </w:r>
      <w:r>
        <w:t>(P-CR) 23.700-19: 23.700-19: Discussion and Interim Agreement for KI#1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CP/UP and IP/Non-IP of KI#1, and proposes Interim Agreements for KI#1.</w:t>
      </w:r>
    </w:p>
    <w:p w14:paraId="027F24DB" w14:textId="77777777" w:rsidR="007615D6" w:rsidRPr="005B25A1" w:rsidRDefault="007615D6" w:rsidP="007615D6">
      <w:pPr>
        <w:keepNext/>
        <w:keepLines/>
        <w:rPr>
          <w:b/>
          <w:bCs/>
        </w:rPr>
      </w:pPr>
      <w:r w:rsidRPr="005B25A1">
        <w:rPr>
          <w:b/>
          <w:bCs/>
        </w:rPr>
        <w:t>Convenor comment:</w:t>
      </w:r>
    </w:p>
    <w:p w14:paraId="62B5A459" w14:textId="77777777" w:rsidR="007615D6" w:rsidRPr="005B25A1" w:rsidRDefault="007615D6" w:rsidP="007615D6">
      <w:pPr>
        <w:keepNext/>
        <w:keepLines/>
      </w:pPr>
      <w:r w:rsidRPr="005B25A1">
        <w:t>Handle if time allows.</w:t>
      </w:r>
    </w:p>
    <w:p w14:paraId="6D6ECC6A" w14:textId="77777777" w:rsidR="007615D6" w:rsidRPr="005B25A1" w:rsidRDefault="007615D6" w:rsidP="007615D6">
      <w:pPr>
        <w:keepNext/>
        <w:keepLines/>
        <w:rPr>
          <w:b/>
          <w:bCs/>
        </w:rPr>
      </w:pPr>
      <w:r w:rsidRPr="005B25A1">
        <w:rPr>
          <w:b/>
          <w:bCs/>
        </w:rPr>
        <w:t>Parallel discussion:</w:t>
      </w:r>
    </w:p>
    <w:p w14:paraId="4EA4E66F" w14:textId="77777777" w:rsidR="007615D6" w:rsidRPr="005B25A1" w:rsidRDefault="007615D6" w:rsidP="007615D6">
      <w:pPr>
        <w:keepNext/>
        <w:keepLines/>
      </w:pPr>
      <w:r w:rsidRPr="005B25A1">
        <w:t>-</w:t>
      </w:r>
    </w:p>
    <w:p w14:paraId="272907C4" w14:textId="77777777" w:rsidR="007615D6" w:rsidRPr="005B25A1" w:rsidRDefault="007615D6" w:rsidP="007615D6">
      <w:pPr>
        <w:keepNext/>
        <w:keepLines/>
        <w:rPr>
          <w:b/>
          <w:bCs/>
        </w:rPr>
      </w:pPr>
      <w:r w:rsidRPr="005B25A1">
        <w:rPr>
          <w:b/>
          <w:bCs/>
        </w:rPr>
        <w:t>Plenary Discussion:</w:t>
      </w:r>
    </w:p>
    <w:p w14:paraId="6C1BC311" w14:textId="77777777" w:rsidR="007615D6" w:rsidRPr="005B25A1" w:rsidRDefault="007615D6" w:rsidP="007615D6">
      <w:pPr>
        <w:keepNext/>
        <w:keepLines/>
      </w:pPr>
      <w:r>
        <w:rPr>
          <w:color w:val="FF0000"/>
        </w:rPr>
        <w:t>NO DISCUSSION RECORDED</w:t>
      </w:r>
    </w:p>
    <w:p w14:paraId="00174D5A" w14:textId="77777777" w:rsidR="007615D6" w:rsidRPr="00EB0339" w:rsidRDefault="007615D6" w:rsidP="007615D6">
      <w:r w:rsidRPr="005B25A1">
        <w:rPr>
          <w:b/>
          <w:bCs/>
        </w:rPr>
        <w:t>Status:</w:t>
      </w:r>
      <w:r>
        <w:t xml:space="preserve"> </w:t>
      </w:r>
      <w:r>
        <w:rPr>
          <w:color w:val="0000FF"/>
        </w:rPr>
        <w:t>Not concluded</w:t>
      </w:r>
      <w:r>
        <w:t>.</w:t>
      </w:r>
    </w:p>
    <w:p w14:paraId="18FF38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UE-Sat-UE communication</w:t>
      </w:r>
    </w:p>
    <w:p w14:paraId="1214750E" w14:textId="77777777" w:rsidR="00E00DA6" w:rsidRDefault="007615D6" w:rsidP="000A3FBD">
      <w:pPr>
        <w:pStyle w:val="NormTop"/>
      </w:pPr>
      <w:r>
        <w:rPr>
          <w:color w:val="0000FF"/>
        </w:rPr>
        <w:t>S2-2507292</w:t>
      </w:r>
      <w:r w:rsidRPr="00D53282">
        <w:t xml:space="preserve"> </w:t>
      </w:r>
      <w:r>
        <w:t>(P-CR) 23.700-19: [KI#5 conclusion update] Clarif</w:t>
      </w:r>
      <w:r>
        <w:lastRenderedPageBreak/>
        <w:t xml:space="preserve">y Service Continuity for SSC Mode 2 in UE-SAT-UE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An update to the interim agreements of KI#5 to clarify SSC mode 2.</w:t>
      </w:r>
    </w:p>
    <w:p w14:paraId="35DB506E" w14:textId="77777777" w:rsidR="007615D6" w:rsidRPr="005B25A1" w:rsidRDefault="007615D6" w:rsidP="007615D6">
      <w:pPr>
        <w:keepNext/>
        <w:keepLines/>
        <w:rPr>
          <w:b/>
          <w:bCs/>
        </w:rPr>
      </w:pPr>
      <w:r w:rsidRPr="005B25A1">
        <w:rPr>
          <w:b/>
          <w:bCs/>
        </w:rPr>
        <w:t>Convenor comment:</w:t>
      </w:r>
    </w:p>
    <w:p w14:paraId="39A9520A" w14:textId="77777777" w:rsidR="007615D6" w:rsidRPr="005B25A1" w:rsidRDefault="007615D6" w:rsidP="007615D6">
      <w:pPr>
        <w:keepNext/>
        <w:keepLines/>
      </w:pPr>
      <w:r w:rsidRPr="005B25A1">
        <w:t>Handle if time allows.</w:t>
      </w:r>
    </w:p>
    <w:p w14:paraId="2FBD153D" w14:textId="77777777" w:rsidR="007615D6" w:rsidRPr="005B25A1" w:rsidRDefault="007615D6" w:rsidP="007615D6">
      <w:pPr>
        <w:keepNext/>
        <w:keepLines/>
        <w:rPr>
          <w:b/>
          <w:bCs/>
        </w:rPr>
      </w:pPr>
      <w:r w:rsidRPr="005B25A1">
        <w:rPr>
          <w:b/>
          <w:bCs/>
        </w:rPr>
        <w:t>Parallel discussion:</w:t>
      </w:r>
    </w:p>
    <w:p w14:paraId="03E48334" w14:textId="77777777" w:rsidR="007615D6" w:rsidRPr="005B25A1" w:rsidRDefault="007615D6" w:rsidP="007615D6">
      <w:pPr>
        <w:keepNext/>
        <w:keepLines/>
      </w:pPr>
      <w:r w:rsidRPr="005B25A1">
        <w:t>-</w:t>
      </w:r>
    </w:p>
    <w:p w14:paraId="708A24A6" w14:textId="77777777" w:rsidR="007615D6" w:rsidRPr="005B25A1" w:rsidRDefault="007615D6" w:rsidP="007615D6">
      <w:pPr>
        <w:keepNext/>
        <w:keepLines/>
        <w:rPr>
          <w:b/>
          <w:bCs/>
        </w:rPr>
      </w:pPr>
      <w:r w:rsidRPr="005B25A1">
        <w:rPr>
          <w:b/>
          <w:bCs/>
        </w:rPr>
        <w:t>Plenary Discussion:</w:t>
      </w:r>
    </w:p>
    <w:p w14:paraId="7EACEE6F" w14:textId="77777777" w:rsidR="007615D6" w:rsidRPr="005B25A1" w:rsidRDefault="007615D6" w:rsidP="007615D6">
      <w:pPr>
        <w:keepNext/>
        <w:keepLines/>
      </w:pPr>
      <w:r>
        <w:rPr>
          <w:color w:val="FF0000"/>
        </w:rPr>
        <w:t>NO DISCUSSION RECORDED</w:t>
      </w:r>
    </w:p>
    <w:p w14:paraId="4B441B86" w14:textId="77777777" w:rsidR="007615D6" w:rsidRPr="00EB0339" w:rsidRDefault="007615D6" w:rsidP="007615D6">
      <w:r w:rsidRPr="005B25A1">
        <w:rPr>
          <w:b/>
          <w:bCs/>
        </w:rPr>
        <w:t>Status:</w:t>
      </w:r>
      <w:r>
        <w:t xml:space="preserve"> </w:t>
      </w:r>
      <w:r>
        <w:rPr>
          <w:color w:val="0000FF"/>
        </w:rPr>
        <w:t>Not concluded</w:t>
      </w:r>
      <w:r>
        <w:t>.</w:t>
      </w:r>
    </w:p>
    <w:p w14:paraId="0EE0BF9F" w14:textId="77777777" w:rsidR="00E00DA6" w:rsidRDefault="007615D6" w:rsidP="000A3FBD">
      <w:pPr>
        <w:pStyle w:val="NormTop"/>
      </w:pPr>
      <w:r>
        <w:rPr>
          <w:color w:val="0000FF"/>
        </w:rPr>
        <w:t>S2-2506905</w:t>
      </w:r>
      <w:r w:rsidRPr="00D53282">
        <w:t xml:space="preserve"> </w:t>
      </w:r>
      <w:r>
        <w:t>(P-CR) 23.700-19: KI#5 Solution: UE-Sat-UE communication for non-IMS service via Onboard I-UPFs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document proposes a solution to address the KI#5 (TR 23.700-19), i.e., UE-SAT-UE communication via UPF only onboard satellite for non-IMS services, e.g. a 5G-LAN service with IP and Ethernet PDU Session type, under the scenario of always available </w:t>
      </w:r>
      <w:proofErr w:type="spellStart"/>
      <w:r>
        <w:t>fe</w:t>
      </w:r>
      <w:proofErr w:type="spellEnd"/>
      <w:r>
        <w:t>.</w:t>
      </w:r>
    </w:p>
    <w:p w14:paraId="5F23E5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S2-2505023</w:t>
      </w:r>
      <w:r>
        <w:t>.</w:t>
      </w:r>
    </w:p>
    <w:p w14:paraId="7F23203C" w14:textId="77777777" w:rsidR="007615D6" w:rsidRPr="005B25A1" w:rsidRDefault="007615D6" w:rsidP="007615D6">
      <w:pPr>
        <w:keepNext/>
        <w:keepLines/>
        <w:rPr>
          <w:b/>
          <w:bCs/>
        </w:rPr>
      </w:pPr>
      <w:r w:rsidRPr="005B25A1">
        <w:rPr>
          <w:b/>
          <w:bCs/>
        </w:rPr>
        <w:t>Parallel discussion:</w:t>
      </w:r>
    </w:p>
    <w:p w14:paraId="01989CE1" w14:textId="77777777" w:rsidR="007615D6" w:rsidRPr="005B25A1" w:rsidRDefault="007615D6" w:rsidP="007615D6">
      <w:pPr>
        <w:keepNext/>
        <w:keepLines/>
      </w:pPr>
      <w:r w:rsidRPr="005B25A1">
        <w:t>-</w:t>
      </w:r>
    </w:p>
    <w:p w14:paraId="56C7199C" w14:textId="77777777" w:rsidR="007615D6" w:rsidRPr="005B25A1" w:rsidRDefault="007615D6" w:rsidP="007615D6">
      <w:pPr>
        <w:keepNext/>
        <w:keepLines/>
        <w:rPr>
          <w:b/>
          <w:bCs/>
        </w:rPr>
      </w:pPr>
      <w:r w:rsidRPr="005B25A1">
        <w:rPr>
          <w:b/>
          <w:bCs/>
        </w:rPr>
        <w:t>Plenary Discussion:</w:t>
      </w:r>
    </w:p>
    <w:p w14:paraId="2F2E6684" w14:textId="77777777" w:rsidR="007615D6" w:rsidRPr="005B25A1" w:rsidRDefault="007615D6" w:rsidP="007615D6">
      <w:pPr>
        <w:keepNext/>
        <w:keepLines/>
      </w:pPr>
      <w:r>
        <w:rPr>
          <w:color w:val="FF0000"/>
        </w:rPr>
        <w:t>NO DISCUSSION RECORDED</w:t>
      </w:r>
    </w:p>
    <w:p w14:paraId="221FAA06" w14:textId="77777777" w:rsidR="007615D6" w:rsidRPr="00EB0339" w:rsidRDefault="007615D6" w:rsidP="007615D6">
      <w:r w:rsidRPr="005B25A1">
        <w:rPr>
          <w:b/>
          <w:bCs/>
        </w:rPr>
        <w:t>Status:</w:t>
      </w:r>
      <w:r>
        <w:t xml:space="preserve"> </w:t>
      </w:r>
      <w:r>
        <w:rPr>
          <w:color w:val="0000FF"/>
        </w:rPr>
        <w:t>Not concluded</w:t>
      </w:r>
      <w:r>
        <w:t>.</w:t>
      </w:r>
    </w:p>
    <w:p w14:paraId="33CA7A61" w14:textId="77777777" w:rsidR="007615D6" w:rsidRDefault="007615D6" w:rsidP="005A50C0">
      <w:pPr>
        <w:pStyle w:val="Heading3"/>
      </w:pPr>
      <w:r>
        <w:t>20.2.1</w:t>
      </w:r>
      <w:r>
        <w:tab/>
        <w:t>Study on Architecture Enhancement to support Integrated Sensing and Communication (</w:t>
      </w:r>
      <w:proofErr w:type="spellStart"/>
      <w:r>
        <w:t>FS_Sensing_ARC</w:t>
      </w:r>
      <w:proofErr w:type="spellEnd"/>
      <w:r>
        <w:t>)</w:t>
      </w:r>
    </w:p>
    <w:p w14:paraId="79C598A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C7F22F4" w14:textId="77777777" w:rsidR="008A22D1" w:rsidRDefault="008A22D1" w:rsidP="00BB3F37"/>
    <w:p w14:paraId="246CB918" w14:textId="77777777" w:rsidR="008A22D1" w:rsidRDefault="008A22D1" w:rsidP="00BB3F37"/>
    <w:p w14:paraId="7A0588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Scope, Term, architectural assumption updates</w:t>
      </w:r>
    </w:p>
    <w:p w14:paraId="413FC111" w14:textId="77777777" w:rsidR="00E00DA6" w:rsidRDefault="007615D6" w:rsidP="000A3FBD">
      <w:pPr>
        <w:pStyle w:val="NormTop"/>
      </w:pPr>
      <w:r>
        <w:rPr>
          <w:color w:val="0000FF"/>
        </w:rPr>
        <w:t>S2-2507208</w:t>
      </w:r>
      <w:r w:rsidRPr="00D53282">
        <w:t xml:space="preserve"> </w:t>
      </w:r>
      <w:r>
        <w:t xml:space="preserve">(P-CR) 23.700-14: </w:t>
      </w:r>
      <w:proofErr w:type="spellStart"/>
      <w:r>
        <w:t>FS_Sensing_ARC</w:t>
      </w:r>
      <w:proofErr w:type="spellEnd"/>
      <w:r>
        <w:lastRenderedPageBreak/>
        <w:t>: TR and SID scope alignment (Source: Apple, Xiaomi)</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to align the TR with the SID scope updated at SA#108 by addressing the relevant </w:t>
      </w:r>
      <w:proofErr w:type="spellStart"/>
      <w:r>
        <w:t>ENs.</w:t>
      </w:r>
      <w:proofErr w:type="spellEnd"/>
    </w:p>
    <w:p w14:paraId="45DE8B42" w14:textId="77777777" w:rsidR="007615D6" w:rsidRPr="005B25A1" w:rsidRDefault="007615D6" w:rsidP="007615D6">
      <w:pPr>
        <w:keepNext/>
        <w:keepLines/>
        <w:rPr>
          <w:b/>
          <w:bCs/>
        </w:rPr>
      </w:pPr>
      <w:r w:rsidRPr="005B25A1">
        <w:rPr>
          <w:b/>
          <w:bCs/>
        </w:rPr>
        <w:t>Convenor comment:</w:t>
      </w:r>
    </w:p>
    <w:p w14:paraId="059133E7" w14:textId="77777777" w:rsidR="007615D6" w:rsidRPr="005B25A1" w:rsidRDefault="007615D6" w:rsidP="007615D6">
      <w:pPr>
        <w:keepNext/>
        <w:keepLines/>
      </w:pPr>
      <w:r w:rsidRPr="005B25A1">
        <w:t>Handle, scope alignment.</w:t>
      </w:r>
    </w:p>
    <w:p w14:paraId="2E80DEFD" w14:textId="77777777" w:rsidR="007615D6" w:rsidRPr="005B25A1" w:rsidRDefault="007615D6" w:rsidP="007615D6">
      <w:pPr>
        <w:keepNext/>
        <w:keepLines/>
        <w:rPr>
          <w:b/>
          <w:bCs/>
        </w:rPr>
      </w:pPr>
      <w:r w:rsidRPr="005B25A1">
        <w:rPr>
          <w:b/>
          <w:bCs/>
        </w:rPr>
        <w:t>Parallel discussion:</w:t>
      </w:r>
    </w:p>
    <w:p w14:paraId="20F760FC" w14:textId="77777777" w:rsidR="007615D6" w:rsidRPr="005B25A1" w:rsidRDefault="007615D6" w:rsidP="007615D6">
      <w:pPr>
        <w:keepNext/>
        <w:keepLines/>
      </w:pPr>
      <w:r w:rsidRPr="005B25A1">
        <w:t>-</w:t>
      </w:r>
    </w:p>
    <w:p w14:paraId="4D506B8D" w14:textId="77777777" w:rsidR="007615D6" w:rsidRPr="005B25A1" w:rsidRDefault="007615D6" w:rsidP="007615D6">
      <w:pPr>
        <w:keepNext/>
        <w:keepLines/>
        <w:rPr>
          <w:b/>
          <w:bCs/>
        </w:rPr>
      </w:pPr>
      <w:r w:rsidRPr="005B25A1">
        <w:rPr>
          <w:b/>
          <w:bCs/>
        </w:rPr>
        <w:t>Plenary Discussion:</w:t>
      </w:r>
    </w:p>
    <w:p w14:paraId="213AEF6B" w14:textId="77777777" w:rsidR="007615D6" w:rsidRPr="005B25A1" w:rsidRDefault="007615D6" w:rsidP="007615D6">
      <w:pPr>
        <w:keepNext/>
        <w:keepLines/>
      </w:pPr>
      <w:r>
        <w:rPr>
          <w:color w:val="FF0000"/>
        </w:rPr>
        <w:t>NO DISCUSSION RECORDED</w:t>
      </w:r>
    </w:p>
    <w:p w14:paraId="6CFFA4A0" w14:textId="77777777" w:rsidR="007615D6" w:rsidRPr="00EB0339" w:rsidRDefault="007615D6" w:rsidP="007615D6">
      <w:r w:rsidRPr="005B25A1">
        <w:rPr>
          <w:b/>
          <w:bCs/>
        </w:rPr>
        <w:t>Status:</w:t>
      </w:r>
      <w:r>
        <w:t xml:space="preserve"> </w:t>
      </w:r>
      <w:r>
        <w:rPr>
          <w:color w:val="0000FF"/>
        </w:rPr>
        <w:t>Not concluded</w:t>
      </w:r>
      <w:r>
        <w:t>.</w:t>
      </w:r>
    </w:p>
    <w:p w14:paraId="265B7647" w14:textId="77777777" w:rsidR="00E00DA6" w:rsidRDefault="007615D6" w:rsidP="000A3FBD">
      <w:pPr>
        <w:pStyle w:val="NormTop"/>
      </w:pPr>
      <w:r>
        <w:rPr>
          <w:color w:val="0000FF"/>
        </w:rPr>
        <w:t>S2-2507432</w:t>
      </w:r>
      <w:r w:rsidRPr="00D53282">
        <w:t xml:space="preserve"> </w:t>
      </w:r>
      <w:r>
        <w:t>(P-CR) 23.700-14: Update term Sensing Entity  (Source: Xiaomi)</w:t>
      </w:r>
      <w:r>
        <w:br/>
      </w:r>
      <w:r w:rsidRPr="00D53282">
        <w:rPr>
          <w:b/>
        </w:rPr>
        <w:t>Document for:</w:t>
      </w:r>
      <w:r w:rsidRPr="00D53282">
        <w:t xml:space="preserve"> </w:t>
      </w:r>
      <w:r>
        <w:t>Approval</w:t>
      </w:r>
      <w:r>
        <w:br/>
      </w:r>
      <w:r w:rsidRPr="00D53282">
        <w:rPr>
          <w:b/>
        </w:rPr>
        <w:t>Abstract:</w:t>
      </w:r>
      <w:r w:rsidRPr="00D53282">
        <w:t xml:space="preserve"> </w:t>
      </w:r>
    </w:p>
    <w:p w14:paraId="1DD547DA" w14:textId="77777777" w:rsidR="007615D6" w:rsidRPr="005B25A1" w:rsidRDefault="007615D6" w:rsidP="007615D6">
      <w:pPr>
        <w:keepNext/>
        <w:keepLines/>
        <w:rPr>
          <w:b/>
          <w:bCs/>
        </w:rPr>
      </w:pPr>
      <w:r w:rsidRPr="005B25A1">
        <w:rPr>
          <w:b/>
          <w:bCs/>
        </w:rPr>
        <w:t>Convenor comment:</w:t>
      </w:r>
    </w:p>
    <w:p w14:paraId="1A3249AB" w14:textId="77777777" w:rsidR="007615D6" w:rsidRPr="005B25A1" w:rsidRDefault="007615D6" w:rsidP="007615D6">
      <w:pPr>
        <w:keepNext/>
        <w:keepLines/>
      </w:pPr>
      <w:r w:rsidRPr="005B25A1">
        <w:t>Handle, update term.</w:t>
      </w:r>
    </w:p>
    <w:p w14:paraId="1640E5F0" w14:textId="77777777" w:rsidR="007615D6" w:rsidRPr="005B25A1" w:rsidRDefault="007615D6" w:rsidP="007615D6">
      <w:pPr>
        <w:keepNext/>
        <w:keepLines/>
        <w:rPr>
          <w:b/>
          <w:bCs/>
        </w:rPr>
      </w:pPr>
      <w:r w:rsidRPr="005B25A1">
        <w:rPr>
          <w:b/>
          <w:bCs/>
        </w:rPr>
        <w:t>Parallel discussion:</w:t>
      </w:r>
    </w:p>
    <w:p w14:paraId="52C1E03C" w14:textId="77777777" w:rsidR="007615D6" w:rsidRPr="005B25A1" w:rsidRDefault="007615D6" w:rsidP="007615D6">
      <w:pPr>
        <w:keepNext/>
        <w:keepLines/>
      </w:pPr>
      <w:r w:rsidRPr="005B25A1">
        <w:t>-</w:t>
      </w:r>
    </w:p>
    <w:p w14:paraId="72C4328A" w14:textId="77777777" w:rsidR="007615D6" w:rsidRPr="005B25A1" w:rsidRDefault="007615D6" w:rsidP="007615D6">
      <w:pPr>
        <w:keepNext/>
        <w:keepLines/>
        <w:rPr>
          <w:b/>
          <w:bCs/>
        </w:rPr>
      </w:pPr>
      <w:r w:rsidRPr="005B25A1">
        <w:rPr>
          <w:b/>
          <w:bCs/>
        </w:rPr>
        <w:t>Plenary Discussion:</w:t>
      </w:r>
    </w:p>
    <w:p w14:paraId="6BD3C2AE" w14:textId="77777777" w:rsidR="007615D6" w:rsidRPr="005B25A1" w:rsidRDefault="007615D6" w:rsidP="007615D6">
      <w:pPr>
        <w:keepNext/>
        <w:keepLines/>
      </w:pPr>
      <w:r>
        <w:rPr>
          <w:color w:val="FF0000"/>
        </w:rPr>
        <w:t>NO DISCUSSION RECORDED</w:t>
      </w:r>
    </w:p>
    <w:p w14:paraId="35E07271" w14:textId="77777777" w:rsidR="007615D6" w:rsidRPr="00EB0339" w:rsidRDefault="007615D6" w:rsidP="007615D6">
      <w:r w:rsidRPr="005B25A1">
        <w:rPr>
          <w:b/>
          <w:bCs/>
        </w:rPr>
        <w:t>Status:</w:t>
      </w:r>
      <w:r>
        <w:t xml:space="preserve"> </w:t>
      </w:r>
      <w:r>
        <w:rPr>
          <w:color w:val="0000FF"/>
        </w:rPr>
        <w:t>Not concluded</w:t>
      </w:r>
      <w:r>
        <w:t>.</w:t>
      </w:r>
    </w:p>
    <w:p w14:paraId="7E931BCF" w14:textId="77777777" w:rsidR="00E00DA6" w:rsidRDefault="007615D6" w:rsidP="000A3FBD">
      <w:pPr>
        <w:pStyle w:val="NormTop"/>
      </w:pPr>
      <w:r>
        <w:rPr>
          <w:color w:val="0000FF"/>
        </w:rPr>
        <w:t>S2-2506765</w:t>
      </w:r>
      <w:r w:rsidRPr="00D53282">
        <w:t xml:space="preserve"> </w:t>
      </w:r>
      <w:r>
        <w:t>(P-CR) 23.700-14: Update to Architectural Assumptions and Requirements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clause 4, Architectural Assumptions and Requirements according to RAN SID and gives the modification proposal.</w:t>
      </w:r>
    </w:p>
    <w:p w14:paraId="6C9ECE54" w14:textId="77777777" w:rsidR="007615D6" w:rsidRPr="005B25A1" w:rsidRDefault="007615D6" w:rsidP="007615D6">
      <w:pPr>
        <w:keepNext/>
        <w:keepLines/>
        <w:rPr>
          <w:b/>
          <w:bCs/>
        </w:rPr>
      </w:pPr>
      <w:r w:rsidRPr="005B25A1">
        <w:rPr>
          <w:b/>
          <w:bCs/>
        </w:rPr>
        <w:t>Convenor comment:</w:t>
      </w:r>
    </w:p>
    <w:p w14:paraId="235E6FB8" w14:textId="77777777" w:rsidR="007615D6" w:rsidRPr="005B25A1" w:rsidRDefault="007615D6" w:rsidP="007615D6">
      <w:pPr>
        <w:keepNext/>
        <w:keepLines/>
      </w:pPr>
      <w:r w:rsidRPr="005B25A1">
        <w:t>Merge into S2-2507208.</w:t>
      </w:r>
    </w:p>
    <w:p w14:paraId="78F09B6A" w14:textId="77777777" w:rsidR="007615D6" w:rsidRPr="005B25A1" w:rsidRDefault="007615D6" w:rsidP="007615D6">
      <w:pPr>
        <w:keepNext/>
        <w:keepLines/>
        <w:rPr>
          <w:b/>
          <w:bCs/>
        </w:rPr>
      </w:pPr>
      <w:r w:rsidRPr="005B25A1">
        <w:rPr>
          <w:b/>
          <w:bCs/>
        </w:rPr>
        <w:t>Parallel discussion:</w:t>
      </w:r>
    </w:p>
    <w:p w14:paraId="41872CD7" w14:textId="77777777" w:rsidR="007615D6" w:rsidRPr="005B25A1" w:rsidRDefault="007615D6" w:rsidP="007615D6">
      <w:pPr>
        <w:keepNext/>
        <w:keepLines/>
      </w:pPr>
      <w:r w:rsidRPr="005B25A1">
        <w:t>-</w:t>
      </w:r>
    </w:p>
    <w:p w14:paraId="79D00D58" w14:textId="77777777" w:rsidR="007615D6" w:rsidRPr="005B25A1" w:rsidRDefault="007615D6" w:rsidP="007615D6">
      <w:pPr>
        <w:keepNext/>
        <w:keepLines/>
        <w:rPr>
          <w:b/>
          <w:bCs/>
        </w:rPr>
      </w:pPr>
      <w:r w:rsidRPr="005B25A1">
        <w:rPr>
          <w:b/>
          <w:bCs/>
        </w:rPr>
        <w:t>Plenary Discussion:</w:t>
      </w:r>
    </w:p>
    <w:p w14:paraId="3D9CCF9F" w14:textId="77777777" w:rsidR="007615D6" w:rsidRPr="005B25A1" w:rsidRDefault="007615D6" w:rsidP="007615D6">
      <w:pPr>
        <w:keepNext/>
        <w:keepLines/>
      </w:pPr>
      <w:r>
        <w:rPr>
          <w:color w:val="FF0000"/>
        </w:rPr>
        <w:t>NO DISCUSSION RECORDED</w:t>
      </w:r>
    </w:p>
    <w:p w14:paraId="43D5DAE8" w14:textId="77777777" w:rsidR="007615D6" w:rsidRPr="00EB0339" w:rsidRDefault="007615D6" w:rsidP="007615D6">
      <w:r w:rsidRPr="005B25A1">
        <w:rPr>
          <w:b/>
          <w:bCs/>
        </w:rPr>
        <w:t>Status:</w:t>
      </w:r>
      <w:r>
        <w:t xml:space="preserve"> </w:t>
      </w:r>
      <w:r>
        <w:rPr>
          <w:color w:val="0000FF"/>
        </w:rPr>
        <w:t>Not concluded</w:t>
      </w:r>
      <w:r>
        <w:t>.</w:t>
      </w:r>
    </w:p>
    <w:p w14:paraId="7E3BCF71" w14:textId="77777777" w:rsidR="00E00DA6" w:rsidRDefault="007615D6" w:rsidP="000A3FBD">
      <w:pPr>
        <w:pStyle w:val="NormTop"/>
      </w:pPr>
      <w:r>
        <w:rPr>
          <w:color w:val="0000FF"/>
        </w:rPr>
        <w:t>S2-2506287</w:t>
      </w:r>
      <w:r w:rsidRPr="00D53282">
        <w:t xml:space="preserve"> </w:t>
      </w:r>
      <w:r>
        <w:t>(P-CR) 23.700-14: Architectural Requirements (Source: T-Mobile USA)</w:t>
      </w:r>
      <w:r>
        <w:br/>
      </w:r>
      <w:r w:rsidRPr="00D53282">
        <w:rPr>
          <w:b/>
        </w:rPr>
        <w:t>Document f</w:t>
      </w:r>
      <w:r w:rsidRPr="00D53282">
        <w:rPr>
          <w:b/>
        </w:rPr>
        <w:lastRenderedPageBreak/>
        <w:t>or:</w:t>
      </w:r>
      <w:r w:rsidRPr="00D53282">
        <w:t xml:space="preserve"> </w:t>
      </w:r>
      <w:r>
        <w:t>Approval</w:t>
      </w:r>
      <w:r>
        <w:br/>
      </w:r>
      <w:r w:rsidRPr="00D53282">
        <w:rPr>
          <w:b/>
        </w:rPr>
        <w:t>Abstract:</w:t>
      </w:r>
      <w:r w:rsidRPr="00D53282">
        <w:t xml:space="preserve"> </w:t>
      </w:r>
      <w:r>
        <w:br/>
        <w:t>This contribution proposes some architectural assumptions/requirements for Sensing.</w:t>
      </w:r>
    </w:p>
    <w:p w14:paraId="57922819" w14:textId="77777777" w:rsidR="007615D6" w:rsidRPr="005B25A1" w:rsidRDefault="007615D6" w:rsidP="007615D6">
      <w:pPr>
        <w:keepNext/>
        <w:keepLines/>
        <w:rPr>
          <w:b/>
          <w:bCs/>
        </w:rPr>
      </w:pPr>
      <w:r w:rsidRPr="005B25A1">
        <w:rPr>
          <w:b/>
          <w:bCs/>
        </w:rPr>
        <w:t>Convenor comment:</w:t>
      </w:r>
    </w:p>
    <w:p w14:paraId="1D191F46" w14:textId="77777777" w:rsidR="007615D6" w:rsidRPr="005B25A1" w:rsidRDefault="007615D6" w:rsidP="007615D6">
      <w:pPr>
        <w:keepNext/>
        <w:keepLines/>
      </w:pPr>
      <w:r w:rsidRPr="005B25A1">
        <w:t>Handle.</w:t>
      </w:r>
    </w:p>
    <w:p w14:paraId="67D19240" w14:textId="77777777" w:rsidR="007615D6" w:rsidRPr="005B25A1" w:rsidRDefault="007615D6" w:rsidP="007615D6">
      <w:pPr>
        <w:keepNext/>
        <w:keepLines/>
        <w:rPr>
          <w:b/>
          <w:bCs/>
        </w:rPr>
      </w:pPr>
      <w:r w:rsidRPr="005B25A1">
        <w:rPr>
          <w:b/>
          <w:bCs/>
        </w:rPr>
        <w:t>Parallel discussion:</w:t>
      </w:r>
    </w:p>
    <w:p w14:paraId="6DE48893" w14:textId="77777777" w:rsidR="007615D6" w:rsidRPr="005B25A1" w:rsidRDefault="007615D6" w:rsidP="007615D6">
      <w:pPr>
        <w:keepNext/>
        <w:keepLines/>
      </w:pPr>
      <w:r w:rsidRPr="005B25A1">
        <w:t>-</w:t>
      </w:r>
    </w:p>
    <w:p w14:paraId="73585BBF" w14:textId="77777777" w:rsidR="007615D6" w:rsidRPr="005B25A1" w:rsidRDefault="007615D6" w:rsidP="007615D6">
      <w:pPr>
        <w:keepNext/>
        <w:keepLines/>
        <w:rPr>
          <w:b/>
          <w:bCs/>
        </w:rPr>
      </w:pPr>
      <w:r w:rsidRPr="005B25A1">
        <w:rPr>
          <w:b/>
          <w:bCs/>
        </w:rPr>
        <w:t>Plenary Discussion:</w:t>
      </w:r>
    </w:p>
    <w:p w14:paraId="1FC4A167" w14:textId="77777777" w:rsidR="007615D6" w:rsidRPr="005B25A1" w:rsidRDefault="007615D6" w:rsidP="007615D6">
      <w:pPr>
        <w:keepNext/>
        <w:keepLines/>
      </w:pPr>
      <w:r>
        <w:rPr>
          <w:color w:val="FF0000"/>
        </w:rPr>
        <w:t>NO DISCUSSION RECORDED</w:t>
      </w:r>
    </w:p>
    <w:p w14:paraId="5570BF5D" w14:textId="77777777" w:rsidR="007615D6" w:rsidRPr="00EB0339" w:rsidRDefault="007615D6" w:rsidP="007615D6">
      <w:r w:rsidRPr="005B25A1">
        <w:rPr>
          <w:b/>
          <w:bCs/>
        </w:rPr>
        <w:t>Status:</w:t>
      </w:r>
      <w:r>
        <w:t xml:space="preserve"> </w:t>
      </w:r>
      <w:r>
        <w:rPr>
          <w:color w:val="0000FF"/>
        </w:rPr>
        <w:t>Not concluded</w:t>
      </w:r>
      <w:r>
        <w:t>.</w:t>
      </w:r>
    </w:p>
    <w:p w14:paraId="616A2F8B" w14:textId="77777777" w:rsidR="00E00DA6" w:rsidRDefault="007615D6" w:rsidP="000A3FBD">
      <w:pPr>
        <w:pStyle w:val="NormTop"/>
      </w:pPr>
      <w:r>
        <w:rPr>
          <w:color w:val="0000FF"/>
        </w:rPr>
        <w:t>S2-2506764</w:t>
      </w:r>
      <w:r w:rsidRPr="00D53282">
        <w:t xml:space="preserve"> </w:t>
      </w:r>
      <w:r>
        <w:t>(P-CR) 23.700-14: Clarifying the sensing entity in this study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term, i.e. sensing entity used in this study, and gives the proposal.</w:t>
      </w:r>
    </w:p>
    <w:p w14:paraId="41AEE2C1" w14:textId="77777777" w:rsidR="007615D6" w:rsidRPr="005B25A1" w:rsidRDefault="007615D6" w:rsidP="007615D6">
      <w:pPr>
        <w:keepNext/>
        <w:keepLines/>
        <w:rPr>
          <w:b/>
          <w:bCs/>
        </w:rPr>
      </w:pPr>
      <w:r w:rsidRPr="005B25A1">
        <w:rPr>
          <w:b/>
          <w:bCs/>
        </w:rPr>
        <w:t>Convenor comment:</w:t>
      </w:r>
    </w:p>
    <w:p w14:paraId="6D3DD83B" w14:textId="77777777" w:rsidR="007615D6" w:rsidRPr="005B25A1" w:rsidRDefault="007615D6" w:rsidP="007615D6">
      <w:pPr>
        <w:keepNext/>
        <w:keepLines/>
      </w:pPr>
      <w:r w:rsidRPr="005B25A1">
        <w:t>Merge into S2-2507432.</w:t>
      </w:r>
    </w:p>
    <w:p w14:paraId="789D52A1" w14:textId="77777777" w:rsidR="007615D6" w:rsidRPr="005B25A1" w:rsidRDefault="007615D6" w:rsidP="007615D6">
      <w:pPr>
        <w:keepNext/>
        <w:keepLines/>
        <w:rPr>
          <w:b/>
          <w:bCs/>
        </w:rPr>
      </w:pPr>
      <w:r w:rsidRPr="005B25A1">
        <w:rPr>
          <w:b/>
          <w:bCs/>
        </w:rPr>
        <w:t>Parallel discussion:</w:t>
      </w:r>
    </w:p>
    <w:p w14:paraId="4677ECCA" w14:textId="77777777" w:rsidR="007615D6" w:rsidRPr="005B25A1" w:rsidRDefault="007615D6" w:rsidP="007615D6">
      <w:pPr>
        <w:keepNext/>
        <w:keepLines/>
      </w:pPr>
      <w:r w:rsidRPr="005B25A1">
        <w:t>-</w:t>
      </w:r>
    </w:p>
    <w:p w14:paraId="01C3D66E" w14:textId="77777777" w:rsidR="007615D6" w:rsidRPr="005B25A1" w:rsidRDefault="007615D6" w:rsidP="007615D6">
      <w:pPr>
        <w:keepNext/>
        <w:keepLines/>
        <w:rPr>
          <w:b/>
          <w:bCs/>
        </w:rPr>
      </w:pPr>
      <w:r w:rsidRPr="005B25A1">
        <w:rPr>
          <w:b/>
          <w:bCs/>
        </w:rPr>
        <w:t>Plenary Discussion:</w:t>
      </w:r>
    </w:p>
    <w:p w14:paraId="5105F3A8" w14:textId="77777777" w:rsidR="007615D6" w:rsidRPr="005B25A1" w:rsidRDefault="007615D6" w:rsidP="007615D6">
      <w:pPr>
        <w:keepNext/>
        <w:keepLines/>
      </w:pPr>
      <w:r>
        <w:rPr>
          <w:color w:val="FF0000"/>
        </w:rPr>
        <w:t>NO DISCUSSION RECORDED</w:t>
      </w:r>
    </w:p>
    <w:p w14:paraId="6C6148A0" w14:textId="77777777" w:rsidR="007615D6" w:rsidRPr="00EB0339" w:rsidRDefault="007615D6" w:rsidP="007615D6">
      <w:r w:rsidRPr="005B25A1">
        <w:rPr>
          <w:b/>
          <w:bCs/>
        </w:rPr>
        <w:t>Status:</w:t>
      </w:r>
      <w:r>
        <w:t xml:space="preserve"> </w:t>
      </w:r>
      <w:r>
        <w:rPr>
          <w:color w:val="0000FF"/>
        </w:rPr>
        <w:t>Not concluded</w:t>
      </w:r>
      <w:r>
        <w:t>.</w:t>
      </w:r>
    </w:p>
    <w:p w14:paraId="6B2C15BD" w14:textId="77777777" w:rsidR="00E00DA6" w:rsidRDefault="007615D6" w:rsidP="000A3FBD">
      <w:pPr>
        <w:pStyle w:val="NormTop"/>
      </w:pPr>
      <w:r>
        <w:rPr>
          <w:color w:val="0000FF"/>
        </w:rPr>
        <w:t>S2-2506201</w:t>
      </w:r>
      <w:r w:rsidRPr="00D53282">
        <w:t xml:space="preserve"> </w:t>
      </w:r>
      <w:r>
        <w:t>(P-CR) 23.700-14: Update to clause 3.1: Clarification on Sensing Entity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clarify Sensing Entity in TR 23.700-14.</w:t>
      </w:r>
    </w:p>
    <w:p w14:paraId="154AD7FE" w14:textId="77777777" w:rsidR="007615D6" w:rsidRPr="005B25A1" w:rsidRDefault="007615D6" w:rsidP="007615D6">
      <w:pPr>
        <w:keepNext/>
        <w:keepLines/>
        <w:rPr>
          <w:b/>
          <w:bCs/>
        </w:rPr>
      </w:pPr>
      <w:r w:rsidRPr="005B25A1">
        <w:rPr>
          <w:b/>
          <w:bCs/>
        </w:rPr>
        <w:t>Convenor comment:</w:t>
      </w:r>
    </w:p>
    <w:p w14:paraId="734CE723" w14:textId="77777777" w:rsidR="007615D6" w:rsidRPr="005B25A1" w:rsidRDefault="007615D6" w:rsidP="007615D6">
      <w:pPr>
        <w:keepNext/>
        <w:keepLines/>
      </w:pPr>
      <w:r w:rsidRPr="005B25A1">
        <w:t>Merge into S2-2507432.</w:t>
      </w:r>
    </w:p>
    <w:p w14:paraId="684C2EEF" w14:textId="77777777" w:rsidR="007615D6" w:rsidRPr="005B25A1" w:rsidRDefault="007615D6" w:rsidP="007615D6">
      <w:pPr>
        <w:keepNext/>
        <w:keepLines/>
        <w:rPr>
          <w:b/>
          <w:bCs/>
        </w:rPr>
      </w:pPr>
      <w:r w:rsidRPr="005B25A1">
        <w:rPr>
          <w:b/>
          <w:bCs/>
        </w:rPr>
        <w:t>Parallel discussion:</w:t>
      </w:r>
    </w:p>
    <w:p w14:paraId="4DB18587" w14:textId="77777777" w:rsidR="007615D6" w:rsidRPr="005B25A1" w:rsidRDefault="007615D6" w:rsidP="007615D6">
      <w:pPr>
        <w:keepNext/>
        <w:keepLines/>
      </w:pPr>
      <w:r w:rsidRPr="005B25A1">
        <w:t>-</w:t>
      </w:r>
    </w:p>
    <w:p w14:paraId="2E5C6BCD" w14:textId="77777777" w:rsidR="007615D6" w:rsidRPr="005B25A1" w:rsidRDefault="007615D6" w:rsidP="007615D6">
      <w:pPr>
        <w:keepNext/>
        <w:keepLines/>
        <w:rPr>
          <w:b/>
          <w:bCs/>
        </w:rPr>
      </w:pPr>
      <w:r w:rsidRPr="005B25A1">
        <w:rPr>
          <w:b/>
          <w:bCs/>
        </w:rPr>
        <w:t>Plenary Discussion:</w:t>
      </w:r>
    </w:p>
    <w:p w14:paraId="2AA0768F" w14:textId="77777777" w:rsidR="007615D6" w:rsidRPr="005B25A1" w:rsidRDefault="007615D6" w:rsidP="007615D6">
      <w:pPr>
        <w:keepNext/>
        <w:keepLines/>
      </w:pPr>
      <w:r>
        <w:rPr>
          <w:color w:val="FF0000"/>
        </w:rPr>
        <w:t>NO DISCUSSION RECORDED</w:t>
      </w:r>
    </w:p>
    <w:p w14:paraId="68F112AE" w14:textId="77777777" w:rsidR="007615D6" w:rsidRPr="00EB0339" w:rsidRDefault="007615D6" w:rsidP="007615D6">
      <w:r w:rsidRPr="005B25A1">
        <w:rPr>
          <w:b/>
          <w:bCs/>
        </w:rPr>
        <w:t>Status:</w:t>
      </w:r>
      <w:r>
        <w:t xml:space="preserve"> </w:t>
      </w:r>
      <w:r>
        <w:rPr>
          <w:color w:val="0000FF"/>
        </w:rPr>
        <w:t>Not concluded</w:t>
      </w:r>
      <w:r>
        <w:t>.</w:t>
      </w:r>
    </w:p>
    <w:p w14:paraId="036689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updates</w:t>
      </w:r>
    </w:p>
    <w:p w14:paraId="0FA3E05C" w14:textId="77777777" w:rsidR="00E00DA6" w:rsidRDefault="007615D6" w:rsidP="000A3FBD">
      <w:pPr>
        <w:pStyle w:val="NormTop"/>
      </w:pPr>
      <w:r>
        <w:rPr>
          <w:color w:val="0000FF"/>
        </w:rPr>
        <w:t>S2-2506202</w:t>
      </w:r>
      <w:r w:rsidRPr="00D53282">
        <w:t xml:space="preserve"> </w:t>
      </w:r>
      <w:r>
        <w:t>(P-CR) 23.700-14: KI#6 update (Source: LG Electronics)</w:t>
      </w:r>
      <w:r>
        <w:br/>
      </w:r>
      <w:r w:rsidRPr="00D53282">
        <w:rPr>
          <w:b/>
        </w:rPr>
        <w:t>Docum</w:t>
      </w:r>
      <w:r w:rsidRPr="00D53282">
        <w:rPr>
          <w:b/>
        </w:rPr>
        <w:lastRenderedPageBreak/>
        <w:t>ent for:</w:t>
      </w:r>
      <w:r w:rsidRPr="00D53282">
        <w:t xml:space="preserve"> </w:t>
      </w:r>
      <w:r>
        <w:t>Approval</w:t>
      </w:r>
      <w:r>
        <w:br/>
      </w:r>
      <w:r w:rsidRPr="00D53282">
        <w:rPr>
          <w:b/>
        </w:rPr>
        <w:t>Abstract:</w:t>
      </w:r>
      <w:r w:rsidRPr="00D53282">
        <w:t xml:space="preserve"> </w:t>
      </w:r>
      <w:r>
        <w:br/>
        <w:t>This paper proposes to update KI#6 in TR 23.700-14.</w:t>
      </w:r>
    </w:p>
    <w:p w14:paraId="1CE2E4D8" w14:textId="77777777" w:rsidR="007615D6" w:rsidRPr="005B25A1" w:rsidRDefault="007615D6" w:rsidP="007615D6">
      <w:pPr>
        <w:keepNext/>
        <w:keepLines/>
        <w:rPr>
          <w:b/>
          <w:bCs/>
        </w:rPr>
      </w:pPr>
      <w:r w:rsidRPr="005B25A1">
        <w:rPr>
          <w:b/>
          <w:bCs/>
        </w:rPr>
        <w:t>Convenor comment:</w:t>
      </w:r>
    </w:p>
    <w:p w14:paraId="4771E785" w14:textId="77777777" w:rsidR="007615D6" w:rsidRPr="005B25A1" w:rsidRDefault="007615D6" w:rsidP="007615D6">
      <w:pPr>
        <w:keepNext/>
        <w:keepLines/>
      </w:pPr>
      <w:r w:rsidRPr="005B25A1">
        <w:t>Handle, scope alignment.</w:t>
      </w:r>
    </w:p>
    <w:p w14:paraId="77CBA3DE" w14:textId="77777777" w:rsidR="007615D6" w:rsidRPr="005B25A1" w:rsidRDefault="007615D6" w:rsidP="007615D6">
      <w:pPr>
        <w:keepNext/>
        <w:keepLines/>
        <w:rPr>
          <w:b/>
          <w:bCs/>
        </w:rPr>
      </w:pPr>
      <w:r w:rsidRPr="005B25A1">
        <w:rPr>
          <w:b/>
          <w:bCs/>
        </w:rPr>
        <w:t>Parallel discussion:</w:t>
      </w:r>
    </w:p>
    <w:p w14:paraId="5A5A7196" w14:textId="77777777" w:rsidR="007615D6" w:rsidRPr="005B25A1" w:rsidRDefault="007615D6" w:rsidP="007615D6">
      <w:pPr>
        <w:keepNext/>
        <w:keepLines/>
      </w:pPr>
      <w:r w:rsidRPr="005B25A1">
        <w:t>-</w:t>
      </w:r>
    </w:p>
    <w:p w14:paraId="5AC45DBC" w14:textId="77777777" w:rsidR="007615D6" w:rsidRPr="005B25A1" w:rsidRDefault="007615D6" w:rsidP="007615D6">
      <w:pPr>
        <w:keepNext/>
        <w:keepLines/>
        <w:rPr>
          <w:b/>
          <w:bCs/>
        </w:rPr>
      </w:pPr>
      <w:r w:rsidRPr="005B25A1">
        <w:rPr>
          <w:b/>
          <w:bCs/>
        </w:rPr>
        <w:t>Plenary Discussion:</w:t>
      </w:r>
    </w:p>
    <w:p w14:paraId="3A4CD1C2" w14:textId="77777777" w:rsidR="007615D6" w:rsidRPr="005B25A1" w:rsidRDefault="007615D6" w:rsidP="007615D6">
      <w:pPr>
        <w:keepNext/>
        <w:keepLines/>
      </w:pPr>
      <w:r>
        <w:rPr>
          <w:color w:val="FF0000"/>
        </w:rPr>
        <w:t>NO DISCUSSION RECORDED</w:t>
      </w:r>
    </w:p>
    <w:p w14:paraId="3017DEDD" w14:textId="77777777" w:rsidR="007615D6" w:rsidRPr="00EB0339" w:rsidRDefault="007615D6" w:rsidP="007615D6">
      <w:r w:rsidRPr="005B25A1">
        <w:rPr>
          <w:b/>
          <w:bCs/>
        </w:rPr>
        <w:t>Status:</w:t>
      </w:r>
      <w:r>
        <w:t xml:space="preserve"> </w:t>
      </w:r>
      <w:r>
        <w:rPr>
          <w:color w:val="0000FF"/>
        </w:rPr>
        <w:t>Not concluded</w:t>
      </w:r>
      <w:r>
        <w:t>.</w:t>
      </w:r>
    </w:p>
    <w:p w14:paraId="1ECD8088" w14:textId="77777777" w:rsidR="00E00DA6" w:rsidRDefault="007615D6" w:rsidP="000A3FBD">
      <w:pPr>
        <w:pStyle w:val="NormTop"/>
      </w:pPr>
      <w:r>
        <w:rPr>
          <w:color w:val="0000FF"/>
        </w:rPr>
        <w:t>S2-2507172</w:t>
      </w:r>
      <w:r w:rsidRPr="00D53282">
        <w:t xml:space="preserve"> </w:t>
      </w:r>
      <w:r>
        <w:t>(P-CR) 23.700-14: Architectural Requirement and KI#5 description Update: Exclusion of UE as sensing service consumer.  (Source: NTT DOCOMO, MediaTek Inc.,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Architectural Requirement and KI#5 description by excluding UE as a sensing service consumer in this release.</w:t>
      </w:r>
    </w:p>
    <w:p w14:paraId="4CC89661" w14:textId="77777777" w:rsidR="007615D6" w:rsidRPr="005B25A1" w:rsidRDefault="007615D6" w:rsidP="007615D6">
      <w:pPr>
        <w:keepNext/>
        <w:keepLines/>
        <w:rPr>
          <w:b/>
          <w:bCs/>
        </w:rPr>
      </w:pPr>
      <w:r w:rsidRPr="005B25A1">
        <w:rPr>
          <w:b/>
          <w:bCs/>
        </w:rPr>
        <w:t>Parallel discussion:</w:t>
      </w:r>
    </w:p>
    <w:p w14:paraId="463DF130" w14:textId="77777777" w:rsidR="007615D6" w:rsidRPr="005B25A1" w:rsidRDefault="007615D6" w:rsidP="007615D6">
      <w:pPr>
        <w:keepNext/>
        <w:keepLines/>
      </w:pPr>
      <w:r w:rsidRPr="005B25A1">
        <w:t>-</w:t>
      </w:r>
    </w:p>
    <w:p w14:paraId="515A9222" w14:textId="77777777" w:rsidR="007615D6" w:rsidRPr="005B25A1" w:rsidRDefault="007615D6" w:rsidP="007615D6">
      <w:pPr>
        <w:keepNext/>
        <w:keepLines/>
        <w:rPr>
          <w:b/>
          <w:bCs/>
        </w:rPr>
      </w:pPr>
      <w:r w:rsidRPr="005B25A1">
        <w:rPr>
          <w:b/>
          <w:bCs/>
        </w:rPr>
        <w:t>Plenary Discussion:</w:t>
      </w:r>
    </w:p>
    <w:p w14:paraId="1AA4F812" w14:textId="77777777" w:rsidR="007615D6" w:rsidRPr="005B25A1" w:rsidRDefault="007615D6" w:rsidP="007615D6">
      <w:pPr>
        <w:keepNext/>
        <w:keepLines/>
      </w:pPr>
      <w:r>
        <w:rPr>
          <w:color w:val="FF0000"/>
        </w:rPr>
        <w:t>NO DISCUSSION RECORDED</w:t>
      </w:r>
    </w:p>
    <w:p w14:paraId="45CD9C96" w14:textId="77777777" w:rsidR="007615D6" w:rsidRPr="00EB0339" w:rsidRDefault="007615D6" w:rsidP="007615D6">
      <w:r w:rsidRPr="005B25A1">
        <w:rPr>
          <w:b/>
          <w:bCs/>
        </w:rPr>
        <w:t>Status:</w:t>
      </w:r>
      <w:r>
        <w:t xml:space="preserve"> </w:t>
      </w:r>
      <w:r>
        <w:rPr>
          <w:color w:val="0000FF"/>
        </w:rPr>
        <w:t>Not concluded</w:t>
      </w:r>
      <w:r>
        <w:t>.</w:t>
      </w:r>
    </w:p>
    <w:p w14:paraId="7BFCFC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 papers</w:t>
      </w:r>
    </w:p>
    <w:p w14:paraId="336A3568" w14:textId="77777777" w:rsidR="00E00DA6" w:rsidRDefault="007615D6" w:rsidP="000A3FBD">
      <w:pPr>
        <w:pStyle w:val="NormTop"/>
      </w:pPr>
      <w:r>
        <w:rPr>
          <w:color w:val="0000FF"/>
        </w:rPr>
        <w:t>S2-2507173</w:t>
      </w:r>
      <w:r w:rsidRPr="00D53282">
        <w:t xml:space="preserve"> </w:t>
      </w:r>
      <w:r>
        <w:t>(LS OUT) [DRAFT] LS on UE as a sensing service consumer (Source: NTT DOCOMO)</w:t>
      </w:r>
      <w:r>
        <w:br/>
      </w:r>
      <w:r w:rsidRPr="00D53282">
        <w:rPr>
          <w:b/>
        </w:rPr>
        <w:t>Document for:</w:t>
      </w:r>
      <w:r w:rsidRPr="00D53282">
        <w:t xml:space="preserve"> </w:t>
      </w:r>
      <w:r>
        <w:t>Approval</w:t>
      </w:r>
      <w:r>
        <w:br/>
      </w:r>
      <w:r w:rsidRPr="00D53282">
        <w:rPr>
          <w:b/>
        </w:rPr>
        <w:t>Abstract:</w:t>
      </w:r>
      <w:r w:rsidRPr="00D53282">
        <w:t xml:space="preserve"> </w:t>
      </w:r>
      <w:r>
        <w:br/>
        <w:t>Ask SA WG1 to confirm whether, in the context of the ISAC requirements for Rel-20 5G-A, the term 'trusted third party' was intended to include the UE.</w:t>
      </w:r>
    </w:p>
    <w:p w14:paraId="0C8FA47C" w14:textId="77777777" w:rsidR="007615D6" w:rsidRPr="005B25A1" w:rsidRDefault="007615D6" w:rsidP="007615D6">
      <w:pPr>
        <w:keepNext/>
        <w:keepLines/>
        <w:rPr>
          <w:b/>
          <w:bCs/>
        </w:rPr>
      </w:pPr>
      <w:r w:rsidRPr="005B25A1">
        <w:rPr>
          <w:b/>
          <w:bCs/>
        </w:rPr>
        <w:t>Convenor comment:</w:t>
      </w:r>
    </w:p>
    <w:p w14:paraId="7DA5EA62" w14:textId="77777777" w:rsidR="007615D6" w:rsidRPr="005B25A1" w:rsidRDefault="007615D6" w:rsidP="007615D6">
      <w:pPr>
        <w:keepNext/>
        <w:keepLines/>
      </w:pPr>
      <w:r w:rsidRPr="005B25A1">
        <w:t>Handle.</w:t>
      </w:r>
    </w:p>
    <w:p w14:paraId="611D9A6D" w14:textId="77777777" w:rsidR="007615D6" w:rsidRPr="005B25A1" w:rsidRDefault="007615D6" w:rsidP="007615D6">
      <w:pPr>
        <w:keepNext/>
        <w:keepLines/>
        <w:rPr>
          <w:b/>
          <w:bCs/>
        </w:rPr>
      </w:pPr>
      <w:r w:rsidRPr="005B25A1">
        <w:rPr>
          <w:b/>
          <w:bCs/>
        </w:rPr>
        <w:t>Parallel discussion:</w:t>
      </w:r>
    </w:p>
    <w:p w14:paraId="47BA25EF" w14:textId="77777777" w:rsidR="007615D6" w:rsidRPr="005B25A1" w:rsidRDefault="007615D6" w:rsidP="007615D6">
      <w:pPr>
        <w:keepNext/>
        <w:keepLines/>
      </w:pPr>
      <w:r w:rsidRPr="005B25A1">
        <w:t>-</w:t>
      </w:r>
    </w:p>
    <w:p w14:paraId="4B4E0F99" w14:textId="77777777" w:rsidR="007615D6" w:rsidRPr="005B25A1" w:rsidRDefault="007615D6" w:rsidP="007615D6">
      <w:pPr>
        <w:keepNext/>
        <w:keepLines/>
        <w:rPr>
          <w:b/>
          <w:bCs/>
        </w:rPr>
      </w:pPr>
      <w:r w:rsidRPr="005B25A1">
        <w:rPr>
          <w:b/>
          <w:bCs/>
        </w:rPr>
        <w:t>Plenary Discussion:</w:t>
      </w:r>
    </w:p>
    <w:p w14:paraId="0CB94F41" w14:textId="77777777" w:rsidR="007615D6" w:rsidRPr="005B25A1" w:rsidRDefault="007615D6" w:rsidP="007615D6">
      <w:pPr>
        <w:keepNext/>
        <w:keepLines/>
      </w:pPr>
      <w:r>
        <w:rPr>
          <w:color w:val="FF0000"/>
        </w:rPr>
        <w:t>NO DISCUSSION RECORDED</w:t>
      </w:r>
    </w:p>
    <w:p w14:paraId="3C222EF4" w14:textId="77777777" w:rsidR="007615D6" w:rsidRPr="00EB0339" w:rsidRDefault="007615D6" w:rsidP="007615D6">
      <w:r w:rsidRPr="005B25A1">
        <w:rPr>
          <w:b/>
          <w:bCs/>
        </w:rPr>
        <w:t>Status:</w:t>
      </w:r>
      <w:r>
        <w:t xml:space="preserve"> </w:t>
      </w:r>
      <w:r>
        <w:rPr>
          <w:color w:val="0000FF"/>
        </w:rPr>
        <w:t>Not concluded</w:t>
      </w:r>
      <w:r>
        <w:t>.</w:t>
      </w:r>
    </w:p>
    <w:p w14:paraId="06702547" w14:textId="77777777" w:rsidR="00E00DA6" w:rsidRDefault="007615D6" w:rsidP="000A3FBD">
      <w:pPr>
        <w:pStyle w:val="NormTop"/>
      </w:pPr>
      <w:r>
        <w:rPr>
          <w:color w:val="0000FF"/>
        </w:rPr>
        <w:t>S2-2507168</w:t>
      </w:r>
      <w:r w:rsidRPr="00D53282">
        <w:t xml:space="preserve"> </w:t>
      </w:r>
      <w:r>
        <w:t>(DISCUSSION) Discussion on UE as a sensing service consumer  (Source: NTT DOCO</w:t>
      </w:r>
      <w:r>
        <w:lastRenderedPageBreak/>
        <w:t>MO, MediaTek Inc., Deutsche Telekom)</w:t>
      </w:r>
      <w:r>
        <w:br/>
      </w:r>
      <w:r w:rsidRPr="00D53282">
        <w:rPr>
          <w:b/>
        </w:rPr>
        <w:t>Document for:</w:t>
      </w:r>
      <w:r w:rsidRPr="00D53282">
        <w:t xml:space="preserve"> </w:t>
      </w:r>
      <w:r>
        <w:t>Discussion</w:t>
      </w:r>
      <w:r>
        <w:br/>
      </w:r>
      <w:r w:rsidRPr="00D53282">
        <w:rPr>
          <w:b/>
        </w:rPr>
        <w:t>Abstract:</w:t>
      </w:r>
      <w:r w:rsidRPr="00D53282">
        <w:t xml:space="preserve"> </w:t>
      </w:r>
      <w:r>
        <w:br/>
        <w:t>Discussion on UE as a sensing service consumer.</w:t>
      </w:r>
    </w:p>
    <w:p w14:paraId="1752D815" w14:textId="77777777" w:rsidR="007615D6" w:rsidRPr="005B25A1" w:rsidRDefault="007615D6" w:rsidP="007615D6">
      <w:pPr>
        <w:keepNext/>
        <w:keepLines/>
        <w:rPr>
          <w:b/>
          <w:bCs/>
        </w:rPr>
      </w:pPr>
      <w:r w:rsidRPr="005B25A1">
        <w:rPr>
          <w:b/>
          <w:bCs/>
        </w:rPr>
        <w:t>Parallel discussion:</w:t>
      </w:r>
    </w:p>
    <w:p w14:paraId="60385573" w14:textId="77777777" w:rsidR="007615D6" w:rsidRPr="005B25A1" w:rsidRDefault="007615D6" w:rsidP="007615D6">
      <w:pPr>
        <w:keepNext/>
        <w:keepLines/>
      </w:pPr>
      <w:r w:rsidRPr="005B25A1">
        <w:t>-</w:t>
      </w:r>
    </w:p>
    <w:p w14:paraId="6C3302FA" w14:textId="77777777" w:rsidR="007615D6" w:rsidRPr="005B25A1" w:rsidRDefault="007615D6" w:rsidP="007615D6">
      <w:pPr>
        <w:keepNext/>
        <w:keepLines/>
        <w:rPr>
          <w:b/>
          <w:bCs/>
        </w:rPr>
      </w:pPr>
      <w:r w:rsidRPr="005B25A1">
        <w:rPr>
          <w:b/>
          <w:bCs/>
        </w:rPr>
        <w:t>Plenary Discussion:</w:t>
      </w:r>
    </w:p>
    <w:p w14:paraId="7C0627BA" w14:textId="77777777" w:rsidR="007615D6" w:rsidRPr="005B25A1" w:rsidRDefault="007615D6" w:rsidP="007615D6">
      <w:pPr>
        <w:keepNext/>
        <w:keepLines/>
      </w:pPr>
      <w:r>
        <w:rPr>
          <w:color w:val="FF0000"/>
        </w:rPr>
        <w:t>NO DISCUSSION RECORDED</w:t>
      </w:r>
    </w:p>
    <w:p w14:paraId="132F14F7" w14:textId="77777777" w:rsidR="007615D6" w:rsidRPr="00EB0339" w:rsidRDefault="007615D6" w:rsidP="007615D6">
      <w:r w:rsidRPr="005B25A1">
        <w:rPr>
          <w:b/>
          <w:bCs/>
        </w:rPr>
        <w:t>Status:</w:t>
      </w:r>
      <w:r>
        <w:t xml:space="preserve"> </w:t>
      </w:r>
      <w:r>
        <w:rPr>
          <w:color w:val="0000FF"/>
        </w:rPr>
        <w:t>Not concluded</w:t>
      </w:r>
      <w:r>
        <w:t>.</w:t>
      </w:r>
    </w:p>
    <w:p w14:paraId="10440E17" w14:textId="77777777" w:rsidR="00E00DA6" w:rsidRDefault="007615D6" w:rsidP="000A3FBD">
      <w:pPr>
        <w:pStyle w:val="NormTop"/>
      </w:pPr>
      <w:r>
        <w:rPr>
          <w:color w:val="0000FF"/>
        </w:rPr>
        <w:t>S2-2506695</w:t>
      </w:r>
      <w:r w:rsidRPr="00D53282">
        <w:t xml:space="preserve"> </w:t>
      </w:r>
      <w:r>
        <w:t xml:space="preserve">(LS OUT) [DRAFT] LS Out on current ISAC progress in SA WG2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An LS for informing other WGs on Sensing progress in SA WG2.</w:t>
      </w:r>
    </w:p>
    <w:p w14:paraId="1DDD5157" w14:textId="77777777" w:rsidR="007615D6" w:rsidRPr="005B25A1" w:rsidRDefault="007615D6" w:rsidP="007615D6">
      <w:pPr>
        <w:keepNext/>
        <w:keepLines/>
        <w:rPr>
          <w:b/>
          <w:bCs/>
        </w:rPr>
      </w:pPr>
      <w:r w:rsidRPr="005B25A1">
        <w:rPr>
          <w:b/>
          <w:bCs/>
        </w:rPr>
        <w:t>Parallel discussion:</w:t>
      </w:r>
    </w:p>
    <w:p w14:paraId="4E8626EF" w14:textId="77777777" w:rsidR="007615D6" w:rsidRPr="005B25A1" w:rsidRDefault="007615D6" w:rsidP="007615D6">
      <w:pPr>
        <w:keepNext/>
        <w:keepLines/>
      </w:pPr>
      <w:r w:rsidRPr="005B25A1">
        <w:t>-</w:t>
      </w:r>
    </w:p>
    <w:p w14:paraId="0B907EBC" w14:textId="77777777" w:rsidR="007615D6" w:rsidRPr="005B25A1" w:rsidRDefault="007615D6" w:rsidP="007615D6">
      <w:pPr>
        <w:keepNext/>
        <w:keepLines/>
        <w:rPr>
          <w:b/>
          <w:bCs/>
        </w:rPr>
      </w:pPr>
      <w:r w:rsidRPr="005B25A1">
        <w:rPr>
          <w:b/>
          <w:bCs/>
        </w:rPr>
        <w:t>Plenary Discussion:</w:t>
      </w:r>
    </w:p>
    <w:p w14:paraId="415AB8F4" w14:textId="77777777" w:rsidR="007615D6" w:rsidRPr="005B25A1" w:rsidRDefault="007615D6" w:rsidP="007615D6">
      <w:pPr>
        <w:keepNext/>
        <w:keepLines/>
      </w:pPr>
      <w:r>
        <w:rPr>
          <w:color w:val="FF0000"/>
        </w:rPr>
        <w:t>NO DISCUSSION RECORDED</w:t>
      </w:r>
    </w:p>
    <w:p w14:paraId="50764D7E" w14:textId="77777777" w:rsidR="007615D6" w:rsidRPr="00EB0339" w:rsidRDefault="007615D6" w:rsidP="007615D6">
      <w:r w:rsidRPr="005B25A1">
        <w:rPr>
          <w:b/>
          <w:bCs/>
        </w:rPr>
        <w:t>Status:</w:t>
      </w:r>
      <w:r>
        <w:t xml:space="preserve"> </w:t>
      </w:r>
      <w:r>
        <w:rPr>
          <w:color w:val="0000FF"/>
        </w:rPr>
        <w:t>Not concluded</w:t>
      </w:r>
      <w:r>
        <w:t>.</w:t>
      </w:r>
    </w:p>
    <w:p w14:paraId="6587C7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KI#4 Sensing data collection</w:t>
      </w:r>
    </w:p>
    <w:p w14:paraId="24F75C61" w14:textId="77777777" w:rsidR="00E00DA6" w:rsidRDefault="007615D6" w:rsidP="000A3FBD">
      <w:pPr>
        <w:pStyle w:val="NormTop"/>
      </w:pPr>
      <w:r>
        <w:rPr>
          <w:color w:val="0000FF"/>
        </w:rPr>
        <w:t>S2-2506748</w:t>
      </w:r>
      <w:r w:rsidRPr="00D53282">
        <w:t xml:space="preserve"> </w:t>
      </w:r>
      <w:r>
        <w:t>(P-CR) 23.700-14: KI#4, New Sol: Sensing Data Collection and Transport based on direct interface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a new solution for KI#4.</w:t>
      </w:r>
    </w:p>
    <w:p w14:paraId="409FADCF" w14:textId="77777777" w:rsidR="007615D6" w:rsidRPr="005B25A1" w:rsidRDefault="007615D6" w:rsidP="007615D6">
      <w:pPr>
        <w:keepNext/>
        <w:keepLines/>
        <w:rPr>
          <w:b/>
          <w:bCs/>
        </w:rPr>
      </w:pPr>
      <w:r w:rsidRPr="005B25A1">
        <w:rPr>
          <w:b/>
          <w:bCs/>
        </w:rPr>
        <w:t>Convenor comment:</w:t>
      </w:r>
    </w:p>
    <w:p w14:paraId="48DBBD5C" w14:textId="77777777" w:rsidR="007615D6" w:rsidRPr="005B25A1" w:rsidRDefault="007615D6" w:rsidP="007615D6">
      <w:pPr>
        <w:keepNext/>
        <w:keepLines/>
      </w:pPr>
      <w:r w:rsidRPr="005B25A1">
        <w:t>Handle.</w:t>
      </w:r>
    </w:p>
    <w:p w14:paraId="30FC4020" w14:textId="77777777" w:rsidR="007615D6" w:rsidRPr="005B25A1" w:rsidRDefault="007615D6" w:rsidP="007615D6">
      <w:pPr>
        <w:keepNext/>
        <w:keepLines/>
        <w:rPr>
          <w:b/>
          <w:bCs/>
        </w:rPr>
      </w:pPr>
      <w:r w:rsidRPr="005B25A1">
        <w:rPr>
          <w:b/>
          <w:bCs/>
        </w:rPr>
        <w:t>Parallel discussion:</w:t>
      </w:r>
    </w:p>
    <w:p w14:paraId="5834CCF6" w14:textId="77777777" w:rsidR="007615D6" w:rsidRPr="005B25A1" w:rsidRDefault="007615D6" w:rsidP="007615D6">
      <w:pPr>
        <w:keepNext/>
        <w:keepLines/>
      </w:pPr>
      <w:r w:rsidRPr="005B25A1">
        <w:t>-</w:t>
      </w:r>
    </w:p>
    <w:p w14:paraId="7CA7E230" w14:textId="77777777" w:rsidR="007615D6" w:rsidRPr="005B25A1" w:rsidRDefault="007615D6" w:rsidP="007615D6">
      <w:pPr>
        <w:keepNext/>
        <w:keepLines/>
        <w:rPr>
          <w:b/>
          <w:bCs/>
        </w:rPr>
      </w:pPr>
      <w:r w:rsidRPr="005B25A1">
        <w:rPr>
          <w:b/>
          <w:bCs/>
        </w:rPr>
        <w:t>Plenary Discussion:</w:t>
      </w:r>
    </w:p>
    <w:p w14:paraId="4F9D500F" w14:textId="77777777" w:rsidR="007615D6" w:rsidRPr="005B25A1" w:rsidRDefault="007615D6" w:rsidP="007615D6">
      <w:pPr>
        <w:keepNext/>
        <w:keepLines/>
      </w:pPr>
      <w:r>
        <w:rPr>
          <w:color w:val="FF0000"/>
        </w:rPr>
        <w:t>NO DISCUSSION RECORDED</w:t>
      </w:r>
    </w:p>
    <w:p w14:paraId="61153CC5" w14:textId="77777777" w:rsidR="007615D6" w:rsidRPr="00EB0339" w:rsidRDefault="007615D6" w:rsidP="007615D6">
      <w:r w:rsidRPr="005B25A1">
        <w:rPr>
          <w:b/>
          <w:bCs/>
        </w:rPr>
        <w:t>Status:</w:t>
      </w:r>
      <w:r>
        <w:t xml:space="preserve"> </w:t>
      </w:r>
      <w:r>
        <w:rPr>
          <w:color w:val="0000FF"/>
        </w:rPr>
        <w:t>Not concluded</w:t>
      </w:r>
      <w:r>
        <w:t>.</w:t>
      </w:r>
    </w:p>
    <w:p w14:paraId="06C92BEF" w14:textId="77777777" w:rsidR="00E00DA6" w:rsidRDefault="007615D6" w:rsidP="000A3FBD">
      <w:pPr>
        <w:pStyle w:val="NormTop"/>
      </w:pPr>
      <w:r>
        <w:rPr>
          <w:color w:val="0000FF"/>
        </w:rPr>
        <w:t>S2-2506609</w:t>
      </w:r>
      <w:r w:rsidRPr="00D53282">
        <w:t xml:space="preserve"> </w:t>
      </w:r>
      <w:r>
        <w:t>(P-CR) 23.700-14: New solution for KI#4: Sensing Data and the Associated Infor</w:t>
      </w:r>
      <w:r>
        <w:lastRenderedPageBreak/>
        <w:t>mation Collection and Transport via data tunnel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for KI#4: Sensing Data and the Associated Information Collection and Transport of the </w:t>
      </w:r>
      <w:proofErr w:type="spellStart"/>
      <w:r>
        <w:t>FS_Sensing_ARC</w:t>
      </w:r>
      <w:proofErr w:type="spellEnd"/>
      <w:r>
        <w:t xml:space="preserve"> TR 23.700-14.</w:t>
      </w:r>
    </w:p>
    <w:p w14:paraId="6EA7258C" w14:textId="77777777" w:rsidR="007615D6" w:rsidRPr="005B25A1" w:rsidRDefault="007615D6" w:rsidP="007615D6">
      <w:pPr>
        <w:keepNext/>
        <w:keepLines/>
        <w:rPr>
          <w:b/>
          <w:bCs/>
        </w:rPr>
      </w:pPr>
      <w:r w:rsidRPr="005B25A1">
        <w:rPr>
          <w:b/>
          <w:bCs/>
        </w:rPr>
        <w:t>Convenor comment:</w:t>
      </w:r>
    </w:p>
    <w:p w14:paraId="1D584EC4" w14:textId="77777777" w:rsidR="007615D6" w:rsidRPr="005B25A1" w:rsidRDefault="007615D6" w:rsidP="007615D6">
      <w:pPr>
        <w:keepNext/>
        <w:keepLines/>
      </w:pPr>
      <w:r w:rsidRPr="005B25A1">
        <w:t>Handle.</w:t>
      </w:r>
    </w:p>
    <w:p w14:paraId="5FD2860D" w14:textId="77777777" w:rsidR="007615D6" w:rsidRPr="005B25A1" w:rsidRDefault="007615D6" w:rsidP="007615D6">
      <w:pPr>
        <w:keepNext/>
        <w:keepLines/>
        <w:rPr>
          <w:b/>
          <w:bCs/>
        </w:rPr>
      </w:pPr>
      <w:r w:rsidRPr="005B25A1">
        <w:rPr>
          <w:b/>
          <w:bCs/>
        </w:rPr>
        <w:t>Parallel discussion:</w:t>
      </w:r>
    </w:p>
    <w:p w14:paraId="2A6D7A30" w14:textId="77777777" w:rsidR="007615D6" w:rsidRPr="005B25A1" w:rsidRDefault="007615D6" w:rsidP="007615D6">
      <w:pPr>
        <w:keepNext/>
        <w:keepLines/>
      </w:pPr>
      <w:r w:rsidRPr="005B25A1">
        <w:t>-</w:t>
      </w:r>
    </w:p>
    <w:p w14:paraId="44F558A2" w14:textId="77777777" w:rsidR="007615D6" w:rsidRPr="005B25A1" w:rsidRDefault="007615D6" w:rsidP="007615D6">
      <w:pPr>
        <w:keepNext/>
        <w:keepLines/>
        <w:rPr>
          <w:b/>
          <w:bCs/>
        </w:rPr>
      </w:pPr>
      <w:r w:rsidRPr="005B25A1">
        <w:rPr>
          <w:b/>
          <w:bCs/>
        </w:rPr>
        <w:t>Plenary Discussion:</w:t>
      </w:r>
    </w:p>
    <w:p w14:paraId="1356067C" w14:textId="77777777" w:rsidR="007615D6" w:rsidRPr="005B25A1" w:rsidRDefault="007615D6" w:rsidP="007615D6">
      <w:pPr>
        <w:keepNext/>
        <w:keepLines/>
      </w:pPr>
      <w:r>
        <w:rPr>
          <w:color w:val="FF0000"/>
        </w:rPr>
        <w:t>NO DISCUSSION RECORDED</w:t>
      </w:r>
    </w:p>
    <w:p w14:paraId="66438F66" w14:textId="77777777" w:rsidR="007615D6" w:rsidRPr="00EB0339" w:rsidRDefault="007615D6" w:rsidP="007615D6">
      <w:r w:rsidRPr="005B25A1">
        <w:rPr>
          <w:b/>
          <w:bCs/>
        </w:rPr>
        <w:t>Status:</w:t>
      </w:r>
      <w:r>
        <w:t xml:space="preserve"> </w:t>
      </w:r>
      <w:r>
        <w:rPr>
          <w:color w:val="0000FF"/>
        </w:rPr>
        <w:t>Not concluded</w:t>
      </w:r>
      <w:r>
        <w:t>.</w:t>
      </w:r>
    </w:p>
    <w:p w14:paraId="48E1196A" w14:textId="77777777" w:rsidR="00E00DA6" w:rsidRDefault="007615D6" w:rsidP="000A3FBD">
      <w:pPr>
        <w:pStyle w:val="NormTop"/>
      </w:pPr>
      <w:r>
        <w:rPr>
          <w:color w:val="0000FF"/>
        </w:rPr>
        <w:t>S2-2506700</w:t>
      </w:r>
      <w:r w:rsidRPr="00D53282">
        <w:t xml:space="preserve"> </w:t>
      </w:r>
      <w:r>
        <w:t>(P-CR) 23.700-14: KIs #4, #5: New Solution on Sensing Data Processing (Source: Apple)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new solution on Processing of Sensing Data for </w:t>
      </w:r>
      <w:proofErr w:type="spellStart"/>
      <w:r>
        <w:t>FS_Sensing_ARC</w:t>
      </w:r>
      <w:proofErr w:type="spellEnd"/>
      <w:r>
        <w:t>.</w:t>
      </w:r>
    </w:p>
    <w:p w14:paraId="7E98DDC8" w14:textId="77777777" w:rsidR="007615D6" w:rsidRPr="005B25A1" w:rsidRDefault="007615D6" w:rsidP="007615D6">
      <w:pPr>
        <w:keepNext/>
        <w:keepLines/>
        <w:rPr>
          <w:b/>
          <w:bCs/>
        </w:rPr>
      </w:pPr>
      <w:r w:rsidRPr="005B25A1">
        <w:rPr>
          <w:b/>
          <w:bCs/>
        </w:rPr>
        <w:t>Convenor comment:</w:t>
      </w:r>
    </w:p>
    <w:p w14:paraId="49813F89" w14:textId="77777777" w:rsidR="007615D6" w:rsidRPr="005B25A1" w:rsidRDefault="007615D6" w:rsidP="007615D6">
      <w:pPr>
        <w:keepNext/>
        <w:keepLines/>
      </w:pPr>
      <w:r w:rsidRPr="005B25A1">
        <w:t>Handle.</w:t>
      </w:r>
    </w:p>
    <w:p w14:paraId="7E6F4A99" w14:textId="77777777" w:rsidR="007615D6" w:rsidRPr="005B25A1" w:rsidRDefault="007615D6" w:rsidP="007615D6">
      <w:pPr>
        <w:keepNext/>
        <w:keepLines/>
        <w:rPr>
          <w:b/>
          <w:bCs/>
        </w:rPr>
      </w:pPr>
      <w:r w:rsidRPr="005B25A1">
        <w:rPr>
          <w:b/>
          <w:bCs/>
        </w:rPr>
        <w:t>Parallel discussion:</w:t>
      </w:r>
    </w:p>
    <w:p w14:paraId="0E8DDC00" w14:textId="77777777" w:rsidR="007615D6" w:rsidRPr="005B25A1" w:rsidRDefault="007615D6" w:rsidP="007615D6">
      <w:pPr>
        <w:keepNext/>
        <w:keepLines/>
      </w:pPr>
      <w:r w:rsidRPr="005B25A1">
        <w:t>-</w:t>
      </w:r>
    </w:p>
    <w:p w14:paraId="733DAEC2" w14:textId="77777777" w:rsidR="007615D6" w:rsidRPr="005B25A1" w:rsidRDefault="007615D6" w:rsidP="007615D6">
      <w:pPr>
        <w:keepNext/>
        <w:keepLines/>
        <w:rPr>
          <w:b/>
          <w:bCs/>
        </w:rPr>
      </w:pPr>
      <w:r w:rsidRPr="005B25A1">
        <w:rPr>
          <w:b/>
          <w:bCs/>
        </w:rPr>
        <w:t>Plenary Discussion:</w:t>
      </w:r>
    </w:p>
    <w:p w14:paraId="2066429D" w14:textId="77777777" w:rsidR="007615D6" w:rsidRPr="005B25A1" w:rsidRDefault="007615D6" w:rsidP="007615D6">
      <w:pPr>
        <w:keepNext/>
        <w:keepLines/>
      </w:pPr>
      <w:r>
        <w:rPr>
          <w:color w:val="FF0000"/>
        </w:rPr>
        <w:t>NO DISCUSSION RECORDED</w:t>
      </w:r>
    </w:p>
    <w:p w14:paraId="0E163783" w14:textId="77777777" w:rsidR="007615D6" w:rsidRPr="00EB0339" w:rsidRDefault="007615D6" w:rsidP="007615D6">
      <w:r w:rsidRPr="005B25A1">
        <w:rPr>
          <w:b/>
          <w:bCs/>
        </w:rPr>
        <w:t>Status:</w:t>
      </w:r>
      <w:r>
        <w:t xml:space="preserve"> </w:t>
      </w:r>
      <w:r>
        <w:rPr>
          <w:color w:val="0000FF"/>
        </w:rPr>
        <w:t>Not concluded</w:t>
      </w:r>
      <w:r>
        <w:t>.</w:t>
      </w:r>
    </w:p>
    <w:p w14:paraId="055C5218" w14:textId="77777777" w:rsidR="00E00DA6" w:rsidRDefault="007615D6" w:rsidP="000A3FBD">
      <w:pPr>
        <w:pStyle w:val="NormTop"/>
      </w:pPr>
      <w:r>
        <w:rPr>
          <w:color w:val="0000FF"/>
        </w:rPr>
        <w:t>S2-2506892</w:t>
      </w:r>
      <w:r w:rsidRPr="00D53282">
        <w:t xml:space="preserve"> </w:t>
      </w:r>
      <w:r>
        <w:t>(P-CR) 23.700-14: KI#4, New Sol: Sensing Data Collection via DCCF  (Source: Intel)</w:t>
      </w:r>
      <w:r>
        <w:br/>
      </w:r>
      <w:r w:rsidRPr="00D53282">
        <w:rPr>
          <w:b/>
        </w:rPr>
        <w:t>Document for:</w:t>
      </w:r>
      <w:r w:rsidRPr="00D53282">
        <w:t xml:space="preserve"> </w:t>
      </w:r>
      <w:r>
        <w:t>Approval</w:t>
      </w:r>
      <w:r>
        <w:br/>
      </w:r>
      <w:r w:rsidRPr="00D53282">
        <w:rPr>
          <w:b/>
        </w:rPr>
        <w:t>Abstract:</w:t>
      </w:r>
      <w:r w:rsidRPr="00D53282">
        <w:t xml:space="preserve"> </w:t>
      </w:r>
    </w:p>
    <w:p w14:paraId="41C60A5B" w14:textId="77777777" w:rsidR="007615D6" w:rsidRPr="005B25A1" w:rsidRDefault="007615D6" w:rsidP="007615D6">
      <w:pPr>
        <w:keepNext/>
        <w:keepLines/>
        <w:rPr>
          <w:b/>
          <w:bCs/>
        </w:rPr>
      </w:pPr>
      <w:r w:rsidRPr="005B25A1">
        <w:rPr>
          <w:b/>
          <w:bCs/>
        </w:rPr>
        <w:t>Convenor comment:</w:t>
      </w:r>
    </w:p>
    <w:p w14:paraId="65882244" w14:textId="77777777" w:rsidR="007615D6" w:rsidRPr="005B25A1" w:rsidRDefault="007615D6" w:rsidP="007615D6">
      <w:pPr>
        <w:keepNext/>
        <w:keepLines/>
      </w:pPr>
      <w:r w:rsidRPr="005B25A1">
        <w:t>Handle.</w:t>
      </w:r>
    </w:p>
    <w:p w14:paraId="32978968" w14:textId="77777777" w:rsidR="007615D6" w:rsidRPr="005B25A1" w:rsidRDefault="007615D6" w:rsidP="007615D6">
      <w:pPr>
        <w:keepNext/>
        <w:keepLines/>
        <w:rPr>
          <w:b/>
          <w:bCs/>
        </w:rPr>
      </w:pPr>
      <w:r w:rsidRPr="005B25A1">
        <w:rPr>
          <w:b/>
          <w:bCs/>
        </w:rPr>
        <w:t>Parallel discussion:</w:t>
      </w:r>
    </w:p>
    <w:p w14:paraId="7A7F3A89" w14:textId="77777777" w:rsidR="007615D6" w:rsidRPr="005B25A1" w:rsidRDefault="007615D6" w:rsidP="007615D6">
      <w:pPr>
        <w:keepNext/>
        <w:keepLines/>
      </w:pPr>
      <w:r w:rsidRPr="005B25A1">
        <w:t>-</w:t>
      </w:r>
    </w:p>
    <w:p w14:paraId="7DF59F37" w14:textId="77777777" w:rsidR="007615D6" w:rsidRPr="005B25A1" w:rsidRDefault="007615D6" w:rsidP="007615D6">
      <w:pPr>
        <w:keepNext/>
        <w:keepLines/>
        <w:rPr>
          <w:b/>
          <w:bCs/>
        </w:rPr>
      </w:pPr>
      <w:r w:rsidRPr="005B25A1">
        <w:rPr>
          <w:b/>
          <w:bCs/>
        </w:rPr>
        <w:t>Plenary Discussion:</w:t>
      </w:r>
    </w:p>
    <w:p w14:paraId="52E9EE26" w14:textId="77777777" w:rsidR="007615D6" w:rsidRPr="005B25A1" w:rsidRDefault="007615D6" w:rsidP="007615D6">
      <w:pPr>
        <w:keepNext/>
        <w:keepLines/>
      </w:pPr>
      <w:r>
        <w:rPr>
          <w:color w:val="FF0000"/>
        </w:rPr>
        <w:t>NO DISCUSSION RECORDED</w:t>
      </w:r>
    </w:p>
    <w:p w14:paraId="73621AAB" w14:textId="77777777" w:rsidR="007615D6" w:rsidRPr="00EB0339" w:rsidRDefault="007615D6" w:rsidP="007615D6">
      <w:r w:rsidRPr="005B25A1">
        <w:rPr>
          <w:b/>
          <w:bCs/>
        </w:rPr>
        <w:t>Status:</w:t>
      </w:r>
      <w:r>
        <w:t xml:space="preserve"> </w:t>
      </w:r>
      <w:r>
        <w:rPr>
          <w:color w:val="0000FF"/>
        </w:rPr>
        <w:t>Not concluded</w:t>
      </w:r>
      <w:r>
        <w:t>.</w:t>
      </w:r>
    </w:p>
    <w:p w14:paraId="15A5FD6C" w14:textId="77777777" w:rsidR="00E00DA6" w:rsidRDefault="007615D6" w:rsidP="000A3FBD">
      <w:pPr>
        <w:pStyle w:val="NormTop"/>
      </w:pPr>
      <w:r>
        <w:rPr>
          <w:color w:val="0000FF"/>
        </w:rPr>
        <w:t>S2-2507244</w:t>
      </w:r>
      <w:r w:rsidRPr="00D53282">
        <w:t xml:space="preserve"> </w:t>
      </w:r>
      <w:r>
        <w:t xml:space="preserve">(P-CR) 23.700-14: KI#4, New Sol: Direct User Plane Connection between </w:t>
      </w:r>
      <w:proofErr w:type="spellStart"/>
      <w:r>
        <w:t>gNB</w:t>
      </w:r>
      <w:proofErr w:type="spellEnd"/>
      <w:r>
        <w:t xml:space="preserve"> and </w:t>
      </w:r>
      <w:r>
        <w:lastRenderedPageBreak/>
        <w:t>Sensing Function for Sensing Data Collection and Transport (Source: BUPT, Toyota Motor Corporation)</w:t>
      </w:r>
      <w:r>
        <w:br/>
      </w:r>
      <w:r w:rsidRPr="00D53282">
        <w:rPr>
          <w:b/>
        </w:rPr>
        <w:t>Document for:</w:t>
      </w:r>
      <w:r w:rsidRPr="00D53282">
        <w:t xml:space="preserve"> </w:t>
      </w:r>
      <w:r>
        <w:t>Approval</w:t>
      </w:r>
      <w:r>
        <w:br/>
      </w:r>
      <w:r w:rsidRPr="00D53282">
        <w:rPr>
          <w:b/>
        </w:rPr>
        <w:t>Abstract:</w:t>
      </w:r>
      <w:r w:rsidRPr="00D53282">
        <w:t xml:space="preserve"> </w:t>
      </w:r>
    </w:p>
    <w:p w14:paraId="1BF7CFE9" w14:textId="77777777" w:rsidR="007615D6" w:rsidRPr="005B25A1" w:rsidRDefault="007615D6" w:rsidP="007615D6">
      <w:pPr>
        <w:keepNext/>
        <w:keepLines/>
        <w:rPr>
          <w:b/>
          <w:bCs/>
        </w:rPr>
      </w:pPr>
      <w:r w:rsidRPr="005B25A1">
        <w:rPr>
          <w:b/>
          <w:bCs/>
        </w:rPr>
        <w:t>Convenor comment:</w:t>
      </w:r>
    </w:p>
    <w:p w14:paraId="0CEFCF8D" w14:textId="77777777" w:rsidR="007615D6" w:rsidRPr="005B25A1" w:rsidRDefault="007615D6" w:rsidP="007615D6">
      <w:pPr>
        <w:keepNext/>
        <w:keepLines/>
      </w:pPr>
      <w:r w:rsidRPr="005B25A1">
        <w:t>Handle.</w:t>
      </w:r>
    </w:p>
    <w:p w14:paraId="66FA06A6" w14:textId="77777777" w:rsidR="007615D6" w:rsidRPr="005B25A1" w:rsidRDefault="007615D6" w:rsidP="007615D6">
      <w:pPr>
        <w:keepNext/>
        <w:keepLines/>
        <w:rPr>
          <w:b/>
          <w:bCs/>
        </w:rPr>
      </w:pPr>
      <w:r w:rsidRPr="005B25A1">
        <w:rPr>
          <w:b/>
          <w:bCs/>
        </w:rPr>
        <w:t>Parallel discussion:</w:t>
      </w:r>
    </w:p>
    <w:p w14:paraId="20DDF183" w14:textId="77777777" w:rsidR="007615D6" w:rsidRPr="005B25A1" w:rsidRDefault="007615D6" w:rsidP="007615D6">
      <w:pPr>
        <w:keepNext/>
        <w:keepLines/>
      </w:pPr>
      <w:r w:rsidRPr="005B25A1">
        <w:t>-</w:t>
      </w:r>
    </w:p>
    <w:p w14:paraId="7D86F4F2" w14:textId="77777777" w:rsidR="007615D6" w:rsidRPr="005B25A1" w:rsidRDefault="007615D6" w:rsidP="007615D6">
      <w:pPr>
        <w:keepNext/>
        <w:keepLines/>
        <w:rPr>
          <w:b/>
          <w:bCs/>
        </w:rPr>
      </w:pPr>
      <w:r w:rsidRPr="005B25A1">
        <w:rPr>
          <w:b/>
          <w:bCs/>
        </w:rPr>
        <w:t>Plenary Discussion:</w:t>
      </w:r>
    </w:p>
    <w:p w14:paraId="3D6FD742" w14:textId="77777777" w:rsidR="007615D6" w:rsidRPr="005B25A1" w:rsidRDefault="007615D6" w:rsidP="007615D6">
      <w:pPr>
        <w:keepNext/>
        <w:keepLines/>
      </w:pPr>
      <w:r>
        <w:rPr>
          <w:color w:val="FF0000"/>
        </w:rPr>
        <w:t>NO DISCUSSION RECORDED</w:t>
      </w:r>
    </w:p>
    <w:p w14:paraId="06A1D5D3" w14:textId="77777777" w:rsidR="007615D6" w:rsidRPr="00EB0339" w:rsidRDefault="007615D6" w:rsidP="007615D6">
      <w:r w:rsidRPr="005B25A1">
        <w:rPr>
          <w:b/>
          <w:bCs/>
        </w:rPr>
        <w:t>Status:</w:t>
      </w:r>
      <w:r>
        <w:t xml:space="preserve"> </w:t>
      </w:r>
      <w:r>
        <w:rPr>
          <w:color w:val="0000FF"/>
        </w:rPr>
        <w:t>Not concluded</w:t>
      </w:r>
      <w:r>
        <w:t>.</w:t>
      </w:r>
    </w:p>
    <w:p w14:paraId="0994A0C6" w14:textId="77777777" w:rsidR="00E00DA6" w:rsidRDefault="007615D6" w:rsidP="000A3FBD">
      <w:pPr>
        <w:pStyle w:val="NormTop"/>
      </w:pPr>
      <w:r>
        <w:rPr>
          <w:color w:val="0000FF"/>
        </w:rPr>
        <w:t>S2-2506827</w:t>
      </w:r>
      <w:r w:rsidRPr="00D53282">
        <w:t xml:space="preserve"> </w:t>
      </w:r>
      <w:r>
        <w:t>(P-CR) 23.700-14: KI#4, New Sol: Sensing Data Collection, Transfer and Storage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address Key Issue#4 Sensing Data and the Associated Information Collection and Transport.</w:t>
      </w:r>
    </w:p>
    <w:p w14:paraId="25E88A59" w14:textId="77777777" w:rsidR="007615D6" w:rsidRPr="005B25A1" w:rsidRDefault="007615D6" w:rsidP="007615D6">
      <w:pPr>
        <w:keepNext/>
        <w:keepLines/>
        <w:rPr>
          <w:b/>
          <w:bCs/>
        </w:rPr>
      </w:pPr>
      <w:r w:rsidRPr="005B25A1">
        <w:rPr>
          <w:b/>
          <w:bCs/>
        </w:rPr>
        <w:t>Convenor comment:</w:t>
      </w:r>
    </w:p>
    <w:p w14:paraId="65103792" w14:textId="77777777" w:rsidR="007615D6" w:rsidRPr="005B25A1" w:rsidRDefault="007615D6" w:rsidP="007615D6">
      <w:pPr>
        <w:keepNext/>
        <w:keepLines/>
      </w:pPr>
      <w:r w:rsidRPr="005B25A1">
        <w:t>Handle.</w:t>
      </w:r>
    </w:p>
    <w:p w14:paraId="3A30C191" w14:textId="77777777" w:rsidR="007615D6" w:rsidRPr="005B25A1" w:rsidRDefault="007615D6" w:rsidP="007615D6">
      <w:pPr>
        <w:keepNext/>
        <w:keepLines/>
        <w:rPr>
          <w:b/>
          <w:bCs/>
        </w:rPr>
      </w:pPr>
      <w:r w:rsidRPr="005B25A1">
        <w:rPr>
          <w:b/>
          <w:bCs/>
        </w:rPr>
        <w:t>Parallel discussion:</w:t>
      </w:r>
    </w:p>
    <w:p w14:paraId="7B7EB63B" w14:textId="77777777" w:rsidR="007615D6" w:rsidRPr="005B25A1" w:rsidRDefault="007615D6" w:rsidP="007615D6">
      <w:pPr>
        <w:keepNext/>
        <w:keepLines/>
      </w:pPr>
      <w:r w:rsidRPr="005B25A1">
        <w:t>-</w:t>
      </w:r>
    </w:p>
    <w:p w14:paraId="4721FE7A" w14:textId="77777777" w:rsidR="007615D6" w:rsidRPr="005B25A1" w:rsidRDefault="007615D6" w:rsidP="007615D6">
      <w:pPr>
        <w:keepNext/>
        <w:keepLines/>
        <w:rPr>
          <w:b/>
          <w:bCs/>
        </w:rPr>
      </w:pPr>
      <w:r w:rsidRPr="005B25A1">
        <w:rPr>
          <w:b/>
          <w:bCs/>
        </w:rPr>
        <w:t>Plenary Discussion:</w:t>
      </w:r>
    </w:p>
    <w:p w14:paraId="7E2C70B3" w14:textId="77777777" w:rsidR="007615D6" w:rsidRPr="005B25A1" w:rsidRDefault="007615D6" w:rsidP="007615D6">
      <w:pPr>
        <w:keepNext/>
        <w:keepLines/>
      </w:pPr>
      <w:r>
        <w:rPr>
          <w:color w:val="FF0000"/>
        </w:rPr>
        <w:t>NO DISCUSSION RECORDED</w:t>
      </w:r>
    </w:p>
    <w:p w14:paraId="09EC6FD4" w14:textId="77777777" w:rsidR="007615D6" w:rsidRPr="00EB0339" w:rsidRDefault="007615D6" w:rsidP="007615D6">
      <w:r w:rsidRPr="005B25A1">
        <w:rPr>
          <w:b/>
          <w:bCs/>
        </w:rPr>
        <w:t>Status:</w:t>
      </w:r>
      <w:r>
        <w:t xml:space="preserve"> </w:t>
      </w:r>
      <w:r>
        <w:rPr>
          <w:color w:val="0000FF"/>
        </w:rPr>
        <w:t>Not concluded</w:t>
      </w:r>
      <w:r>
        <w:t>.</w:t>
      </w:r>
    </w:p>
    <w:p w14:paraId="4E8AC19A" w14:textId="77777777" w:rsidR="00E00DA6" w:rsidRDefault="007615D6" w:rsidP="000A3FBD">
      <w:pPr>
        <w:pStyle w:val="NormTop"/>
      </w:pPr>
      <w:r>
        <w:rPr>
          <w:color w:val="0000FF"/>
        </w:rPr>
        <w:t>S2-2506344</w:t>
      </w:r>
      <w:r w:rsidRPr="00D53282">
        <w:t xml:space="preserve"> </w:t>
      </w:r>
      <w:r>
        <w:t xml:space="preserve">(P-CR) 23.700-14: KI#4, new solution: Direct Sensing Association between </w:t>
      </w:r>
      <w:proofErr w:type="spellStart"/>
      <w:r>
        <w:t>gNB</w:t>
      </w:r>
      <w:proofErr w:type="spellEnd"/>
      <w:r>
        <w:t xml:space="preserve"> and </w:t>
      </w:r>
      <w:proofErr w:type="spellStart"/>
      <w:r>
        <w:t>SnCF</w:t>
      </w:r>
      <w:proofErr w:type="spellEnd"/>
      <w:r>
        <w:t xml:space="preserv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to establish a direct interface between </w:t>
      </w:r>
      <w:proofErr w:type="spellStart"/>
      <w:r>
        <w:t>gNB</w:t>
      </w:r>
      <w:proofErr w:type="spellEnd"/>
      <w:r>
        <w:t xml:space="preserve"> and </w:t>
      </w:r>
      <w:proofErr w:type="spellStart"/>
      <w:r>
        <w:t>SnCF</w:t>
      </w:r>
      <w:proofErr w:type="spellEnd"/>
      <w:r>
        <w:t>.</w:t>
      </w:r>
    </w:p>
    <w:p w14:paraId="3C320384" w14:textId="77777777" w:rsidR="007615D6" w:rsidRPr="005B25A1" w:rsidRDefault="007615D6" w:rsidP="007615D6">
      <w:pPr>
        <w:keepNext/>
        <w:keepLines/>
        <w:rPr>
          <w:b/>
          <w:bCs/>
        </w:rPr>
      </w:pPr>
      <w:r w:rsidRPr="005B25A1">
        <w:rPr>
          <w:b/>
          <w:bCs/>
        </w:rPr>
        <w:t>Convenor comment:</w:t>
      </w:r>
    </w:p>
    <w:p w14:paraId="65BDBF3C" w14:textId="77777777" w:rsidR="007615D6" w:rsidRPr="005B25A1" w:rsidRDefault="007615D6" w:rsidP="007615D6">
      <w:pPr>
        <w:keepNext/>
        <w:keepLines/>
      </w:pPr>
      <w:r w:rsidRPr="005B25A1">
        <w:t>Handle (second round).</w:t>
      </w:r>
    </w:p>
    <w:p w14:paraId="3B5E4A4C" w14:textId="77777777" w:rsidR="007615D6" w:rsidRPr="005B25A1" w:rsidRDefault="007615D6" w:rsidP="007615D6">
      <w:pPr>
        <w:keepNext/>
        <w:keepLines/>
        <w:rPr>
          <w:b/>
          <w:bCs/>
        </w:rPr>
      </w:pPr>
      <w:r w:rsidRPr="005B25A1">
        <w:rPr>
          <w:b/>
          <w:bCs/>
        </w:rPr>
        <w:t>Parallel discussion:</w:t>
      </w:r>
    </w:p>
    <w:p w14:paraId="2B5515DC" w14:textId="77777777" w:rsidR="007615D6" w:rsidRPr="005B25A1" w:rsidRDefault="007615D6" w:rsidP="007615D6">
      <w:pPr>
        <w:keepNext/>
        <w:keepLines/>
      </w:pPr>
      <w:r w:rsidRPr="005B25A1">
        <w:t>-</w:t>
      </w:r>
    </w:p>
    <w:p w14:paraId="7A346100" w14:textId="77777777" w:rsidR="007615D6" w:rsidRPr="005B25A1" w:rsidRDefault="007615D6" w:rsidP="007615D6">
      <w:pPr>
        <w:keepNext/>
        <w:keepLines/>
        <w:rPr>
          <w:b/>
          <w:bCs/>
        </w:rPr>
      </w:pPr>
      <w:r w:rsidRPr="005B25A1">
        <w:rPr>
          <w:b/>
          <w:bCs/>
        </w:rPr>
        <w:t>Plenary Discussion:</w:t>
      </w:r>
    </w:p>
    <w:p w14:paraId="467A3329" w14:textId="77777777" w:rsidR="007615D6" w:rsidRPr="005B25A1" w:rsidRDefault="007615D6" w:rsidP="007615D6">
      <w:pPr>
        <w:keepNext/>
        <w:keepLines/>
      </w:pPr>
      <w:r>
        <w:rPr>
          <w:color w:val="FF0000"/>
        </w:rPr>
        <w:t>NO DISCUSSION RECORDED</w:t>
      </w:r>
    </w:p>
    <w:p w14:paraId="590996F7" w14:textId="77777777" w:rsidR="007615D6" w:rsidRPr="00EB0339" w:rsidRDefault="007615D6" w:rsidP="007615D6">
      <w:r w:rsidRPr="005B25A1">
        <w:rPr>
          <w:b/>
          <w:bCs/>
        </w:rPr>
        <w:t>Status:</w:t>
      </w:r>
      <w:r>
        <w:t xml:space="preserve"> </w:t>
      </w:r>
      <w:r>
        <w:rPr>
          <w:color w:val="0000FF"/>
        </w:rPr>
        <w:t>Not concluded</w:t>
      </w:r>
      <w:r>
        <w:t>.</w:t>
      </w:r>
    </w:p>
    <w:p w14:paraId="5FF17139" w14:textId="77777777" w:rsidR="00E00DA6" w:rsidRDefault="007615D6" w:rsidP="000A3FBD">
      <w:pPr>
        <w:pStyle w:val="NormTop"/>
      </w:pPr>
      <w:r>
        <w:rPr>
          <w:color w:val="0000FF"/>
        </w:rPr>
        <w:t>S2-2506767</w:t>
      </w:r>
      <w:r w:rsidRPr="00D53282">
        <w:t xml:space="preserve"> </w:t>
      </w:r>
      <w:r>
        <w:t>(P-CR) 23.700-14: KI#4, a new solution for the sensing data collection and tra</w:t>
      </w:r>
      <w:r>
        <w:lastRenderedPageBreak/>
        <w:t>nsport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for Key issue 4, Sensing Data and the Associated Information Collection and Transport.</w:t>
      </w:r>
    </w:p>
    <w:p w14:paraId="4C917C56" w14:textId="77777777" w:rsidR="007615D6" w:rsidRPr="005B25A1" w:rsidRDefault="007615D6" w:rsidP="007615D6">
      <w:pPr>
        <w:keepNext/>
        <w:keepLines/>
        <w:rPr>
          <w:b/>
          <w:bCs/>
        </w:rPr>
      </w:pPr>
      <w:r w:rsidRPr="005B25A1">
        <w:rPr>
          <w:b/>
          <w:bCs/>
        </w:rPr>
        <w:t>Convenor comment:</w:t>
      </w:r>
    </w:p>
    <w:p w14:paraId="045BC6EA" w14:textId="77777777" w:rsidR="007615D6" w:rsidRPr="005B25A1" w:rsidRDefault="007615D6" w:rsidP="007615D6">
      <w:pPr>
        <w:keepNext/>
        <w:keepLines/>
      </w:pPr>
      <w:r w:rsidRPr="005B25A1">
        <w:t>Handle (second round).</w:t>
      </w:r>
    </w:p>
    <w:p w14:paraId="4FEAA00D" w14:textId="77777777" w:rsidR="007615D6" w:rsidRPr="005B25A1" w:rsidRDefault="007615D6" w:rsidP="007615D6">
      <w:pPr>
        <w:keepNext/>
        <w:keepLines/>
        <w:rPr>
          <w:b/>
          <w:bCs/>
        </w:rPr>
      </w:pPr>
      <w:r w:rsidRPr="005B25A1">
        <w:rPr>
          <w:b/>
          <w:bCs/>
        </w:rPr>
        <w:t>Parallel discussion:</w:t>
      </w:r>
    </w:p>
    <w:p w14:paraId="770AF088" w14:textId="77777777" w:rsidR="007615D6" w:rsidRPr="005B25A1" w:rsidRDefault="007615D6" w:rsidP="007615D6">
      <w:pPr>
        <w:keepNext/>
        <w:keepLines/>
      </w:pPr>
      <w:r w:rsidRPr="005B25A1">
        <w:t>-</w:t>
      </w:r>
    </w:p>
    <w:p w14:paraId="79BA7B20" w14:textId="77777777" w:rsidR="007615D6" w:rsidRPr="005B25A1" w:rsidRDefault="007615D6" w:rsidP="007615D6">
      <w:pPr>
        <w:keepNext/>
        <w:keepLines/>
        <w:rPr>
          <w:b/>
          <w:bCs/>
        </w:rPr>
      </w:pPr>
      <w:r w:rsidRPr="005B25A1">
        <w:rPr>
          <w:b/>
          <w:bCs/>
        </w:rPr>
        <w:t>Plenary Discussion:</w:t>
      </w:r>
    </w:p>
    <w:p w14:paraId="02128638" w14:textId="77777777" w:rsidR="007615D6" w:rsidRPr="005B25A1" w:rsidRDefault="007615D6" w:rsidP="007615D6">
      <w:pPr>
        <w:keepNext/>
        <w:keepLines/>
      </w:pPr>
      <w:r>
        <w:rPr>
          <w:color w:val="FF0000"/>
        </w:rPr>
        <w:t>NO DISCUSSION RECORDED</w:t>
      </w:r>
    </w:p>
    <w:p w14:paraId="1BB3D51B" w14:textId="77777777" w:rsidR="007615D6" w:rsidRPr="00EB0339" w:rsidRDefault="007615D6" w:rsidP="007615D6">
      <w:r w:rsidRPr="005B25A1">
        <w:rPr>
          <w:b/>
          <w:bCs/>
        </w:rPr>
        <w:t>Status:</w:t>
      </w:r>
      <w:r>
        <w:t xml:space="preserve"> </w:t>
      </w:r>
      <w:r>
        <w:rPr>
          <w:color w:val="0000FF"/>
        </w:rPr>
        <w:t>Not concluded</w:t>
      </w:r>
      <w:r>
        <w:t>.</w:t>
      </w:r>
    </w:p>
    <w:p w14:paraId="5D034094" w14:textId="77777777" w:rsidR="00E00DA6" w:rsidRDefault="007615D6" w:rsidP="000A3FBD">
      <w:pPr>
        <w:pStyle w:val="NormTop"/>
      </w:pPr>
      <w:r>
        <w:rPr>
          <w:color w:val="0000FF"/>
        </w:rPr>
        <w:t>S2-2506568</w:t>
      </w:r>
      <w:r w:rsidRPr="00D53282">
        <w:t xml:space="preserve"> </w:t>
      </w:r>
      <w:r>
        <w:t>(P-CR) 23.700-14: KI#4 New Sol: Sensing Data and the Associated Information Collection and Transport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Sensing KI#4 on Sensing Data and the Associated Information Collection and Transport.</w:t>
      </w:r>
    </w:p>
    <w:p w14:paraId="60D1617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S2-2504820</w:t>
      </w:r>
      <w:r>
        <w:t>.</w:t>
      </w:r>
    </w:p>
    <w:p w14:paraId="5B948A5D" w14:textId="77777777" w:rsidR="007615D6" w:rsidRPr="005B25A1" w:rsidRDefault="007615D6" w:rsidP="007615D6">
      <w:pPr>
        <w:keepNext/>
        <w:keepLines/>
        <w:rPr>
          <w:b/>
          <w:bCs/>
        </w:rPr>
      </w:pPr>
      <w:r w:rsidRPr="005B25A1">
        <w:rPr>
          <w:b/>
          <w:bCs/>
        </w:rPr>
        <w:t>Parallel discussion:</w:t>
      </w:r>
    </w:p>
    <w:p w14:paraId="6C8CE8D9" w14:textId="77777777" w:rsidR="007615D6" w:rsidRPr="005B25A1" w:rsidRDefault="007615D6" w:rsidP="007615D6">
      <w:pPr>
        <w:keepNext/>
        <w:keepLines/>
      </w:pPr>
      <w:r w:rsidRPr="005B25A1">
        <w:t>-</w:t>
      </w:r>
    </w:p>
    <w:p w14:paraId="74CDCF94" w14:textId="77777777" w:rsidR="007615D6" w:rsidRPr="005B25A1" w:rsidRDefault="007615D6" w:rsidP="007615D6">
      <w:pPr>
        <w:keepNext/>
        <w:keepLines/>
        <w:rPr>
          <w:b/>
          <w:bCs/>
        </w:rPr>
      </w:pPr>
      <w:r w:rsidRPr="005B25A1">
        <w:rPr>
          <w:b/>
          <w:bCs/>
        </w:rPr>
        <w:t>Plenary Discussion:</w:t>
      </w:r>
    </w:p>
    <w:p w14:paraId="16A15F9F" w14:textId="77777777" w:rsidR="007615D6" w:rsidRPr="005B25A1" w:rsidRDefault="007615D6" w:rsidP="007615D6">
      <w:pPr>
        <w:keepNext/>
        <w:keepLines/>
      </w:pPr>
      <w:r>
        <w:rPr>
          <w:color w:val="FF0000"/>
        </w:rPr>
        <w:t>NO DISCUSSION RECORDED</w:t>
      </w:r>
    </w:p>
    <w:p w14:paraId="47DE1E2B" w14:textId="77777777" w:rsidR="007615D6" w:rsidRPr="00EB0339" w:rsidRDefault="007615D6" w:rsidP="007615D6">
      <w:r w:rsidRPr="005B25A1">
        <w:rPr>
          <w:b/>
          <w:bCs/>
        </w:rPr>
        <w:t>Status:</w:t>
      </w:r>
      <w:r>
        <w:t xml:space="preserve"> </w:t>
      </w:r>
      <w:r>
        <w:rPr>
          <w:color w:val="0000FF"/>
        </w:rPr>
        <w:t>Not concluded</w:t>
      </w:r>
      <w:r>
        <w:t>.</w:t>
      </w:r>
    </w:p>
    <w:p w14:paraId="2F38356F" w14:textId="77777777" w:rsidR="00E00DA6" w:rsidRDefault="007615D6" w:rsidP="000A3FBD">
      <w:pPr>
        <w:pStyle w:val="NormTop"/>
      </w:pPr>
      <w:r>
        <w:rPr>
          <w:color w:val="0000FF"/>
        </w:rPr>
        <w:t>S2-2506195</w:t>
      </w:r>
      <w:r w:rsidRPr="00D53282">
        <w:t xml:space="preserve"> </w:t>
      </w:r>
      <w:r>
        <w:t>(P-CR) 23.700-14: KI#4_5_6 new solution Communication aspects for Configuring and transport of sensing data results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KI#4,5 and 6.</w:t>
      </w:r>
    </w:p>
    <w:p w14:paraId="1A66A6B0" w14:textId="77777777" w:rsidR="007615D6" w:rsidRPr="005B25A1" w:rsidRDefault="007615D6" w:rsidP="007615D6">
      <w:pPr>
        <w:keepNext/>
        <w:keepLines/>
        <w:rPr>
          <w:b/>
          <w:bCs/>
        </w:rPr>
      </w:pPr>
      <w:r w:rsidRPr="005B25A1">
        <w:rPr>
          <w:b/>
          <w:bCs/>
        </w:rPr>
        <w:t>Convenor comment:</w:t>
      </w:r>
    </w:p>
    <w:p w14:paraId="6F156CBA" w14:textId="77777777" w:rsidR="007615D6" w:rsidRPr="005B25A1" w:rsidRDefault="007615D6" w:rsidP="007615D6">
      <w:pPr>
        <w:keepNext/>
        <w:keepLines/>
      </w:pPr>
      <w:r w:rsidRPr="005B25A1">
        <w:t>Handle (second round).</w:t>
      </w:r>
    </w:p>
    <w:p w14:paraId="23F8FDA7" w14:textId="77777777" w:rsidR="007615D6" w:rsidRPr="005B25A1" w:rsidRDefault="007615D6" w:rsidP="007615D6">
      <w:pPr>
        <w:keepNext/>
        <w:keepLines/>
        <w:rPr>
          <w:b/>
          <w:bCs/>
        </w:rPr>
      </w:pPr>
      <w:r w:rsidRPr="005B25A1">
        <w:rPr>
          <w:b/>
          <w:bCs/>
        </w:rPr>
        <w:t>Parallel discussion:</w:t>
      </w:r>
    </w:p>
    <w:p w14:paraId="2227C0AB" w14:textId="77777777" w:rsidR="007615D6" w:rsidRPr="005B25A1" w:rsidRDefault="007615D6" w:rsidP="007615D6">
      <w:pPr>
        <w:keepNext/>
        <w:keepLines/>
      </w:pPr>
      <w:r w:rsidRPr="005B25A1">
        <w:t>-</w:t>
      </w:r>
    </w:p>
    <w:p w14:paraId="6A172128" w14:textId="77777777" w:rsidR="007615D6" w:rsidRPr="005B25A1" w:rsidRDefault="007615D6" w:rsidP="007615D6">
      <w:pPr>
        <w:keepNext/>
        <w:keepLines/>
        <w:rPr>
          <w:b/>
          <w:bCs/>
        </w:rPr>
      </w:pPr>
      <w:r w:rsidRPr="005B25A1">
        <w:rPr>
          <w:b/>
          <w:bCs/>
        </w:rPr>
        <w:t>Plenary Discussion:</w:t>
      </w:r>
    </w:p>
    <w:p w14:paraId="145FEED9" w14:textId="77777777" w:rsidR="007615D6" w:rsidRPr="005B25A1" w:rsidRDefault="007615D6" w:rsidP="007615D6">
      <w:pPr>
        <w:keepNext/>
        <w:keepLines/>
      </w:pPr>
      <w:r>
        <w:rPr>
          <w:color w:val="FF0000"/>
        </w:rPr>
        <w:t>NO DISCUSSION RECORDED</w:t>
      </w:r>
    </w:p>
    <w:p w14:paraId="3F5AC337" w14:textId="77777777" w:rsidR="007615D6" w:rsidRPr="00EB0339" w:rsidRDefault="007615D6" w:rsidP="007615D6">
      <w:r w:rsidRPr="005B25A1">
        <w:rPr>
          <w:b/>
          <w:bCs/>
        </w:rPr>
        <w:t>Status:</w:t>
      </w:r>
      <w:r>
        <w:t xml:space="preserve"> </w:t>
      </w:r>
      <w:r>
        <w:rPr>
          <w:color w:val="0000FF"/>
        </w:rPr>
        <w:t>Not concluded</w:t>
      </w:r>
      <w:r>
        <w:t>.</w:t>
      </w:r>
    </w:p>
    <w:p w14:paraId="17FFDA4B" w14:textId="77777777" w:rsidR="00E00DA6" w:rsidRDefault="007615D6" w:rsidP="000A3FBD">
      <w:pPr>
        <w:pStyle w:val="NormTop"/>
      </w:pPr>
      <w:r>
        <w:rPr>
          <w:color w:val="0000FF"/>
        </w:rPr>
        <w:t>S2-2506813</w:t>
      </w:r>
      <w:r w:rsidRPr="00D53282">
        <w:t xml:space="preserve"> </w:t>
      </w:r>
      <w:r>
        <w:t>(P-CR) 23.700-14: KI#4, New Sol: Sensing Data Collection and Transportation (S</w:t>
      </w:r>
      <w:r>
        <w:lastRenderedPageBreak/>
        <w:t>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The Sensing data and the associated information collection and transport for </w:t>
      </w:r>
      <w:proofErr w:type="spellStart"/>
      <w:r>
        <w:t>FS_Sensing_ARC</w:t>
      </w:r>
      <w:proofErr w:type="spellEnd"/>
      <w:r>
        <w:t xml:space="preserve"> are proposed.</w:t>
      </w:r>
    </w:p>
    <w:p w14:paraId="4D66236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S2-2504899</w:t>
      </w:r>
      <w:r>
        <w:t>.</w:t>
      </w:r>
    </w:p>
    <w:p w14:paraId="6268C3B7" w14:textId="77777777" w:rsidR="007615D6" w:rsidRPr="005B25A1" w:rsidRDefault="007615D6" w:rsidP="007615D6">
      <w:pPr>
        <w:keepNext/>
        <w:keepLines/>
        <w:rPr>
          <w:b/>
          <w:bCs/>
        </w:rPr>
      </w:pPr>
      <w:r w:rsidRPr="005B25A1">
        <w:rPr>
          <w:b/>
          <w:bCs/>
        </w:rPr>
        <w:t>Parallel discussion:</w:t>
      </w:r>
    </w:p>
    <w:p w14:paraId="68291E24" w14:textId="77777777" w:rsidR="007615D6" w:rsidRPr="005B25A1" w:rsidRDefault="007615D6" w:rsidP="007615D6">
      <w:pPr>
        <w:keepNext/>
        <w:keepLines/>
      </w:pPr>
      <w:r w:rsidRPr="005B25A1">
        <w:t>-</w:t>
      </w:r>
    </w:p>
    <w:p w14:paraId="0C76430B" w14:textId="77777777" w:rsidR="007615D6" w:rsidRPr="005B25A1" w:rsidRDefault="007615D6" w:rsidP="007615D6">
      <w:pPr>
        <w:keepNext/>
        <w:keepLines/>
        <w:rPr>
          <w:b/>
          <w:bCs/>
        </w:rPr>
      </w:pPr>
      <w:r w:rsidRPr="005B25A1">
        <w:rPr>
          <w:b/>
          <w:bCs/>
        </w:rPr>
        <w:t>Plenary Discussion:</w:t>
      </w:r>
    </w:p>
    <w:p w14:paraId="2FF6A90E" w14:textId="77777777" w:rsidR="007615D6" w:rsidRPr="005B25A1" w:rsidRDefault="007615D6" w:rsidP="007615D6">
      <w:pPr>
        <w:keepNext/>
        <w:keepLines/>
      </w:pPr>
      <w:r>
        <w:rPr>
          <w:color w:val="FF0000"/>
        </w:rPr>
        <w:t>NO DISCUSSION RECORDED</w:t>
      </w:r>
    </w:p>
    <w:p w14:paraId="24C0506F" w14:textId="77777777" w:rsidR="007615D6" w:rsidRPr="00EB0339" w:rsidRDefault="007615D6" w:rsidP="007615D6">
      <w:r w:rsidRPr="005B25A1">
        <w:rPr>
          <w:b/>
          <w:bCs/>
        </w:rPr>
        <w:t>Status:</w:t>
      </w:r>
      <w:r>
        <w:t xml:space="preserve"> </w:t>
      </w:r>
      <w:r>
        <w:rPr>
          <w:color w:val="0000FF"/>
        </w:rPr>
        <w:t>Not concluded</w:t>
      </w:r>
      <w:r>
        <w:t>.</w:t>
      </w:r>
    </w:p>
    <w:p w14:paraId="00DA7DB5" w14:textId="77777777" w:rsidR="00E00DA6" w:rsidRDefault="007615D6" w:rsidP="000A3FBD">
      <w:pPr>
        <w:pStyle w:val="NormTop"/>
      </w:pPr>
      <w:r>
        <w:rPr>
          <w:color w:val="0000FF"/>
        </w:rPr>
        <w:t>S2-2507240</w:t>
      </w:r>
      <w:r w:rsidRPr="00D53282">
        <w:t xml:space="preserve"> </w:t>
      </w:r>
      <w:r>
        <w:t>(P-CR) 23.700-14: KI#4 New solution: Sensing data and associated information transport via user plane or control plane connection (Source: China Mobile)</w:t>
      </w:r>
      <w:r>
        <w:br/>
      </w:r>
      <w:r w:rsidRPr="00D53282">
        <w:rPr>
          <w:b/>
        </w:rPr>
        <w:t>Document for:</w:t>
      </w:r>
      <w:r w:rsidRPr="00D53282">
        <w:t xml:space="preserve"> </w:t>
      </w:r>
      <w:r>
        <w:t>Approval</w:t>
      </w:r>
      <w:r>
        <w:br/>
      </w:r>
      <w:r w:rsidRPr="00D53282">
        <w:rPr>
          <w:b/>
        </w:rPr>
        <w:t>Abstract:</w:t>
      </w:r>
      <w:r w:rsidRPr="00D53282">
        <w:t xml:space="preserve"> </w:t>
      </w:r>
    </w:p>
    <w:p w14:paraId="591531E3" w14:textId="77777777" w:rsidR="007615D6" w:rsidRPr="005B25A1" w:rsidRDefault="007615D6" w:rsidP="007615D6">
      <w:pPr>
        <w:keepNext/>
        <w:keepLines/>
        <w:rPr>
          <w:b/>
          <w:bCs/>
        </w:rPr>
      </w:pPr>
      <w:r w:rsidRPr="005B25A1">
        <w:rPr>
          <w:b/>
          <w:bCs/>
        </w:rPr>
        <w:t>Parallel discussion:</w:t>
      </w:r>
    </w:p>
    <w:p w14:paraId="1D27C6F5" w14:textId="77777777" w:rsidR="007615D6" w:rsidRPr="005B25A1" w:rsidRDefault="007615D6" w:rsidP="007615D6">
      <w:pPr>
        <w:keepNext/>
        <w:keepLines/>
      </w:pPr>
      <w:r w:rsidRPr="005B25A1">
        <w:t>-</w:t>
      </w:r>
    </w:p>
    <w:p w14:paraId="1A085CC1" w14:textId="77777777" w:rsidR="007615D6" w:rsidRPr="005B25A1" w:rsidRDefault="007615D6" w:rsidP="007615D6">
      <w:pPr>
        <w:keepNext/>
        <w:keepLines/>
        <w:rPr>
          <w:b/>
          <w:bCs/>
        </w:rPr>
      </w:pPr>
      <w:r w:rsidRPr="005B25A1">
        <w:rPr>
          <w:b/>
          <w:bCs/>
        </w:rPr>
        <w:t>Plenary Discussion:</w:t>
      </w:r>
    </w:p>
    <w:p w14:paraId="4DDB10FC" w14:textId="77777777" w:rsidR="007615D6" w:rsidRPr="005B25A1" w:rsidRDefault="007615D6" w:rsidP="007615D6">
      <w:pPr>
        <w:keepNext/>
        <w:keepLines/>
      </w:pPr>
      <w:r>
        <w:rPr>
          <w:color w:val="FF0000"/>
        </w:rPr>
        <w:t>NO DISCUSSION RECORDED</w:t>
      </w:r>
    </w:p>
    <w:p w14:paraId="68276837" w14:textId="77777777" w:rsidR="007615D6" w:rsidRPr="00EB0339" w:rsidRDefault="007615D6" w:rsidP="007615D6">
      <w:r w:rsidRPr="005B25A1">
        <w:rPr>
          <w:b/>
          <w:bCs/>
        </w:rPr>
        <w:t>Status:</w:t>
      </w:r>
      <w:r>
        <w:t xml:space="preserve"> </w:t>
      </w:r>
      <w:r>
        <w:rPr>
          <w:color w:val="0000FF"/>
        </w:rPr>
        <w:t>Not concluded</w:t>
      </w:r>
      <w:r>
        <w:t>.</w:t>
      </w:r>
    </w:p>
    <w:p w14:paraId="4AD5E98F" w14:textId="77777777" w:rsidR="00E00DA6" w:rsidRDefault="007615D6" w:rsidP="000A3FBD">
      <w:pPr>
        <w:pStyle w:val="NormTop"/>
      </w:pPr>
      <w:r>
        <w:rPr>
          <w:color w:val="0000FF"/>
        </w:rPr>
        <w:t>S2-2507089</w:t>
      </w:r>
      <w:r w:rsidRPr="00D53282">
        <w:t xml:space="preserve"> </w:t>
      </w:r>
      <w:r>
        <w:t xml:space="preserve">(P-CR) 23.700-14: 23.700-14: New Solution for Key Issue#4: </w:t>
      </w:r>
      <w:proofErr w:type="spellStart"/>
      <w:r>
        <w:t>NRPPa</w:t>
      </w:r>
      <w:proofErr w:type="spellEnd"/>
      <w:r>
        <w:t xml:space="preserve"> Extension over Direct Connection (Source: ETRI)</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to support Key Issue #4 by introducing </w:t>
      </w:r>
      <w:proofErr w:type="spellStart"/>
      <w:r>
        <w:t>NRPPa</w:t>
      </w:r>
      <w:proofErr w:type="spellEnd"/>
      <w:r>
        <w:t>-based interface support for sensing session control and efficient data delivery based on Solution 6.1.</w:t>
      </w:r>
    </w:p>
    <w:p w14:paraId="0B6DFC27" w14:textId="77777777" w:rsidR="007615D6" w:rsidRPr="005B25A1" w:rsidRDefault="007615D6" w:rsidP="007615D6">
      <w:pPr>
        <w:keepNext/>
        <w:keepLines/>
        <w:rPr>
          <w:b/>
          <w:bCs/>
        </w:rPr>
      </w:pPr>
      <w:r w:rsidRPr="005B25A1">
        <w:rPr>
          <w:b/>
          <w:bCs/>
        </w:rPr>
        <w:t>Convenor comment:</w:t>
      </w:r>
    </w:p>
    <w:p w14:paraId="156F188C" w14:textId="77777777" w:rsidR="007615D6" w:rsidRPr="005B25A1" w:rsidRDefault="007615D6" w:rsidP="007615D6">
      <w:pPr>
        <w:keepNext/>
        <w:keepLines/>
      </w:pPr>
      <w:r w:rsidRPr="005B25A1">
        <w:t>Merge into S2-2506609.</w:t>
      </w:r>
    </w:p>
    <w:p w14:paraId="620D650F" w14:textId="77777777" w:rsidR="007615D6" w:rsidRPr="005B25A1" w:rsidRDefault="007615D6" w:rsidP="007615D6">
      <w:pPr>
        <w:keepNext/>
        <w:keepLines/>
        <w:rPr>
          <w:b/>
          <w:bCs/>
        </w:rPr>
      </w:pPr>
      <w:r w:rsidRPr="005B25A1">
        <w:rPr>
          <w:b/>
          <w:bCs/>
        </w:rPr>
        <w:t>Parallel discussion:</w:t>
      </w:r>
    </w:p>
    <w:p w14:paraId="36EAE51D" w14:textId="77777777" w:rsidR="007615D6" w:rsidRPr="005B25A1" w:rsidRDefault="007615D6" w:rsidP="007615D6">
      <w:pPr>
        <w:keepNext/>
        <w:keepLines/>
      </w:pPr>
      <w:r w:rsidRPr="005B25A1">
        <w:t>-</w:t>
      </w:r>
    </w:p>
    <w:p w14:paraId="6C645C41" w14:textId="77777777" w:rsidR="007615D6" w:rsidRPr="005B25A1" w:rsidRDefault="007615D6" w:rsidP="007615D6">
      <w:pPr>
        <w:keepNext/>
        <w:keepLines/>
        <w:rPr>
          <w:b/>
          <w:bCs/>
        </w:rPr>
      </w:pPr>
      <w:r w:rsidRPr="005B25A1">
        <w:rPr>
          <w:b/>
          <w:bCs/>
        </w:rPr>
        <w:t>Plenary Discussion:</w:t>
      </w:r>
    </w:p>
    <w:p w14:paraId="613417D5" w14:textId="77777777" w:rsidR="007615D6" w:rsidRPr="005B25A1" w:rsidRDefault="007615D6" w:rsidP="007615D6">
      <w:pPr>
        <w:keepNext/>
        <w:keepLines/>
      </w:pPr>
      <w:r>
        <w:rPr>
          <w:color w:val="FF0000"/>
        </w:rPr>
        <w:t>NO DISCUSSION RECORDED</w:t>
      </w:r>
    </w:p>
    <w:p w14:paraId="268327B6" w14:textId="77777777" w:rsidR="007615D6" w:rsidRPr="00EB0339" w:rsidRDefault="007615D6" w:rsidP="007615D6">
      <w:r w:rsidRPr="005B25A1">
        <w:rPr>
          <w:b/>
          <w:bCs/>
        </w:rPr>
        <w:t>Status:</w:t>
      </w:r>
      <w:r>
        <w:t xml:space="preserve"> </w:t>
      </w:r>
      <w:r>
        <w:rPr>
          <w:color w:val="0000FF"/>
        </w:rPr>
        <w:t>Not concluded</w:t>
      </w:r>
      <w:r>
        <w:t>.</w:t>
      </w:r>
    </w:p>
    <w:p w14:paraId="109749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KI#5 Sensing result exposure</w:t>
      </w:r>
    </w:p>
    <w:p w14:paraId="16DB8DE9" w14:textId="77777777" w:rsidR="00E00DA6" w:rsidRDefault="007615D6" w:rsidP="000A3FBD">
      <w:pPr>
        <w:pStyle w:val="NormTop"/>
      </w:pPr>
      <w:r>
        <w:rPr>
          <w:color w:val="0000FF"/>
        </w:rPr>
        <w:t>S2-2506196</w:t>
      </w:r>
      <w:r w:rsidRPr="00D53282">
        <w:t xml:space="preserve"> </w:t>
      </w:r>
      <w:r>
        <w:t>(P-CR) 23.700-14: Solution - Se</w:t>
      </w:r>
      <w:r>
        <w:lastRenderedPageBreak/>
        <w:t xml:space="preserve">nsing service request and result exposure (Source: Nokia, </w:t>
      </w:r>
      <w:proofErr w:type="spellStart"/>
      <w:r>
        <w:t>KDDi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KI#5, KI#6 and KI#2.</w:t>
      </w:r>
    </w:p>
    <w:p w14:paraId="7FDFF0F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S2-2505432</w:t>
      </w:r>
      <w:r>
        <w:t>.</w:t>
      </w:r>
    </w:p>
    <w:p w14:paraId="4D2C4551" w14:textId="77777777" w:rsidR="007615D6" w:rsidRPr="005B25A1" w:rsidRDefault="007615D6" w:rsidP="007615D6">
      <w:pPr>
        <w:keepNext/>
        <w:keepLines/>
        <w:rPr>
          <w:b/>
          <w:bCs/>
        </w:rPr>
      </w:pPr>
      <w:r w:rsidRPr="005B25A1">
        <w:rPr>
          <w:b/>
          <w:bCs/>
        </w:rPr>
        <w:t>Convenor comment:</w:t>
      </w:r>
    </w:p>
    <w:p w14:paraId="366C0B91" w14:textId="77777777" w:rsidR="007615D6" w:rsidRPr="005B25A1" w:rsidRDefault="007615D6" w:rsidP="007615D6">
      <w:pPr>
        <w:keepNext/>
        <w:keepLines/>
      </w:pPr>
      <w:r w:rsidRPr="005B25A1">
        <w:t>Handle.</w:t>
      </w:r>
    </w:p>
    <w:p w14:paraId="6A049D07" w14:textId="77777777" w:rsidR="007615D6" w:rsidRPr="005B25A1" w:rsidRDefault="007615D6" w:rsidP="007615D6">
      <w:pPr>
        <w:keepNext/>
        <w:keepLines/>
        <w:rPr>
          <w:b/>
          <w:bCs/>
        </w:rPr>
      </w:pPr>
      <w:r w:rsidRPr="005B25A1">
        <w:rPr>
          <w:b/>
          <w:bCs/>
        </w:rPr>
        <w:t>Parallel discussion:</w:t>
      </w:r>
    </w:p>
    <w:p w14:paraId="4E091033" w14:textId="77777777" w:rsidR="007615D6" w:rsidRPr="005B25A1" w:rsidRDefault="007615D6" w:rsidP="007615D6">
      <w:pPr>
        <w:keepNext/>
        <w:keepLines/>
      </w:pPr>
      <w:r w:rsidRPr="005B25A1">
        <w:t>-</w:t>
      </w:r>
    </w:p>
    <w:p w14:paraId="4CBF5BA1" w14:textId="77777777" w:rsidR="007615D6" w:rsidRPr="005B25A1" w:rsidRDefault="007615D6" w:rsidP="007615D6">
      <w:pPr>
        <w:keepNext/>
        <w:keepLines/>
        <w:rPr>
          <w:b/>
          <w:bCs/>
        </w:rPr>
      </w:pPr>
      <w:r w:rsidRPr="005B25A1">
        <w:rPr>
          <w:b/>
          <w:bCs/>
        </w:rPr>
        <w:t>Plenary Discussion:</w:t>
      </w:r>
    </w:p>
    <w:p w14:paraId="642B06ED" w14:textId="77777777" w:rsidR="007615D6" w:rsidRPr="005B25A1" w:rsidRDefault="007615D6" w:rsidP="007615D6">
      <w:pPr>
        <w:keepNext/>
        <w:keepLines/>
      </w:pPr>
      <w:r>
        <w:rPr>
          <w:color w:val="FF0000"/>
        </w:rPr>
        <w:t>NO DISCUSSION RECORDED</w:t>
      </w:r>
    </w:p>
    <w:p w14:paraId="61B5B153" w14:textId="77777777" w:rsidR="007615D6" w:rsidRPr="00EB0339" w:rsidRDefault="007615D6" w:rsidP="007615D6">
      <w:r w:rsidRPr="005B25A1">
        <w:rPr>
          <w:b/>
          <w:bCs/>
        </w:rPr>
        <w:t>Status:</w:t>
      </w:r>
      <w:r>
        <w:t xml:space="preserve"> </w:t>
      </w:r>
      <w:r>
        <w:rPr>
          <w:color w:val="0000FF"/>
        </w:rPr>
        <w:t>Not concluded</w:t>
      </w:r>
      <w:r>
        <w:t>.</w:t>
      </w:r>
    </w:p>
    <w:p w14:paraId="1260A754" w14:textId="77777777" w:rsidR="00E00DA6" w:rsidRDefault="007615D6" w:rsidP="000A3FBD">
      <w:pPr>
        <w:pStyle w:val="NormTop"/>
      </w:pPr>
      <w:r>
        <w:rPr>
          <w:color w:val="0000FF"/>
        </w:rPr>
        <w:t>S2-2506345</w:t>
      </w:r>
      <w:r w:rsidRPr="00D53282">
        <w:t xml:space="preserve"> </w:t>
      </w:r>
      <w:r>
        <w:t>(P-CR) 23.700-14: KI#5, a new solution: Baseline for exposing sensing results to an AF (Source: Ericsson)</w:t>
      </w:r>
      <w:r>
        <w:br/>
      </w:r>
      <w:r w:rsidRPr="00D53282">
        <w:rPr>
          <w:b/>
        </w:rPr>
        <w:t>Document for:</w:t>
      </w:r>
      <w:r w:rsidRPr="00D53282">
        <w:t xml:space="preserve"> </w:t>
      </w:r>
      <w:r>
        <w:t>Approval</w:t>
      </w:r>
      <w:r>
        <w:br/>
      </w:r>
      <w:r w:rsidRPr="00D53282">
        <w:rPr>
          <w:b/>
        </w:rPr>
        <w:t>Abstract:</w:t>
      </w:r>
      <w:r w:rsidRPr="00D53282">
        <w:t xml:space="preserve"> </w:t>
      </w:r>
      <w:r>
        <w:br/>
        <w:t>This resubmission proposes a new solution for KI#5 that aims at providing a baseline for exposing sensing results to an AF.</w:t>
      </w:r>
    </w:p>
    <w:p w14:paraId="210003C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S2-2504945</w:t>
      </w:r>
      <w:r>
        <w:t>.</w:t>
      </w:r>
    </w:p>
    <w:p w14:paraId="189CCC79" w14:textId="77777777" w:rsidR="007615D6" w:rsidRPr="005B25A1" w:rsidRDefault="007615D6" w:rsidP="007615D6">
      <w:pPr>
        <w:keepNext/>
        <w:keepLines/>
        <w:rPr>
          <w:b/>
          <w:bCs/>
        </w:rPr>
      </w:pPr>
      <w:r w:rsidRPr="005B25A1">
        <w:rPr>
          <w:b/>
          <w:bCs/>
        </w:rPr>
        <w:t>Convenor comment:</w:t>
      </w:r>
    </w:p>
    <w:p w14:paraId="525CEAC3" w14:textId="77777777" w:rsidR="007615D6" w:rsidRPr="005B25A1" w:rsidRDefault="007615D6" w:rsidP="007615D6">
      <w:pPr>
        <w:keepNext/>
        <w:keepLines/>
      </w:pPr>
      <w:r w:rsidRPr="005B25A1">
        <w:t>Handle.</w:t>
      </w:r>
    </w:p>
    <w:p w14:paraId="51A72C81" w14:textId="77777777" w:rsidR="007615D6" w:rsidRPr="005B25A1" w:rsidRDefault="007615D6" w:rsidP="007615D6">
      <w:pPr>
        <w:keepNext/>
        <w:keepLines/>
        <w:rPr>
          <w:b/>
          <w:bCs/>
        </w:rPr>
      </w:pPr>
      <w:r w:rsidRPr="005B25A1">
        <w:rPr>
          <w:b/>
          <w:bCs/>
        </w:rPr>
        <w:t>Parallel discussion:</w:t>
      </w:r>
    </w:p>
    <w:p w14:paraId="15633FC3" w14:textId="77777777" w:rsidR="007615D6" w:rsidRPr="005B25A1" w:rsidRDefault="007615D6" w:rsidP="007615D6">
      <w:pPr>
        <w:keepNext/>
        <w:keepLines/>
      </w:pPr>
      <w:r w:rsidRPr="005B25A1">
        <w:t>-</w:t>
      </w:r>
    </w:p>
    <w:p w14:paraId="1B91C8B9" w14:textId="77777777" w:rsidR="007615D6" w:rsidRPr="005B25A1" w:rsidRDefault="007615D6" w:rsidP="007615D6">
      <w:pPr>
        <w:keepNext/>
        <w:keepLines/>
        <w:rPr>
          <w:b/>
          <w:bCs/>
        </w:rPr>
      </w:pPr>
      <w:r w:rsidRPr="005B25A1">
        <w:rPr>
          <w:b/>
          <w:bCs/>
        </w:rPr>
        <w:t>Plenary Discussion:</w:t>
      </w:r>
    </w:p>
    <w:p w14:paraId="42CE337A" w14:textId="77777777" w:rsidR="007615D6" w:rsidRPr="005B25A1" w:rsidRDefault="007615D6" w:rsidP="007615D6">
      <w:pPr>
        <w:keepNext/>
        <w:keepLines/>
      </w:pPr>
      <w:r>
        <w:rPr>
          <w:color w:val="FF0000"/>
        </w:rPr>
        <w:t>NO DISCUSSION RECORDED</w:t>
      </w:r>
    </w:p>
    <w:p w14:paraId="7B99BA17" w14:textId="77777777" w:rsidR="007615D6" w:rsidRPr="00EB0339" w:rsidRDefault="007615D6" w:rsidP="007615D6">
      <w:r w:rsidRPr="005B25A1">
        <w:rPr>
          <w:b/>
          <w:bCs/>
        </w:rPr>
        <w:t>Status:</w:t>
      </w:r>
      <w:r>
        <w:t xml:space="preserve"> </w:t>
      </w:r>
      <w:r>
        <w:rPr>
          <w:color w:val="0000FF"/>
        </w:rPr>
        <w:t>Not concluded</w:t>
      </w:r>
      <w:r>
        <w:t>.</w:t>
      </w:r>
    </w:p>
    <w:p w14:paraId="5384FE56" w14:textId="77777777" w:rsidR="00E00DA6" w:rsidRDefault="007615D6" w:rsidP="000A3FBD">
      <w:pPr>
        <w:pStyle w:val="NormTop"/>
      </w:pPr>
      <w:r>
        <w:rPr>
          <w:color w:val="0000FF"/>
        </w:rPr>
        <w:t>S2-2506816</w:t>
      </w:r>
      <w:r w:rsidRPr="00D53282">
        <w:t xml:space="preserve"> </w:t>
      </w:r>
      <w:r>
        <w:t>(P-CR) 23.700-14: New solution for KI#5: Support sensing result exposure to AF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for KI#5 of </w:t>
      </w:r>
      <w:proofErr w:type="spellStart"/>
      <w:r>
        <w:t>FS_Sensing_ARC</w:t>
      </w:r>
      <w:proofErr w:type="spellEnd"/>
      <w:r>
        <w:t>.</w:t>
      </w:r>
    </w:p>
    <w:p w14:paraId="301E1E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S2-2504910</w:t>
      </w:r>
      <w:r>
        <w:t>.</w:t>
      </w:r>
    </w:p>
    <w:p w14:paraId="0E7F5F3B" w14:textId="77777777" w:rsidR="007615D6" w:rsidRPr="005B25A1" w:rsidRDefault="007615D6" w:rsidP="007615D6">
      <w:pPr>
        <w:keepNext/>
        <w:keepLines/>
        <w:rPr>
          <w:b/>
          <w:bCs/>
        </w:rPr>
      </w:pPr>
      <w:r w:rsidRPr="005B25A1">
        <w:rPr>
          <w:b/>
          <w:bCs/>
        </w:rPr>
        <w:t>Convenor comment:</w:t>
      </w:r>
    </w:p>
    <w:p w14:paraId="47750990" w14:textId="77777777" w:rsidR="007615D6" w:rsidRPr="005B25A1" w:rsidRDefault="007615D6" w:rsidP="007615D6">
      <w:pPr>
        <w:keepNext/>
        <w:keepLines/>
      </w:pPr>
      <w:r w:rsidRPr="005B25A1">
        <w:t>Handle.</w:t>
      </w:r>
    </w:p>
    <w:p w14:paraId="6FFCBCD1" w14:textId="77777777" w:rsidR="007615D6" w:rsidRPr="005B25A1" w:rsidRDefault="007615D6" w:rsidP="007615D6">
      <w:pPr>
        <w:keepNext/>
        <w:keepLines/>
        <w:rPr>
          <w:b/>
          <w:bCs/>
        </w:rPr>
      </w:pPr>
      <w:r w:rsidRPr="005B25A1">
        <w:rPr>
          <w:b/>
          <w:bCs/>
        </w:rPr>
        <w:t>Parallel discussion:</w:t>
      </w:r>
    </w:p>
    <w:p w14:paraId="4DE48028" w14:textId="77777777" w:rsidR="007615D6" w:rsidRPr="005B25A1" w:rsidRDefault="007615D6" w:rsidP="007615D6">
      <w:pPr>
        <w:keepNext/>
        <w:keepLines/>
      </w:pPr>
      <w:r w:rsidRPr="005B25A1">
        <w:t>-</w:t>
      </w:r>
    </w:p>
    <w:p w14:paraId="52155D77" w14:textId="77777777" w:rsidR="007615D6" w:rsidRPr="005B25A1" w:rsidRDefault="007615D6" w:rsidP="007615D6">
      <w:pPr>
        <w:keepNext/>
        <w:keepLines/>
        <w:rPr>
          <w:b/>
          <w:bCs/>
        </w:rPr>
      </w:pPr>
      <w:r w:rsidRPr="005B25A1">
        <w:rPr>
          <w:b/>
          <w:bCs/>
        </w:rPr>
        <w:t>Plenary Discussion:</w:t>
      </w:r>
    </w:p>
    <w:p w14:paraId="18AF7D64" w14:textId="77777777" w:rsidR="007615D6" w:rsidRPr="005B25A1" w:rsidRDefault="007615D6" w:rsidP="007615D6">
      <w:pPr>
        <w:keepNext/>
        <w:keepLines/>
      </w:pPr>
      <w:r>
        <w:rPr>
          <w:color w:val="FF0000"/>
        </w:rPr>
        <w:t>NO DISCUSSION RECORDED</w:t>
      </w:r>
    </w:p>
    <w:p w14:paraId="1F6A3308" w14:textId="77777777" w:rsidR="007615D6" w:rsidRPr="00EB0339" w:rsidRDefault="007615D6" w:rsidP="007615D6">
      <w:r w:rsidRPr="005B25A1">
        <w:rPr>
          <w:b/>
          <w:bCs/>
        </w:rPr>
        <w:t>Status:</w:t>
      </w:r>
      <w:r>
        <w:t xml:space="preserve"> </w:t>
      </w:r>
      <w:r>
        <w:rPr>
          <w:color w:val="0000FF"/>
        </w:rPr>
        <w:t>Not concluded</w:t>
      </w:r>
      <w:r>
        <w:t>.</w:t>
      </w:r>
    </w:p>
    <w:p w14:paraId="48347B3E" w14:textId="77777777" w:rsidR="00E00DA6" w:rsidRDefault="007615D6" w:rsidP="000A3FBD">
      <w:pPr>
        <w:pStyle w:val="NormTop"/>
      </w:pPr>
      <w:r>
        <w:rPr>
          <w:color w:val="0000FF"/>
        </w:rPr>
        <w:t>S2-2507090</w:t>
      </w:r>
      <w:r w:rsidRPr="00D53282">
        <w:t xml:space="preserve"> </w:t>
      </w:r>
      <w:r>
        <w:t>(P-CR) 23.700-14: 23.700-14: New Solution for Key Issue#5: Sensing Result Expo</w:t>
      </w:r>
      <w:r>
        <w:lastRenderedPageBreak/>
        <w:t>sure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Key Issue #5: Sensing Result Exposure.</w:t>
      </w:r>
    </w:p>
    <w:p w14:paraId="2068E25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S2-2505194</w:t>
      </w:r>
      <w:r>
        <w:t>.</w:t>
      </w:r>
    </w:p>
    <w:p w14:paraId="72C04E97" w14:textId="77777777" w:rsidR="007615D6" w:rsidRPr="005B25A1" w:rsidRDefault="007615D6" w:rsidP="007615D6">
      <w:pPr>
        <w:keepNext/>
        <w:keepLines/>
        <w:rPr>
          <w:b/>
          <w:bCs/>
        </w:rPr>
      </w:pPr>
      <w:r w:rsidRPr="005B25A1">
        <w:rPr>
          <w:b/>
          <w:bCs/>
        </w:rPr>
        <w:t>Convenor comment:</w:t>
      </w:r>
    </w:p>
    <w:p w14:paraId="5693E406" w14:textId="77777777" w:rsidR="007615D6" w:rsidRPr="005B25A1" w:rsidRDefault="007615D6" w:rsidP="007615D6">
      <w:pPr>
        <w:keepNext/>
        <w:keepLines/>
      </w:pPr>
      <w:r w:rsidRPr="005B25A1">
        <w:t>Handle.</w:t>
      </w:r>
    </w:p>
    <w:p w14:paraId="029FAD0D" w14:textId="77777777" w:rsidR="007615D6" w:rsidRPr="005B25A1" w:rsidRDefault="007615D6" w:rsidP="007615D6">
      <w:pPr>
        <w:keepNext/>
        <w:keepLines/>
        <w:rPr>
          <w:b/>
          <w:bCs/>
        </w:rPr>
      </w:pPr>
      <w:r w:rsidRPr="005B25A1">
        <w:rPr>
          <w:b/>
          <w:bCs/>
        </w:rPr>
        <w:t>Parallel discussion:</w:t>
      </w:r>
    </w:p>
    <w:p w14:paraId="42BE6A4B" w14:textId="77777777" w:rsidR="007615D6" w:rsidRPr="005B25A1" w:rsidRDefault="007615D6" w:rsidP="007615D6">
      <w:pPr>
        <w:keepNext/>
        <w:keepLines/>
      </w:pPr>
      <w:r w:rsidRPr="005B25A1">
        <w:t>-</w:t>
      </w:r>
    </w:p>
    <w:p w14:paraId="1E009D49" w14:textId="77777777" w:rsidR="007615D6" w:rsidRPr="005B25A1" w:rsidRDefault="007615D6" w:rsidP="007615D6">
      <w:pPr>
        <w:keepNext/>
        <w:keepLines/>
        <w:rPr>
          <w:b/>
          <w:bCs/>
        </w:rPr>
      </w:pPr>
      <w:r w:rsidRPr="005B25A1">
        <w:rPr>
          <w:b/>
          <w:bCs/>
        </w:rPr>
        <w:t>Plenary Discussion:</w:t>
      </w:r>
    </w:p>
    <w:p w14:paraId="189EC26D" w14:textId="77777777" w:rsidR="007615D6" w:rsidRPr="005B25A1" w:rsidRDefault="007615D6" w:rsidP="007615D6">
      <w:pPr>
        <w:keepNext/>
        <w:keepLines/>
      </w:pPr>
      <w:r>
        <w:rPr>
          <w:color w:val="FF0000"/>
        </w:rPr>
        <w:t>NO DISCUSSION RECORDED</w:t>
      </w:r>
    </w:p>
    <w:p w14:paraId="1D959F53" w14:textId="77777777" w:rsidR="007615D6" w:rsidRPr="00EB0339" w:rsidRDefault="007615D6" w:rsidP="007615D6">
      <w:r w:rsidRPr="005B25A1">
        <w:rPr>
          <w:b/>
          <w:bCs/>
        </w:rPr>
        <w:t>Status:</w:t>
      </w:r>
      <w:r>
        <w:t xml:space="preserve"> </w:t>
      </w:r>
      <w:r>
        <w:rPr>
          <w:color w:val="0000FF"/>
        </w:rPr>
        <w:t>Not concluded</w:t>
      </w:r>
      <w:r>
        <w:t>.</w:t>
      </w:r>
    </w:p>
    <w:p w14:paraId="100DF0D2" w14:textId="77777777" w:rsidR="00E00DA6" w:rsidRDefault="007615D6" w:rsidP="000A3FBD">
      <w:pPr>
        <w:pStyle w:val="NormTop"/>
      </w:pPr>
      <w:r>
        <w:rPr>
          <w:color w:val="0000FF"/>
        </w:rPr>
        <w:t>S2-2506283</w:t>
      </w:r>
      <w:r w:rsidRPr="00D53282">
        <w:t xml:space="preserve"> </w:t>
      </w:r>
      <w:r>
        <w:t>(P-CR) 23.700-14: New Solution for KI#5: Sensing result delivery to the consumer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on Sensing result delivery to the consumer.</w:t>
      </w:r>
    </w:p>
    <w:p w14:paraId="01DC6E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S2-2504604</w:t>
      </w:r>
      <w:r>
        <w:t>.</w:t>
      </w:r>
    </w:p>
    <w:p w14:paraId="008ABF6B" w14:textId="77777777" w:rsidR="007615D6" w:rsidRPr="005B25A1" w:rsidRDefault="007615D6" w:rsidP="007615D6">
      <w:pPr>
        <w:keepNext/>
        <w:keepLines/>
        <w:rPr>
          <w:b/>
          <w:bCs/>
        </w:rPr>
      </w:pPr>
      <w:r w:rsidRPr="005B25A1">
        <w:rPr>
          <w:b/>
          <w:bCs/>
        </w:rPr>
        <w:t>Convenor comment:</w:t>
      </w:r>
    </w:p>
    <w:p w14:paraId="65DE2052" w14:textId="77777777" w:rsidR="007615D6" w:rsidRPr="005B25A1" w:rsidRDefault="007615D6" w:rsidP="007615D6">
      <w:pPr>
        <w:keepNext/>
        <w:keepLines/>
      </w:pPr>
      <w:r w:rsidRPr="005B25A1">
        <w:t>Handle.</w:t>
      </w:r>
    </w:p>
    <w:p w14:paraId="158AE053" w14:textId="77777777" w:rsidR="007615D6" w:rsidRPr="005B25A1" w:rsidRDefault="007615D6" w:rsidP="007615D6">
      <w:pPr>
        <w:keepNext/>
        <w:keepLines/>
        <w:rPr>
          <w:b/>
          <w:bCs/>
        </w:rPr>
      </w:pPr>
      <w:r w:rsidRPr="005B25A1">
        <w:rPr>
          <w:b/>
          <w:bCs/>
        </w:rPr>
        <w:t>Parallel discussion:</w:t>
      </w:r>
    </w:p>
    <w:p w14:paraId="0BCC7E29" w14:textId="77777777" w:rsidR="007615D6" w:rsidRPr="005B25A1" w:rsidRDefault="007615D6" w:rsidP="007615D6">
      <w:pPr>
        <w:keepNext/>
        <w:keepLines/>
      </w:pPr>
      <w:r w:rsidRPr="005B25A1">
        <w:t>-</w:t>
      </w:r>
    </w:p>
    <w:p w14:paraId="3F10B29A" w14:textId="77777777" w:rsidR="007615D6" w:rsidRPr="005B25A1" w:rsidRDefault="007615D6" w:rsidP="007615D6">
      <w:pPr>
        <w:keepNext/>
        <w:keepLines/>
        <w:rPr>
          <w:b/>
          <w:bCs/>
        </w:rPr>
      </w:pPr>
      <w:r w:rsidRPr="005B25A1">
        <w:rPr>
          <w:b/>
          <w:bCs/>
        </w:rPr>
        <w:t>Plenary Discussion:</w:t>
      </w:r>
    </w:p>
    <w:p w14:paraId="7EA09143" w14:textId="77777777" w:rsidR="007615D6" w:rsidRPr="005B25A1" w:rsidRDefault="007615D6" w:rsidP="007615D6">
      <w:pPr>
        <w:keepNext/>
        <w:keepLines/>
      </w:pPr>
      <w:r>
        <w:rPr>
          <w:color w:val="FF0000"/>
        </w:rPr>
        <w:t>NO DISCUSSION RECORDED</w:t>
      </w:r>
    </w:p>
    <w:p w14:paraId="70F1B6F1" w14:textId="77777777" w:rsidR="007615D6" w:rsidRPr="00EB0339" w:rsidRDefault="007615D6" w:rsidP="007615D6">
      <w:r w:rsidRPr="005B25A1">
        <w:rPr>
          <w:b/>
          <w:bCs/>
        </w:rPr>
        <w:t>Status:</w:t>
      </w:r>
      <w:r>
        <w:t xml:space="preserve"> </w:t>
      </w:r>
      <w:r>
        <w:rPr>
          <w:color w:val="0000FF"/>
        </w:rPr>
        <w:t>Not concluded</w:t>
      </w:r>
      <w:r>
        <w:t>.</w:t>
      </w:r>
    </w:p>
    <w:p w14:paraId="04042248" w14:textId="77777777" w:rsidR="00E00DA6" w:rsidRDefault="007615D6" w:rsidP="000A3FBD">
      <w:pPr>
        <w:pStyle w:val="NormTop"/>
      </w:pPr>
      <w:r>
        <w:rPr>
          <w:color w:val="0000FF"/>
        </w:rPr>
        <w:t>S2-2506357</w:t>
      </w:r>
      <w:r w:rsidRPr="00D53282">
        <w:t xml:space="preserve"> </w:t>
      </w:r>
      <w:r>
        <w:t xml:space="preserve">(P-CR) 23.700-14: Solution for KI#5 on Sensing Result Exposure for 5GA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Key Issue #5: Sensing Result Exposure.</w:t>
      </w:r>
    </w:p>
    <w:p w14:paraId="2DA3D8D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S2-2505134</w:t>
      </w:r>
      <w:r>
        <w:t>.</w:t>
      </w:r>
    </w:p>
    <w:p w14:paraId="01C23175" w14:textId="77777777" w:rsidR="007615D6" w:rsidRPr="005B25A1" w:rsidRDefault="007615D6" w:rsidP="007615D6">
      <w:pPr>
        <w:keepNext/>
        <w:keepLines/>
        <w:rPr>
          <w:b/>
          <w:bCs/>
        </w:rPr>
      </w:pPr>
      <w:r w:rsidRPr="005B25A1">
        <w:rPr>
          <w:b/>
          <w:bCs/>
        </w:rPr>
        <w:t>Convenor comment:</w:t>
      </w:r>
    </w:p>
    <w:p w14:paraId="11F01353" w14:textId="77777777" w:rsidR="007615D6" w:rsidRPr="005B25A1" w:rsidRDefault="007615D6" w:rsidP="007615D6">
      <w:pPr>
        <w:keepNext/>
        <w:keepLines/>
      </w:pPr>
      <w:r w:rsidRPr="005B25A1">
        <w:t>Handle.</w:t>
      </w:r>
    </w:p>
    <w:p w14:paraId="42220503" w14:textId="77777777" w:rsidR="007615D6" w:rsidRPr="005B25A1" w:rsidRDefault="007615D6" w:rsidP="007615D6">
      <w:pPr>
        <w:keepNext/>
        <w:keepLines/>
        <w:rPr>
          <w:b/>
          <w:bCs/>
        </w:rPr>
      </w:pPr>
      <w:r w:rsidRPr="005B25A1">
        <w:rPr>
          <w:b/>
          <w:bCs/>
        </w:rPr>
        <w:t>Parallel discussion:</w:t>
      </w:r>
    </w:p>
    <w:p w14:paraId="2E2714DD" w14:textId="77777777" w:rsidR="007615D6" w:rsidRPr="005B25A1" w:rsidRDefault="007615D6" w:rsidP="007615D6">
      <w:pPr>
        <w:keepNext/>
        <w:keepLines/>
      </w:pPr>
      <w:r w:rsidRPr="005B25A1">
        <w:t>-</w:t>
      </w:r>
    </w:p>
    <w:p w14:paraId="2C5834C8" w14:textId="77777777" w:rsidR="007615D6" w:rsidRPr="005B25A1" w:rsidRDefault="007615D6" w:rsidP="007615D6">
      <w:pPr>
        <w:keepNext/>
        <w:keepLines/>
        <w:rPr>
          <w:b/>
          <w:bCs/>
        </w:rPr>
      </w:pPr>
      <w:r w:rsidRPr="005B25A1">
        <w:rPr>
          <w:b/>
          <w:bCs/>
        </w:rPr>
        <w:t>Plenary Discussion:</w:t>
      </w:r>
    </w:p>
    <w:p w14:paraId="4EEDB5F8" w14:textId="77777777" w:rsidR="007615D6" w:rsidRPr="005B25A1" w:rsidRDefault="007615D6" w:rsidP="007615D6">
      <w:pPr>
        <w:keepNext/>
        <w:keepLines/>
      </w:pPr>
      <w:r>
        <w:rPr>
          <w:color w:val="FF0000"/>
        </w:rPr>
        <w:t>NO DISCUSSION RECORDED</w:t>
      </w:r>
    </w:p>
    <w:p w14:paraId="106AD8B8" w14:textId="77777777" w:rsidR="007615D6" w:rsidRPr="00EB0339" w:rsidRDefault="007615D6" w:rsidP="007615D6">
      <w:r w:rsidRPr="005B25A1">
        <w:rPr>
          <w:b/>
          <w:bCs/>
        </w:rPr>
        <w:t>Status:</w:t>
      </w:r>
      <w:r>
        <w:t xml:space="preserve"> </w:t>
      </w:r>
      <w:r>
        <w:rPr>
          <w:color w:val="0000FF"/>
        </w:rPr>
        <w:t>Not concluded</w:t>
      </w:r>
      <w:r>
        <w:t>.</w:t>
      </w:r>
    </w:p>
    <w:p w14:paraId="6E08B45A" w14:textId="77777777" w:rsidR="00E00DA6" w:rsidRDefault="007615D6" w:rsidP="000A3FBD">
      <w:pPr>
        <w:pStyle w:val="NormTop"/>
      </w:pPr>
      <w:r>
        <w:rPr>
          <w:color w:val="0000FF"/>
        </w:rPr>
        <w:t>S2-2506556</w:t>
      </w:r>
      <w:r w:rsidRPr="00D53282">
        <w:t xml:space="preserve"> </w:t>
      </w:r>
      <w:r>
        <w:t xml:space="preserve">(P-CR) 23.700-14: KI#5, New Sol: sensing service request based on location of </w:t>
      </w:r>
      <w:r>
        <w:lastRenderedPageBreak/>
        <w:t>a UE (Source: Interdigital)</w:t>
      </w:r>
      <w:r>
        <w:br/>
      </w:r>
      <w:r w:rsidRPr="00D53282">
        <w:rPr>
          <w:b/>
        </w:rPr>
        <w:t>Document for:</w:t>
      </w:r>
      <w:r w:rsidRPr="00D53282">
        <w:t xml:space="preserve"> </w:t>
      </w:r>
      <w:r>
        <w:t>Approval</w:t>
      </w:r>
      <w:r>
        <w:br/>
      </w:r>
      <w:r w:rsidRPr="00D53282">
        <w:rPr>
          <w:b/>
        </w:rPr>
        <w:t>Abstract:</w:t>
      </w:r>
      <w:r w:rsidRPr="00D53282">
        <w:t xml:space="preserve"> </w:t>
      </w:r>
    </w:p>
    <w:p w14:paraId="5EFBD2A9" w14:textId="77777777" w:rsidR="007615D6" w:rsidRPr="005B25A1" w:rsidRDefault="007615D6" w:rsidP="007615D6">
      <w:pPr>
        <w:keepNext/>
        <w:keepLines/>
        <w:rPr>
          <w:b/>
          <w:bCs/>
        </w:rPr>
      </w:pPr>
      <w:r w:rsidRPr="005B25A1">
        <w:rPr>
          <w:b/>
          <w:bCs/>
        </w:rPr>
        <w:t>Convenor comment:</w:t>
      </w:r>
    </w:p>
    <w:p w14:paraId="7DCD81DF" w14:textId="77777777" w:rsidR="007615D6" w:rsidRPr="005B25A1" w:rsidRDefault="007615D6" w:rsidP="007615D6">
      <w:pPr>
        <w:keepNext/>
        <w:keepLines/>
      </w:pPr>
      <w:r w:rsidRPr="005B25A1">
        <w:t>Handle.</w:t>
      </w:r>
    </w:p>
    <w:p w14:paraId="4FFC381B" w14:textId="77777777" w:rsidR="007615D6" w:rsidRPr="005B25A1" w:rsidRDefault="007615D6" w:rsidP="007615D6">
      <w:pPr>
        <w:keepNext/>
        <w:keepLines/>
        <w:rPr>
          <w:b/>
          <w:bCs/>
        </w:rPr>
      </w:pPr>
      <w:r w:rsidRPr="005B25A1">
        <w:rPr>
          <w:b/>
          <w:bCs/>
        </w:rPr>
        <w:t>Parallel discussion:</w:t>
      </w:r>
    </w:p>
    <w:p w14:paraId="1A013376" w14:textId="77777777" w:rsidR="007615D6" w:rsidRPr="005B25A1" w:rsidRDefault="007615D6" w:rsidP="007615D6">
      <w:pPr>
        <w:keepNext/>
        <w:keepLines/>
      </w:pPr>
      <w:r w:rsidRPr="005B25A1">
        <w:t>-</w:t>
      </w:r>
    </w:p>
    <w:p w14:paraId="3B1FEC91" w14:textId="77777777" w:rsidR="007615D6" w:rsidRPr="005B25A1" w:rsidRDefault="007615D6" w:rsidP="007615D6">
      <w:pPr>
        <w:keepNext/>
        <w:keepLines/>
        <w:rPr>
          <w:b/>
          <w:bCs/>
        </w:rPr>
      </w:pPr>
      <w:r w:rsidRPr="005B25A1">
        <w:rPr>
          <w:b/>
          <w:bCs/>
        </w:rPr>
        <w:t>Plenary Discussion:</w:t>
      </w:r>
    </w:p>
    <w:p w14:paraId="52C34114" w14:textId="77777777" w:rsidR="007615D6" w:rsidRPr="005B25A1" w:rsidRDefault="007615D6" w:rsidP="007615D6">
      <w:pPr>
        <w:keepNext/>
        <w:keepLines/>
      </w:pPr>
      <w:r>
        <w:rPr>
          <w:color w:val="FF0000"/>
        </w:rPr>
        <w:t>NO DISCUSSION RECORDED</w:t>
      </w:r>
    </w:p>
    <w:p w14:paraId="27A48445" w14:textId="77777777" w:rsidR="007615D6" w:rsidRPr="00EB0339" w:rsidRDefault="007615D6" w:rsidP="007615D6">
      <w:r w:rsidRPr="005B25A1">
        <w:rPr>
          <w:b/>
          <w:bCs/>
        </w:rPr>
        <w:t>Status:</w:t>
      </w:r>
      <w:r>
        <w:t xml:space="preserve"> </w:t>
      </w:r>
      <w:r>
        <w:rPr>
          <w:color w:val="0000FF"/>
        </w:rPr>
        <w:t>Not concluded</w:t>
      </w:r>
      <w:r>
        <w:t>.</w:t>
      </w:r>
    </w:p>
    <w:p w14:paraId="6D730309" w14:textId="77777777" w:rsidR="00E00DA6" w:rsidRDefault="007615D6" w:rsidP="000A3FBD">
      <w:pPr>
        <w:pStyle w:val="NormTop"/>
      </w:pPr>
      <w:r>
        <w:rPr>
          <w:color w:val="0000FF"/>
        </w:rPr>
        <w:t>S2-2506768</w:t>
      </w:r>
      <w:r w:rsidRPr="00D53282">
        <w:t xml:space="preserve"> </w:t>
      </w:r>
      <w:r>
        <w:t>(P-CR) 23.700-14: K#5, new solution for sensing exposure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add a new solution for the Key issue #5, Sensing Result Exposure.</w:t>
      </w:r>
    </w:p>
    <w:p w14:paraId="70486468" w14:textId="77777777" w:rsidR="007615D6" w:rsidRPr="005B25A1" w:rsidRDefault="007615D6" w:rsidP="007615D6">
      <w:pPr>
        <w:keepNext/>
        <w:keepLines/>
        <w:rPr>
          <w:b/>
          <w:bCs/>
        </w:rPr>
      </w:pPr>
      <w:r w:rsidRPr="005B25A1">
        <w:rPr>
          <w:b/>
          <w:bCs/>
        </w:rPr>
        <w:t>Parallel discussion:</w:t>
      </w:r>
    </w:p>
    <w:p w14:paraId="2440D89A" w14:textId="77777777" w:rsidR="007615D6" w:rsidRPr="005B25A1" w:rsidRDefault="007615D6" w:rsidP="007615D6">
      <w:pPr>
        <w:keepNext/>
        <w:keepLines/>
      </w:pPr>
      <w:r w:rsidRPr="005B25A1">
        <w:t>-</w:t>
      </w:r>
    </w:p>
    <w:p w14:paraId="66C2584C" w14:textId="77777777" w:rsidR="007615D6" w:rsidRPr="005B25A1" w:rsidRDefault="007615D6" w:rsidP="007615D6">
      <w:pPr>
        <w:keepNext/>
        <w:keepLines/>
        <w:rPr>
          <w:b/>
          <w:bCs/>
        </w:rPr>
      </w:pPr>
      <w:r w:rsidRPr="005B25A1">
        <w:rPr>
          <w:b/>
          <w:bCs/>
        </w:rPr>
        <w:t>Plenary Discussion:</w:t>
      </w:r>
    </w:p>
    <w:p w14:paraId="48C238F8" w14:textId="77777777" w:rsidR="007615D6" w:rsidRPr="005B25A1" w:rsidRDefault="007615D6" w:rsidP="007615D6">
      <w:pPr>
        <w:keepNext/>
        <w:keepLines/>
      </w:pPr>
      <w:r>
        <w:rPr>
          <w:color w:val="FF0000"/>
        </w:rPr>
        <w:t>NO DISCUSSION RECORDED</w:t>
      </w:r>
    </w:p>
    <w:p w14:paraId="5E10685F" w14:textId="77777777" w:rsidR="007615D6" w:rsidRPr="00EB0339" w:rsidRDefault="007615D6" w:rsidP="007615D6">
      <w:r w:rsidRPr="005B25A1">
        <w:rPr>
          <w:b/>
          <w:bCs/>
        </w:rPr>
        <w:t>Status:</w:t>
      </w:r>
      <w:r>
        <w:t xml:space="preserve"> </w:t>
      </w:r>
      <w:r>
        <w:rPr>
          <w:color w:val="0000FF"/>
        </w:rPr>
        <w:t>Not concluded</w:t>
      </w:r>
      <w:r>
        <w:t>.</w:t>
      </w:r>
    </w:p>
    <w:p w14:paraId="3680DC07" w14:textId="77777777" w:rsidR="00E00DA6" w:rsidRDefault="007615D6" w:rsidP="000A3FBD">
      <w:pPr>
        <w:pStyle w:val="NormTop"/>
      </w:pPr>
      <w:r>
        <w:rPr>
          <w:color w:val="0000FF"/>
        </w:rPr>
        <w:t>S2-2507139</w:t>
      </w:r>
      <w:r w:rsidRPr="00D53282">
        <w:t xml:space="preserve"> </w:t>
      </w:r>
      <w:r>
        <w:t>(P-CR) 23.700-14: 23.700-14: KI#5_New Solution_ Sensing Result Exposure (Source: Samsung)</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for providing sensing results to sensing service consumer as part of KI#5.</w:t>
      </w:r>
    </w:p>
    <w:p w14:paraId="0885D8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S2-2505221</w:t>
      </w:r>
      <w:r>
        <w:t>.</w:t>
      </w:r>
    </w:p>
    <w:p w14:paraId="11CAC0EE" w14:textId="77777777" w:rsidR="007615D6" w:rsidRPr="005B25A1" w:rsidRDefault="007615D6" w:rsidP="007615D6">
      <w:pPr>
        <w:keepNext/>
        <w:keepLines/>
        <w:rPr>
          <w:b/>
          <w:bCs/>
        </w:rPr>
      </w:pPr>
      <w:r w:rsidRPr="005B25A1">
        <w:rPr>
          <w:b/>
          <w:bCs/>
        </w:rPr>
        <w:t>Parallel discussion:</w:t>
      </w:r>
    </w:p>
    <w:p w14:paraId="2A582D13" w14:textId="77777777" w:rsidR="007615D6" w:rsidRPr="005B25A1" w:rsidRDefault="007615D6" w:rsidP="007615D6">
      <w:pPr>
        <w:keepNext/>
        <w:keepLines/>
      </w:pPr>
      <w:r w:rsidRPr="005B25A1">
        <w:t>-</w:t>
      </w:r>
    </w:p>
    <w:p w14:paraId="13C5F7BD" w14:textId="77777777" w:rsidR="007615D6" w:rsidRPr="005B25A1" w:rsidRDefault="007615D6" w:rsidP="007615D6">
      <w:pPr>
        <w:keepNext/>
        <w:keepLines/>
        <w:rPr>
          <w:b/>
          <w:bCs/>
        </w:rPr>
      </w:pPr>
      <w:r w:rsidRPr="005B25A1">
        <w:rPr>
          <w:b/>
          <w:bCs/>
        </w:rPr>
        <w:t>Plenary Discussion:</w:t>
      </w:r>
    </w:p>
    <w:p w14:paraId="2CBDCC3A" w14:textId="77777777" w:rsidR="007615D6" w:rsidRPr="005B25A1" w:rsidRDefault="007615D6" w:rsidP="007615D6">
      <w:pPr>
        <w:keepNext/>
        <w:keepLines/>
      </w:pPr>
      <w:r>
        <w:rPr>
          <w:color w:val="FF0000"/>
        </w:rPr>
        <w:t>NO DISCUSSION RECORDED</w:t>
      </w:r>
    </w:p>
    <w:p w14:paraId="08509A40" w14:textId="77777777" w:rsidR="007615D6" w:rsidRPr="00EB0339" w:rsidRDefault="007615D6" w:rsidP="007615D6">
      <w:r w:rsidRPr="005B25A1">
        <w:rPr>
          <w:b/>
          <w:bCs/>
        </w:rPr>
        <w:t>Status:</w:t>
      </w:r>
      <w:r>
        <w:t xml:space="preserve"> </w:t>
      </w:r>
      <w:r>
        <w:rPr>
          <w:color w:val="0000FF"/>
        </w:rPr>
        <w:t>Not concluded</w:t>
      </w:r>
      <w:r>
        <w:t>.</w:t>
      </w:r>
    </w:p>
    <w:p w14:paraId="173A402D" w14:textId="77777777" w:rsidR="00E00DA6" w:rsidRDefault="007615D6" w:rsidP="000A3FBD">
      <w:pPr>
        <w:pStyle w:val="NormTop"/>
      </w:pPr>
      <w:r>
        <w:rPr>
          <w:color w:val="0000FF"/>
        </w:rPr>
        <w:t>S2-2507361</w:t>
      </w:r>
      <w:r w:rsidRPr="00D53282">
        <w:t xml:space="preserve"> </w:t>
      </w:r>
      <w:r>
        <w:t>(P-CR) 23.700-14: Sensing request and result exposure  (Source: Lenovo)</w:t>
      </w:r>
      <w:r>
        <w:br/>
      </w:r>
      <w:r w:rsidRPr="00D53282">
        <w:rPr>
          <w:b/>
        </w:rPr>
        <w:t>Document for:</w:t>
      </w:r>
      <w:r w:rsidRPr="00D53282">
        <w:t xml:space="preserve"> </w:t>
      </w:r>
      <w:r>
        <w:t>Approval</w:t>
      </w:r>
      <w:r>
        <w:br/>
      </w:r>
      <w:r w:rsidRPr="00D53282">
        <w:rPr>
          <w:b/>
        </w:rPr>
        <w:t>Abstract:</w:t>
      </w:r>
      <w:r w:rsidRPr="00D53282">
        <w:t xml:space="preserve"> </w:t>
      </w:r>
    </w:p>
    <w:p w14:paraId="30BCB74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S2-2505276</w:t>
      </w:r>
      <w:r>
        <w:t>.</w:t>
      </w:r>
    </w:p>
    <w:p w14:paraId="52D093E2" w14:textId="77777777" w:rsidR="007615D6" w:rsidRPr="005B25A1" w:rsidRDefault="007615D6" w:rsidP="007615D6">
      <w:pPr>
        <w:keepNext/>
        <w:keepLines/>
        <w:rPr>
          <w:b/>
          <w:bCs/>
        </w:rPr>
      </w:pPr>
      <w:r w:rsidRPr="005B25A1">
        <w:rPr>
          <w:b/>
          <w:bCs/>
        </w:rPr>
        <w:t>Parallel discussion:</w:t>
      </w:r>
    </w:p>
    <w:p w14:paraId="26C62490" w14:textId="77777777" w:rsidR="007615D6" w:rsidRPr="005B25A1" w:rsidRDefault="007615D6" w:rsidP="007615D6">
      <w:pPr>
        <w:keepNext/>
        <w:keepLines/>
      </w:pPr>
      <w:r w:rsidRPr="005B25A1">
        <w:t>-</w:t>
      </w:r>
    </w:p>
    <w:p w14:paraId="1A756B87" w14:textId="77777777" w:rsidR="007615D6" w:rsidRPr="005B25A1" w:rsidRDefault="007615D6" w:rsidP="007615D6">
      <w:pPr>
        <w:keepNext/>
        <w:keepLines/>
        <w:rPr>
          <w:b/>
          <w:bCs/>
        </w:rPr>
      </w:pPr>
      <w:r w:rsidRPr="005B25A1">
        <w:rPr>
          <w:b/>
          <w:bCs/>
        </w:rPr>
        <w:t>Plenary Discussion:</w:t>
      </w:r>
    </w:p>
    <w:p w14:paraId="25AACAE6" w14:textId="77777777" w:rsidR="007615D6" w:rsidRPr="005B25A1" w:rsidRDefault="007615D6" w:rsidP="007615D6">
      <w:pPr>
        <w:keepNext/>
        <w:keepLines/>
      </w:pPr>
      <w:r>
        <w:rPr>
          <w:color w:val="FF0000"/>
        </w:rPr>
        <w:t>NO DISCUSSION RECORDED</w:t>
      </w:r>
    </w:p>
    <w:p w14:paraId="24369D84" w14:textId="77777777" w:rsidR="007615D6" w:rsidRPr="00EB0339" w:rsidRDefault="007615D6" w:rsidP="007615D6">
      <w:r w:rsidRPr="005B25A1">
        <w:rPr>
          <w:b/>
          <w:bCs/>
        </w:rPr>
        <w:t>Status:</w:t>
      </w:r>
      <w:r>
        <w:t xml:space="preserve"> </w:t>
      </w:r>
      <w:r>
        <w:rPr>
          <w:color w:val="0000FF"/>
        </w:rPr>
        <w:t>Not concluded</w:t>
      </w:r>
      <w:r>
        <w:t>.</w:t>
      </w:r>
    </w:p>
    <w:p w14:paraId="5E45A1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KI#6 configuration provisioning</w:t>
      </w:r>
    </w:p>
    <w:p w14:paraId="3043301A" w14:textId="77777777" w:rsidR="00E00DA6" w:rsidRDefault="007615D6" w:rsidP="000A3FBD">
      <w:pPr>
        <w:pStyle w:val="NormTop"/>
      </w:pPr>
      <w:r>
        <w:rPr>
          <w:color w:val="0000FF"/>
        </w:rPr>
        <w:t>S2-2506769</w:t>
      </w:r>
      <w:r w:rsidRPr="00D53282">
        <w:t xml:space="preserve"> </w:t>
      </w:r>
      <w:r>
        <w:t xml:space="preserve">(P-CR) 23.700-14: KI#6, new </w:t>
      </w:r>
      <w:r>
        <w:lastRenderedPageBreak/>
        <w:t>solution on the Configuration Parameter Provisioning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add a new solution for the Key issue #6, Configuration Parameter Provisioning of Sensing Entities.</w:t>
      </w:r>
    </w:p>
    <w:p w14:paraId="1C99295E" w14:textId="77777777" w:rsidR="007615D6" w:rsidRPr="005B25A1" w:rsidRDefault="007615D6" w:rsidP="007615D6">
      <w:pPr>
        <w:keepNext/>
        <w:keepLines/>
        <w:rPr>
          <w:b/>
          <w:bCs/>
        </w:rPr>
      </w:pPr>
      <w:r w:rsidRPr="005B25A1">
        <w:rPr>
          <w:b/>
          <w:bCs/>
        </w:rPr>
        <w:t>Convenor comment:</w:t>
      </w:r>
    </w:p>
    <w:p w14:paraId="3AD4BF69" w14:textId="77777777" w:rsidR="007615D6" w:rsidRPr="005B25A1" w:rsidRDefault="007615D6" w:rsidP="007615D6">
      <w:pPr>
        <w:keepNext/>
        <w:keepLines/>
      </w:pPr>
      <w:r w:rsidRPr="005B25A1">
        <w:t>Handle.</w:t>
      </w:r>
    </w:p>
    <w:p w14:paraId="0EBFE4D5" w14:textId="77777777" w:rsidR="007615D6" w:rsidRPr="005B25A1" w:rsidRDefault="007615D6" w:rsidP="007615D6">
      <w:pPr>
        <w:keepNext/>
        <w:keepLines/>
        <w:rPr>
          <w:b/>
          <w:bCs/>
        </w:rPr>
      </w:pPr>
      <w:r w:rsidRPr="005B25A1">
        <w:rPr>
          <w:b/>
          <w:bCs/>
        </w:rPr>
        <w:t>Parallel discussion:</w:t>
      </w:r>
    </w:p>
    <w:p w14:paraId="72BA7001" w14:textId="77777777" w:rsidR="007615D6" w:rsidRPr="005B25A1" w:rsidRDefault="007615D6" w:rsidP="007615D6">
      <w:pPr>
        <w:keepNext/>
        <w:keepLines/>
      </w:pPr>
      <w:r w:rsidRPr="005B25A1">
        <w:t>-</w:t>
      </w:r>
    </w:p>
    <w:p w14:paraId="7567D224" w14:textId="77777777" w:rsidR="007615D6" w:rsidRPr="005B25A1" w:rsidRDefault="007615D6" w:rsidP="007615D6">
      <w:pPr>
        <w:keepNext/>
        <w:keepLines/>
        <w:rPr>
          <w:b/>
          <w:bCs/>
        </w:rPr>
      </w:pPr>
      <w:r w:rsidRPr="005B25A1">
        <w:rPr>
          <w:b/>
          <w:bCs/>
        </w:rPr>
        <w:t>Plenary Discussion:</w:t>
      </w:r>
    </w:p>
    <w:p w14:paraId="2AF5B1FB" w14:textId="77777777" w:rsidR="007615D6" w:rsidRPr="005B25A1" w:rsidRDefault="007615D6" w:rsidP="007615D6">
      <w:pPr>
        <w:keepNext/>
        <w:keepLines/>
      </w:pPr>
      <w:r>
        <w:rPr>
          <w:color w:val="FF0000"/>
        </w:rPr>
        <w:t>NO DISCUSSION RECORDED</w:t>
      </w:r>
    </w:p>
    <w:p w14:paraId="2EB9AA40" w14:textId="77777777" w:rsidR="007615D6" w:rsidRPr="00EB0339" w:rsidRDefault="007615D6" w:rsidP="007615D6">
      <w:r w:rsidRPr="005B25A1">
        <w:rPr>
          <w:b/>
          <w:bCs/>
        </w:rPr>
        <w:t>Status:</w:t>
      </w:r>
      <w:r>
        <w:t xml:space="preserve"> </w:t>
      </w:r>
      <w:r>
        <w:rPr>
          <w:color w:val="0000FF"/>
        </w:rPr>
        <w:t>Not concluded</w:t>
      </w:r>
      <w:r>
        <w:t>.</w:t>
      </w:r>
    </w:p>
    <w:p w14:paraId="23C51857" w14:textId="77777777" w:rsidR="00E00DA6" w:rsidRDefault="007615D6" w:rsidP="000A3FBD">
      <w:pPr>
        <w:pStyle w:val="NormTop"/>
      </w:pPr>
      <w:r>
        <w:rPr>
          <w:color w:val="0000FF"/>
        </w:rPr>
        <w:t>S2-2507138</w:t>
      </w:r>
      <w:r w:rsidRPr="00D53282">
        <w:t xml:space="preserve"> </w:t>
      </w:r>
      <w:r>
        <w:t>(P-CR) 23.700-14: 23.700-14: KI#6_New Solution_Configuration Parameter Provisioning of Sensing Entities (Source: Samsung)</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for provisioning of sensing parameters for execution of sensing operation as part of KI#6.</w:t>
      </w:r>
    </w:p>
    <w:p w14:paraId="5B43993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S2-2505222</w:t>
      </w:r>
      <w:r>
        <w:t>.</w:t>
      </w:r>
    </w:p>
    <w:p w14:paraId="4B58F9F7" w14:textId="77777777" w:rsidR="007615D6" w:rsidRPr="005B25A1" w:rsidRDefault="007615D6" w:rsidP="007615D6">
      <w:pPr>
        <w:keepNext/>
        <w:keepLines/>
        <w:rPr>
          <w:b/>
          <w:bCs/>
        </w:rPr>
      </w:pPr>
      <w:r w:rsidRPr="005B25A1">
        <w:rPr>
          <w:b/>
          <w:bCs/>
        </w:rPr>
        <w:t>Convenor comment:</w:t>
      </w:r>
    </w:p>
    <w:p w14:paraId="2F7A5AAA" w14:textId="77777777" w:rsidR="007615D6" w:rsidRPr="005B25A1" w:rsidRDefault="007615D6" w:rsidP="007615D6">
      <w:pPr>
        <w:keepNext/>
        <w:keepLines/>
      </w:pPr>
      <w:r w:rsidRPr="005B25A1">
        <w:t>Handle.</w:t>
      </w:r>
    </w:p>
    <w:p w14:paraId="03F4EEBF" w14:textId="77777777" w:rsidR="007615D6" w:rsidRPr="005B25A1" w:rsidRDefault="007615D6" w:rsidP="007615D6">
      <w:pPr>
        <w:keepNext/>
        <w:keepLines/>
        <w:rPr>
          <w:b/>
          <w:bCs/>
        </w:rPr>
      </w:pPr>
      <w:r w:rsidRPr="005B25A1">
        <w:rPr>
          <w:b/>
          <w:bCs/>
        </w:rPr>
        <w:t>Parallel discussion:</w:t>
      </w:r>
    </w:p>
    <w:p w14:paraId="6677D7B2" w14:textId="77777777" w:rsidR="007615D6" w:rsidRPr="005B25A1" w:rsidRDefault="007615D6" w:rsidP="007615D6">
      <w:pPr>
        <w:keepNext/>
        <w:keepLines/>
      </w:pPr>
      <w:r w:rsidRPr="005B25A1">
        <w:t>-</w:t>
      </w:r>
    </w:p>
    <w:p w14:paraId="1E9ABE5A" w14:textId="77777777" w:rsidR="007615D6" w:rsidRPr="005B25A1" w:rsidRDefault="007615D6" w:rsidP="007615D6">
      <w:pPr>
        <w:keepNext/>
        <w:keepLines/>
        <w:rPr>
          <w:b/>
          <w:bCs/>
        </w:rPr>
      </w:pPr>
      <w:r w:rsidRPr="005B25A1">
        <w:rPr>
          <w:b/>
          <w:bCs/>
        </w:rPr>
        <w:t>Plenary Discussion:</w:t>
      </w:r>
    </w:p>
    <w:p w14:paraId="318551BF" w14:textId="77777777" w:rsidR="007615D6" w:rsidRPr="005B25A1" w:rsidRDefault="007615D6" w:rsidP="007615D6">
      <w:pPr>
        <w:keepNext/>
        <w:keepLines/>
      </w:pPr>
      <w:r>
        <w:rPr>
          <w:color w:val="FF0000"/>
        </w:rPr>
        <w:t>NO DISCUSSION RECORDED</w:t>
      </w:r>
    </w:p>
    <w:p w14:paraId="629DD810" w14:textId="77777777" w:rsidR="007615D6" w:rsidRPr="00EB0339" w:rsidRDefault="007615D6" w:rsidP="007615D6">
      <w:r w:rsidRPr="005B25A1">
        <w:rPr>
          <w:b/>
          <w:bCs/>
        </w:rPr>
        <w:t>Status:</w:t>
      </w:r>
      <w:r>
        <w:t xml:space="preserve"> </w:t>
      </w:r>
      <w:r>
        <w:rPr>
          <w:color w:val="0000FF"/>
        </w:rPr>
        <w:t>Not concluded</w:t>
      </w:r>
      <w:r>
        <w:t>.</w:t>
      </w:r>
    </w:p>
    <w:p w14:paraId="5C76C92F" w14:textId="77777777" w:rsidR="00E00DA6" w:rsidRDefault="007615D6" w:rsidP="000A3FBD">
      <w:pPr>
        <w:pStyle w:val="NormTop"/>
      </w:pPr>
      <w:r>
        <w:rPr>
          <w:color w:val="0000FF"/>
        </w:rPr>
        <w:t>S2-2507228</w:t>
      </w:r>
      <w:r w:rsidRPr="00D53282">
        <w:t xml:space="preserve"> </w:t>
      </w:r>
      <w:r>
        <w:t>(P-CR) 23.700-14: New solution to KI#6 on Sensing Task aggregation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to KI #6 on sensing task aggregation for the </w:t>
      </w:r>
      <w:proofErr w:type="spellStart"/>
      <w:r>
        <w:t>FS_Sensing_ARC</w:t>
      </w:r>
      <w:proofErr w:type="spellEnd"/>
      <w:r>
        <w:t xml:space="preserve"> TR 23.700-14.</w:t>
      </w:r>
    </w:p>
    <w:p w14:paraId="5410F514" w14:textId="77777777" w:rsidR="007615D6" w:rsidRPr="005B25A1" w:rsidRDefault="007615D6" w:rsidP="007615D6">
      <w:pPr>
        <w:keepNext/>
        <w:keepLines/>
        <w:rPr>
          <w:b/>
          <w:bCs/>
        </w:rPr>
      </w:pPr>
      <w:r w:rsidRPr="005B25A1">
        <w:rPr>
          <w:b/>
          <w:bCs/>
        </w:rPr>
        <w:t>Parallel discussion:</w:t>
      </w:r>
    </w:p>
    <w:p w14:paraId="2996D469" w14:textId="77777777" w:rsidR="007615D6" w:rsidRPr="005B25A1" w:rsidRDefault="007615D6" w:rsidP="007615D6">
      <w:pPr>
        <w:keepNext/>
        <w:keepLines/>
      </w:pPr>
      <w:r w:rsidRPr="005B25A1">
        <w:t>-</w:t>
      </w:r>
    </w:p>
    <w:p w14:paraId="1A5F9950" w14:textId="77777777" w:rsidR="007615D6" w:rsidRPr="005B25A1" w:rsidRDefault="007615D6" w:rsidP="007615D6">
      <w:pPr>
        <w:keepNext/>
        <w:keepLines/>
        <w:rPr>
          <w:b/>
          <w:bCs/>
        </w:rPr>
      </w:pPr>
      <w:r w:rsidRPr="005B25A1">
        <w:rPr>
          <w:b/>
          <w:bCs/>
        </w:rPr>
        <w:t>Plenary Discussion:</w:t>
      </w:r>
    </w:p>
    <w:p w14:paraId="60894B62" w14:textId="77777777" w:rsidR="007615D6" w:rsidRPr="005B25A1" w:rsidRDefault="007615D6" w:rsidP="007615D6">
      <w:pPr>
        <w:keepNext/>
        <w:keepLines/>
      </w:pPr>
      <w:r>
        <w:rPr>
          <w:color w:val="FF0000"/>
        </w:rPr>
        <w:t>NO DISCUSSION RECORDED</w:t>
      </w:r>
    </w:p>
    <w:p w14:paraId="0E1DC6B8" w14:textId="77777777" w:rsidR="007615D6" w:rsidRPr="00EB0339" w:rsidRDefault="007615D6" w:rsidP="007615D6">
      <w:r w:rsidRPr="005B25A1">
        <w:rPr>
          <w:b/>
          <w:bCs/>
        </w:rPr>
        <w:t>Status:</w:t>
      </w:r>
      <w:r>
        <w:t xml:space="preserve"> </w:t>
      </w:r>
      <w:r>
        <w:rPr>
          <w:color w:val="0000FF"/>
        </w:rPr>
        <w:t>Not concluded</w:t>
      </w:r>
      <w:r>
        <w:t>.</w:t>
      </w:r>
    </w:p>
    <w:p w14:paraId="275D4BB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KI#1 architectural</w:t>
      </w:r>
    </w:p>
    <w:p w14:paraId="412DD71D" w14:textId="77777777" w:rsidR="00E00DA6" w:rsidRDefault="007615D6" w:rsidP="000A3FBD">
      <w:pPr>
        <w:pStyle w:val="NormTop"/>
      </w:pPr>
      <w:r>
        <w:rPr>
          <w:color w:val="0000FF"/>
        </w:rPr>
        <w:t>S2-2506314</w:t>
      </w:r>
      <w:r w:rsidRPr="00D53282">
        <w:t xml:space="preserve"> </w:t>
      </w:r>
      <w:r>
        <w:t xml:space="preserve">(P-CR) 23.700-14: KI#1&amp;3&amp;4&amp;5: </w:t>
      </w:r>
      <w:proofErr w:type="spellStart"/>
      <w:r>
        <w:t>NewSol</w:t>
      </w:r>
      <w:proofErr w:type="spellEnd"/>
      <w:r>
        <w:t>: Sen</w:t>
      </w:r>
      <w:r>
        <w:lastRenderedPageBreak/>
        <w:t xml:space="preserve">sing procedure for the sensing service by request with UE Identity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KI#1&amp;KI#3&amp;KI#4&amp;KI#5 in TR 23.700-14.</w:t>
      </w:r>
    </w:p>
    <w:p w14:paraId="16A23925" w14:textId="77777777" w:rsidR="007615D6" w:rsidRPr="005B25A1" w:rsidRDefault="007615D6" w:rsidP="007615D6">
      <w:pPr>
        <w:keepNext/>
        <w:keepLines/>
        <w:rPr>
          <w:b/>
          <w:bCs/>
        </w:rPr>
      </w:pPr>
      <w:r w:rsidRPr="005B25A1">
        <w:rPr>
          <w:b/>
          <w:bCs/>
        </w:rPr>
        <w:t>Convenor comment:</w:t>
      </w:r>
    </w:p>
    <w:p w14:paraId="68771076" w14:textId="77777777" w:rsidR="007615D6" w:rsidRPr="005B25A1" w:rsidRDefault="007615D6" w:rsidP="007615D6">
      <w:pPr>
        <w:keepNext/>
        <w:keepLines/>
      </w:pPr>
      <w:r w:rsidRPr="005B25A1">
        <w:t xml:space="preserve">Handle, only </w:t>
      </w:r>
      <w:proofErr w:type="spellStart"/>
      <w:r w:rsidRPr="005B25A1">
        <w:t>gNB</w:t>
      </w:r>
      <w:proofErr w:type="spellEnd"/>
      <w:r w:rsidRPr="005B25A1">
        <w:t xml:space="preserve"> part, remove UE part.</w:t>
      </w:r>
    </w:p>
    <w:p w14:paraId="3ABF7EC5" w14:textId="77777777" w:rsidR="007615D6" w:rsidRPr="005B25A1" w:rsidRDefault="007615D6" w:rsidP="007615D6">
      <w:pPr>
        <w:keepNext/>
        <w:keepLines/>
        <w:rPr>
          <w:b/>
          <w:bCs/>
        </w:rPr>
      </w:pPr>
      <w:r w:rsidRPr="005B25A1">
        <w:rPr>
          <w:b/>
          <w:bCs/>
        </w:rPr>
        <w:t>Parallel discussion:</w:t>
      </w:r>
    </w:p>
    <w:p w14:paraId="5F6F27BA" w14:textId="77777777" w:rsidR="007615D6" w:rsidRPr="005B25A1" w:rsidRDefault="007615D6" w:rsidP="007615D6">
      <w:pPr>
        <w:keepNext/>
        <w:keepLines/>
      </w:pPr>
      <w:r w:rsidRPr="005B25A1">
        <w:t>-</w:t>
      </w:r>
    </w:p>
    <w:p w14:paraId="4653F472" w14:textId="77777777" w:rsidR="007615D6" w:rsidRPr="005B25A1" w:rsidRDefault="007615D6" w:rsidP="007615D6">
      <w:pPr>
        <w:keepNext/>
        <w:keepLines/>
        <w:rPr>
          <w:b/>
          <w:bCs/>
        </w:rPr>
      </w:pPr>
      <w:r w:rsidRPr="005B25A1">
        <w:rPr>
          <w:b/>
          <w:bCs/>
        </w:rPr>
        <w:t>Plenary Discussion:</w:t>
      </w:r>
    </w:p>
    <w:p w14:paraId="1DD58625" w14:textId="77777777" w:rsidR="007615D6" w:rsidRPr="005B25A1" w:rsidRDefault="007615D6" w:rsidP="007615D6">
      <w:pPr>
        <w:keepNext/>
        <w:keepLines/>
      </w:pPr>
      <w:r>
        <w:rPr>
          <w:color w:val="FF0000"/>
        </w:rPr>
        <w:t>NO DISCUSSION RECORDED</w:t>
      </w:r>
    </w:p>
    <w:p w14:paraId="2387ECEB" w14:textId="77777777" w:rsidR="007615D6" w:rsidRPr="00EB0339" w:rsidRDefault="007615D6" w:rsidP="007615D6">
      <w:r w:rsidRPr="005B25A1">
        <w:rPr>
          <w:b/>
          <w:bCs/>
        </w:rPr>
        <w:t>Status:</w:t>
      </w:r>
      <w:r>
        <w:t xml:space="preserve"> </w:t>
      </w:r>
      <w:r>
        <w:rPr>
          <w:color w:val="0000FF"/>
        </w:rPr>
        <w:t>Not concluded</w:t>
      </w:r>
      <w:r>
        <w:t>.</w:t>
      </w:r>
    </w:p>
    <w:p w14:paraId="3098C50B" w14:textId="77777777" w:rsidR="00E00DA6" w:rsidRDefault="007615D6" w:rsidP="000A3FBD">
      <w:pPr>
        <w:pStyle w:val="NormTop"/>
      </w:pPr>
      <w:r>
        <w:rPr>
          <w:color w:val="0000FF"/>
        </w:rPr>
        <w:t>S2-2506289</w:t>
      </w:r>
      <w:r w:rsidRPr="00D53282">
        <w:t xml:space="preserve"> </w:t>
      </w:r>
      <w:r>
        <w:t>(P-CR) 23.700-14: New solution to KI#1 about UE proximity area as target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to KI#1 on UE proximity area as target for the </w:t>
      </w:r>
      <w:proofErr w:type="spellStart"/>
      <w:r>
        <w:t>FS_Sensing_ARC</w:t>
      </w:r>
      <w:proofErr w:type="spellEnd"/>
      <w:r>
        <w:t xml:space="preserve"> TR 23.700-14.</w:t>
      </w:r>
    </w:p>
    <w:p w14:paraId="6FCC1062" w14:textId="77777777" w:rsidR="007615D6" w:rsidRPr="005B25A1" w:rsidRDefault="007615D6" w:rsidP="007615D6">
      <w:pPr>
        <w:keepNext/>
        <w:keepLines/>
        <w:rPr>
          <w:b/>
          <w:bCs/>
        </w:rPr>
      </w:pPr>
      <w:r w:rsidRPr="005B25A1">
        <w:rPr>
          <w:b/>
          <w:bCs/>
        </w:rPr>
        <w:t>Parallel discussion:</w:t>
      </w:r>
    </w:p>
    <w:p w14:paraId="029D7432" w14:textId="77777777" w:rsidR="007615D6" w:rsidRPr="005B25A1" w:rsidRDefault="007615D6" w:rsidP="007615D6">
      <w:pPr>
        <w:keepNext/>
        <w:keepLines/>
      </w:pPr>
      <w:r w:rsidRPr="005B25A1">
        <w:t>-</w:t>
      </w:r>
    </w:p>
    <w:p w14:paraId="6D7F478D" w14:textId="77777777" w:rsidR="007615D6" w:rsidRPr="005B25A1" w:rsidRDefault="007615D6" w:rsidP="007615D6">
      <w:pPr>
        <w:keepNext/>
        <w:keepLines/>
        <w:rPr>
          <w:b/>
          <w:bCs/>
        </w:rPr>
      </w:pPr>
      <w:r w:rsidRPr="005B25A1">
        <w:rPr>
          <w:b/>
          <w:bCs/>
        </w:rPr>
        <w:t>Plenary Discussion:</w:t>
      </w:r>
    </w:p>
    <w:p w14:paraId="46E8DE91" w14:textId="77777777" w:rsidR="007615D6" w:rsidRPr="005B25A1" w:rsidRDefault="007615D6" w:rsidP="007615D6">
      <w:pPr>
        <w:keepNext/>
        <w:keepLines/>
      </w:pPr>
      <w:r>
        <w:rPr>
          <w:color w:val="FF0000"/>
        </w:rPr>
        <w:t>NO DISCUSSION RECORDED</w:t>
      </w:r>
    </w:p>
    <w:p w14:paraId="6EAF3245" w14:textId="77777777" w:rsidR="007615D6" w:rsidRPr="00EB0339" w:rsidRDefault="007615D6" w:rsidP="007615D6">
      <w:r w:rsidRPr="005B25A1">
        <w:rPr>
          <w:b/>
          <w:bCs/>
        </w:rPr>
        <w:t>Status:</w:t>
      </w:r>
      <w:r>
        <w:t xml:space="preserve"> </w:t>
      </w:r>
      <w:r>
        <w:rPr>
          <w:color w:val="0000FF"/>
        </w:rPr>
        <w:t>Not concluded</w:t>
      </w:r>
      <w:r>
        <w:t>.</w:t>
      </w:r>
    </w:p>
    <w:p w14:paraId="522879DA" w14:textId="77777777" w:rsidR="00E00DA6" w:rsidRDefault="007615D6" w:rsidP="000A3FBD">
      <w:pPr>
        <w:pStyle w:val="NormTop"/>
      </w:pPr>
      <w:r>
        <w:rPr>
          <w:color w:val="0000FF"/>
        </w:rPr>
        <w:t>S2-2506285</w:t>
      </w:r>
      <w:r w:rsidRPr="00D53282">
        <w:t xml:space="preserve"> </w:t>
      </w:r>
      <w:r>
        <w:t>(P-CR) 23.700-14: New Solution for KI#1: SF distribution in the general architecture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on how the Sensing Function is distributed in the general architecture.</w:t>
      </w:r>
    </w:p>
    <w:p w14:paraId="75D772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S2-2504601</w:t>
      </w:r>
      <w:r>
        <w:t>.</w:t>
      </w:r>
    </w:p>
    <w:p w14:paraId="655209DF" w14:textId="77777777" w:rsidR="007615D6" w:rsidRPr="005B25A1" w:rsidRDefault="007615D6" w:rsidP="007615D6">
      <w:pPr>
        <w:keepNext/>
        <w:keepLines/>
        <w:rPr>
          <w:b/>
          <w:bCs/>
        </w:rPr>
      </w:pPr>
      <w:r w:rsidRPr="005B25A1">
        <w:rPr>
          <w:b/>
          <w:bCs/>
        </w:rPr>
        <w:t>Convenor comment:</w:t>
      </w:r>
    </w:p>
    <w:p w14:paraId="1751A607" w14:textId="77777777" w:rsidR="007615D6" w:rsidRPr="005B25A1" w:rsidRDefault="007615D6" w:rsidP="007615D6">
      <w:pPr>
        <w:keepNext/>
        <w:keepLines/>
      </w:pPr>
      <w:r w:rsidRPr="005B25A1">
        <w:t>Revision of (unhandled) S2-2504601.</w:t>
      </w:r>
    </w:p>
    <w:p w14:paraId="325B113E" w14:textId="77777777" w:rsidR="007615D6" w:rsidRPr="005B25A1" w:rsidRDefault="007615D6" w:rsidP="007615D6">
      <w:pPr>
        <w:keepNext/>
        <w:keepLines/>
        <w:rPr>
          <w:b/>
          <w:bCs/>
        </w:rPr>
      </w:pPr>
      <w:r w:rsidRPr="005B25A1">
        <w:rPr>
          <w:b/>
          <w:bCs/>
        </w:rPr>
        <w:t>Parallel discussion:</w:t>
      </w:r>
    </w:p>
    <w:p w14:paraId="6AB141ED" w14:textId="77777777" w:rsidR="007615D6" w:rsidRPr="005B25A1" w:rsidRDefault="007615D6" w:rsidP="007615D6">
      <w:pPr>
        <w:keepNext/>
        <w:keepLines/>
      </w:pPr>
      <w:r w:rsidRPr="005B25A1">
        <w:t>-</w:t>
      </w:r>
    </w:p>
    <w:p w14:paraId="2D3B0919" w14:textId="77777777" w:rsidR="007615D6" w:rsidRPr="005B25A1" w:rsidRDefault="007615D6" w:rsidP="007615D6">
      <w:pPr>
        <w:keepNext/>
        <w:keepLines/>
        <w:rPr>
          <w:b/>
          <w:bCs/>
        </w:rPr>
      </w:pPr>
      <w:r w:rsidRPr="005B25A1">
        <w:rPr>
          <w:b/>
          <w:bCs/>
        </w:rPr>
        <w:t>Plenary Discussion:</w:t>
      </w:r>
    </w:p>
    <w:p w14:paraId="4CD8E26B" w14:textId="77777777" w:rsidR="007615D6" w:rsidRPr="005B25A1" w:rsidRDefault="007615D6" w:rsidP="007615D6">
      <w:pPr>
        <w:keepNext/>
        <w:keepLines/>
      </w:pPr>
      <w:r>
        <w:rPr>
          <w:color w:val="FF0000"/>
        </w:rPr>
        <w:t>NO DISCUSSION RECORDED</w:t>
      </w:r>
    </w:p>
    <w:p w14:paraId="3772F0A6" w14:textId="77777777" w:rsidR="007615D6" w:rsidRPr="00EB0339" w:rsidRDefault="007615D6" w:rsidP="007615D6">
      <w:r w:rsidRPr="005B25A1">
        <w:rPr>
          <w:b/>
          <w:bCs/>
        </w:rPr>
        <w:t>Status:</w:t>
      </w:r>
      <w:r>
        <w:t xml:space="preserve"> </w:t>
      </w:r>
      <w:r>
        <w:rPr>
          <w:color w:val="0000FF"/>
        </w:rPr>
        <w:t>Not concluded</w:t>
      </w:r>
      <w:r>
        <w:t>.</w:t>
      </w:r>
    </w:p>
    <w:p w14:paraId="4F86D89C" w14:textId="77777777" w:rsidR="00E00DA6" w:rsidRDefault="007615D6" w:rsidP="000A3FBD">
      <w:pPr>
        <w:pStyle w:val="NormTop"/>
      </w:pPr>
      <w:r>
        <w:rPr>
          <w:color w:val="0000FF"/>
        </w:rPr>
        <w:t>S2-2506313</w:t>
      </w:r>
      <w:r w:rsidRPr="00D53282">
        <w:t xml:space="preserve"> </w:t>
      </w:r>
      <w:r>
        <w:t xml:space="preserve">(P-CR) 23.700-14: KI#1&amp;3&amp;4&amp;5: </w:t>
      </w:r>
      <w:proofErr w:type="spellStart"/>
      <w:r>
        <w:t>NewSol</w:t>
      </w:r>
      <w:proofErr w:type="spellEnd"/>
      <w:r>
        <w:t>: Sensing procedure for the sensing servic</w:t>
      </w:r>
      <w:r>
        <w:lastRenderedPageBreak/>
        <w:t xml:space="preserve">e by request with sensing area info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KI#1&amp;KI#3&amp;KI#4&amp;KI#5 in TR 23.700-14.</w:t>
      </w:r>
    </w:p>
    <w:p w14:paraId="0330BD61" w14:textId="77777777" w:rsidR="007615D6" w:rsidRPr="005B25A1" w:rsidRDefault="007615D6" w:rsidP="007615D6">
      <w:pPr>
        <w:keepNext/>
        <w:keepLines/>
        <w:rPr>
          <w:b/>
          <w:bCs/>
        </w:rPr>
      </w:pPr>
      <w:r w:rsidRPr="005B25A1">
        <w:rPr>
          <w:b/>
          <w:bCs/>
        </w:rPr>
        <w:t>Parallel discussion:</w:t>
      </w:r>
    </w:p>
    <w:p w14:paraId="7FDDEA82" w14:textId="77777777" w:rsidR="007615D6" w:rsidRPr="005B25A1" w:rsidRDefault="007615D6" w:rsidP="007615D6">
      <w:pPr>
        <w:keepNext/>
        <w:keepLines/>
      </w:pPr>
      <w:r w:rsidRPr="005B25A1">
        <w:t>-</w:t>
      </w:r>
    </w:p>
    <w:p w14:paraId="7F7A66E0" w14:textId="77777777" w:rsidR="007615D6" w:rsidRPr="005B25A1" w:rsidRDefault="007615D6" w:rsidP="007615D6">
      <w:pPr>
        <w:keepNext/>
        <w:keepLines/>
        <w:rPr>
          <w:b/>
          <w:bCs/>
        </w:rPr>
      </w:pPr>
      <w:r w:rsidRPr="005B25A1">
        <w:rPr>
          <w:b/>
          <w:bCs/>
        </w:rPr>
        <w:t>Plenary Discussion:</w:t>
      </w:r>
    </w:p>
    <w:p w14:paraId="15C994A4" w14:textId="77777777" w:rsidR="007615D6" w:rsidRPr="005B25A1" w:rsidRDefault="007615D6" w:rsidP="007615D6">
      <w:pPr>
        <w:keepNext/>
        <w:keepLines/>
      </w:pPr>
      <w:r>
        <w:rPr>
          <w:color w:val="FF0000"/>
        </w:rPr>
        <w:t>NO DISCUSSION RECORDED</w:t>
      </w:r>
    </w:p>
    <w:p w14:paraId="71581564" w14:textId="77777777" w:rsidR="007615D6" w:rsidRPr="00EB0339" w:rsidRDefault="007615D6" w:rsidP="007615D6">
      <w:r w:rsidRPr="005B25A1">
        <w:rPr>
          <w:b/>
          <w:bCs/>
        </w:rPr>
        <w:t>Status:</w:t>
      </w:r>
      <w:r>
        <w:t xml:space="preserve"> </w:t>
      </w:r>
      <w:r>
        <w:rPr>
          <w:color w:val="0000FF"/>
        </w:rPr>
        <w:t>Not concluded</w:t>
      </w:r>
      <w:r>
        <w:t>.</w:t>
      </w:r>
    </w:p>
    <w:p w14:paraId="5B3997E9" w14:textId="77777777" w:rsidR="00E00DA6" w:rsidRDefault="007615D6" w:rsidP="000A3FBD">
      <w:pPr>
        <w:pStyle w:val="NormTop"/>
      </w:pPr>
      <w:r>
        <w:rPr>
          <w:color w:val="0000FF"/>
        </w:rPr>
        <w:t>S2-2506606</w:t>
      </w:r>
      <w:r w:rsidRPr="00D53282">
        <w:t xml:space="preserve"> </w:t>
      </w:r>
      <w:r>
        <w:t>(P-CR) 23.700-14: New solution for KI#1-6_Enable 5GS to support sensing services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a common end-to-end solution to support the sensing services in 5GS.</w:t>
      </w:r>
    </w:p>
    <w:p w14:paraId="4B85A5C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S2-2504821</w:t>
      </w:r>
      <w:r>
        <w:t>.</w:t>
      </w:r>
    </w:p>
    <w:p w14:paraId="61359EDB" w14:textId="77777777" w:rsidR="007615D6" w:rsidRPr="005B25A1" w:rsidRDefault="007615D6" w:rsidP="007615D6">
      <w:pPr>
        <w:keepNext/>
        <w:keepLines/>
        <w:rPr>
          <w:b/>
          <w:bCs/>
        </w:rPr>
      </w:pPr>
      <w:r w:rsidRPr="005B25A1">
        <w:rPr>
          <w:b/>
          <w:bCs/>
        </w:rPr>
        <w:t>Convenor comment:</w:t>
      </w:r>
    </w:p>
    <w:p w14:paraId="611C100C" w14:textId="77777777" w:rsidR="007615D6" w:rsidRPr="005B25A1" w:rsidRDefault="007615D6" w:rsidP="007615D6">
      <w:pPr>
        <w:keepNext/>
        <w:keepLines/>
      </w:pPr>
      <w:r w:rsidRPr="005B25A1">
        <w:t>Revision of (unhandled) S2-2504821.</w:t>
      </w:r>
    </w:p>
    <w:p w14:paraId="0CA08A0F" w14:textId="77777777" w:rsidR="007615D6" w:rsidRPr="005B25A1" w:rsidRDefault="007615D6" w:rsidP="007615D6">
      <w:pPr>
        <w:keepNext/>
        <w:keepLines/>
        <w:rPr>
          <w:b/>
          <w:bCs/>
        </w:rPr>
      </w:pPr>
      <w:r w:rsidRPr="005B25A1">
        <w:rPr>
          <w:b/>
          <w:bCs/>
        </w:rPr>
        <w:t>Parallel discussion:</w:t>
      </w:r>
    </w:p>
    <w:p w14:paraId="05DD11EF" w14:textId="77777777" w:rsidR="007615D6" w:rsidRPr="005B25A1" w:rsidRDefault="007615D6" w:rsidP="007615D6">
      <w:pPr>
        <w:keepNext/>
        <w:keepLines/>
      </w:pPr>
      <w:r w:rsidRPr="005B25A1">
        <w:t>-</w:t>
      </w:r>
    </w:p>
    <w:p w14:paraId="0D059EF2" w14:textId="77777777" w:rsidR="007615D6" w:rsidRPr="005B25A1" w:rsidRDefault="007615D6" w:rsidP="007615D6">
      <w:pPr>
        <w:keepNext/>
        <w:keepLines/>
        <w:rPr>
          <w:b/>
          <w:bCs/>
        </w:rPr>
      </w:pPr>
      <w:r w:rsidRPr="005B25A1">
        <w:rPr>
          <w:b/>
          <w:bCs/>
        </w:rPr>
        <w:t>Plenary Discussion:</w:t>
      </w:r>
    </w:p>
    <w:p w14:paraId="2BAF6855" w14:textId="77777777" w:rsidR="007615D6" w:rsidRPr="005B25A1" w:rsidRDefault="007615D6" w:rsidP="007615D6">
      <w:pPr>
        <w:keepNext/>
        <w:keepLines/>
      </w:pPr>
      <w:r>
        <w:rPr>
          <w:color w:val="FF0000"/>
        </w:rPr>
        <w:t>NO DISCUSSION RECORDED</w:t>
      </w:r>
    </w:p>
    <w:p w14:paraId="0342441F" w14:textId="77777777" w:rsidR="007615D6" w:rsidRPr="00EB0339" w:rsidRDefault="007615D6" w:rsidP="007615D6">
      <w:r w:rsidRPr="005B25A1">
        <w:rPr>
          <w:b/>
          <w:bCs/>
        </w:rPr>
        <w:t>Status:</w:t>
      </w:r>
      <w:r>
        <w:t xml:space="preserve"> </w:t>
      </w:r>
      <w:r>
        <w:rPr>
          <w:color w:val="0000FF"/>
        </w:rPr>
        <w:t>Not concluded</w:t>
      </w:r>
      <w:r>
        <w:t>.</w:t>
      </w:r>
    </w:p>
    <w:p w14:paraId="203C186E" w14:textId="77777777" w:rsidR="00E00DA6" w:rsidRDefault="007615D6" w:rsidP="000A3FBD">
      <w:pPr>
        <w:pStyle w:val="NormTop"/>
      </w:pPr>
      <w:r>
        <w:rPr>
          <w:color w:val="0000FF"/>
        </w:rPr>
        <w:t>S2-2506766</w:t>
      </w:r>
      <w:r w:rsidRPr="00D53282">
        <w:t xml:space="preserve"> </w:t>
      </w:r>
      <w:r>
        <w:t>(P-CR) 23.700-14: Key issue 1 and 3, New solution on sensing Arch and sensing entity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This paper provides a new solution on the sensing architecture and sensing entity discovery and selection procedure.</w:t>
      </w:r>
    </w:p>
    <w:p w14:paraId="3C81EC29" w14:textId="77777777" w:rsidR="007615D6" w:rsidRPr="005B25A1" w:rsidRDefault="007615D6" w:rsidP="007615D6">
      <w:pPr>
        <w:keepNext/>
        <w:keepLines/>
        <w:rPr>
          <w:b/>
          <w:bCs/>
        </w:rPr>
      </w:pPr>
      <w:r w:rsidRPr="005B25A1">
        <w:rPr>
          <w:b/>
          <w:bCs/>
        </w:rPr>
        <w:t>Parallel discussion:</w:t>
      </w:r>
    </w:p>
    <w:p w14:paraId="5F4DB437" w14:textId="77777777" w:rsidR="007615D6" w:rsidRPr="005B25A1" w:rsidRDefault="007615D6" w:rsidP="007615D6">
      <w:pPr>
        <w:keepNext/>
        <w:keepLines/>
      </w:pPr>
      <w:r w:rsidRPr="005B25A1">
        <w:t>-</w:t>
      </w:r>
    </w:p>
    <w:p w14:paraId="43077B38" w14:textId="77777777" w:rsidR="007615D6" w:rsidRPr="005B25A1" w:rsidRDefault="007615D6" w:rsidP="007615D6">
      <w:pPr>
        <w:keepNext/>
        <w:keepLines/>
        <w:rPr>
          <w:b/>
          <w:bCs/>
        </w:rPr>
      </w:pPr>
      <w:r w:rsidRPr="005B25A1">
        <w:rPr>
          <w:b/>
          <w:bCs/>
        </w:rPr>
        <w:t>Plenary Discussion:</w:t>
      </w:r>
    </w:p>
    <w:p w14:paraId="110EFA00" w14:textId="77777777" w:rsidR="007615D6" w:rsidRPr="005B25A1" w:rsidRDefault="007615D6" w:rsidP="007615D6">
      <w:pPr>
        <w:keepNext/>
        <w:keepLines/>
      </w:pPr>
      <w:r>
        <w:rPr>
          <w:color w:val="FF0000"/>
        </w:rPr>
        <w:t>NO DISCUSSION RECORDED</w:t>
      </w:r>
    </w:p>
    <w:p w14:paraId="06997FA3" w14:textId="77777777" w:rsidR="007615D6" w:rsidRPr="00EB0339" w:rsidRDefault="007615D6" w:rsidP="007615D6">
      <w:r w:rsidRPr="005B25A1">
        <w:rPr>
          <w:b/>
          <w:bCs/>
        </w:rPr>
        <w:t>Status:</w:t>
      </w:r>
      <w:r>
        <w:t xml:space="preserve"> </w:t>
      </w:r>
      <w:r>
        <w:rPr>
          <w:color w:val="0000FF"/>
        </w:rPr>
        <w:t>Not concluded</w:t>
      </w:r>
      <w:r>
        <w:t>.</w:t>
      </w:r>
    </w:p>
    <w:p w14:paraId="49C23514" w14:textId="77777777" w:rsidR="00E00DA6" w:rsidRDefault="007615D6" w:rsidP="000A3FBD">
      <w:pPr>
        <w:pStyle w:val="NormTop"/>
      </w:pPr>
      <w:r>
        <w:rPr>
          <w:color w:val="0000FF"/>
        </w:rPr>
        <w:t>S2-2507241</w:t>
      </w:r>
      <w:r w:rsidRPr="00D53282">
        <w:t xml:space="preserve"> </w:t>
      </w:r>
      <w:r>
        <w:t>(P-CR) 23.700-14: KI#1, New Sol: Sensing Control Function based QoS control for ISAC (Source: BUPT, Toyota Motor Corporation)</w:t>
      </w:r>
      <w:r>
        <w:br/>
      </w:r>
      <w:r w:rsidRPr="00D53282">
        <w:rPr>
          <w:b/>
        </w:rPr>
        <w:t>Document for:</w:t>
      </w:r>
      <w:r w:rsidRPr="00D53282">
        <w:t xml:space="preserve"> </w:t>
      </w:r>
      <w:r>
        <w:t>Approval</w:t>
      </w:r>
      <w:r>
        <w:br/>
      </w:r>
      <w:r w:rsidRPr="00D53282">
        <w:rPr>
          <w:b/>
        </w:rPr>
        <w:t>Abstract:</w:t>
      </w:r>
      <w:r w:rsidRPr="00D53282">
        <w:t xml:space="preserve"> </w:t>
      </w:r>
    </w:p>
    <w:p w14:paraId="3A7B2831" w14:textId="77777777" w:rsidR="007615D6" w:rsidRPr="005B25A1" w:rsidRDefault="007615D6" w:rsidP="007615D6">
      <w:pPr>
        <w:keepNext/>
        <w:keepLines/>
        <w:rPr>
          <w:b/>
          <w:bCs/>
        </w:rPr>
      </w:pPr>
      <w:r w:rsidRPr="005B25A1">
        <w:rPr>
          <w:b/>
          <w:bCs/>
        </w:rPr>
        <w:t>Parallel discussion:</w:t>
      </w:r>
    </w:p>
    <w:p w14:paraId="21C1B72B" w14:textId="77777777" w:rsidR="007615D6" w:rsidRPr="005B25A1" w:rsidRDefault="007615D6" w:rsidP="007615D6">
      <w:pPr>
        <w:keepNext/>
        <w:keepLines/>
      </w:pPr>
      <w:r w:rsidRPr="005B25A1">
        <w:t>-</w:t>
      </w:r>
    </w:p>
    <w:p w14:paraId="1F9CBE85" w14:textId="77777777" w:rsidR="007615D6" w:rsidRPr="005B25A1" w:rsidRDefault="007615D6" w:rsidP="007615D6">
      <w:pPr>
        <w:keepNext/>
        <w:keepLines/>
        <w:rPr>
          <w:b/>
          <w:bCs/>
        </w:rPr>
      </w:pPr>
      <w:r w:rsidRPr="005B25A1">
        <w:rPr>
          <w:b/>
          <w:bCs/>
        </w:rPr>
        <w:t>Plenary Discussion:</w:t>
      </w:r>
    </w:p>
    <w:p w14:paraId="5B45BC3F" w14:textId="77777777" w:rsidR="007615D6" w:rsidRPr="005B25A1" w:rsidRDefault="007615D6" w:rsidP="007615D6">
      <w:pPr>
        <w:keepNext/>
        <w:keepLines/>
      </w:pPr>
      <w:r>
        <w:rPr>
          <w:color w:val="FF0000"/>
        </w:rPr>
        <w:t>NO DISCUSSION RECORDED</w:t>
      </w:r>
    </w:p>
    <w:p w14:paraId="1D53A51D" w14:textId="77777777" w:rsidR="007615D6" w:rsidRPr="00EB0339" w:rsidRDefault="007615D6" w:rsidP="007615D6">
      <w:r w:rsidRPr="005B25A1">
        <w:rPr>
          <w:b/>
          <w:bCs/>
        </w:rPr>
        <w:t>Status:</w:t>
      </w:r>
      <w:r>
        <w:t xml:space="preserve"> </w:t>
      </w:r>
      <w:r>
        <w:rPr>
          <w:color w:val="0000FF"/>
        </w:rPr>
        <w:t>Not concluded</w:t>
      </w:r>
      <w:r>
        <w:t>.</w:t>
      </w:r>
    </w:p>
    <w:p w14:paraId="2CF216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KI#2 authorization/revocation</w:t>
      </w:r>
    </w:p>
    <w:p w14:paraId="5E52A1EB" w14:textId="77777777" w:rsidR="00E00DA6" w:rsidRDefault="007615D6" w:rsidP="000A3FBD">
      <w:pPr>
        <w:pStyle w:val="NormTop"/>
      </w:pPr>
      <w:r>
        <w:rPr>
          <w:color w:val="0000FF"/>
        </w:rPr>
        <w:t>S2-2507176</w:t>
      </w:r>
      <w:r w:rsidRPr="00D53282">
        <w:t xml:space="preserve"> </w:t>
      </w:r>
      <w:r>
        <w:t>(P-CR) 23.700-14: Solution for</w:t>
      </w:r>
      <w:r>
        <w:lastRenderedPageBreak/>
        <w:t xml:space="preserve"> KI#2&amp;3 Sensing Entity reselection/sensing service revocation (Source: Lenovo, </w:t>
      </w:r>
      <w:proofErr w:type="spellStart"/>
      <w:r>
        <w:t>Futurewei</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p>
    <w:p w14:paraId="231AA42B" w14:textId="77777777" w:rsidR="007615D6" w:rsidRPr="005B25A1" w:rsidRDefault="007615D6" w:rsidP="007615D6">
      <w:pPr>
        <w:keepNext/>
        <w:keepLines/>
        <w:rPr>
          <w:b/>
          <w:bCs/>
        </w:rPr>
      </w:pPr>
      <w:r w:rsidRPr="005B25A1">
        <w:rPr>
          <w:b/>
          <w:bCs/>
        </w:rPr>
        <w:t>Convenor comment:</w:t>
      </w:r>
    </w:p>
    <w:p w14:paraId="5018B965" w14:textId="77777777" w:rsidR="007615D6" w:rsidRPr="005B25A1" w:rsidRDefault="007615D6" w:rsidP="007615D6">
      <w:pPr>
        <w:keepNext/>
        <w:keepLines/>
      </w:pPr>
      <w:r w:rsidRPr="005B25A1">
        <w:t>Handle.</w:t>
      </w:r>
    </w:p>
    <w:p w14:paraId="5F8D453C" w14:textId="77777777" w:rsidR="007615D6" w:rsidRPr="005B25A1" w:rsidRDefault="007615D6" w:rsidP="007615D6">
      <w:pPr>
        <w:keepNext/>
        <w:keepLines/>
        <w:rPr>
          <w:b/>
          <w:bCs/>
        </w:rPr>
      </w:pPr>
      <w:r w:rsidRPr="005B25A1">
        <w:rPr>
          <w:b/>
          <w:bCs/>
        </w:rPr>
        <w:t>Parallel discussion:</w:t>
      </w:r>
    </w:p>
    <w:p w14:paraId="49A5FE11" w14:textId="77777777" w:rsidR="007615D6" w:rsidRPr="005B25A1" w:rsidRDefault="007615D6" w:rsidP="007615D6">
      <w:pPr>
        <w:keepNext/>
        <w:keepLines/>
      </w:pPr>
      <w:r w:rsidRPr="005B25A1">
        <w:t>-</w:t>
      </w:r>
    </w:p>
    <w:p w14:paraId="0010A1E7" w14:textId="77777777" w:rsidR="007615D6" w:rsidRPr="005B25A1" w:rsidRDefault="007615D6" w:rsidP="007615D6">
      <w:pPr>
        <w:keepNext/>
        <w:keepLines/>
        <w:rPr>
          <w:b/>
          <w:bCs/>
        </w:rPr>
      </w:pPr>
      <w:r w:rsidRPr="005B25A1">
        <w:rPr>
          <w:b/>
          <w:bCs/>
        </w:rPr>
        <w:t>Plenary Discussion:</w:t>
      </w:r>
    </w:p>
    <w:p w14:paraId="191FD896" w14:textId="77777777" w:rsidR="007615D6" w:rsidRPr="005B25A1" w:rsidRDefault="007615D6" w:rsidP="007615D6">
      <w:pPr>
        <w:keepNext/>
        <w:keepLines/>
      </w:pPr>
      <w:r>
        <w:rPr>
          <w:color w:val="FF0000"/>
        </w:rPr>
        <w:t>NO DISCUSSION RECORDED</w:t>
      </w:r>
    </w:p>
    <w:p w14:paraId="75C4B8C6" w14:textId="77777777" w:rsidR="007615D6" w:rsidRPr="00EB0339" w:rsidRDefault="007615D6" w:rsidP="007615D6">
      <w:r w:rsidRPr="005B25A1">
        <w:rPr>
          <w:b/>
          <w:bCs/>
        </w:rPr>
        <w:t>Status:</w:t>
      </w:r>
      <w:r>
        <w:t xml:space="preserve"> </w:t>
      </w:r>
      <w:r>
        <w:rPr>
          <w:color w:val="0000FF"/>
        </w:rPr>
        <w:t>Not concluded</w:t>
      </w:r>
      <w:r>
        <w:t>.</w:t>
      </w:r>
    </w:p>
    <w:p w14:paraId="16F179F7" w14:textId="77777777" w:rsidR="00E00DA6" w:rsidRDefault="007615D6" w:rsidP="000A3FBD">
      <w:pPr>
        <w:pStyle w:val="NormTop"/>
      </w:pPr>
      <w:r>
        <w:rPr>
          <w:color w:val="0000FF"/>
        </w:rPr>
        <w:t>S2-2507162</w:t>
      </w:r>
      <w:r w:rsidRPr="00D53282">
        <w:t xml:space="preserve"> </w:t>
      </w:r>
      <w:r>
        <w:t xml:space="preserve">(P-CR) 23.700-14: KI#2, #5, New Sol: Authorization and exposure to the sensing service consumer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describes a solution for which an Application Function (AF) requests a sensing service whereby the consumer of the Sensing Result can be the AF or at least one UE. Authorization for use of the service and revocation of the service is also present.</w:t>
      </w:r>
    </w:p>
    <w:p w14:paraId="48E0A7B6" w14:textId="77777777" w:rsidR="007615D6" w:rsidRPr="005B25A1" w:rsidRDefault="007615D6" w:rsidP="007615D6">
      <w:pPr>
        <w:keepNext/>
        <w:keepLines/>
        <w:rPr>
          <w:b/>
          <w:bCs/>
        </w:rPr>
      </w:pPr>
      <w:r w:rsidRPr="005B25A1">
        <w:rPr>
          <w:b/>
          <w:bCs/>
        </w:rPr>
        <w:t>Convenor comment:</w:t>
      </w:r>
    </w:p>
    <w:p w14:paraId="6D8EC6AF" w14:textId="77777777" w:rsidR="007615D6" w:rsidRPr="005B25A1" w:rsidRDefault="007615D6" w:rsidP="007615D6">
      <w:pPr>
        <w:keepNext/>
        <w:keepLines/>
      </w:pPr>
      <w:r w:rsidRPr="005B25A1">
        <w:t>Handle.</w:t>
      </w:r>
    </w:p>
    <w:p w14:paraId="1969120D" w14:textId="77777777" w:rsidR="007615D6" w:rsidRPr="005B25A1" w:rsidRDefault="007615D6" w:rsidP="007615D6">
      <w:pPr>
        <w:keepNext/>
        <w:keepLines/>
        <w:rPr>
          <w:b/>
          <w:bCs/>
        </w:rPr>
      </w:pPr>
      <w:r w:rsidRPr="005B25A1">
        <w:rPr>
          <w:b/>
          <w:bCs/>
        </w:rPr>
        <w:t>Parallel discussion:</w:t>
      </w:r>
    </w:p>
    <w:p w14:paraId="6EE6348B" w14:textId="77777777" w:rsidR="007615D6" w:rsidRPr="005B25A1" w:rsidRDefault="007615D6" w:rsidP="007615D6">
      <w:pPr>
        <w:keepNext/>
        <w:keepLines/>
      </w:pPr>
      <w:r w:rsidRPr="005B25A1">
        <w:t>-</w:t>
      </w:r>
    </w:p>
    <w:p w14:paraId="107A9EB4" w14:textId="77777777" w:rsidR="007615D6" w:rsidRPr="005B25A1" w:rsidRDefault="007615D6" w:rsidP="007615D6">
      <w:pPr>
        <w:keepNext/>
        <w:keepLines/>
        <w:rPr>
          <w:b/>
          <w:bCs/>
        </w:rPr>
      </w:pPr>
      <w:r w:rsidRPr="005B25A1">
        <w:rPr>
          <w:b/>
          <w:bCs/>
        </w:rPr>
        <w:t>Plenary Discussion:</w:t>
      </w:r>
    </w:p>
    <w:p w14:paraId="4B270993" w14:textId="77777777" w:rsidR="007615D6" w:rsidRPr="005B25A1" w:rsidRDefault="007615D6" w:rsidP="007615D6">
      <w:pPr>
        <w:keepNext/>
        <w:keepLines/>
      </w:pPr>
      <w:r>
        <w:rPr>
          <w:color w:val="FF0000"/>
        </w:rPr>
        <w:t>NO DISCUSSION RECORDED</w:t>
      </w:r>
    </w:p>
    <w:p w14:paraId="33A7305C" w14:textId="77777777" w:rsidR="007615D6" w:rsidRPr="00EB0339" w:rsidRDefault="007615D6" w:rsidP="007615D6">
      <w:r w:rsidRPr="005B25A1">
        <w:rPr>
          <w:b/>
          <w:bCs/>
        </w:rPr>
        <w:t>Status:</w:t>
      </w:r>
      <w:r>
        <w:t xml:space="preserve"> </w:t>
      </w:r>
      <w:r>
        <w:rPr>
          <w:color w:val="0000FF"/>
        </w:rPr>
        <w:t>Not concluded</w:t>
      </w:r>
      <w:r>
        <w:t>.</w:t>
      </w:r>
    </w:p>
    <w:p w14:paraId="2FF6F8BD" w14:textId="77777777" w:rsidR="00E00DA6" w:rsidRDefault="007615D6" w:rsidP="000A3FBD">
      <w:pPr>
        <w:pStyle w:val="NormTop"/>
      </w:pPr>
      <w:r>
        <w:rPr>
          <w:color w:val="0000FF"/>
        </w:rPr>
        <w:t>S2-2507309</w:t>
      </w:r>
      <w:r w:rsidRPr="00D53282">
        <w:t xml:space="preserve"> </w:t>
      </w:r>
      <w:r>
        <w:t>(P-CR) 23.700-14: KI#2, New Sol: Authorization Information Update by AF (Source: Toyota Motor Corporation, BUPT)</w:t>
      </w:r>
      <w:r>
        <w:br/>
      </w:r>
      <w:r w:rsidRPr="00D53282">
        <w:rPr>
          <w:b/>
        </w:rPr>
        <w:t>Document for:</w:t>
      </w:r>
      <w:r w:rsidRPr="00D53282">
        <w:t xml:space="preserve"> </w:t>
      </w:r>
      <w:r>
        <w:t>Approval</w:t>
      </w:r>
      <w:r>
        <w:br/>
      </w:r>
      <w:r w:rsidRPr="00D53282">
        <w:rPr>
          <w:b/>
        </w:rPr>
        <w:t>Abstract:</w:t>
      </w:r>
      <w:r w:rsidRPr="00D53282">
        <w:t xml:space="preserve"> </w:t>
      </w:r>
    </w:p>
    <w:p w14:paraId="30B130CB" w14:textId="77777777" w:rsidR="007615D6" w:rsidRPr="005B25A1" w:rsidRDefault="007615D6" w:rsidP="007615D6">
      <w:pPr>
        <w:keepNext/>
        <w:keepLines/>
        <w:rPr>
          <w:b/>
          <w:bCs/>
        </w:rPr>
      </w:pPr>
      <w:r w:rsidRPr="005B25A1">
        <w:rPr>
          <w:b/>
          <w:bCs/>
        </w:rPr>
        <w:t>Convenor comment:</w:t>
      </w:r>
    </w:p>
    <w:p w14:paraId="18A9B630" w14:textId="77777777" w:rsidR="007615D6" w:rsidRPr="005B25A1" w:rsidRDefault="007615D6" w:rsidP="007615D6">
      <w:pPr>
        <w:keepNext/>
        <w:keepLines/>
      </w:pPr>
      <w:r w:rsidRPr="005B25A1">
        <w:t>Handle.</w:t>
      </w:r>
    </w:p>
    <w:p w14:paraId="41BF0C21" w14:textId="77777777" w:rsidR="007615D6" w:rsidRPr="005B25A1" w:rsidRDefault="007615D6" w:rsidP="007615D6">
      <w:pPr>
        <w:keepNext/>
        <w:keepLines/>
        <w:rPr>
          <w:b/>
          <w:bCs/>
        </w:rPr>
      </w:pPr>
      <w:r w:rsidRPr="005B25A1">
        <w:rPr>
          <w:b/>
          <w:bCs/>
        </w:rPr>
        <w:t>Parallel discussion:</w:t>
      </w:r>
    </w:p>
    <w:p w14:paraId="59412CC5" w14:textId="77777777" w:rsidR="007615D6" w:rsidRPr="005B25A1" w:rsidRDefault="007615D6" w:rsidP="007615D6">
      <w:pPr>
        <w:keepNext/>
        <w:keepLines/>
      </w:pPr>
      <w:r w:rsidRPr="005B25A1">
        <w:t>-</w:t>
      </w:r>
    </w:p>
    <w:p w14:paraId="345F7927" w14:textId="77777777" w:rsidR="007615D6" w:rsidRPr="005B25A1" w:rsidRDefault="007615D6" w:rsidP="007615D6">
      <w:pPr>
        <w:keepNext/>
        <w:keepLines/>
        <w:rPr>
          <w:b/>
          <w:bCs/>
        </w:rPr>
      </w:pPr>
      <w:r w:rsidRPr="005B25A1">
        <w:rPr>
          <w:b/>
          <w:bCs/>
        </w:rPr>
        <w:t>Plenary Discussion:</w:t>
      </w:r>
    </w:p>
    <w:p w14:paraId="4DB7A31C" w14:textId="77777777" w:rsidR="007615D6" w:rsidRPr="005B25A1" w:rsidRDefault="007615D6" w:rsidP="007615D6">
      <w:pPr>
        <w:keepNext/>
        <w:keepLines/>
      </w:pPr>
      <w:r>
        <w:rPr>
          <w:color w:val="FF0000"/>
        </w:rPr>
        <w:t>NO DISCUSSION RECORDED</w:t>
      </w:r>
    </w:p>
    <w:p w14:paraId="18F95020" w14:textId="77777777" w:rsidR="007615D6" w:rsidRPr="00EB0339" w:rsidRDefault="007615D6" w:rsidP="007615D6">
      <w:r w:rsidRPr="005B25A1">
        <w:rPr>
          <w:b/>
          <w:bCs/>
        </w:rPr>
        <w:t>Status:</w:t>
      </w:r>
      <w:r>
        <w:t xml:space="preserve"> </w:t>
      </w:r>
      <w:r>
        <w:rPr>
          <w:color w:val="0000FF"/>
        </w:rPr>
        <w:t>Not concluded</w:t>
      </w:r>
      <w:r>
        <w:t>.</w:t>
      </w:r>
    </w:p>
    <w:p w14:paraId="2F83A522" w14:textId="77777777" w:rsidR="00E00DA6" w:rsidRDefault="007615D6" w:rsidP="000A3FBD">
      <w:pPr>
        <w:pStyle w:val="NormTop"/>
      </w:pPr>
      <w:r>
        <w:rPr>
          <w:color w:val="0000FF"/>
        </w:rPr>
        <w:t>S2-2507436</w:t>
      </w:r>
      <w:r w:rsidRPr="00D53282">
        <w:t xml:space="preserve"> </w:t>
      </w:r>
      <w:r>
        <w:t>(P-CR) 23.700-14: New solution for KI#2 Revocation of an ongoing Sensing Servi</w:t>
      </w:r>
      <w:r>
        <w:lastRenderedPageBreak/>
        <w:t>ce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 for KI#2 to provide revocation of an ongoing Sensing Service in TR 23.700-14.</w:t>
      </w:r>
    </w:p>
    <w:p w14:paraId="6862C41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S2-2505415</w:t>
      </w:r>
      <w:r>
        <w:t>.</w:t>
      </w:r>
    </w:p>
    <w:p w14:paraId="3009B625" w14:textId="77777777" w:rsidR="007615D6" w:rsidRPr="005B25A1" w:rsidRDefault="007615D6" w:rsidP="007615D6">
      <w:pPr>
        <w:keepNext/>
        <w:keepLines/>
        <w:rPr>
          <w:b/>
          <w:bCs/>
        </w:rPr>
      </w:pPr>
      <w:r w:rsidRPr="005B25A1">
        <w:rPr>
          <w:b/>
          <w:bCs/>
        </w:rPr>
        <w:t>Convenor comment:</w:t>
      </w:r>
    </w:p>
    <w:p w14:paraId="7F9D72B8" w14:textId="77777777" w:rsidR="007615D6" w:rsidRPr="005B25A1" w:rsidRDefault="007615D6" w:rsidP="007615D6">
      <w:pPr>
        <w:keepNext/>
        <w:keepLines/>
      </w:pPr>
      <w:r w:rsidRPr="005B25A1">
        <w:t>Handle.</w:t>
      </w:r>
    </w:p>
    <w:p w14:paraId="5646EF68" w14:textId="77777777" w:rsidR="007615D6" w:rsidRPr="005B25A1" w:rsidRDefault="007615D6" w:rsidP="007615D6">
      <w:pPr>
        <w:keepNext/>
        <w:keepLines/>
        <w:rPr>
          <w:b/>
          <w:bCs/>
        </w:rPr>
      </w:pPr>
      <w:r w:rsidRPr="005B25A1">
        <w:rPr>
          <w:b/>
          <w:bCs/>
        </w:rPr>
        <w:t>Parallel discussion:</w:t>
      </w:r>
    </w:p>
    <w:p w14:paraId="7A5B5EA4" w14:textId="77777777" w:rsidR="007615D6" w:rsidRPr="005B25A1" w:rsidRDefault="007615D6" w:rsidP="007615D6">
      <w:pPr>
        <w:keepNext/>
        <w:keepLines/>
      </w:pPr>
      <w:r w:rsidRPr="005B25A1">
        <w:t>-</w:t>
      </w:r>
    </w:p>
    <w:p w14:paraId="1E4AAF11" w14:textId="77777777" w:rsidR="007615D6" w:rsidRPr="005B25A1" w:rsidRDefault="007615D6" w:rsidP="007615D6">
      <w:pPr>
        <w:keepNext/>
        <w:keepLines/>
        <w:rPr>
          <w:b/>
          <w:bCs/>
        </w:rPr>
      </w:pPr>
      <w:r w:rsidRPr="005B25A1">
        <w:rPr>
          <w:b/>
          <w:bCs/>
        </w:rPr>
        <w:t>Plenary Discussion:</w:t>
      </w:r>
    </w:p>
    <w:p w14:paraId="322AF1D3" w14:textId="77777777" w:rsidR="007615D6" w:rsidRPr="005B25A1" w:rsidRDefault="007615D6" w:rsidP="007615D6">
      <w:pPr>
        <w:keepNext/>
        <w:keepLines/>
      </w:pPr>
      <w:r>
        <w:rPr>
          <w:color w:val="FF0000"/>
        </w:rPr>
        <w:t>NO DISCUSSION RECORDED</w:t>
      </w:r>
    </w:p>
    <w:p w14:paraId="348BEC8B" w14:textId="77777777" w:rsidR="007615D6" w:rsidRPr="00EB0339" w:rsidRDefault="007615D6" w:rsidP="007615D6">
      <w:r w:rsidRPr="005B25A1">
        <w:rPr>
          <w:b/>
          <w:bCs/>
        </w:rPr>
        <w:t>Status:</w:t>
      </w:r>
      <w:r>
        <w:t xml:space="preserve"> </w:t>
      </w:r>
      <w:r>
        <w:rPr>
          <w:color w:val="0000FF"/>
        </w:rPr>
        <w:t>Not concluded</w:t>
      </w:r>
      <w:r>
        <w:t>.</w:t>
      </w:r>
    </w:p>
    <w:p w14:paraId="76FE4F82" w14:textId="77777777" w:rsidR="00E00DA6" w:rsidRDefault="007615D6" w:rsidP="000A3FBD">
      <w:pPr>
        <w:pStyle w:val="NormTop"/>
      </w:pPr>
      <w:r>
        <w:rPr>
          <w:color w:val="0000FF"/>
        </w:rPr>
        <w:t>S2-2506346</w:t>
      </w:r>
      <w:r w:rsidRPr="00D53282">
        <w:t xml:space="preserve"> </w:t>
      </w:r>
      <w:r>
        <w:t>(P-CR) 23.700-14: KI#2, New Solution: A consumer-requested sensing service authorization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 that aims at providing a baseline for authorization of a sensing service consumer requested sensing service performed by the core network.</w:t>
      </w:r>
    </w:p>
    <w:p w14:paraId="153D2537" w14:textId="77777777" w:rsidR="007615D6" w:rsidRPr="005B25A1" w:rsidRDefault="007615D6" w:rsidP="007615D6">
      <w:pPr>
        <w:keepNext/>
        <w:keepLines/>
        <w:rPr>
          <w:b/>
          <w:bCs/>
        </w:rPr>
      </w:pPr>
      <w:r w:rsidRPr="005B25A1">
        <w:rPr>
          <w:b/>
          <w:bCs/>
        </w:rPr>
        <w:t>Parallel discussion:</w:t>
      </w:r>
    </w:p>
    <w:p w14:paraId="65C9738A" w14:textId="77777777" w:rsidR="007615D6" w:rsidRPr="005B25A1" w:rsidRDefault="007615D6" w:rsidP="007615D6">
      <w:pPr>
        <w:keepNext/>
        <w:keepLines/>
      </w:pPr>
      <w:r w:rsidRPr="005B25A1">
        <w:t>-</w:t>
      </w:r>
    </w:p>
    <w:p w14:paraId="7C6256B0" w14:textId="77777777" w:rsidR="007615D6" w:rsidRPr="005B25A1" w:rsidRDefault="007615D6" w:rsidP="007615D6">
      <w:pPr>
        <w:keepNext/>
        <w:keepLines/>
        <w:rPr>
          <w:b/>
          <w:bCs/>
        </w:rPr>
      </w:pPr>
      <w:r w:rsidRPr="005B25A1">
        <w:rPr>
          <w:b/>
          <w:bCs/>
        </w:rPr>
        <w:t>Plenary Discussion:</w:t>
      </w:r>
    </w:p>
    <w:p w14:paraId="63A48ACE" w14:textId="77777777" w:rsidR="007615D6" w:rsidRPr="005B25A1" w:rsidRDefault="007615D6" w:rsidP="007615D6">
      <w:pPr>
        <w:keepNext/>
        <w:keepLines/>
      </w:pPr>
      <w:r>
        <w:rPr>
          <w:color w:val="FF0000"/>
        </w:rPr>
        <w:t>NO DISCUSSION RECORDED</w:t>
      </w:r>
    </w:p>
    <w:p w14:paraId="3A6DFE31" w14:textId="77777777" w:rsidR="007615D6" w:rsidRPr="00EB0339" w:rsidRDefault="007615D6" w:rsidP="007615D6">
      <w:r w:rsidRPr="005B25A1">
        <w:rPr>
          <w:b/>
          <w:bCs/>
        </w:rPr>
        <w:t>Status:</w:t>
      </w:r>
      <w:r>
        <w:t xml:space="preserve"> </w:t>
      </w:r>
      <w:r>
        <w:rPr>
          <w:color w:val="0000FF"/>
        </w:rPr>
        <w:t>Not concluded</w:t>
      </w:r>
      <w:r>
        <w:t>.</w:t>
      </w:r>
    </w:p>
    <w:p w14:paraId="28BD7339" w14:textId="77777777" w:rsidR="00E00DA6" w:rsidRDefault="007615D6" w:rsidP="000A3FBD">
      <w:pPr>
        <w:pStyle w:val="NormTop"/>
      </w:pPr>
      <w:r>
        <w:rPr>
          <w:color w:val="0000FF"/>
        </w:rPr>
        <w:t>S2-2506607</w:t>
      </w:r>
      <w:r w:rsidRPr="00D53282">
        <w:t xml:space="preserve"> </w:t>
      </w:r>
      <w:r>
        <w:t>(P-CR) 23.700-14: New solution for KI#2 Service authorization and revocation (Source: vivo)</w:t>
      </w:r>
      <w:r>
        <w:br/>
      </w:r>
      <w:r w:rsidRPr="00D53282">
        <w:rPr>
          <w:b/>
        </w:rPr>
        <w:t>Document for:</w:t>
      </w:r>
      <w:r w:rsidRPr="00D53282">
        <w:t xml:space="preserve"> </w:t>
      </w:r>
      <w:r>
        <w:t>Approval</w:t>
      </w:r>
      <w:r>
        <w:br/>
      </w:r>
      <w:r w:rsidRPr="00D53282">
        <w:rPr>
          <w:b/>
        </w:rPr>
        <w:t>Abstract:</w:t>
      </w:r>
      <w:r w:rsidRPr="00D53282">
        <w:t xml:space="preserve"> </w:t>
      </w:r>
      <w:r>
        <w:br/>
        <w:t>This paper is to add a new solution of key issue #2 about the authorization and revocation to support sensing service.</w:t>
      </w:r>
    </w:p>
    <w:p w14:paraId="06FA07E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S2-2504823</w:t>
      </w:r>
      <w:r>
        <w:t>.</w:t>
      </w:r>
    </w:p>
    <w:p w14:paraId="410D2917" w14:textId="77777777" w:rsidR="007615D6" w:rsidRPr="005B25A1" w:rsidRDefault="007615D6" w:rsidP="007615D6">
      <w:pPr>
        <w:keepNext/>
        <w:keepLines/>
        <w:rPr>
          <w:b/>
          <w:bCs/>
        </w:rPr>
      </w:pPr>
      <w:r w:rsidRPr="005B25A1">
        <w:rPr>
          <w:b/>
          <w:bCs/>
        </w:rPr>
        <w:t>Parallel discussion:</w:t>
      </w:r>
    </w:p>
    <w:p w14:paraId="30EE35D7" w14:textId="77777777" w:rsidR="007615D6" w:rsidRPr="005B25A1" w:rsidRDefault="007615D6" w:rsidP="007615D6">
      <w:pPr>
        <w:keepNext/>
        <w:keepLines/>
      </w:pPr>
      <w:r w:rsidRPr="005B25A1">
        <w:t>-</w:t>
      </w:r>
    </w:p>
    <w:p w14:paraId="3D9454D1" w14:textId="77777777" w:rsidR="007615D6" w:rsidRPr="005B25A1" w:rsidRDefault="007615D6" w:rsidP="007615D6">
      <w:pPr>
        <w:keepNext/>
        <w:keepLines/>
        <w:rPr>
          <w:b/>
          <w:bCs/>
        </w:rPr>
      </w:pPr>
      <w:r w:rsidRPr="005B25A1">
        <w:rPr>
          <w:b/>
          <w:bCs/>
        </w:rPr>
        <w:t>Plenary Discussion:</w:t>
      </w:r>
    </w:p>
    <w:p w14:paraId="7E86BC59" w14:textId="77777777" w:rsidR="007615D6" w:rsidRPr="005B25A1" w:rsidRDefault="007615D6" w:rsidP="007615D6">
      <w:pPr>
        <w:keepNext/>
        <w:keepLines/>
      </w:pPr>
      <w:r>
        <w:rPr>
          <w:color w:val="FF0000"/>
        </w:rPr>
        <w:t>NO DISCUSSION RECORDED</w:t>
      </w:r>
    </w:p>
    <w:p w14:paraId="11F4AE27" w14:textId="77777777" w:rsidR="007615D6" w:rsidRPr="00EB0339" w:rsidRDefault="007615D6" w:rsidP="007615D6">
      <w:r w:rsidRPr="005B25A1">
        <w:rPr>
          <w:b/>
          <w:bCs/>
        </w:rPr>
        <w:t>Status:</w:t>
      </w:r>
      <w:r>
        <w:t xml:space="preserve"> </w:t>
      </w:r>
      <w:r>
        <w:rPr>
          <w:color w:val="0000FF"/>
        </w:rPr>
        <w:t>Not concluded</w:t>
      </w:r>
      <w:r>
        <w:t>.</w:t>
      </w:r>
    </w:p>
    <w:p w14:paraId="72C9BF8B" w14:textId="77777777" w:rsidR="00E00DA6" w:rsidRDefault="007615D6" w:rsidP="000A3FBD">
      <w:pPr>
        <w:pStyle w:val="NormTop"/>
      </w:pPr>
      <w:r>
        <w:rPr>
          <w:color w:val="0000FF"/>
        </w:rPr>
        <w:t>S2-2506818</w:t>
      </w:r>
      <w:r w:rsidRPr="00D53282">
        <w:t xml:space="preserve"> </w:t>
      </w:r>
      <w:r>
        <w:t>(P-CR) 23.700-14: KI#2&amp;3, New Sol: Sensing service authorization and revocatio</w:t>
      </w:r>
      <w:r>
        <w:lastRenderedPageBreak/>
        <w:t>n based on network condition analysis (Source: China Mobile)</w:t>
      </w:r>
      <w:r>
        <w:br/>
      </w:r>
      <w:r w:rsidRPr="00D53282">
        <w:rPr>
          <w:b/>
        </w:rPr>
        <w:t>Document for:</w:t>
      </w:r>
      <w:r w:rsidRPr="00D53282">
        <w:t xml:space="preserve"> </w:t>
      </w:r>
      <w:r>
        <w:t>Approval</w:t>
      </w:r>
      <w:r>
        <w:br/>
      </w:r>
      <w:r w:rsidRPr="00D53282">
        <w:rPr>
          <w:b/>
        </w:rPr>
        <w:t>Abstract:</w:t>
      </w:r>
      <w:r w:rsidRPr="00D53282">
        <w:t xml:space="preserve"> </w:t>
      </w:r>
    </w:p>
    <w:p w14:paraId="40C62C3C" w14:textId="77777777" w:rsidR="007615D6" w:rsidRPr="005B25A1" w:rsidRDefault="007615D6" w:rsidP="007615D6">
      <w:pPr>
        <w:keepNext/>
        <w:keepLines/>
        <w:rPr>
          <w:b/>
          <w:bCs/>
        </w:rPr>
      </w:pPr>
      <w:r w:rsidRPr="005B25A1">
        <w:rPr>
          <w:b/>
          <w:bCs/>
        </w:rPr>
        <w:t>Parallel discussion:</w:t>
      </w:r>
    </w:p>
    <w:p w14:paraId="0D9BD3A4" w14:textId="77777777" w:rsidR="007615D6" w:rsidRPr="005B25A1" w:rsidRDefault="007615D6" w:rsidP="007615D6">
      <w:pPr>
        <w:keepNext/>
        <w:keepLines/>
      </w:pPr>
      <w:r w:rsidRPr="005B25A1">
        <w:t>-</w:t>
      </w:r>
    </w:p>
    <w:p w14:paraId="2E12E5E3" w14:textId="77777777" w:rsidR="007615D6" w:rsidRPr="005B25A1" w:rsidRDefault="007615D6" w:rsidP="007615D6">
      <w:pPr>
        <w:keepNext/>
        <w:keepLines/>
        <w:rPr>
          <w:b/>
          <w:bCs/>
        </w:rPr>
      </w:pPr>
      <w:r w:rsidRPr="005B25A1">
        <w:rPr>
          <w:b/>
          <w:bCs/>
        </w:rPr>
        <w:t>Plenary Discussion:</w:t>
      </w:r>
    </w:p>
    <w:p w14:paraId="260A0EDB" w14:textId="77777777" w:rsidR="007615D6" w:rsidRPr="005B25A1" w:rsidRDefault="007615D6" w:rsidP="007615D6">
      <w:pPr>
        <w:keepNext/>
        <w:keepLines/>
      </w:pPr>
      <w:r>
        <w:rPr>
          <w:color w:val="FF0000"/>
        </w:rPr>
        <w:t>NO DISCUSSION RECORDED</w:t>
      </w:r>
    </w:p>
    <w:p w14:paraId="6AE8B5C8" w14:textId="77777777" w:rsidR="007615D6" w:rsidRPr="00EB0339" w:rsidRDefault="007615D6" w:rsidP="007615D6">
      <w:r w:rsidRPr="005B25A1">
        <w:rPr>
          <w:b/>
          <w:bCs/>
        </w:rPr>
        <w:t>Status:</w:t>
      </w:r>
      <w:r>
        <w:t xml:space="preserve"> </w:t>
      </w:r>
      <w:r>
        <w:rPr>
          <w:color w:val="0000FF"/>
        </w:rPr>
        <w:t>Not concluded</w:t>
      </w:r>
      <w:r>
        <w:t>.</w:t>
      </w:r>
    </w:p>
    <w:p w14:paraId="7C92ABC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KI#3 sensing entity discovery and selection</w:t>
      </w:r>
    </w:p>
    <w:p w14:paraId="21D496FC" w14:textId="77777777" w:rsidR="00E00DA6" w:rsidRDefault="007615D6" w:rsidP="000A3FBD">
      <w:pPr>
        <w:pStyle w:val="NormTop"/>
      </w:pPr>
      <w:r>
        <w:rPr>
          <w:color w:val="0000FF"/>
        </w:rPr>
        <w:t>S2-2506876</w:t>
      </w:r>
      <w:r w:rsidRPr="00D53282">
        <w:t xml:space="preserve"> </w:t>
      </w:r>
      <w:r>
        <w:t xml:space="preserve">(P-CR) 23.700-14: TR 23.700-14: </w:t>
      </w:r>
      <w:proofErr w:type="spellStart"/>
      <w:r>
        <w:t>FS_Sensing_ARC</w:t>
      </w:r>
      <w:proofErr w:type="spellEnd"/>
      <w:r>
        <w:t xml:space="preserve"> new solutions on SBI based sensing service operations (Source: Qualcomm Incorporated, Deutsche Telekom, Intel)</w:t>
      </w:r>
      <w:r>
        <w:br/>
      </w:r>
      <w:r w:rsidRPr="00D53282">
        <w:rPr>
          <w:b/>
        </w:rPr>
        <w:t>Document for:</w:t>
      </w:r>
      <w:r w:rsidRPr="00D53282">
        <w:t xml:space="preserve"> </w:t>
      </w:r>
      <w:r>
        <w:t>Approval</w:t>
      </w:r>
      <w:r>
        <w:br/>
      </w:r>
      <w:r w:rsidRPr="00D53282">
        <w:rPr>
          <w:b/>
        </w:rPr>
        <w:t>Abstract:</w:t>
      </w:r>
      <w:r w:rsidRPr="00D53282">
        <w:t xml:space="preserve"> </w:t>
      </w:r>
      <w:r>
        <w:br/>
        <w:t>This contribution proposed a new solution on the sensing service operations.</w:t>
      </w:r>
    </w:p>
    <w:p w14:paraId="73B1031B" w14:textId="77777777" w:rsidR="007615D6" w:rsidRPr="005B25A1" w:rsidRDefault="007615D6" w:rsidP="007615D6">
      <w:pPr>
        <w:keepNext/>
        <w:keepLines/>
        <w:rPr>
          <w:b/>
          <w:bCs/>
        </w:rPr>
      </w:pPr>
      <w:r w:rsidRPr="005B25A1">
        <w:rPr>
          <w:b/>
          <w:bCs/>
        </w:rPr>
        <w:t>Convenor comment:</w:t>
      </w:r>
    </w:p>
    <w:p w14:paraId="68D12089" w14:textId="77777777" w:rsidR="007615D6" w:rsidRPr="005B25A1" w:rsidRDefault="007615D6" w:rsidP="007615D6">
      <w:pPr>
        <w:keepNext/>
        <w:keepLines/>
      </w:pPr>
      <w:r w:rsidRPr="005B25A1">
        <w:t>Handle.</w:t>
      </w:r>
    </w:p>
    <w:p w14:paraId="39DA202E" w14:textId="77777777" w:rsidR="007615D6" w:rsidRPr="005B25A1" w:rsidRDefault="007615D6" w:rsidP="007615D6">
      <w:pPr>
        <w:keepNext/>
        <w:keepLines/>
        <w:rPr>
          <w:b/>
          <w:bCs/>
        </w:rPr>
      </w:pPr>
      <w:r w:rsidRPr="005B25A1">
        <w:rPr>
          <w:b/>
          <w:bCs/>
        </w:rPr>
        <w:t>Parallel discussion:</w:t>
      </w:r>
    </w:p>
    <w:p w14:paraId="00115A95" w14:textId="77777777" w:rsidR="007615D6" w:rsidRPr="005B25A1" w:rsidRDefault="007615D6" w:rsidP="007615D6">
      <w:pPr>
        <w:keepNext/>
        <w:keepLines/>
      </w:pPr>
      <w:r w:rsidRPr="005B25A1">
        <w:t>-</w:t>
      </w:r>
    </w:p>
    <w:p w14:paraId="34CCBFC0" w14:textId="77777777" w:rsidR="007615D6" w:rsidRPr="005B25A1" w:rsidRDefault="007615D6" w:rsidP="007615D6">
      <w:pPr>
        <w:keepNext/>
        <w:keepLines/>
        <w:rPr>
          <w:b/>
          <w:bCs/>
        </w:rPr>
      </w:pPr>
      <w:r w:rsidRPr="005B25A1">
        <w:rPr>
          <w:b/>
          <w:bCs/>
        </w:rPr>
        <w:t>Plenary Discussion:</w:t>
      </w:r>
    </w:p>
    <w:p w14:paraId="2DE4F661" w14:textId="77777777" w:rsidR="007615D6" w:rsidRPr="005B25A1" w:rsidRDefault="007615D6" w:rsidP="007615D6">
      <w:pPr>
        <w:keepNext/>
        <w:keepLines/>
      </w:pPr>
      <w:r>
        <w:rPr>
          <w:color w:val="FF0000"/>
        </w:rPr>
        <w:t>NO DISCUSSION RECORDED</w:t>
      </w:r>
    </w:p>
    <w:p w14:paraId="43CCAF3F" w14:textId="77777777" w:rsidR="007615D6" w:rsidRPr="00EB0339" w:rsidRDefault="007615D6" w:rsidP="007615D6">
      <w:r w:rsidRPr="005B25A1">
        <w:rPr>
          <w:b/>
          <w:bCs/>
        </w:rPr>
        <w:t>Status:</w:t>
      </w:r>
      <w:r>
        <w:t xml:space="preserve"> </w:t>
      </w:r>
      <w:r>
        <w:rPr>
          <w:color w:val="0000FF"/>
        </w:rPr>
        <w:t>Not concluded</w:t>
      </w:r>
      <w:r>
        <w:t>.</w:t>
      </w:r>
    </w:p>
    <w:p w14:paraId="1E6BCCB8" w14:textId="77777777" w:rsidR="00E00DA6" w:rsidRDefault="007615D6" w:rsidP="000A3FBD">
      <w:pPr>
        <w:pStyle w:val="NormTop"/>
      </w:pPr>
      <w:r>
        <w:rPr>
          <w:color w:val="0000FF"/>
        </w:rPr>
        <w:t>S2-2506708</w:t>
      </w:r>
      <w:r w:rsidRPr="00D53282">
        <w:t xml:space="preserve"> </w:t>
      </w:r>
      <w:r>
        <w:t xml:space="preserve">(P-CR) 23.700-14: P-CR: New Solution for </w:t>
      </w:r>
      <w:proofErr w:type="spellStart"/>
      <w:r>
        <w:t>gNB</w:t>
      </w:r>
      <w:proofErr w:type="spellEnd"/>
      <w:r>
        <w:t xml:space="preserve"> based sensing  (Source: Tejas Networks Limited)</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new solution to Key Issues#3,4,5 and 6 when </w:t>
      </w:r>
      <w:proofErr w:type="spellStart"/>
      <w:r>
        <w:t>gNB</w:t>
      </w:r>
      <w:proofErr w:type="spellEnd"/>
      <w:r>
        <w:t xml:space="preserve"> is chosen as a sensing entity.</w:t>
      </w:r>
    </w:p>
    <w:p w14:paraId="2899779A" w14:textId="77777777" w:rsidR="007615D6" w:rsidRPr="005B25A1" w:rsidRDefault="007615D6" w:rsidP="007615D6">
      <w:pPr>
        <w:keepNext/>
        <w:keepLines/>
        <w:rPr>
          <w:b/>
          <w:bCs/>
        </w:rPr>
      </w:pPr>
      <w:r w:rsidRPr="005B25A1">
        <w:rPr>
          <w:b/>
          <w:bCs/>
        </w:rPr>
        <w:t>Convenor comment:</w:t>
      </w:r>
    </w:p>
    <w:p w14:paraId="228E10BC" w14:textId="77777777" w:rsidR="007615D6" w:rsidRPr="005B25A1" w:rsidRDefault="007615D6" w:rsidP="007615D6">
      <w:pPr>
        <w:keepNext/>
        <w:keepLines/>
      </w:pPr>
      <w:r w:rsidRPr="005B25A1">
        <w:t>Handle.</w:t>
      </w:r>
    </w:p>
    <w:p w14:paraId="3F24C235" w14:textId="77777777" w:rsidR="007615D6" w:rsidRPr="005B25A1" w:rsidRDefault="007615D6" w:rsidP="007615D6">
      <w:pPr>
        <w:keepNext/>
        <w:keepLines/>
        <w:rPr>
          <w:b/>
          <w:bCs/>
        </w:rPr>
      </w:pPr>
      <w:r w:rsidRPr="005B25A1">
        <w:rPr>
          <w:b/>
          <w:bCs/>
        </w:rPr>
        <w:t>Parallel discussion:</w:t>
      </w:r>
    </w:p>
    <w:p w14:paraId="003B30CB" w14:textId="77777777" w:rsidR="007615D6" w:rsidRPr="005B25A1" w:rsidRDefault="007615D6" w:rsidP="007615D6">
      <w:pPr>
        <w:keepNext/>
        <w:keepLines/>
      </w:pPr>
      <w:r w:rsidRPr="005B25A1">
        <w:t>-</w:t>
      </w:r>
    </w:p>
    <w:p w14:paraId="79CB7E6F" w14:textId="77777777" w:rsidR="007615D6" w:rsidRPr="005B25A1" w:rsidRDefault="007615D6" w:rsidP="007615D6">
      <w:pPr>
        <w:keepNext/>
        <w:keepLines/>
        <w:rPr>
          <w:b/>
          <w:bCs/>
        </w:rPr>
      </w:pPr>
      <w:r w:rsidRPr="005B25A1">
        <w:rPr>
          <w:b/>
          <w:bCs/>
        </w:rPr>
        <w:t>Plenary Discussion:</w:t>
      </w:r>
    </w:p>
    <w:p w14:paraId="0EBE6C5A" w14:textId="77777777" w:rsidR="007615D6" w:rsidRPr="005B25A1" w:rsidRDefault="007615D6" w:rsidP="007615D6">
      <w:pPr>
        <w:keepNext/>
        <w:keepLines/>
      </w:pPr>
      <w:r>
        <w:rPr>
          <w:color w:val="FF0000"/>
        </w:rPr>
        <w:t>NO DISCUSSION RECORDED</w:t>
      </w:r>
    </w:p>
    <w:p w14:paraId="3A4F7C82" w14:textId="77777777" w:rsidR="007615D6" w:rsidRPr="00EB0339" w:rsidRDefault="007615D6" w:rsidP="007615D6">
      <w:r w:rsidRPr="005B25A1">
        <w:rPr>
          <w:b/>
          <w:bCs/>
        </w:rPr>
        <w:t>Status:</w:t>
      </w:r>
      <w:r>
        <w:t xml:space="preserve"> </w:t>
      </w:r>
      <w:r>
        <w:rPr>
          <w:color w:val="0000FF"/>
        </w:rPr>
        <w:t>Not concluded</w:t>
      </w:r>
      <w:r>
        <w:t>.</w:t>
      </w:r>
    </w:p>
    <w:p w14:paraId="16684977" w14:textId="77777777" w:rsidR="00E00DA6" w:rsidRDefault="007615D6" w:rsidP="000A3FBD">
      <w:pPr>
        <w:pStyle w:val="NormTop"/>
      </w:pPr>
      <w:r>
        <w:rPr>
          <w:color w:val="0000FF"/>
        </w:rPr>
        <w:t>S2-2506290</w:t>
      </w:r>
      <w:r w:rsidRPr="00D53282">
        <w:t xml:space="preserve"> </w:t>
      </w:r>
      <w:r>
        <w:t>(P-CR) 23.700-14: New solution to KI#3 on Sensing Entity discovery and selecti</w:t>
      </w:r>
      <w:r>
        <w:lastRenderedPageBreak/>
        <w:t>on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to KI#3 on Sensing Entity discovery and selection for the </w:t>
      </w:r>
      <w:proofErr w:type="spellStart"/>
      <w:r>
        <w:t>FS_Sensing_ARC</w:t>
      </w:r>
      <w:proofErr w:type="spellEnd"/>
      <w:r>
        <w:t xml:space="preserve"> TR 23.700-14.</w:t>
      </w:r>
    </w:p>
    <w:p w14:paraId="39D7239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S2-2504672</w:t>
      </w:r>
      <w:r>
        <w:t>.</w:t>
      </w:r>
    </w:p>
    <w:p w14:paraId="0D7D04AA" w14:textId="77777777" w:rsidR="007615D6" w:rsidRPr="005B25A1" w:rsidRDefault="007615D6" w:rsidP="007615D6">
      <w:pPr>
        <w:keepNext/>
        <w:keepLines/>
        <w:rPr>
          <w:b/>
          <w:bCs/>
        </w:rPr>
      </w:pPr>
      <w:r w:rsidRPr="005B25A1">
        <w:rPr>
          <w:b/>
          <w:bCs/>
        </w:rPr>
        <w:t>Parallel discussion:</w:t>
      </w:r>
    </w:p>
    <w:p w14:paraId="1028B910" w14:textId="77777777" w:rsidR="007615D6" w:rsidRPr="005B25A1" w:rsidRDefault="007615D6" w:rsidP="007615D6">
      <w:pPr>
        <w:keepNext/>
        <w:keepLines/>
      </w:pPr>
      <w:r w:rsidRPr="005B25A1">
        <w:t>-</w:t>
      </w:r>
    </w:p>
    <w:p w14:paraId="05506359" w14:textId="77777777" w:rsidR="007615D6" w:rsidRPr="005B25A1" w:rsidRDefault="007615D6" w:rsidP="007615D6">
      <w:pPr>
        <w:keepNext/>
        <w:keepLines/>
        <w:rPr>
          <w:b/>
          <w:bCs/>
        </w:rPr>
      </w:pPr>
      <w:r w:rsidRPr="005B25A1">
        <w:rPr>
          <w:b/>
          <w:bCs/>
        </w:rPr>
        <w:t>Plenary Discussion:</w:t>
      </w:r>
    </w:p>
    <w:p w14:paraId="77FFFA36" w14:textId="77777777" w:rsidR="007615D6" w:rsidRPr="005B25A1" w:rsidRDefault="007615D6" w:rsidP="007615D6">
      <w:pPr>
        <w:keepNext/>
        <w:keepLines/>
      </w:pPr>
      <w:r>
        <w:rPr>
          <w:color w:val="FF0000"/>
        </w:rPr>
        <w:t>NO DISCUSSION RECORDED</w:t>
      </w:r>
    </w:p>
    <w:p w14:paraId="322EE241" w14:textId="77777777" w:rsidR="007615D6" w:rsidRPr="00EB0339" w:rsidRDefault="007615D6" w:rsidP="007615D6">
      <w:r w:rsidRPr="005B25A1">
        <w:rPr>
          <w:b/>
          <w:bCs/>
        </w:rPr>
        <w:t>Status:</w:t>
      </w:r>
      <w:r>
        <w:t xml:space="preserve"> </w:t>
      </w:r>
      <w:r>
        <w:rPr>
          <w:color w:val="0000FF"/>
        </w:rPr>
        <w:t>Not concluded</w:t>
      </w:r>
      <w:r>
        <w:t>.</w:t>
      </w:r>
    </w:p>
    <w:p w14:paraId="4BAA9C2C" w14:textId="77777777" w:rsidR="00E00DA6" w:rsidRDefault="007615D6" w:rsidP="000A3FBD">
      <w:pPr>
        <w:pStyle w:val="NormTop"/>
      </w:pPr>
      <w:r>
        <w:rPr>
          <w:color w:val="0000FF"/>
        </w:rPr>
        <w:t>S2-2507137</w:t>
      </w:r>
      <w:r w:rsidRPr="00D53282">
        <w:t xml:space="preserve"> </w:t>
      </w:r>
      <w:r>
        <w:t>(P-CR) 23.700-14: 23.700-14: KI#3_New Solution_ Sensing Entity and Sensing Function Discovery and (Re-)Selection (Source: Samsung)</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for discovery and selection of sensing function and sensing entities to provide sensing as part of KI#3.</w:t>
      </w:r>
    </w:p>
    <w:p w14:paraId="6B3625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S2-2505219</w:t>
      </w:r>
      <w:r>
        <w:t>.</w:t>
      </w:r>
    </w:p>
    <w:p w14:paraId="174B0C02" w14:textId="77777777" w:rsidR="007615D6" w:rsidRPr="005B25A1" w:rsidRDefault="007615D6" w:rsidP="007615D6">
      <w:pPr>
        <w:keepNext/>
        <w:keepLines/>
        <w:rPr>
          <w:b/>
          <w:bCs/>
        </w:rPr>
      </w:pPr>
      <w:r w:rsidRPr="005B25A1">
        <w:rPr>
          <w:b/>
          <w:bCs/>
        </w:rPr>
        <w:t>Parallel discussion:</w:t>
      </w:r>
    </w:p>
    <w:p w14:paraId="3518595B" w14:textId="77777777" w:rsidR="007615D6" w:rsidRPr="005B25A1" w:rsidRDefault="007615D6" w:rsidP="007615D6">
      <w:pPr>
        <w:keepNext/>
        <w:keepLines/>
      </w:pPr>
      <w:r w:rsidRPr="005B25A1">
        <w:t>-</w:t>
      </w:r>
    </w:p>
    <w:p w14:paraId="0228CD7B" w14:textId="77777777" w:rsidR="007615D6" w:rsidRPr="005B25A1" w:rsidRDefault="007615D6" w:rsidP="007615D6">
      <w:pPr>
        <w:keepNext/>
        <w:keepLines/>
        <w:rPr>
          <w:b/>
          <w:bCs/>
        </w:rPr>
      </w:pPr>
      <w:r w:rsidRPr="005B25A1">
        <w:rPr>
          <w:b/>
          <w:bCs/>
        </w:rPr>
        <w:t>Plenary Discussion:</w:t>
      </w:r>
    </w:p>
    <w:p w14:paraId="725F9DDB" w14:textId="77777777" w:rsidR="007615D6" w:rsidRPr="005B25A1" w:rsidRDefault="007615D6" w:rsidP="007615D6">
      <w:pPr>
        <w:keepNext/>
        <w:keepLines/>
      </w:pPr>
      <w:r>
        <w:rPr>
          <w:color w:val="FF0000"/>
        </w:rPr>
        <w:t>NO DISCUSSION RECORDED</w:t>
      </w:r>
    </w:p>
    <w:p w14:paraId="5937C0E9" w14:textId="77777777" w:rsidR="007615D6" w:rsidRPr="00EB0339" w:rsidRDefault="007615D6" w:rsidP="007615D6">
      <w:r w:rsidRPr="005B25A1">
        <w:rPr>
          <w:b/>
          <w:bCs/>
        </w:rPr>
        <w:t>Status:</w:t>
      </w:r>
      <w:r>
        <w:t xml:space="preserve"> </w:t>
      </w:r>
      <w:r>
        <w:rPr>
          <w:color w:val="0000FF"/>
        </w:rPr>
        <w:t>Not concluded</w:t>
      </w:r>
      <w:r>
        <w:t>.</w:t>
      </w:r>
    </w:p>
    <w:p w14:paraId="4AF0A035" w14:textId="77777777" w:rsidR="00E00DA6" w:rsidRDefault="007615D6" w:rsidP="000A3FBD">
      <w:pPr>
        <w:pStyle w:val="NormTop"/>
      </w:pPr>
      <w:r>
        <w:rPr>
          <w:color w:val="0000FF"/>
        </w:rPr>
        <w:t>S2-2506812</w:t>
      </w:r>
      <w:r w:rsidRPr="00D53282">
        <w:t xml:space="preserve"> </w:t>
      </w:r>
      <w:r>
        <w:t>(P-CR) 23.700-14: New Solution for KI#3 Discovery and selection of sensing entities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The Discovery and selection of Sensing functions, sensing entities for </w:t>
      </w:r>
      <w:proofErr w:type="spellStart"/>
      <w:r>
        <w:t>FS_Sensing_ARC</w:t>
      </w:r>
      <w:proofErr w:type="spellEnd"/>
      <w:r>
        <w:t xml:space="preserve"> are proposed for approval.</w:t>
      </w:r>
    </w:p>
    <w:p w14:paraId="0C3EEAD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S2-2504898</w:t>
      </w:r>
      <w:r>
        <w:t>.</w:t>
      </w:r>
    </w:p>
    <w:p w14:paraId="64C529C7" w14:textId="77777777" w:rsidR="007615D6" w:rsidRPr="005B25A1" w:rsidRDefault="007615D6" w:rsidP="007615D6">
      <w:pPr>
        <w:keepNext/>
        <w:keepLines/>
        <w:rPr>
          <w:b/>
          <w:bCs/>
        </w:rPr>
      </w:pPr>
      <w:r w:rsidRPr="005B25A1">
        <w:rPr>
          <w:b/>
          <w:bCs/>
        </w:rPr>
        <w:t>Parallel discussion:</w:t>
      </w:r>
    </w:p>
    <w:p w14:paraId="7AE09D0B" w14:textId="77777777" w:rsidR="007615D6" w:rsidRPr="005B25A1" w:rsidRDefault="007615D6" w:rsidP="007615D6">
      <w:pPr>
        <w:keepNext/>
        <w:keepLines/>
      </w:pPr>
      <w:r w:rsidRPr="005B25A1">
        <w:t>-</w:t>
      </w:r>
    </w:p>
    <w:p w14:paraId="15F5A277" w14:textId="77777777" w:rsidR="007615D6" w:rsidRPr="005B25A1" w:rsidRDefault="007615D6" w:rsidP="007615D6">
      <w:pPr>
        <w:keepNext/>
        <w:keepLines/>
        <w:rPr>
          <w:b/>
          <w:bCs/>
        </w:rPr>
      </w:pPr>
      <w:r w:rsidRPr="005B25A1">
        <w:rPr>
          <w:b/>
          <w:bCs/>
        </w:rPr>
        <w:t>Plenary Discussion:</w:t>
      </w:r>
    </w:p>
    <w:p w14:paraId="0B665F43" w14:textId="77777777" w:rsidR="007615D6" w:rsidRPr="005B25A1" w:rsidRDefault="007615D6" w:rsidP="007615D6">
      <w:pPr>
        <w:keepNext/>
        <w:keepLines/>
      </w:pPr>
      <w:r>
        <w:rPr>
          <w:color w:val="FF0000"/>
        </w:rPr>
        <w:t>NO DISCUSSION RECORDED</w:t>
      </w:r>
    </w:p>
    <w:p w14:paraId="7161515F" w14:textId="77777777" w:rsidR="007615D6" w:rsidRPr="00EB0339" w:rsidRDefault="007615D6" w:rsidP="007615D6">
      <w:r w:rsidRPr="005B25A1">
        <w:rPr>
          <w:b/>
          <w:bCs/>
        </w:rPr>
        <w:t>Status:</w:t>
      </w:r>
      <w:r>
        <w:t xml:space="preserve"> </w:t>
      </w:r>
      <w:r>
        <w:rPr>
          <w:color w:val="0000FF"/>
        </w:rPr>
        <w:t>Not concluded</w:t>
      </w:r>
      <w:r>
        <w:t>.</w:t>
      </w:r>
    </w:p>
    <w:p w14:paraId="3D7BA7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updates</w:t>
      </w:r>
    </w:p>
    <w:p w14:paraId="4BC327E2" w14:textId="77777777" w:rsidR="00E00DA6" w:rsidRDefault="007615D6" w:rsidP="000A3FBD">
      <w:pPr>
        <w:pStyle w:val="NormTop"/>
      </w:pPr>
      <w:r>
        <w:rPr>
          <w:color w:val="0000FF"/>
        </w:rPr>
        <w:t>S2-2507307</w:t>
      </w:r>
      <w:r w:rsidRPr="00D53282">
        <w:t xml:space="preserve"> </w:t>
      </w:r>
      <w:r>
        <w:t>(P-CR) 23.700-14: Solution #3 update - Updates to Sensing Ar</w:t>
      </w:r>
      <w:r>
        <w:lastRenderedPageBreak/>
        <w:t>chitecture (Source: KPN N.V.)</w:t>
      </w:r>
      <w:r>
        <w:br/>
      </w:r>
      <w:r w:rsidRPr="00D53282">
        <w:rPr>
          <w:b/>
        </w:rPr>
        <w:t>Document for:</w:t>
      </w:r>
      <w:r w:rsidRPr="00D53282">
        <w:t xml:space="preserve"> </w:t>
      </w:r>
      <w:r>
        <w:t>Approval</w:t>
      </w:r>
      <w:r>
        <w:br/>
      </w:r>
      <w:r w:rsidRPr="00D53282">
        <w:rPr>
          <w:b/>
        </w:rPr>
        <w:t>Abstract:</w:t>
      </w:r>
      <w:r w:rsidRPr="00D53282">
        <w:t xml:space="preserve"> </w:t>
      </w:r>
    </w:p>
    <w:p w14:paraId="18DDE45E" w14:textId="77777777" w:rsidR="007615D6" w:rsidRPr="005B25A1" w:rsidRDefault="007615D6" w:rsidP="007615D6">
      <w:pPr>
        <w:keepNext/>
        <w:keepLines/>
        <w:rPr>
          <w:b/>
          <w:bCs/>
        </w:rPr>
      </w:pPr>
      <w:r w:rsidRPr="005B25A1">
        <w:rPr>
          <w:b/>
          <w:bCs/>
        </w:rPr>
        <w:t>Convenor comment:</w:t>
      </w:r>
    </w:p>
    <w:p w14:paraId="138EA6C5" w14:textId="77777777" w:rsidR="007615D6" w:rsidRPr="005B25A1" w:rsidRDefault="007615D6" w:rsidP="007615D6">
      <w:pPr>
        <w:keepNext/>
        <w:keepLines/>
      </w:pPr>
      <w:r w:rsidRPr="005B25A1">
        <w:t>Handle.</w:t>
      </w:r>
    </w:p>
    <w:p w14:paraId="62A08504" w14:textId="77777777" w:rsidR="007615D6" w:rsidRPr="005B25A1" w:rsidRDefault="007615D6" w:rsidP="007615D6">
      <w:pPr>
        <w:keepNext/>
        <w:keepLines/>
        <w:rPr>
          <w:b/>
          <w:bCs/>
        </w:rPr>
      </w:pPr>
      <w:r w:rsidRPr="005B25A1">
        <w:rPr>
          <w:b/>
          <w:bCs/>
        </w:rPr>
        <w:t>Parallel discussion:</w:t>
      </w:r>
    </w:p>
    <w:p w14:paraId="431BE629" w14:textId="77777777" w:rsidR="007615D6" w:rsidRPr="005B25A1" w:rsidRDefault="007615D6" w:rsidP="007615D6">
      <w:pPr>
        <w:keepNext/>
        <w:keepLines/>
      </w:pPr>
      <w:r w:rsidRPr="005B25A1">
        <w:t>-</w:t>
      </w:r>
    </w:p>
    <w:p w14:paraId="20598877" w14:textId="77777777" w:rsidR="007615D6" w:rsidRPr="005B25A1" w:rsidRDefault="007615D6" w:rsidP="007615D6">
      <w:pPr>
        <w:keepNext/>
        <w:keepLines/>
        <w:rPr>
          <w:b/>
          <w:bCs/>
        </w:rPr>
      </w:pPr>
      <w:r w:rsidRPr="005B25A1">
        <w:rPr>
          <w:b/>
          <w:bCs/>
        </w:rPr>
        <w:t>Plenary Discussion:</w:t>
      </w:r>
    </w:p>
    <w:p w14:paraId="25D50158" w14:textId="77777777" w:rsidR="007615D6" w:rsidRPr="005B25A1" w:rsidRDefault="007615D6" w:rsidP="007615D6">
      <w:pPr>
        <w:keepNext/>
        <w:keepLines/>
      </w:pPr>
      <w:r>
        <w:rPr>
          <w:color w:val="FF0000"/>
        </w:rPr>
        <w:t>NO DISCUSSION RECORDED</w:t>
      </w:r>
    </w:p>
    <w:p w14:paraId="77A144B6" w14:textId="77777777" w:rsidR="007615D6" w:rsidRPr="00EB0339" w:rsidRDefault="007615D6" w:rsidP="007615D6">
      <w:r w:rsidRPr="005B25A1">
        <w:rPr>
          <w:b/>
          <w:bCs/>
        </w:rPr>
        <w:t>Status:</w:t>
      </w:r>
      <w:r>
        <w:t xml:space="preserve"> </w:t>
      </w:r>
      <w:r>
        <w:rPr>
          <w:color w:val="0000FF"/>
        </w:rPr>
        <w:t>Not concluded</w:t>
      </w:r>
      <w:r>
        <w:t>.</w:t>
      </w:r>
    </w:p>
    <w:p w14:paraId="00D5FFB8" w14:textId="77777777" w:rsidR="00E00DA6" w:rsidRDefault="007615D6" w:rsidP="000A3FBD">
      <w:pPr>
        <w:pStyle w:val="NormTop"/>
      </w:pPr>
      <w:r>
        <w:rPr>
          <w:color w:val="0000FF"/>
        </w:rPr>
        <w:t>S2-2506838</w:t>
      </w:r>
      <w:r w:rsidRPr="00D53282">
        <w:t xml:space="preserve"> </w:t>
      </w:r>
      <w:r>
        <w:t>(P-CR) 23.700-14: Update of solution #15 (Source: Sony)</w:t>
      </w:r>
      <w:r>
        <w:br/>
      </w:r>
      <w:r w:rsidRPr="00D53282">
        <w:rPr>
          <w:b/>
        </w:rPr>
        <w:t>Document for:</w:t>
      </w:r>
      <w:r w:rsidRPr="00D53282">
        <w:t xml:space="preserve"> </w:t>
      </w:r>
      <w:r>
        <w:t>Approval</w:t>
      </w:r>
      <w:r>
        <w:br/>
      </w:r>
      <w:r w:rsidRPr="00D53282">
        <w:rPr>
          <w:b/>
        </w:rPr>
        <w:t>Abstract:</w:t>
      </w:r>
      <w:r w:rsidRPr="00D53282">
        <w:t xml:space="preserve"> </w:t>
      </w:r>
      <w:r>
        <w:br/>
        <w:t>Update of solution#15 to remove EN.</w:t>
      </w:r>
    </w:p>
    <w:p w14:paraId="2CBFE43A" w14:textId="77777777" w:rsidR="007615D6" w:rsidRPr="005B25A1" w:rsidRDefault="007615D6" w:rsidP="007615D6">
      <w:pPr>
        <w:keepNext/>
        <w:keepLines/>
        <w:rPr>
          <w:b/>
          <w:bCs/>
        </w:rPr>
      </w:pPr>
      <w:r w:rsidRPr="005B25A1">
        <w:rPr>
          <w:b/>
          <w:bCs/>
        </w:rPr>
        <w:t>Convenor comment:</w:t>
      </w:r>
    </w:p>
    <w:p w14:paraId="58A34941" w14:textId="77777777" w:rsidR="007615D6" w:rsidRPr="005B25A1" w:rsidRDefault="007615D6" w:rsidP="007615D6">
      <w:pPr>
        <w:keepNext/>
        <w:keepLines/>
      </w:pPr>
      <w:r w:rsidRPr="005B25A1">
        <w:t>Handle.</w:t>
      </w:r>
    </w:p>
    <w:p w14:paraId="0B3E3332" w14:textId="77777777" w:rsidR="007615D6" w:rsidRPr="005B25A1" w:rsidRDefault="007615D6" w:rsidP="007615D6">
      <w:pPr>
        <w:keepNext/>
        <w:keepLines/>
        <w:rPr>
          <w:b/>
          <w:bCs/>
        </w:rPr>
      </w:pPr>
      <w:r w:rsidRPr="005B25A1">
        <w:rPr>
          <w:b/>
          <w:bCs/>
        </w:rPr>
        <w:t>Parallel discussion:</w:t>
      </w:r>
    </w:p>
    <w:p w14:paraId="6C3EC899" w14:textId="77777777" w:rsidR="007615D6" w:rsidRPr="005B25A1" w:rsidRDefault="007615D6" w:rsidP="007615D6">
      <w:pPr>
        <w:keepNext/>
        <w:keepLines/>
      </w:pPr>
      <w:r w:rsidRPr="005B25A1">
        <w:t>-</w:t>
      </w:r>
    </w:p>
    <w:p w14:paraId="3FA281B4" w14:textId="77777777" w:rsidR="007615D6" w:rsidRPr="005B25A1" w:rsidRDefault="007615D6" w:rsidP="007615D6">
      <w:pPr>
        <w:keepNext/>
        <w:keepLines/>
        <w:rPr>
          <w:b/>
          <w:bCs/>
        </w:rPr>
      </w:pPr>
      <w:r w:rsidRPr="005B25A1">
        <w:rPr>
          <w:b/>
          <w:bCs/>
        </w:rPr>
        <w:t>Plenary Discussion:</w:t>
      </w:r>
    </w:p>
    <w:p w14:paraId="5856B46D" w14:textId="77777777" w:rsidR="007615D6" w:rsidRPr="005B25A1" w:rsidRDefault="007615D6" w:rsidP="007615D6">
      <w:pPr>
        <w:keepNext/>
        <w:keepLines/>
      </w:pPr>
      <w:r>
        <w:rPr>
          <w:color w:val="FF0000"/>
        </w:rPr>
        <w:t>NO DISCUSSION RECORDED</w:t>
      </w:r>
    </w:p>
    <w:p w14:paraId="115491DE" w14:textId="77777777" w:rsidR="007615D6" w:rsidRPr="00EB0339" w:rsidRDefault="007615D6" w:rsidP="007615D6">
      <w:r w:rsidRPr="005B25A1">
        <w:rPr>
          <w:b/>
          <w:bCs/>
        </w:rPr>
        <w:t>Status:</w:t>
      </w:r>
      <w:r>
        <w:t xml:space="preserve"> </w:t>
      </w:r>
      <w:r>
        <w:rPr>
          <w:color w:val="0000FF"/>
        </w:rPr>
        <w:t>Not concluded</w:t>
      </w:r>
      <w:r>
        <w:t>.</w:t>
      </w:r>
    </w:p>
    <w:p w14:paraId="746CA413" w14:textId="77777777" w:rsidR="00E00DA6" w:rsidRDefault="007615D6" w:rsidP="000A3FBD">
      <w:pPr>
        <w:pStyle w:val="NormTop"/>
      </w:pPr>
      <w:r>
        <w:rPr>
          <w:color w:val="0000FF"/>
        </w:rPr>
        <w:t>S2-2506358</w:t>
      </w:r>
      <w:r w:rsidRPr="00D53282">
        <w:t xml:space="preserve"> </w:t>
      </w:r>
      <w:r>
        <w:t xml:space="preserve">(P-CR) 23.700-14: Update to Solution#17 on KI#3: Sensing Function Discovery and Sensing Entity Selection for 5GA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Key Issue #3: Sensing Entity and Sensing Function Discovery and (Re-)Selection.</w:t>
      </w:r>
    </w:p>
    <w:p w14:paraId="06DF501C" w14:textId="77777777" w:rsidR="007615D6" w:rsidRPr="005B25A1" w:rsidRDefault="007615D6" w:rsidP="007615D6">
      <w:pPr>
        <w:keepNext/>
        <w:keepLines/>
        <w:rPr>
          <w:b/>
          <w:bCs/>
        </w:rPr>
      </w:pPr>
      <w:r w:rsidRPr="005B25A1">
        <w:rPr>
          <w:b/>
          <w:bCs/>
        </w:rPr>
        <w:t>Parallel discussion:</w:t>
      </w:r>
    </w:p>
    <w:p w14:paraId="40110888" w14:textId="77777777" w:rsidR="007615D6" w:rsidRPr="005B25A1" w:rsidRDefault="007615D6" w:rsidP="007615D6">
      <w:pPr>
        <w:keepNext/>
        <w:keepLines/>
      </w:pPr>
      <w:r w:rsidRPr="005B25A1">
        <w:t>-</w:t>
      </w:r>
    </w:p>
    <w:p w14:paraId="68811262" w14:textId="77777777" w:rsidR="007615D6" w:rsidRPr="005B25A1" w:rsidRDefault="007615D6" w:rsidP="007615D6">
      <w:pPr>
        <w:keepNext/>
        <w:keepLines/>
        <w:rPr>
          <w:b/>
          <w:bCs/>
        </w:rPr>
      </w:pPr>
      <w:r w:rsidRPr="005B25A1">
        <w:rPr>
          <w:b/>
          <w:bCs/>
        </w:rPr>
        <w:t>Plenary Discussion:</w:t>
      </w:r>
    </w:p>
    <w:p w14:paraId="3AAB36A8" w14:textId="77777777" w:rsidR="007615D6" w:rsidRPr="005B25A1" w:rsidRDefault="007615D6" w:rsidP="007615D6">
      <w:pPr>
        <w:keepNext/>
        <w:keepLines/>
      </w:pPr>
      <w:r>
        <w:rPr>
          <w:color w:val="FF0000"/>
        </w:rPr>
        <w:t>NO DISCUSSION RECORDED</w:t>
      </w:r>
    </w:p>
    <w:p w14:paraId="555CAAF0" w14:textId="77777777" w:rsidR="007615D6" w:rsidRPr="00EB0339" w:rsidRDefault="007615D6" w:rsidP="007615D6">
      <w:r w:rsidRPr="005B25A1">
        <w:rPr>
          <w:b/>
          <w:bCs/>
        </w:rPr>
        <w:t>Status:</w:t>
      </w:r>
      <w:r>
        <w:t xml:space="preserve"> </w:t>
      </w:r>
      <w:r>
        <w:rPr>
          <w:color w:val="0000FF"/>
        </w:rPr>
        <w:t>Not concluded</w:t>
      </w:r>
      <w:r>
        <w:t>.</w:t>
      </w:r>
    </w:p>
    <w:p w14:paraId="5F16A635" w14:textId="77777777" w:rsidR="00E00DA6" w:rsidRDefault="007615D6" w:rsidP="000A3FBD">
      <w:pPr>
        <w:pStyle w:val="NormTop"/>
      </w:pPr>
      <w:r>
        <w:rPr>
          <w:color w:val="0000FF"/>
        </w:rPr>
        <w:t>S2-2506557</w:t>
      </w:r>
      <w:r w:rsidRPr="00D53282">
        <w:t xml:space="preserve"> </w:t>
      </w:r>
      <w:r>
        <w:t>(P-CR) 23.700-14: Update of solution #6 (Source: Interdigital)</w:t>
      </w:r>
      <w:r>
        <w:br/>
      </w:r>
      <w:r w:rsidRPr="00D53282">
        <w:rPr>
          <w:b/>
        </w:rPr>
        <w:t>Document for:</w:t>
      </w:r>
      <w:r w:rsidRPr="00D53282">
        <w:t xml:space="preserve"> </w:t>
      </w:r>
      <w:r>
        <w:t>Approval</w:t>
      </w:r>
      <w:r>
        <w:br/>
      </w:r>
      <w:r w:rsidRPr="00D53282">
        <w:rPr>
          <w:b/>
        </w:rPr>
        <w:t>Abstract:</w:t>
      </w:r>
      <w:r w:rsidRPr="00D53282">
        <w:t xml:space="preserve"> </w:t>
      </w:r>
    </w:p>
    <w:p w14:paraId="02F3241D" w14:textId="77777777" w:rsidR="007615D6" w:rsidRPr="005B25A1" w:rsidRDefault="007615D6" w:rsidP="007615D6">
      <w:pPr>
        <w:keepNext/>
        <w:keepLines/>
        <w:rPr>
          <w:b/>
          <w:bCs/>
        </w:rPr>
      </w:pPr>
      <w:r w:rsidRPr="005B25A1">
        <w:rPr>
          <w:b/>
          <w:bCs/>
        </w:rPr>
        <w:t>Parallel discussion:</w:t>
      </w:r>
    </w:p>
    <w:p w14:paraId="44BD0C61" w14:textId="77777777" w:rsidR="007615D6" w:rsidRPr="005B25A1" w:rsidRDefault="007615D6" w:rsidP="007615D6">
      <w:pPr>
        <w:keepNext/>
        <w:keepLines/>
      </w:pPr>
      <w:r w:rsidRPr="005B25A1">
        <w:t>-</w:t>
      </w:r>
    </w:p>
    <w:p w14:paraId="2390C6A6" w14:textId="77777777" w:rsidR="007615D6" w:rsidRPr="005B25A1" w:rsidRDefault="007615D6" w:rsidP="007615D6">
      <w:pPr>
        <w:keepNext/>
        <w:keepLines/>
        <w:rPr>
          <w:b/>
          <w:bCs/>
        </w:rPr>
      </w:pPr>
      <w:r w:rsidRPr="005B25A1">
        <w:rPr>
          <w:b/>
          <w:bCs/>
        </w:rPr>
        <w:t>Plenary Discussion:</w:t>
      </w:r>
    </w:p>
    <w:p w14:paraId="04219DE2" w14:textId="77777777" w:rsidR="007615D6" w:rsidRPr="005B25A1" w:rsidRDefault="007615D6" w:rsidP="007615D6">
      <w:pPr>
        <w:keepNext/>
        <w:keepLines/>
      </w:pPr>
      <w:r>
        <w:rPr>
          <w:color w:val="FF0000"/>
        </w:rPr>
        <w:t>NO DISCUSSION RECORDED</w:t>
      </w:r>
    </w:p>
    <w:p w14:paraId="18B296D5" w14:textId="77777777" w:rsidR="007615D6" w:rsidRPr="00EB0339" w:rsidRDefault="007615D6" w:rsidP="007615D6">
      <w:r w:rsidRPr="005B25A1">
        <w:rPr>
          <w:b/>
          <w:bCs/>
        </w:rPr>
        <w:t>Status:</w:t>
      </w:r>
      <w:r>
        <w:t xml:space="preserve"> </w:t>
      </w:r>
      <w:r>
        <w:rPr>
          <w:color w:val="0000FF"/>
        </w:rPr>
        <w:t>Not concluded</w:t>
      </w:r>
      <w:r>
        <w:t>.</w:t>
      </w:r>
    </w:p>
    <w:p w14:paraId="165137E8" w14:textId="77777777" w:rsidR="00E00DA6" w:rsidRDefault="007615D6" w:rsidP="000A3FBD">
      <w:pPr>
        <w:pStyle w:val="NormTop"/>
      </w:pPr>
      <w:r>
        <w:rPr>
          <w:color w:val="0000FF"/>
        </w:rPr>
        <w:t>S2-2507434</w:t>
      </w:r>
      <w:r w:rsidRPr="00D53282">
        <w:t xml:space="preserve"> </w:t>
      </w:r>
      <w:r>
        <w:t>(P-CR) 23.700-14: Update solution#11 Authorization and revocation based on sen</w:t>
      </w:r>
      <w:r>
        <w:lastRenderedPageBreak/>
        <w:t>sing service conditions (Source: Xiaomi)</w:t>
      </w:r>
      <w:r>
        <w:br/>
      </w:r>
      <w:r w:rsidRPr="00D53282">
        <w:rPr>
          <w:b/>
        </w:rPr>
        <w:t>Document for:</w:t>
      </w:r>
      <w:r w:rsidRPr="00D53282">
        <w:t xml:space="preserve"> </w:t>
      </w:r>
      <w:r>
        <w:t>Approval</w:t>
      </w:r>
      <w:r>
        <w:br/>
      </w:r>
      <w:r w:rsidRPr="00D53282">
        <w:rPr>
          <w:b/>
        </w:rPr>
        <w:t>Abstract:</w:t>
      </w:r>
      <w:r w:rsidRPr="00D53282">
        <w:t xml:space="preserve"> </w:t>
      </w:r>
    </w:p>
    <w:p w14:paraId="44DA808B" w14:textId="77777777" w:rsidR="007615D6" w:rsidRPr="005B25A1" w:rsidRDefault="007615D6" w:rsidP="007615D6">
      <w:pPr>
        <w:keepNext/>
        <w:keepLines/>
        <w:rPr>
          <w:b/>
          <w:bCs/>
        </w:rPr>
      </w:pPr>
      <w:r w:rsidRPr="005B25A1">
        <w:rPr>
          <w:b/>
          <w:bCs/>
        </w:rPr>
        <w:t>Parallel discussion:</w:t>
      </w:r>
    </w:p>
    <w:p w14:paraId="0D82365B" w14:textId="77777777" w:rsidR="007615D6" w:rsidRPr="005B25A1" w:rsidRDefault="007615D6" w:rsidP="007615D6">
      <w:pPr>
        <w:keepNext/>
        <w:keepLines/>
      </w:pPr>
      <w:r w:rsidRPr="005B25A1">
        <w:t>-</w:t>
      </w:r>
    </w:p>
    <w:p w14:paraId="576BFD13" w14:textId="77777777" w:rsidR="007615D6" w:rsidRPr="005B25A1" w:rsidRDefault="007615D6" w:rsidP="007615D6">
      <w:pPr>
        <w:keepNext/>
        <w:keepLines/>
        <w:rPr>
          <w:b/>
          <w:bCs/>
        </w:rPr>
      </w:pPr>
      <w:r w:rsidRPr="005B25A1">
        <w:rPr>
          <w:b/>
          <w:bCs/>
        </w:rPr>
        <w:t>Plenary Discussion:</w:t>
      </w:r>
    </w:p>
    <w:p w14:paraId="64D8AEB2" w14:textId="77777777" w:rsidR="007615D6" w:rsidRPr="005B25A1" w:rsidRDefault="007615D6" w:rsidP="007615D6">
      <w:pPr>
        <w:keepNext/>
        <w:keepLines/>
      </w:pPr>
      <w:r>
        <w:rPr>
          <w:color w:val="FF0000"/>
        </w:rPr>
        <w:t>NO DISCUSSION RECORDED</w:t>
      </w:r>
    </w:p>
    <w:p w14:paraId="67B2D8F9" w14:textId="77777777" w:rsidR="007615D6" w:rsidRPr="00EB0339" w:rsidRDefault="007615D6" w:rsidP="007615D6">
      <w:r w:rsidRPr="005B25A1">
        <w:rPr>
          <w:b/>
          <w:bCs/>
        </w:rPr>
        <w:t>Status:</w:t>
      </w:r>
      <w:r>
        <w:t xml:space="preserve"> </w:t>
      </w:r>
      <w:r>
        <w:rPr>
          <w:color w:val="0000FF"/>
        </w:rPr>
        <w:t>Not concluded</w:t>
      </w:r>
      <w:r>
        <w:t>.</w:t>
      </w:r>
    </w:p>
    <w:p w14:paraId="533AC164" w14:textId="77777777" w:rsidR="00E00DA6" w:rsidRDefault="007615D6" w:rsidP="000A3FBD">
      <w:pPr>
        <w:pStyle w:val="NormTop"/>
      </w:pPr>
      <w:r>
        <w:rPr>
          <w:color w:val="0000FF"/>
        </w:rPr>
        <w:t>S2-2506291</w:t>
      </w:r>
      <w:r w:rsidRPr="00D53282">
        <w:t xml:space="preserve"> </w:t>
      </w:r>
      <w:r>
        <w:t>(P-CR) 23.700-14: Update to solution #18 on sensing data and the associated information transport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solution update to solution #18 on sensing data and the associated information transport for the </w:t>
      </w:r>
      <w:proofErr w:type="spellStart"/>
      <w:r>
        <w:t>FS_Sensing_ARC</w:t>
      </w:r>
      <w:proofErr w:type="spellEnd"/>
      <w:r>
        <w:t xml:space="preserve"> TR 23.700-14.</w:t>
      </w:r>
    </w:p>
    <w:p w14:paraId="1019F99D" w14:textId="77777777" w:rsidR="007615D6" w:rsidRPr="005B25A1" w:rsidRDefault="007615D6" w:rsidP="007615D6">
      <w:pPr>
        <w:keepNext/>
        <w:keepLines/>
        <w:rPr>
          <w:b/>
          <w:bCs/>
        </w:rPr>
      </w:pPr>
      <w:r w:rsidRPr="005B25A1">
        <w:rPr>
          <w:b/>
          <w:bCs/>
        </w:rPr>
        <w:t>Parallel discussion:</w:t>
      </w:r>
    </w:p>
    <w:p w14:paraId="4F89BF2C" w14:textId="77777777" w:rsidR="007615D6" w:rsidRPr="005B25A1" w:rsidRDefault="007615D6" w:rsidP="007615D6">
      <w:pPr>
        <w:keepNext/>
        <w:keepLines/>
      </w:pPr>
      <w:r w:rsidRPr="005B25A1">
        <w:t>-</w:t>
      </w:r>
    </w:p>
    <w:p w14:paraId="7277CB3B" w14:textId="77777777" w:rsidR="007615D6" w:rsidRPr="005B25A1" w:rsidRDefault="007615D6" w:rsidP="007615D6">
      <w:pPr>
        <w:keepNext/>
        <w:keepLines/>
        <w:rPr>
          <w:b/>
          <w:bCs/>
        </w:rPr>
      </w:pPr>
      <w:r w:rsidRPr="005B25A1">
        <w:rPr>
          <w:b/>
          <w:bCs/>
        </w:rPr>
        <w:t>Plenary Discussion:</w:t>
      </w:r>
    </w:p>
    <w:p w14:paraId="78BC84E0" w14:textId="77777777" w:rsidR="007615D6" w:rsidRPr="005B25A1" w:rsidRDefault="007615D6" w:rsidP="007615D6">
      <w:pPr>
        <w:keepNext/>
        <w:keepLines/>
      </w:pPr>
      <w:r>
        <w:rPr>
          <w:color w:val="FF0000"/>
        </w:rPr>
        <w:t>NO DISCUSSION RECORDED</w:t>
      </w:r>
    </w:p>
    <w:p w14:paraId="73427BAF" w14:textId="77777777" w:rsidR="007615D6" w:rsidRPr="00EB0339" w:rsidRDefault="007615D6" w:rsidP="007615D6">
      <w:r w:rsidRPr="005B25A1">
        <w:rPr>
          <w:b/>
          <w:bCs/>
        </w:rPr>
        <w:t>Status:</w:t>
      </w:r>
      <w:r>
        <w:t xml:space="preserve"> </w:t>
      </w:r>
      <w:r>
        <w:rPr>
          <w:color w:val="0000FF"/>
        </w:rPr>
        <w:t>Not concluded</w:t>
      </w:r>
      <w:r>
        <w:t>.</w:t>
      </w:r>
    </w:p>
    <w:p w14:paraId="588FE195" w14:textId="77777777" w:rsidR="00E00DA6" w:rsidRDefault="007615D6" w:rsidP="000A3FBD">
      <w:pPr>
        <w:pStyle w:val="NormTop"/>
      </w:pPr>
      <w:r>
        <w:rPr>
          <w:color w:val="0000FF"/>
        </w:rPr>
        <w:t>S2-2507433</w:t>
      </w:r>
      <w:r w:rsidRPr="00D53282">
        <w:t xml:space="preserve"> </w:t>
      </w:r>
      <w:r>
        <w:t>(P-CR) 23.700-14: Update solution#3 High-level procedure and architecture for sensing conditions (Source: Xiaomi)</w:t>
      </w:r>
      <w:r>
        <w:br/>
      </w:r>
      <w:r w:rsidRPr="00D53282">
        <w:rPr>
          <w:b/>
        </w:rPr>
        <w:t>Document for:</w:t>
      </w:r>
      <w:r w:rsidRPr="00D53282">
        <w:t xml:space="preserve"> </w:t>
      </w:r>
      <w:r>
        <w:t>Approval</w:t>
      </w:r>
      <w:r>
        <w:br/>
      </w:r>
      <w:r w:rsidRPr="00D53282">
        <w:rPr>
          <w:b/>
        </w:rPr>
        <w:t>Abstract:</w:t>
      </w:r>
      <w:r w:rsidRPr="00D53282">
        <w:t xml:space="preserve"> </w:t>
      </w:r>
    </w:p>
    <w:p w14:paraId="22CDF875" w14:textId="77777777" w:rsidR="007615D6" w:rsidRPr="005B25A1" w:rsidRDefault="007615D6" w:rsidP="007615D6">
      <w:pPr>
        <w:keepNext/>
        <w:keepLines/>
        <w:rPr>
          <w:b/>
          <w:bCs/>
        </w:rPr>
      </w:pPr>
      <w:r w:rsidRPr="005B25A1">
        <w:rPr>
          <w:b/>
          <w:bCs/>
        </w:rPr>
        <w:t>Convenor comment:</w:t>
      </w:r>
    </w:p>
    <w:p w14:paraId="52C1667C" w14:textId="77777777" w:rsidR="007615D6" w:rsidRPr="005B25A1" w:rsidRDefault="007615D6" w:rsidP="007615D6">
      <w:pPr>
        <w:keepNext/>
        <w:keepLines/>
      </w:pPr>
      <w:r w:rsidRPr="005B25A1">
        <w:t>Merge into S2-2507307.</w:t>
      </w:r>
    </w:p>
    <w:p w14:paraId="608595E9" w14:textId="77777777" w:rsidR="007615D6" w:rsidRPr="005B25A1" w:rsidRDefault="007615D6" w:rsidP="007615D6">
      <w:pPr>
        <w:keepNext/>
        <w:keepLines/>
        <w:rPr>
          <w:b/>
          <w:bCs/>
        </w:rPr>
      </w:pPr>
      <w:r w:rsidRPr="005B25A1">
        <w:rPr>
          <w:b/>
          <w:bCs/>
        </w:rPr>
        <w:t>Parallel discussion:</w:t>
      </w:r>
    </w:p>
    <w:p w14:paraId="7FD4F6F0" w14:textId="77777777" w:rsidR="007615D6" w:rsidRPr="005B25A1" w:rsidRDefault="007615D6" w:rsidP="007615D6">
      <w:pPr>
        <w:keepNext/>
        <w:keepLines/>
      </w:pPr>
      <w:r w:rsidRPr="005B25A1">
        <w:t>-</w:t>
      </w:r>
    </w:p>
    <w:p w14:paraId="28125996" w14:textId="77777777" w:rsidR="007615D6" w:rsidRPr="005B25A1" w:rsidRDefault="007615D6" w:rsidP="007615D6">
      <w:pPr>
        <w:keepNext/>
        <w:keepLines/>
        <w:rPr>
          <w:b/>
          <w:bCs/>
        </w:rPr>
      </w:pPr>
      <w:r w:rsidRPr="005B25A1">
        <w:rPr>
          <w:b/>
          <w:bCs/>
        </w:rPr>
        <w:t>Plenary Discussion:</w:t>
      </w:r>
    </w:p>
    <w:p w14:paraId="6303A7D5" w14:textId="77777777" w:rsidR="007615D6" w:rsidRPr="005B25A1" w:rsidRDefault="007615D6" w:rsidP="007615D6">
      <w:pPr>
        <w:keepNext/>
        <w:keepLines/>
      </w:pPr>
      <w:r>
        <w:rPr>
          <w:color w:val="FF0000"/>
        </w:rPr>
        <w:t>NO DISCUSSION RECORDED</w:t>
      </w:r>
    </w:p>
    <w:p w14:paraId="1E4A7624" w14:textId="77777777" w:rsidR="007615D6" w:rsidRPr="00EB0339" w:rsidRDefault="007615D6" w:rsidP="007615D6">
      <w:r w:rsidRPr="005B25A1">
        <w:rPr>
          <w:b/>
          <w:bCs/>
        </w:rPr>
        <w:t>Status:</w:t>
      </w:r>
      <w:r>
        <w:t xml:space="preserve"> </w:t>
      </w:r>
      <w:r>
        <w:rPr>
          <w:color w:val="0000FF"/>
        </w:rPr>
        <w:t>Not concluded</w:t>
      </w:r>
      <w:r>
        <w:t>.</w:t>
      </w:r>
    </w:p>
    <w:p w14:paraId="29A2FBCD" w14:textId="77777777" w:rsidR="00E00DA6" w:rsidRDefault="007615D6" w:rsidP="000A3FBD">
      <w:pPr>
        <w:pStyle w:val="NormTop"/>
      </w:pPr>
      <w:r>
        <w:rPr>
          <w:color w:val="0000FF"/>
        </w:rPr>
        <w:t>S2-2507245</w:t>
      </w:r>
      <w:r w:rsidRPr="00D53282">
        <w:t xml:space="preserve"> </w:t>
      </w:r>
      <w:r>
        <w:t>(P-CR) 23.700-14: Solution#3 update about the split of SCF and SPF (Source: TO</w:t>
      </w:r>
      <w:r>
        <w:lastRenderedPageBreak/>
        <w:t>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#3 about the split of SCF and SPF.</w:t>
      </w:r>
    </w:p>
    <w:p w14:paraId="6CA2AE34" w14:textId="77777777" w:rsidR="007615D6" w:rsidRPr="005B25A1" w:rsidRDefault="007615D6" w:rsidP="007615D6">
      <w:pPr>
        <w:keepNext/>
        <w:keepLines/>
        <w:rPr>
          <w:b/>
          <w:bCs/>
        </w:rPr>
      </w:pPr>
      <w:r w:rsidRPr="005B25A1">
        <w:rPr>
          <w:b/>
          <w:bCs/>
        </w:rPr>
        <w:t>Convenor comment:</w:t>
      </w:r>
    </w:p>
    <w:p w14:paraId="3801ECB7" w14:textId="77777777" w:rsidR="007615D6" w:rsidRPr="005B25A1" w:rsidRDefault="007615D6" w:rsidP="007615D6">
      <w:pPr>
        <w:keepNext/>
        <w:keepLines/>
      </w:pPr>
      <w:r w:rsidRPr="005B25A1">
        <w:t>Merge into S2-2507307.</w:t>
      </w:r>
    </w:p>
    <w:p w14:paraId="3CE2EAA5" w14:textId="77777777" w:rsidR="007615D6" w:rsidRPr="005B25A1" w:rsidRDefault="007615D6" w:rsidP="007615D6">
      <w:pPr>
        <w:keepNext/>
        <w:keepLines/>
        <w:rPr>
          <w:b/>
          <w:bCs/>
        </w:rPr>
      </w:pPr>
      <w:r w:rsidRPr="005B25A1">
        <w:rPr>
          <w:b/>
          <w:bCs/>
        </w:rPr>
        <w:t>Parallel discussion:</w:t>
      </w:r>
    </w:p>
    <w:p w14:paraId="68507E53" w14:textId="77777777" w:rsidR="007615D6" w:rsidRPr="005B25A1" w:rsidRDefault="007615D6" w:rsidP="007615D6">
      <w:pPr>
        <w:keepNext/>
        <w:keepLines/>
      </w:pPr>
      <w:r w:rsidRPr="005B25A1">
        <w:t>-</w:t>
      </w:r>
    </w:p>
    <w:p w14:paraId="730B33CE" w14:textId="77777777" w:rsidR="007615D6" w:rsidRPr="005B25A1" w:rsidRDefault="007615D6" w:rsidP="007615D6">
      <w:pPr>
        <w:keepNext/>
        <w:keepLines/>
        <w:rPr>
          <w:b/>
          <w:bCs/>
        </w:rPr>
      </w:pPr>
      <w:r w:rsidRPr="005B25A1">
        <w:rPr>
          <w:b/>
          <w:bCs/>
        </w:rPr>
        <w:t>Plenary Discussion:</w:t>
      </w:r>
    </w:p>
    <w:p w14:paraId="0FCF5721" w14:textId="77777777" w:rsidR="007615D6" w:rsidRPr="005B25A1" w:rsidRDefault="007615D6" w:rsidP="007615D6">
      <w:pPr>
        <w:keepNext/>
        <w:keepLines/>
      </w:pPr>
      <w:r>
        <w:rPr>
          <w:color w:val="FF0000"/>
        </w:rPr>
        <w:t>NO DISCUSSION RECORDED</w:t>
      </w:r>
    </w:p>
    <w:p w14:paraId="204E590B" w14:textId="77777777" w:rsidR="007615D6" w:rsidRPr="00EB0339" w:rsidRDefault="007615D6" w:rsidP="007615D6">
      <w:r w:rsidRPr="005B25A1">
        <w:rPr>
          <w:b/>
          <w:bCs/>
        </w:rPr>
        <w:t>Status:</w:t>
      </w:r>
      <w:r>
        <w:t xml:space="preserve"> </w:t>
      </w:r>
      <w:r>
        <w:rPr>
          <w:color w:val="0000FF"/>
        </w:rPr>
        <w:t>Not concluded</w:t>
      </w:r>
      <w:r>
        <w:t>.</w:t>
      </w:r>
    </w:p>
    <w:p w14:paraId="78BABC7B" w14:textId="77777777" w:rsidR="00E00DA6" w:rsidRDefault="007615D6" w:rsidP="000A3FBD">
      <w:pPr>
        <w:pStyle w:val="NormTop"/>
      </w:pPr>
      <w:r>
        <w:rPr>
          <w:color w:val="0000FF"/>
        </w:rPr>
        <w:t>S2-2506608</w:t>
      </w:r>
      <w:r w:rsidRPr="00D53282">
        <w:t xml:space="preserve"> </w:t>
      </w:r>
      <w:r>
        <w:t>(P-CR) 23.700-14: Solution update for KI#3_Update Solution#13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update sol#13 and EN resolving.</w:t>
      </w:r>
    </w:p>
    <w:p w14:paraId="2EDDB172" w14:textId="77777777" w:rsidR="007615D6" w:rsidRPr="005B25A1" w:rsidRDefault="007615D6" w:rsidP="007615D6">
      <w:pPr>
        <w:keepNext/>
        <w:keepLines/>
        <w:rPr>
          <w:b/>
          <w:bCs/>
        </w:rPr>
      </w:pPr>
      <w:r w:rsidRPr="005B25A1">
        <w:rPr>
          <w:b/>
          <w:bCs/>
        </w:rPr>
        <w:t>Parallel discussion:</w:t>
      </w:r>
    </w:p>
    <w:p w14:paraId="09ED3883" w14:textId="77777777" w:rsidR="007615D6" w:rsidRPr="005B25A1" w:rsidRDefault="007615D6" w:rsidP="007615D6">
      <w:pPr>
        <w:keepNext/>
        <w:keepLines/>
      </w:pPr>
      <w:r w:rsidRPr="005B25A1">
        <w:t>-</w:t>
      </w:r>
    </w:p>
    <w:p w14:paraId="6C9DA1C0" w14:textId="77777777" w:rsidR="007615D6" w:rsidRPr="005B25A1" w:rsidRDefault="007615D6" w:rsidP="007615D6">
      <w:pPr>
        <w:keepNext/>
        <w:keepLines/>
        <w:rPr>
          <w:b/>
          <w:bCs/>
        </w:rPr>
      </w:pPr>
      <w:r w:rsidRPr="005B25A1">
        <w:rPr>
          <w:b/>
          <w:bCs/>
        </w:rPr>
        <w:t>Plenary Discussion:</w:t>
      </w:r>
    </w:p>
    <w:p w14:paraId="76532A5F" w14:textId="77777777" w:rsidR="007615D6" w:rsidRPr="005B25A1" w:rsidRDefault="007615D6" w:rsidP="007615D6">
      <w:pPr>
        <w:keepNext/>
        <w:keepLines/>
      </w:pPr>
      <w:r>
        <w:rPr>
          <w:color w:val="FF0000"/>
        </w:rPr>
        <w:t>NO DISCUSSION RECORDED</w:t>
      </w:r>
    </w:p>
    <w:p w14:paraId="6F8D86CE" w14:textId="77777777" w:rsidR="007615D6" w:rsidRPr="00EB0339" w:rsidRDefault="007615D6" w:rsidP="007615D6">
      <w:r w:rsidRPr="005B25A1">
        <w:rPr>
          <w:b/>
          <w:bCs/>
        </w:rPr>
        <w:t>Status:</w:t>
      </w:r>
      <w:r>
        <w:t xml:space="preserve"> </w:t>
      </w:r>
      <w:r>
        <w:rPr>
          <w:color w:val="0000FF"/>
        </w:rPr>
        <w:t>Not concluded</w:t>
      </w:r>
      <w:r>
        <w:t>.</w:t>
      </w:r>
    </w:p>
    <w:p w14:paraId="23797643" w14:textId="77777777" w:rsidR="00E00DA6" w:rsidRDefault="007615D6" w:rsidP="000A3FBD">
      <w:pPr>
        <w:pStyle w:val="NormTop"/>
      </w:pPr>
      <w:r>
        <w:rPr>
          <w:color w:val="0000FF"/>
        </w:rPr>
        <w:t>S2-2506984</w:t>
      </w:r>
      <w:r w:rsidRPr="00D53282">
        <w:t xml:space="preserve"> </w:t>
      </w:r>
      <w:r>
        <w:t xml:space="preserve">(P-CR) 23.700-14: Solution 6.4 Update: Hierarchical </w:t>
      </w:r>
      <w:proofErr w:type="spellStart"/>
      <w:r>
        <w:t>SeMF</w:t>
      </w:r>
      <w:proofErr w:type="spellEnd"/>
      <w:r>
        <w:t xml:space="preserve"> Support (Source: ETRI)</w:t>
      </w:r>
      <w:r>
        <w:br/>
      </w:r>
      <w:r w:rsidRPr="00D53282">
        <w:rPr>
          <w:b/>
        </w:rPr>
        <w:t>Document for:</w:t>
      </w:r>
      <w:r w:rsidRPr="00D53282">
        <w:t xml:space="preserve"> </w:t>
      </w:r>
      <w:r>
        <w:t>Approval</w:t>
      </w:r>
      <w:r>
        <w:br/>
      </w:r>
      <w:r w:rsidRPr="00D53282">
        <w:rPr>
          <w:b/>
        </w:rPr>
        <w:t>Abstract:</w:t>
      </w:r>
      <w:r w:rsidRPr="00D53282">
        <w:t xml:space="preserve"> </w:t>
      </w:r>
      <w:r>
        <w:br/>
        <w:t>The proposal enhances the discovery procedure and selection efficiency in multi-coverage, multi-domain sensing environments by introducing a hierarchical/multi-</w:t>
      </w:r>
      <w:proofErr w:type="spellStart"/>
      <w:r>
        <w:t>SeMF</w:t>
      </w:r>
      <w:proofErr w:type="spellEnd"/>
      <w:r>
        <w:t xml:space="preserve"> structure.</w:t>
      </w:r>
    </w:p>
    <w:p w14:paraId="05BAB1B3" w14:textId="77777777" w:rsidR="007615D6" w:rsidRPr="005B25A1" w:rsidRDefault="007615D6" w:rsidP="007615D6">
      <w:pPr>
        <w:keepNext/>
        <w:keepLines/>
        <w:rPr>
          <w:b/>
          <w:bCs/>
        </w:rPr>
      </w:pPr>
      <w:r w:rsidRPr="005B25A1">
        <w:rPr>
          <w:b/>
          <w:bCs/>
        </w:rPr>
        <w:t>Parallel discussion:</w:t>
      </w:r>
    </w:p>
    <w:p w14:paraId="663FCCD5" w14:textId="77777777" w:rsidR="007615D6" w:rsidRPr="005B25A1" w:rsidRDefault="007615D6" w:rsidP="007615D6">
      <w:pPr>
        <w:keepNext/>
        <w:keepLines/>
      </w:pPr>
      <w:r w:rsidRPr="005B25A1">
        <w:t>-</w:t>
      </w:r>
    </w:p>
    <w:p w14:paraId="38A1F90C" w14:textId="77777777" w:rsidR="007615D6" w:rsidRPr="005B25A1" w:rsidRDefault="007615D6" w:rsidP="007615D6">
      <w:pPr>
        <w:keepNext/>
        <w:keepLines/>
        <w:rPr>
          <w:b/>
          <w:bCs/>
        </w:rPr>
      </w:pPr>
      <w:r w:rsidRPr="005B25A1">
        <w:rPr>
          <w:b/>
          <w:bCs/>
        </w:rPr>
        <w:t>Plenary Discussion:</w:t>
      </w:r>
    </w:p>
    <w:p w14:paraId="38DC09E4" w14:textId="77777777" w:rsidR="007615D6" w:rsidRPr="005B25A1" w:rsidRDefault="007615D6" w:rsidP="007615D6">
      <w:pPr>
        <w:keepNext/>
        <w:keepLines/>
      </w:pPr>
      <w:r>
        <w:rPr>
          <w:color w:val="FF0000"/>
        </w:rPr>
        <w:t>NO DISCUSSION RECORDED</w:t>
      </w:r>
    </w:p>
    <w:p w14:paraId="6C744312" w14:textId="77777777" w:rsidR="007615D6" w:rsidRPr="00EB0339" w:rsidRDefault="007615D6" w:rsidP="007615D6">
      <w:r w:rsidRPr="005B25A1">
        <w:rPr>
          <w:b/>
          <w:bCs/>
        </w:rPr>
        <w:t>Status:</w:t>
      </w:r>
      <w:r>
        <w:t xml:space="preserve"> </w:t>
      </w:r>
      <w:r>
        <w:rPr>
          <w:color w:val="0000FF"/>
        </w:rPr>
        <w:t>Not concluded</w:t>
      </w:r>
      <w:r>
        <w:t>.</w:t>
      </w:r>
    </w:p>
    <w:p w14:paraId="433E022C" w14:textId="77777777" w:rsidR="00E00DA6" w:rsidRDefault="007615D6" w:rsidP="000A3FBD">
      <w:pPr>
        <w:pStyle w:val="NormTop"/>
      </w:pPr>
      <w:r>
        <w:rPr>
          <w:color w:val="0000FF"/>
        </w:rPr>
        <w:t>S2-2506629</w:t>
      </w:r>
      <w:r w:rsidRPr="00D53282">
        <w:t xml:space="preserve"> </w:t>
      </w:r>
      <w:r>
        <w:t>(P-CR) 23.700-14: [KI#2, 5] Solution#2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Solution#2 in TR 23.700-14.</w:t>
      </w:r>
    </w:p>
    <w:p w14:paraId="3CE63CE8" w14:textId="77777777" w:rsidR="007615D6" w:rsidRPr="005B25A1" w:rsidRDefault="007615D6" w:rsidP="007615D6">
      <w:pPr>
        <w:keepNext/>
        <w:keepLines/>
        <w:rPr>
          <w:b/>
          <w:bCs/>
        </w:rPr>
      </w:pPr>
      <w:r w:rsidRPr="005B25A1">
        <w:rPr>
          <w:b/>
          <w:bCs/>
        </w:rPr>
        <w:t>Parallel discussion:</w:t>
      </w:r>
    </w:p>
    <w:p w14:paraId="67BB71D6" w14:textId="77777777" w:rsidR="007615D6" w:rsidRPr="005B25A1" w:rsidRDefault="007615D6" w:rsidP="007615D6">
      <w:pPr>
        <w:keepNext/>
        <w:keepLines/>
      </w:pPr>
      <w:r w:rsidRPr="005B25A1">
        <w:t>-</w:t>
      </w:r>
    </w:p>
    <w:p w14:paraId="1D0B0B9E" w14:textId="77777777" w:rsidR="007615D6" w:rsidRPr="005B25A1" w:rsidRDefault="007615D6" w:rsidP="007615D6">
      <w:pPr>
        <w:keepNext/>
        <w:keepLines/>
        <w:rPr>
          <w:b/>
          <w:bCs/>
        </w:rPr>
      </w:pPr>
      <w:r w:rsidRPr="005B25A1">
        <w:rPr>
          <w:b/>
          <w:bCs/>
        </w:rPr>
        <w:t>Plenary Discussion:</w:t>
      </w:r>
    </w:p>
    <w:p w14:paraId="4BC95CF4" w14:textId="77777777" w:rsidR="007615D6" w:rsidRPr="005B25A1" w:rsidRDefault="007615D6" w:rsidP="007615D6">
      <w:pPr>
        <w:keepNext/>
        <w:keepLines/>
      </w:pPr>
      <w:r>
        <w:rPr>
          <w:color w:val="FF0000"/>
        </w:rPr>
        <w:t>NO DISCUSSION RECORDED</w:t>
      </w:r>
    </w:p>
    <w:p w14:paraId="06FFCB18" w14:textId="77777777" w:rsidR="007615D6" w:rsidRPr="00EB0339" w:rsidRDefault="007615D6" w:rsidP="007615D6">
      <w:r w:rsidRPr="005B25A1">
        <w:rPr>
          <w:b/>
          <w:bCs/>
        </w:rPr>
        <w:t>Status:</w:t>
      </w:r>
      <w:r>
        <w:t xml:space="preserve"> </w:t>
      </w:r>
      <w:r>
        <w:rPr>
          <w:color w:val="0000FF"/>
        </w:rPr>
        <w:t>Not concluded</w:t>
      </w:r>
      <w:r>
        <w:t>.</w:t>
      </w:r>
    </w:p>
    <w:p w14:paraId="1E1F1204" w14:textId="77777777" w:rsidR="00E00DA6" w:rsidRDefault="007615D6" w:rsidP="000A3FBD">
      <w:pPr>
        <w:pStyle w:val="NormTop"/>
      </w:pPr>
      <w:r>
        <w:rPr>
          <w:color w:val="0000FF"/>
        </w:rPr>
        <w:t>S2-2506696</w:t>
      </w:r>
      <w:r w:rsidRPr="00D53282">
        <w:t xml:space="preserve"> </w:t>
      </w:r>
      <w:r>
        <w:t>(P-CR) 23.700-14: KI#3, Sol #16: Update to include the selection criteria (Sou</w:t>
      </w:r>
      <w:r>
        <w:lastRenderedPageBreak/>
        <w:t xml:space="preserve">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solution #16 for KI3 including the clarification of sensing entities, removal of EN and addition of the selection criteria details.</w:t>
      </w:r>
    </w:p>
    <w:p w14:paraId="2902E312" w14:textId="77777777" w:rsidR="007615D6" w:rsidRPr="005B25A1" w:rsidRDefault="007615D6" w:rsidP="007615D6">
      <w:pPr>
        <w:keepNext/>
        <w:keepLines/>
        <w:rPr>
          <w:b/>
          <w:bCs/>
        </w:rPr>
      </w:pPr>
      <w:r w:rsidRPr="005B25A1">
        <w:rPr>
          <w:b/>
          <w:bCs/>
        </w:rPr>
        <w:t>Parallel discussion:</w:t>
      </w:r>
    </w:p>
    <w:p w14:paraId="6ECDE52E" w14:textId="77777777" w:rsidR="007615D6" w:rsidRPr="005B25A1" w:rsidRDefault="007615D6" w:rsidP="007615D6">
      <w:pPr>
        <w:keepNext/>
        <w:keepLines/>
      </w:pPr>
      <w:r w:rsidRPr="005B25A1">
        <w:t>-</w:t>
      </w:r>
    </w:p>
    <w:p w14:paraId="6BDE0607" w14:textId="77777777" w:rsidR="007615D6" w:rsidRPr="005B25A1" w:rsidRDefault="007615D6" w:rsidP="007615D6">
      <w:pPr>
        <w:keepNext/>
        <w:keepLines/>
        <w:rPr>
          <w:b/>
          <w:bCs/>
        </w:rPr>
      </w:pPr>
      <w:r w:rsidRPr="005B25A1">
        <w:rPr>
          <w:b/>
          <w:bCs/>
        </w:rPr>
        <w:t>Plenary Discussion:</w:t>
      </w:r>
    </w:p>
    <w:p w14:paraId="3F9A1F2C" w14:textId="77777777" w:rsidR="007615D6" w:rsidRPr="005B25A1" w:rsidRDefault="007615D6" w:rsidP="007615D6">
      <w:pPr>
        <w:keepNext/>
        <w:keepLines/>
      </w:pPr>
      <w:r>
        <w:rPr>
          <w:color w:val="FF0000"/>
        </w:rPr>
        <w:t>NO DISCUSSION RECORDED</w:t>
      </w:r>
    </w:p>
    <w:p w14:paraId="16AAB2BA" w14:textId="77777777" w:rsidR="007615D6" w:rsidRPr="00EB0339" w:rsidRDefault="007615D6" w:rsidP="007615D6">
      <w:r w:rsidRPr="005B25A1">
        <w:rPr>
          <w:b/>
          <w:bCs/>
        </w:rPr>
        <w:t>Status:</w:t>
      </w:r>
      <w:r>
        <w:t xml:space="preserve"> </w:t>
      </w:r>
      <w:r>
        <w:rPr>
          <w:color w:val="0000FF"/>
        </w:rPr>
        <w:t>Not concluded</w:t>
      </w:r>
      <w:r>
        <w:t>.</w:t>
      </w:r>
    </w:p>
    <w:p w14:paraId="2D9757F2" w14:textId="77777777" w:rsidR="00E00DA6" w:rsidRDefault="007615D6" w:rsidP="000A3FBD">
      <w:pPr>
        <w:pStyle w:val="NormTop"/>
      </w:pPr>
      <w:r>
        <w:rPr>
          <w:color w:val="0000FF"/>
        </w:rPr>
        <w:t>S2-2506697</w:t>
      </w:r>
      <w:r w:rsidRPr="00D53282">
        <w:t xml:space="preserve"> </w:t>
      </w:r>
      <w:r>
        <w:t xml:space="preserve">(P-CR) 23.700-14: KI#6, Sol #20: Update to focus on configuration parameters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Solution#20 including the terms alignment, details on configuration parameters and other clean-ups.</w:t>
      </w:r>
    </w:p>
    <w:p w14:paraId="2215B89B" w14:textId="77777777" w:rsidR="007615D6" w:rsidRPr="005B25A1" w:rsidRDefault="007615D6" w:rsidP="007615D6">
      <w:pPr>
        <w:keepNext/>
        <w:keepLines/>
        <w:rPr>
          <w:b/>
          <w:bCs/>
        </w:rPr>
      </w:pPr>
      <w:r w:rsidRPr="005B25A1">
        <w:rPr>
          <w:b/>
          <w:bCs/>
        </w:rPr>
        <w:t>Parallel discussion:</w:t>
      </w:r>
    </w:p>
    <w:p w14:paraId="3657D60B" w14:textId="77777777" w:rsidR="007615D6" w:rsidRPr="005B25A1" w:rsidRDefault="007615D6" w:rsidP="007615D6">
      <w:pPr>
        <w:keepNext/>
        <w:keepLines/>
      </w:pPr>
      <w:r w:rsidRPr="005B25A1">
        <w:t>-</w:t>
      </w:r>
    </w:p>
    <w:p w14:paraId="62BB45A0" w14:textId="77777777" w:rsidR="007615D6" w:rsidRPr="005B25A1" w:rsidRDefault="007615D6" w:rsidP="007615D6">
      <w:pPr>
        <w:keepNext/>
        <w:keepLines/>
        <w:rPr>
          <w:b/>
          <w:bCs/>
        </w:rPr>
      </w:pPr>
      <w:r w:rsidRPr="005B25A1">
        <w:rPr>
          <w:b/>
          <w:bCs/>
        </w:rPr>
        <w:t>Plenary Discussion:</w:t>
      </w:r>
    </w:p>
    <w:p w14:paraId="456AFEF7" w14:textId="77777777" w:rsidR="007615D6" w:rsidRPr="005B25A1" w:rsidRDefault="007615D6" w:rsidP="007615D6">
      <w:pPr>
        <w:keepNext/>
        <w:keepLines/>
      </w:pPr>
      <w:r>
        <w:rPr>
          <w:color w:val="FF0000"/>
        </w:rPr>
        <w:t>NO DISCUSSION RECORDED</w:t>
      </w:r>
    </w:p>
    <w:p w14:paraId="34C41C87" w14:textId="77777777" w:rsidR="007615D6" w:rsidRPr="00EB0339" w:rsidRDefault="007615D6" w:rsidP="007615D6">
      <w:r w:rsidRPr="005B25A1">
        <w:rPr>
          <w:b/>
          <w:bCs/>
        </w:rPr>
        <w:t>Status:</w:t>
      </w:r>
      <w:r>
        <w:t xml:space="preserve"> </w:t>
      </w:r>
      <w:r>
        <w:rPr>
          <w:color w:val="0000FF"/>
        </w:rPr>
        <w:t>Not concluded</w:t>
      </w:r>
      <w:r>
        <w:t>.</w:t>
      </w:r>
    </w:p>
    <w:p w14:paraId="628735DE" w14:textId="77777777" w:rsidR="00E00DA6" w:rsidRDefault="007615D6" w:rsidP="000A3FBD">
      <w:pPr>
        <w:pStyle w:val="NormTop"/>
      </w:pPr>
      <w:r>
        <w:rPr>
          <w:color w:val="0000FF"/>
        </w:rPr>
        <w:t>S2-2506817</w:t>
      </w:r>
      <w:r w:rsidRPr="00D53282">
        <w:t xml:space="preserve"> </w:t>
      </w:r>
      <w:r>
        <w:t>(P-CR) 23.700-14: Solution#8 Update on Service authorization and revocation (Source: China Mobile)</w:t>
      </w:r>
      <w:r>
        <w:br/>
      </w:r>
      <w:r w:rsidRPr="00D53282">
        <w:rPr>
          <w:b/>
        </w:rPr>
        <w:t>Document for:</w:t>
      </w:r>
      <w:r w:rsidRPr="00D53282">
        <w:t xml:space="preserve"> </w:t>
      </w:r>
      <w:r>
        <w:t>Approval</w:t>
      </w:r>
      <w:r>
        <w:br/>
      </w:r>
      <w:r w:rsidRPr="00D53282">
        <w:rPr>
          <w:b/>
        </w:rPr>
        <w:t>Abstract:</w:t>
      </w:r>
      <w:r w:rsidRPr="00D53282">
        <w:t xml:space="preserve"> </w:t>
      </w:r>
    </w:p>
    <w:p w14:paraId="782A62C8" w14:textId="77777777" w:rsidR="007615D6" w:rsidRPr="005B25A1" w:rsidRDefault="007615D6" w:rsidP="007615D6">
      <w:pPr>
        <w:keepNext/>
        <w:keepLines/>
        <w:rPr>
          <w:b/>
          <w:bCs/>
        </w:rPr>
      </w:pPr>
      <w:r w:rsidRPr="005B25A1">
        <w:rPr>
          <w:b/>
          <w:bCs/>
        </w:rPr>
        <w:t>Parallel discussion:</w:t>
      </w:r>
    </w:p>
    <w:p w14:paraId="0D1C8A65" w14:textId="77777777" w:rsidR="007615D6" w:rsidRPr="005B25A1" w:rsidRDefault="007615D6" w:rsidP="007615D6">
      <w:pPr>
        <w:keepNext/>
        <w:keepLines/>
      </w:pPr>
      <w:r w:rsidRPr="005B25A1">
        <w:t>-</w:t>
      </w:r>
    </w:p>
    <w:p w14:paraId="1AF6025C" w14:textId="77777777" w:rsidR="007615D6" w:rsidRPr="005B25A1" w:rsidRDefault="007615D6" w:rsidP="007615D6">
      <w:pPr>
        <w:keepNext/>
        <w:keepLines/>
        <w:rPr>
          <w:b/>
          <w:bCs/>
        </w:rPr>
      </w:pPr>
      <w:r w:rsidRPr="005B25A1">
        <w:rPr>
          <w:b/>
          <w:bCs/>
        </w:rPr>
        <w:t>Plenary Discussion:</w:t>
      </w:r>
    </w:p>
    <w:p w14:paraId="6AC549B4" w14:textId="77777777" w:rsidR="007615D6" w:rsidRPr="005B25A1" w:rsidRDefault="007615D6" w:rsidP="007615D6">
      <w:pPr>
        <w:keepNext/>
        <w:keepLines/>
      </w:pPr>
      <w:r>
        <w:rPr>
          <w:color w:val="FF0000"/>
        </w:rPr>
        <w:t>NO DISCUSSION RECORDED</w:t>
      </w:r>
    </w:p>
    <w:p w14:paraId="2DA966C4" w14:textId="77777777" w:rsidR="007615D6" w:rsidRPr="00EB0339" w:rsidRDefault="007615D6" w:rsidP="007615D6">
      <w:r w:rsidRPr="005B25A1">
        <w:rPr>
          <w:b/>
          <w:bCs/>
        </w:rPr>
        <w:t>Status:</w:t>
      </w:r>
      <w:r>
        <w:t xml:space="preserve"> </w:t>
      </w:r>
      <w:r>
        <w:rPr>
          <w:color w:val="0000FF"/>
        </w:rPr>
        <w:t>Not concluded</w:t>
      </w:r>
      <w:r>
        <w:t>.</w:t>
      </w:r>
    </w:p>
    <w:p w14:paraId="56D84817" w14:textId="77777777" w:rsidR="00E00DA6" w:rsidRDefault="007615D6" w:rsidP="000A3FBD">
      <w:pPr>
        <w:pStyle w:val="NormTop"/>
      </w:pPr>
      <w:r>
        <w:rPr>
          <w:color w:val="0000FF"/>
        </w:rPr>
        <w:t>S2-2507242</w:t>
      </w:r>
      <w:r w:rsidRPr="00D53282">
        <w:t xml:space="preserve"> </w:t>
      </w:r>
      <w:r>
        <w:t>(P-CR) 23.700-14: Update on KI#6 Solution 20 Configuration Parameter Provisioning for Sensing Entities (Source: China Mobile)</w:t>
      </w:r>
      <w:r>
        <w:br/>
      </w:r>
      <w:r w:rsidRPr="00D53282">
        <w:rPr>
          <w:b/>
        </w:rPr>
        <w:t>Document for:</w:t>
      </w:r>
      <w:r w:rsidRPr="00D53282">
        <w:t xml:space="preserve"> </w:t>
      </w:r>
      <w:r>
        <w:t>Approval</w:t>
      </w:r>
      <w:r>
        <w:br/>
      </w:r>
      <w:r w:rsidRPr="00D53282">
        <w:rPr>
          <w:b/>
        </w:rPr>
        <w:t>Abstract:</w:t>
      </w:r>
      <w:r w:rsidRPr="00D53282">
        <w:t xml:space="preserve"> </w:t>
      </w:r>
    </w:p>
    <w:p w14:paraId="425280DC" w14:textId="77777777" w:rsidR="007615D6" w:rsidRPr="005B25A1" w:rsidRDefault="007615D6" w:rsidP="007615D6">
      <w:pPr>
        <w:keepNext/>
        <w:keepLines/>
        <w:rPr>
          <w:b/>
          <w:bCs/>
        </w:rPr>
      </w:pPr>
      <w:r w:rsidRPr="005B25A1">
        <w:rPr>
          <w:b/>
          <w:bCs/>
        </w:rPr>
        <w:t>Parallel discussion:</w:t>
      </w:r>
    </w:p>
    <w:p w14:paraId="72263DFA" w14:textId="77777777" w:rsidR="007615D6" w:rsidRPr="005B25A1" w:rsidRDefault="007615D6" w:rsidP="007615D6">
      <w:pPr>
        <w:keepNext/>
        <w:keepLines/>
      </w:pPr>
      <w:r w:rsidRPr="005B25A1">
        <w:t>-</w:t>
      </w:r>
    </w:p>
    <w:p w14:paraId="402499A7" w14:textId="77777777" w:rsidR="007615D6" w:rsidRPr="005B25A1" w:rsidRDefault="007615D6" w:rsidP="007615D6">
      <w:pPr>
        <w:keepNext/>
        <w:keepLines/>
        <w:rPr>
          <w:b/>
          <w:bCs/>
        </w:rPr>
      </w:pPr>
      <w:r w:rsidRPr="005B25A1">
        <w:rPr>
          <w:b/>
          <w:bCs/>
        </w:rPr>
        <w:t>Plenary Discussion:</w:t>
      </w:r>
    </w:p>
    <w:p w14:paraId="572782FE" w14:textId="77777777" w:rsidR="007615D6" w:rsidRPr="005B25A1" w:rsidRDefault="007615D6" w:rsidP="007615D6">
      <w:pPr>
        <w:keepNext/>
        <w:keepLines/>
      </w:pPr>
      <w:r>
        <w:rPr>
          <w:color w:val="FF0000"/>
        </w:rPr>
        <w:t>NO DISCUSSION RECORDED</w:t>
      </w:r>
    </w:p>
    <w:p w14:paraId="21D9369F" w14:textId="77777777" w:rsidR="007615D6" w:rsidRPr="00EB0339" w:rsidRDefault="007615D6" w:rsidP="007615D6">
      <w:r w:rsidRPr="005B25A1">
        <w:rPr>
          <w:b/>
          <w:bCs/>
        </w:rPr>
        <w:t>Status:</w:t>
      </w:r>
      <w:r>
        <w:t xml:space="preserve"> </w:t>
      </w:r>
      <w:r>
        <w:rPr>
          <w:color w:val="0000FF"/>
        </w:rPr>
        <w:t>Not concluded</w:t>
      </w:r>
      <w:r>
        <w:t>.</w:t>
      </w:r>
    </w:p>
    <w:p w14:paraId="25113E44" w14:textId="77777777" w:rsidR="00E00DA6" w:rsidRDefault="007615D6" w:rsidP="000A3FBD">
      <w:pPr>
        <w:pStyle w:val="NormTop"/>
      </w:pPr>
      <w:r>
        <w:rPr>
          <w:color w:val="0000FF"/>
        </w:rPr>
        <w:t>S2-2507425</w:t>
      </w:r>
      <w:r w:rsidRPr="00D53282">
        <w:t xml:space="preserve"> </w:t>
      </w:r>
      <w:r>
        <w:t>(P-CR) 23.700-14: Solution #6 update  (Source: Lenovo)</w:t>
      </w:r>
      <w:r>
        <w:br/>
      </w:r>
      <w:r w:rsidRPr="00D53282">
        <w:rPr>
          <w:b/>
        </w:rPr>
        <w:t>Document for:</w:t>
      </w:r>
      <w:r w:rsidRPr="00D53282">
        <w:t xml:space="preserve"> </w:t>
      </w:r>
      <w:r>
        <w:t>Approval</w:t>
      </w:r>
      <w:r>
        <w:br/>
      </w:r>
      <w:r w:rsidRPr="00D53282">
        <w:rPr>
          <w:b/>
        </w:rPr>
        <w:lastRenderedPageBreak/>
        <w:t>Abstract:</w:t>
      </w:r>
      <w:r w:rsidRPr="00D53282">
        <w:t xml:space="preserve"> </w:t>
      </w:r>
      <w:r>
        <w:br/>
        <w:t>This contribution proposes an update to solution 6 to provide details to the case of hierarchical structure of the sensing NFs.</w:t>
      </w:r>
    </w:p>
    <w:p w14:paraId="218E7BA4" w14:textId="77777777" w:rsidR="007615D6" w:rsidRPr="005B25A1" w:rsidRDefault="007615D6" w:rsidP="007615D6">
      <w:pPr>
        <w:keepNext/>
        <w:keepLines/>
        <w:rPr>
          <w:b/>
          <w:bCs/>
        </w:rPr>
      </w:pPr>
      <w:r w:rsidRPr="005B25A1">
        <w:rPr>
          <w:b/>
          <w:bCs/>
        </w:rPr>
        <w:t>Parallel discussion:</w:t>
      </w:r>
    </w:p>
    <w:p w14:paraId="7229FA3F" w14:textId="77777777" w:rsidR="007615D6" w:rsidRPr="005B25A1" w:rsidRDefault="007615D6" w:rsidP="007615D6">
      <w:pPr>
        <w:keepNext/>
        <w:keepLines/>
      </w:pPr>
      <w:r w:rsidRPr="005B25A1">
        <w:t>-</w:t>
      </w:r>
    </w:p>
    <w:p w14:paraId="4F724184" w14:textId="77777777" w:rsidR="007615D6" w:rsidRPr="005B25A1" w:rsidRDefault="007615D6" w:rsidP="007615D6">
      <w:pPr>
        <w:keepNext/>
        <w:keepLines/>
        <w:rPr>
          <w:b/>
          <w:bCs/>
        </w:rPr>
      </w:pPr>
      <w:r w:rsidRPr="005B25A1">
        <w:rPr>
          <w:b/>
          <w:bCs/>
        </w:rPr>
        <w:t>Plenary Discussion:</w:t>
      </w:r>
    </w:p>
    <w:p w14:paraId="6D483DE4" w14:textId="77777777" w:rsidR="007615D6" w:rsidRPr="005B25A1" w:rsidRDefault="007615D6" w:rsidP="007615D6">
      <w:pPr>
        <w:keepNext/>
        <w:keepLines/>
      </w:pPr>
      <w:r>
        <w:rPr>
          <w:color w:val="FF0000"/>
        </w:rPr>
        <w:t>NO DISCUSSION RECORDED</w:t>
      </w:r>
    </w:p>
    <w:p w14:paraId="077B44F9" w14:textId="77777777" w:rsidR="007615D6" w:rsidRPr="00EB0339" w:rsidRDefault="007615D6" w:rsidP="007615D6">
      <w:r w:rsidRPr="005B25A1">
        <w:rPr>
          <w:b/>
          <w:bCs/>
        </w:rPr>
        <w:t>Status:</w:t>
      </w:r>
      <w:r>
        <w:t xml:space="preserve"> </w:t>
      </w:r>
      <w:r>
        <w:rPr>
          <w:color w:val="0000FF"/>
        </w:rPr>
        <w:t>Not concluded</w:t>
      </w:r>
      <w:r>
        <w:t>.</w:t>
      </w:r>
    </w:p>
    <w:p w14:paraId="1F11C2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w:t>
      </w:r>
    </w:p>
    <w:p w14:paraId="07680AE0" w14:textId="77777777" w:rsidR="00E00DA6" w:rsidRDefault="007615D6" w:rsidP="000A3FBD">
      <w:pPr>
        <w:pStyle w:val="NormTop"/>
      </w:pPr>
      <w:r>
        <w:rPr>
          <w:color w:val="0000FF"/>
        </w:rPr>
        <w:t>S2-2506694</w:t>
      </w:r>
      <w:r w:rsidRPr="00D53282">
        <w:t xml:space="preserve"> </w:t>
      </w:r>
      <w:r>
        <w:t xml:space="preserve">(P-CR) 23.700-14: Interim conclusion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3D75FAC8" w14:textId="77777777" w:rsidR="007615D6" w:rsidRPr="005B25A1" w:rsidRDefault="007615D6" w:rsidP="007615D6">
      <w:pPr>
        <w:keepNext/>
        <w:keepLines/>
        <w:rPr>
          <w:b/>
          <w:bCs/>
        </w:rPr>
      </w:pPr>
      <w:r w:rsidRPr="005B25A1">
        <w:rPr>
          <w:b/>
          <w:bCs/>
        </w:rPr>
        <w:t>Convenor comment:</w:t>
      </w:r>
    </w:p>
    <w:p w14:paraId="7222A877" w14:textId="77777777" w:rsidR="007615D6" w:rsidRPr="005B25A1" w:rsidRDefault="007615D6" w:rsidP="007615D6">
      <w:pPr>
        <w:keepNext/>
        <w:keepLines/>
      </w:pPr>
      <w:r w:rsidRPr="005B25A1">
        <w:t>Handle, Only KI#123 part.</w:t>
      </w:r>
    </w:p>
    <w:p w14:paraId="36A5C6F5" w14:textId="77777777" w:rsidR="007615D6" w:rsidRPr="005B25A1" w:rsidRDefault="007615D6" w:rsidP="007615D6">
      <w:pPr>
        <w:keepNext/>
        <w:keepLines/>
        <w:rPr>
          <w:b/>
          <w:bCs/>
        </w:rPr>
      </w:pPr>
      <w:r w:rsidRPr="005B25A1">
        <w:rPr>
          <w:b/>
          <w:bCs/>
        </w:rPr>
        <w:t>Parallel discussion:</w:t>
      </w:r>
    </w:p>
    <w:p w14:paraId="10CE63DF" w14:textId="77777777" w:rsidR="007615D6" w:rsidRPr="005B25A1" w:rsidRDefault="007615D6" w:rsidP="007615D6">
      <w:pPr>
        <w:keepNext/>
        <w:keepLines/>
      </w:pPr>
      <w:r w:rsidRPr="005B25A1">
        <w:t>-</w:t>
      </w:r>
    </w:p>
    <w:p w14:paraId="58DA24B2" w14:textId="77777777" w:rsidR="007615D6" w:rsidRPr="005B25A1" w:rsidRDefault="007615D6" w:rsidP="007615D6">
      <w:pPr>
        <w:keepNext/>
        <w:keepLines/>
        <w:rPr>
          <w:b/>
          <w:bCs/>
        </w:rPr>
      </w:pPr>
      <w:r w:rsidRPr="005B25A1">
        <w:rPr>
          <w:b/>
          <w:bCs/>
        </w:rPr>
        <w:t>Plenary Discussion:</w:t>
      </w:r>
    </w:p>
    <w:p w14:paraId="43BEB3D4" w14:textId="77777777" w:rsidR="007615D6" w:rsidRPr="005B25A1" w:rsidRDefault="007615D6" w:rsidP="007615D6">
      <w:pPr>
        <w:keepNext/>
        <w:keepLines/>
      </w:pPr>
      <w:r>
        <w:rPr>
          <w:color w:val="FF0000"/>
        </w:rPr>
        <w:t>NO DISCUSSION RECORDED</w:t>
      </w:r>
    </w:p>
    <w:p w14:paraId="0605ACD4" w14:textId="77777777" w:rsidR="007615D6" w:rsidRPr="00EB0339" w:rsidRDefault="007615D6" w:rsidP="007615D6">
      <w:r w:rsidRPr="005B25A1">
        <w:rPr>
          <w:b/>
          <w:bCs/>
        </w:rPr>
        <w:t>Status:</w:t>
      </w:r>
      <w:r>
        <w:t xml:space="preserve"> </w:t>
      </w:r>
      <w:r>
        <w:rPr>
          <w:color w:val="0000FF"/>
        </w:rPr>
        <w:t>Not concluded</w:t>
      </w:r>
      <w:r>
        <w:t>.</w:t>
      </w:r>
    </w:p>
    <w:p w14:paraId="22C3E835" w14:textId="77777777" w:rsidR="00E00DA6" w:rsidRDefault="007615D6" w:rsidP="000A3FBD">
      <w:pPr>
        <w:pStyle w:val="NormTop"/>
      </w:pPr>
      <w:r>
        <w:rPr>
          <w:color w:val="0000FF"/>
        </w:rPr>
        <w:t>S2-2506284</w:t>
      </w:r>
      <w:r w:rsidRPr="00D53282">
        <w:t xml:space="preserve"> </w:t>
      </w:r>
      <w:r>
        <w:t>(P-CR) 23.700-14: Proposal on Interim agreements for KI#4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KI#4 for the </w:t>
      </w:r>
      <w:proofErr w:type="spellStart"/>
      <w:r>
        <w:t>FS_Sensing_ARC</w:t>
      </w:r>
      <w:proofErr w:type="spellEnd"/>
      <w:r>
        <w:t xml:space="preserve"> TR 23.700-14.</w:t>
      </w:r>
    </w:p>
    <w:p w14:paraId="50AFECA7" w14:textId="77777777" w:rsidR="007615D6" w:rsidRPr="005B25A1" w:rsidRDefault="007615D6" w:rsidP="007615D6">
      <w:pPr>
        <w:keepNext/>
        <w:keepLines/>
        <w:rPr>
          <w:b/>
          <w:bCs/>
        </w:rPr>
      </w:pPr>
      <w:r w:rsidRPr="005B25A1">
        <w:rPr>
          <w:b/>
          <w:bCs/>
        </w:rPr>
        <w:t>Parallel discussion:</w:t>
      </w:r>
    </w:p>
    <w:p w14:paraId="0816B3BD" w14:textId="77777777" w:rsidR="007615D6" w:rsidRPr="005B25A1" w:rsidRDefault="007615D6" w:rsidP="007615D6">
      <w:pPr>
        <w:keepNext/>
        <w:keepLines/>
      </w:pPr>
      <w:r w:rsidRPr="005B25A1">
        <w:t>-</w:t>
      </w:r>
    </w:p>
    <w:p w14:paraId="69FA10CE" w14:textId="77777777" w:rsidR="007615D6" w:rsidRPr="005B25A1" w:rsidRDefault="007615D6" w:rsidP="007615D6">
      <w:pPr>
        <w:keepNext/>
        <w:keepLines/>
        <w:rPr>
          <w:b/>
          <w:bCs/>
        </w:rPr>
      </w:pPr>
      <w:r w:rsidRPr="005B25A1">
        <w:rPr>
          <w:b/>
          <w:bCs/>
        </w:rPr>
        <w:t>Plenary Discussion:</w:t>
      </w:r>
    </w:p>
    <w:p w14:paraId="3963A30D" w14:textId="77777777" w:rsidR="007615D6" w:rsidRPr="005B25A1" w:rsidRDefault="007615D6" w:rsidP="007615D6">
      <w:pPr>
        <w:keepNext/>
        <w:keepLines/>
      </w:pPr>
      <w:r>
        <w:rPr>
          <w:color w:val="FF0000"/>
        </w:rPr>
        <w:t>NO DISCUSSION RECORDED</w:t>
      </w:r>
    </w:p>
    <w:p w14:paraId="3E72F8FF" w14:textId="77777777" w:rsidR="007615D6" w:rsidRPr="00EB0339" w:rsidRDefault="007615D6" w:rsidP="007615D6">
      <w:r w:rsidRPr="005B25A1">
        <w:rPr>
          <w:b/>
          <w:bCs/>
        </w:rPr>
        <w:t>Status:</w:t>
      </w:r>
      <w:r>
        <w:t xml:space="preserve"> </w:t>
      </w:r>
      <w:r>
        <w:rPr>
          <w:color w:val="0000FF"/>
        </w:rPr>
        <w:t>Not concluded</w:t>
      </w:r>
      <w:r>
        <w:t>.</w:t>
      </w:r>
    </w:p>
    <w:p w14:paraId="5BC72F38" w14:textId="77777777" w:rsidR="00E00DA6" w:rsidRDefault="007615D6" w:rsidP="000A3FBD">
      <w:pPr>
        <w:pStyle w:val="NormTop"/>
      </w:pPr>
      <w:r>
        <w:rPr>
          <w:color w:val="0000FF"/>
        </w:rPr>
        <w:t>S2-2506610</w:t>
      </w:r>
      <w:r w:rsidRPr="00D53282">
        <w:t xml:space="preserve"> </w:t>
      </w:r>
      <w:r>
        <w:t>(P-CR) 23.700-14: Interim agreements on KI#1: System Architecture to Support S</w:t>
      </w:r>
      <w:r>
        <w:lastRenderedPageBreak/>
        <w:t>ensing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KI#1: System Architecture to Support Sensing.</w:t>
      </w:r>
    </w:p>
    <w:p w14:paraId="036B565B" w14:textId="77777777" w:rsidR="007615D6" w:rsidRPr="005B25A1" w:rsidRDefault="007615D6" w:rsidP="007615D6">
      <w:pPr>
        <w:keepNext/>
        <w:keepLines/>
        <w:rPr>
          <w:b/>
          <w:bCs/>
        </w:rPr>
      </w:pPr>
      <w:r w:rsidRPr="005B25A1">
        <w:rPr>
          <w:b/>
          <w:bCs/>
        </w:rPr>
        <w:t>Convenor comment:</w:t>
      </w:r>
    </w:p>
    <w:p w14:paraId="47DCA0D3" w14:textId="77777777" w:rsidR="007615D6" w:rsidRPr="005B25A1" w:rsidRDefault="007615D6" w:rsidP="007615D6">
      <w:pPr>
        <w:keepNext/>
        <w:keepLines/>
      </w:pPr>
      <w:r w:rsidRPr="005B25A1">
        <w:t>Merge into S2-2506694.</w:t>
      </w:r>
    </w:p>
    <w:p w14:paraId="7612883B" w14:textId="77777777" w:rsidR="007615D6" w:rsidRPr="005B25A1" w:rsidRDefault="007615D6" w:rsidP="007615D6">
      <w:pPr>
        <w:keepNext/>
        <w:keepLines/>
        <w:rPr>
          <w:b/>
          <w:bCs/>
        </w:rPr>
      </w:pPr>
      <w:r w:rsidRPr="005B25A1">
        <w:rPr>
          <w:b/>
          <w:bCs/>
        </w:rPr>
        <w:t>Parallel discussion:</w:t>
      </w:r>
    </w:p>
    <w:p w14:paraId="40012782" w14:textId="77777777" w:rsidR="007615D6" w:rsidRPr="005B25A1" w:rsidRDefault="007615D6" w:rsidP="007615D6">
      <w:pPr>
        <w:keepNext/>
        <w:keepLines/>
      </w:pPr>
      <w:r w:rsidRPr="005B25A1">
        <w:t>-</w:t>
      </w:r>
    </w:p>
    <w:p w14:paraId="07558B9C" w14:textId="77777777" w:rsidR="007615D6" w:rsidRPr="005B25A1" w:rsidRDefault="007615D6" w:rsidP="007615D6">
      <w:pPr>
        <w:keepNext/>
        <w:keepLines/>
        <w:rPr>
          <w:b/>
          <w:bCs/>
        </w:rPr>
      </w:pPr>
      <w:r w:rsidRPr="005B25A1">
        <w:rPr>
          <w:b/>
          <w:bCs/>
        </w:rPr>
        <w:t>Plenary Discussion:</w:t>
      </w:r>
    </w:p>
    <w:p w14:paraId="77D989EE" w14:textId="77777777" w:rsidR="007615D6" w:rsidRPr="005B25A1" w:rsidRDefault="007615D6" w:rsidP="007615D6">
      <w:pPr>
        <w:keepNext/>
        <w:keepLines/>
      </w:pPr>
      <w:r>
        <w:rPr>
          <w:color w:val="FF0000"/>
        </w:rPr>
        <w:t>NO DISCUSSION RECORDED</w:t>
      </w:r>
    </w:p>
    <w:p w14:paraId="6F8D5A62" w14:textId="77777777" w:rsidR="007615D6" w:rsidRPr="00EB0339" w:rsidRDefault="007615D6" w:rsidP="007615D6">
      <w:r w:rsidRPr="005B25A1">
        <w:rPr>
          <w:b/>
          <w:bCs/>
        </w:rPr>
        <w:t>Status:</w:t>
      </w:r>
      <w:r>
        <w:t xml:space="preserve"> </w:t>
      </w:r>
      <w:r>
        <w:rPr>
          <w:color w:val="0000FF"/>
        </w:rPr>
        <w:t>Not concluded</w:t>
      </w:r>
      <w:r>
        <w:t>.</w:t>
      </w:r>
    </w:p>
    <w:p w14:paraId="1CD1433C" w14:textId="77777777" w:rsidR="007615D6" w:rsidRDefault="007615D6" w:rsidP="005A50C0">
      <w:pPr>
        <w:pStyle w:val="Heading3"/>
      </w:pPr>
      <w:r>
        <w:t>20.3.1</w:t>
      </w:r>
      <w:r>
        <w:tab/>
        <w:t>Study on Core Network Enhanced Support for Artificial Intelligence (AI)/Machine Learning (ML)_Ph2 (FS_AIML_CN_Ph2)</w:t>
      </w:r>
    </w:p>
    <w:p w14:paraId="230D225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9EB8A19" w14:textId="77777777" w:rsidR="008A22D1" w:rsidRDefault="008A22D1" w:rsidP="00BB3F37"/>
    <w:p w14:paraId="6C1DABC8" w14:textId="77777777" w:rsidR="008A22D1" w:rsidRDefault="008A22D1" w:rsidP="00BB3F37"/>
    <w:p w14:paraId="49541B8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UE data collection - LS out</w:t>
      </w:r>
    </w:p>
    <w:p w14:paraId="3AB0FE42" w14:textId="77777777" w:rsidR="00E00DA6" w:rsidRDefault="007615D6" w:rsidP="000A3FBD">
      <w:pPr>
        <w:pStyle w:val="NormTop"/>
      </w:pPr>
      <w:r>
        <w:rPr>
          <w:color w:val="0000FF"/>
        </w:rPr>
        <w:t>S2-2506222</w:t>
      </w:r>
      <w:r w:rsidRPr="00D53282">
        <w:t xml:space="preserve"> </w:t>
      </w:r>
      <w:r>
        <w:t>(LS OUT) [DRAFT] LS on UE data collection (Source: Nokia)</w:t>
      </w:r>
      <w:r>
        <w:br/>
      </w:r>
      <w:r w:rsidRPr="00D53282">
        <w:rPr>
          <w:b/>
        </w:rPr>
        <w:t>Document for:</w:t>
      </w:r>
      <w:r w:rsidRPr="00D53282">
        <w:t xml:space="preserve"> </w:t>
      </w:r>
      <w:r>
        <w:t>Approval</w:t>
      </w:r>
      <w:r>
        <w:br/>
      </w:r>
      <w:r w:rsidRPr="00D53282">
        <w:rPr>
          <w:b/>
        </w:rPr>
        <w:t>Abstract:</w:t>
      </w:r>
      <w:r w:rsidRPr="00D53282">
        <w:t xml:space="preserve"> </w:t>
      </w:r>
    </w:p>
    <w:p w14:paraId="3316F940" w14:textId="77777777" w:rsidR="007615D6" w:rsidRPr="005B25A1" w:rsidRDefault="007615D6" w:rsidP="007615D6">
      <w:pPr>
        <w:keepNext/>
        <w:keepLines/>
        <w:rPr>
          <w:b/>
          <w:bCs/>
        </w:rPr>
      </w:pPr>
      <w:r w:rsidRPr="005B25A1">
        <w:rPr>
          <w:b/>
          <w:bCs/>
        </w:rPr>
        <w:t>Convenor comment:</w:t>
      </w:r>
    </w:p>
    <w:p w14:paraId="1364ECD6" w14:textId="77777777" w:rsidR="007615D6" w:rsidRPr="005B25A1" w:rsidRDefault="007615D6" w:rsidP="007615D6">
      <w:pPr>
        <w:keepNext/>
        <w:keepLines/>
      </w:pPr>
      <w:r w:rsidRPr="005B25A1">
        <w:t>Handle.</w:t>
      </w:r>
    </w:p>
    <w:p w14:paraId="21DE8664" w14:textId="77777777" w:rsidR="007615D6" w:rsidRPr="005B25A1" w:rsidRDefault="007615D6" w:rsidP="007615D6">
      <w:pPr>
        <w:keepNext/>
        <w:keepLines/>
        <w:rPr>
          <w:b/>
          <w:bCs/>
        </w:rPr>
      </w:pPr>
      <w:r w:rsidRPr="005B25A1">
        <w:rPr>
          <w:b/>
          <w:bCs/>
        </w:rPr>
        <w:t>Parallel discussion:</w:t>
      </w:r>
    </w:p>
    <w:p w14:paraId="70D66A17" w14:textId="77777777" w:rsidR="007615D6" w:rsidRPr="005B25A1" w:rsidRDefault="007615D6" w:rsidP="007615D6">
      <w:pPr>
        <w:keepNext/>
        <w:keepLines/>
      </w:pPr>
      <w:r w:rsidRPr="005B25A1">
        <w:t>-</w:t>
      </w:r>
    </w:p>
    <w:p w14:paraId="6CB0E44C" w14:textId="77777777" w:rsidR="007615D6" w:rsidRPr="005B25A1" w:rsidRDefault="007615D6" w:rsidP="007615D6">
      <w:pPr>
        <w:keepNext/>
        <w:keepLines/>
        <w:rPr>
          <w:b/>
          <w:bCs/>
        </w:rPr>
      </w:pPr>
      <w:r w:rsidRPr="005B25A1">
        <w:rPr>
          <w:b/>
          <w:bCs/>
        </w:rPr>
        <w:t>Plenary Discussion:</w:t>
      </w:r>
    </w:p>
    <w:p w14:paraId="59331FD5" w14:textId="77777777" w:rsidR="007615D6" w:rsidRPr="005B25A1" w:rsidRDefault="007615D6" w:rsidP="007615D6">
      <w:pPr>
        <w:keepNext/>
        <w:keepLines/>
      </w:pPr>
      <w:r>
        <w:rPr>
          <w:color w:val="FF0000"/>
        </w:rPr>
        <w:t>NO DISCUSSION RECORDED</w:t>
      </w:r>
    </w:p>
    <w:p w14:paraId="195921B2" w14:textId="77777777" w:rsidR="007615D6" w:rsidRPr="00EB0339" w:rsidRDefault="007615D6" w:rsidP="007615D6">
      <w:r w:rsidRPr="005B25A1">
        <w:rPr>
          <w:b/>
          <w:bCs/>
        </w:rPr>
        <w:t>Status:</w:t>
      </w:r>
      <w:r>
        <w:t xml:space="preserve"> </w:t>
      </w:r>
      <w:r>
        <w:rPr>
          <w:color w:val="0000FF"/>
        </w:rPr>
        <w:t>Not concluded</w:t>
      </w:r>
      <w:r>
        <w:t>.</w:t>
      </w:r>
    </w:p>
    <w:p w14:paraId="0B6E720C" w14:textId="77777777" w:rsidR="00E00DA6" w:rsidRDefault="007615D6" w:rsidP="000A3FBD">
      <w:pPr>
        <w:pStyle w:val="NormTop"/>
      </w:pPr>
      <w:r>
        <w:rPr>
          <w:color w:val="0000FF"/>
        </w:rPr>
        <w:t>S2-2506794</w:t>
      </w:r>
      <w:r w:rsidRPr="00D53282">
        <w:t xml:space="preserve"> </w:t>
      </w:r>
      <w:r>
        <w:t xml:space="preserve">(DISCUSSION) Discussion on Way Forward for UE Data Collection and Transfer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There are still multiple open questions need to be answered before reaching complete conclusions on end-to-end solutions for KI#1. Thus, discussions and suggestions are proposed.</w:t>
      </w:r>
    </w:p>
    <w:p w14:paraId="2719FBAB" w14:textId="77777777" w:rsidR="007615D6" w:rsidRPr="005B25A1" w:rsidRDefault="007615D6" w:rsidP="007615D6">
      <w:pPr>
        <w:keepNext/>
        <w:keepLines/>
        <w:rPr>
          <w:b/>
          <w:bCs/>
        </w:rPr>
      </w:pPr>
      <w:r w:rsidRPr="005B25A1">
        <w:rPr>
          <w:b/>
          <w:bCs/>
        </w:rPr>
        <w:t>Parallel discussion:</w:t>
      </w:r>
    </w:p>
    <w:p w14:paraId="2AD8A9A3" w14:textId="77777777" w:rsidR="007615D6" w:rsidRPr="005B25A1" w:rsidRDefault="007615D6" w:rsidP="007615D6">
      <w:pPr>
        <w:keepNext/>
        <w:keepLines/>
      </w:pPr>
      <w:r w:rsidRPr="005B25A1">
        <w:t>-</w:t>
      </w:r>
    </w:p>
    <w:p w14:paraId="54F095E0" w14:textId="77777777" w:rsidR="007615D6" w:rsidRPr="005B25A1" w:rsidRDefault="007615D6" w:rsidP="007615D6">
      <w:pPr>
        <w:keepNext/>
        <w:keepLines/>
        <w:rPr>
          <w:b/>
          <w:bCs/>
        </w:rPr>
      </w:pPr>
      <w:r w:rsidRPr="005B25A1">
        <w:rPr>
          <w:b/>
          <w:bCs/>
        </w:rPr>
        <w:t>Plenary Discussion:</w:t>
      </w:r>
    </w:p>
    <w:p w14:paraId="2CB28D0A" w14:textId="77777777" w:rsidR="007615D6" w:rsidRPr="005B25A1" w:rsidRDefault="007615D6" w:rsidP="007615D6">
      <w:pPr>
        <w:keepNext/>
        <w:keepLines/>
      </w:pPr>
      <w:r>
        <w:rPr>
          <w:color w:val="FF0000"/>
        </w:rPr>
        <w:t>NO DISCUSSION RECORDED</w:t>
      </w:r>
    </w:p>
    <w:p w14:paraId="58D98A3B" w14:textId="77777777" w:rsidR="007615D6" w:rsidRPr="00EB0339" w:rsidRDefault="007615D6" w:rsidP="007615D6">
      <w:r w:rsidRPr="005B25A1">
        <w:rPr>
          <w:b/>
          <w:bCs/>
        </w:rPr>
        <w:t>Status:</w:t>
      </w:r>
      <w:r>
        <w:t xml:space="preserve"> </w:t>
      </w:r>
      <w:r>
        <w:rPr>
          <w:color w:val="0000FF"/>
        </w:rPr>
        <w:t>Not concluded</w:t>
      </w:r>
      <w:r>
        <w:t>.</w:t>
      </w:r>
    </w:p>
    <w:p w14:paraId="2C98CBDB" w14:textId="77777777" w:rsidR="00E00DA6" w:rsidRDefault="007615D6" w:rsidP="000A3FBD">
      <w:pPr>
        <w:pStyle w:val="NormTop"/>
      </w:pPr>
      <w:r>
        <w:rPr>
          <w:color w:val="0000FF"/>
        </w:rPr>
        <w:t>S2-2507332</w:t>
      </w:r>
      <w:r w:rsidRPr="00D53282">
        <w:t xml:space="preserve"> </w:t>
      </w:r>
      <w:r>
        <w:t>(LS OUT) [DRAFT] LS on Triggers for Data Collection (Source: Lenovo)</w:t>
      </w:r>
      <w:r>
        <w:br/>
      </w:r>
      <w:r w:rsidRPr="00D53282">
        <w:rPr>
          <w:b/>
        </w:rPr>
        <w:t xml:space="preserve">Document </w:t>
      </w:r>
      <w:r w:rsidRPr="00D53282">
        <w:rPr>
          <w:b/>
        </w:rPr>
        <w:lastRenderedPageBreak/>
        <w:t>for:</w:t>
      </w:r>
      <w:r w:rsidRPr="00D53282">
        <w:t xml:space="preserve"> </w:t>
      </w:r>
      <w:r>
        <w:t>Approval</w:t>
      </w:r>
      <w:r>
        <w:br/>
      </w:r>
      <w:r w:rsidRPr="00D53282">
        <w:rPr>
          <w:b/>
        </w:rPr>
        <w:t>Abstract:</w:t>
      </w:r>
      <w:r w:rsidRPr="00D53282">
        <w:t xml:space="preserve"> </w:t>
      </w:r>
    </w:p>
    <w:p w14:paraId="7CD162E7" w14:textId="77777777" w:rsidR="007615D6" w:rsidRPr="005B25A1" w:rsidRDefault="007615D6" w:rsidP="007615D6">
      <w:pPr>
        <w:keepNext/>
        <w:keepLines/>
        <w:rPr>
          <w:b/>
          <w:bCs/>
        </w:rPr>
      </w:pPr>
      <w:r w:rsidRPr="005B25A1">
        <w:rPr>
          <w:b/>
          <w:bCs/>
        </w:rPr>
        <w:t>Convenor comment:</w:t>
      </w:r>
    </w:p>
    <w:p w14:paraId="07CC29AA" w14:textId="77777777" w:rsidR="007615D6" w:rsidRPr="005B25A1" w:rsidRDefault="007615D6" w:rsidP="007615D6">
      <w:pPr>
        <w:keepNext/>
        <w:keepLines/>
      </w:pPr>
      <w:r w:rsidRPr="005B25A1">
        <w:t>Handle.</w:t>
      </w:r>
    </w:p>
    <w:p w14:paraId="3E67080B" w14:textId="77777777" w:rsidR="007615D6" w:rsidRPr="005B25A1" w:rsidRDefault="007615D6" w:rsidP="007615D6">
      <w:pPr>
        <w:keepNext/>
        <w:keepLines/>
        <w:rPr>
          <w:b/>
          <w:bCs/>
        </w:rPr>
      </w:pPr>
      <w:r w:rsidRPr="005B25A1">
        <w:rPr>
          <w:b/>
          <w:bCs/>
        </w:rPr>
        <w:t>Parallel discussion:</w:t>
      </w:r>
    </w:p>
    <w:p w14:paraId="11AC6B0F" w14:textId="77777777" w:rsidR="007615D6" w:rsidRPr="005B25A1" w:rsidRDefault="007615D6" w:rsidP="007615D6">
      <w:pPr>
        <w:keepNext/>
        <w:keepLines/>
      </w:pPr>
      <w:r w:rsidRPr="005B25A1">
        <w:t>-</w:t>
      </w:r>
    </w:p>
    <w:p w14:paraId="1E93E8DB" w14:textId="77777777" w:rsidR="007615D6" w:rsidRPr="005B25A1" w:rsidRDefault="007615D6" w:rsidP="007615D6">
      <w:pPr>
        <w:keepNext/>
        <w:keepLines/>
        <w:rPr>
          <w:b/>
          <w:bCs/>
        </w:rPr>
      </w:pPr>
      <w:r w:rsidRPr="005B25A1">
        <w:rPr>
          <w:b/>
          <w:bCs/>
        </w:rPr>
        <w:t>Plenary Discussion:</w:t>
      </w:r>
    </w:p>
    <w:p w14:paraId="2B58DB33" w14:textId="77777777" w:rsidR="007615D6" w:rsidRPr="005B25A1" w:rsidRDefault="007615D6" w:rsidP="007615D6">
      <w:pPr>
        <w:keepNext/>
        <w:keepLines/>
      </w:pPr>
      <w:r>
        <w:rPr>
          <w:color w:val="FF0000"/>
        </w:rPr>
        <w:t>NO DISCUSSION RECORDED</w:t>
      </w:r>
    </w:p>
    <w:p w14:paraId="0ADDEB81" w14:textId="77777777" w:rsidR="007615D6" w:rsidRPr="00EB0339" w:rsidRDefault="007615D6" w:rsidP="007615D6">
      <w:r w:rsidRPr="005B25A1">
        <w:rPr>
          <w:b/>
          <w:bCs/>
        </w:rPr>
        <w:t>Status:</w:t>
      </w:r>
      <w:r>
        <w:t xml:space="preserve"> </w:t>
      </w:r>
      <w:r>
        <w:rPr>
          <w:color w:val="0000FF"/>
        </w:rPr>
        <w:t>Not concluded</w:t>
      </w:r>
      <w:r>
        <w:t>.</w:t>
      </w:r>
    </w:p>
    <w:p w14:paraId="7EA05B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New Solutions for Data Collection over UP</w:t>
      </w:r>
    </w:p>
    <w:p w14:paraId="68DA7B19" w14:textId="77777777" w:rsidR="00E00DA6" w:rsidRDefault="007615D6" w:rsidP="000A3FBD">
      <w:pPr>
        <w:pStyle w:val="NormTop"/>
      </w:pPr>
      <w:r>
        <w:rPr>
          <w:color w:val="0000FF"/>
        </w:rPr>
        <w:t>S2-2506182</w:t>
      </w:r>
      <w:r w:rsidRPr="00D53282">
        <w:t xml:space="preserve"> </w:t>
      </w:r>
      <w:r>
        <w:t>(P-CR) 23.700-04: UE policy enhancement to support data collection from UE (Source: ZTE)</w:t>
      </w:r>
      <w:r>
        <w:br/>
      </w:r>
      <w:r w:rsidRPr="00D53282">
        <w:rPr>
          <w:b/>
        </w:rPr>
        <w:t>Document for:</w:t>
      </w:r>
      <w:r w:rsidRPr="00D53282">
        <w:t xml:space="preserve"> </w:t>
      </w:r>
      <w:r>
        <w:t>Approval</w:t>
      </w:r>
      <w:r>
        <w:br/>
      </w:r>
      <w:r w:rsidRPr="00D53282">
        <w:rPr>
          <w:b/>
        </w:rPr>
        <w:t>Abstract:</w:t>
      </w:r>
      <w:r w:rsidRPr="00D53282">
        <w:t xml:space="preserve"> </w:t>
      </w:r>
    </w:p>
    <w:p w14:paraId="20B152DD" w14:textId="77777777" w:rsidR="007615D6" w:rsidRPr="005B25A1" w:rsidRDefault="007615D6" w:rsidP="007615D6">
      <w:pPr>
        <w:keepNext/>
        <w:keepLines/>
        <w:rPr>
          <w:b/>
          <w:bCs/>
        </w:rPr>
      </w:pPr>
      <w:r w:rsidRPr="005B25A1">
        <w:rPr>
          <w:b/>
          <w:bCs/>
        </w:rPr>
        <w:t>Parallel discussion:</w:t>
      </w:r>
    </w:p>
    <w:p w14:paraId="4DC4A786" w14:textId="77777777" w:rsidR="007615D6" w:rsidRPr="005B25A1" w:rsidRDefault="007615D6" w:rsidP="007615D6">
      <w:pPr>
        <w:keepNext/>
        <w:keepLines/>
      </w:pPr>
      <w:r w:rsidRPr="005B25A1">
        <w:t>-</w:t>
      </w:r>
    </w:p>
    <w:p w14:paraId="0C5BA536" w14:textId="77777777" w:rsidR="007615D6" w:rsidRPr="005B25A1" w:rsidRDefault="007615D6" w:rsidP="007615D6">
      <w:pPr>
        <w:keepNext/>
        <w:keepLines/>
        <w:rPr>
          <w:b/>
          <w:bCs/>
        </w:rPr>
      </w:pPr>
      <w:r w:rsidRPr="005B25A1">
        <w:rPr>
          <w:b/>
          <w:bCs/>
        </w:rPr>
        <w:t>Plenary Discussion:</w:t>
      </w:r>
    </w:p>
    <w:p w14:paraId="32DDC0D1" w14:textId="77777777" w:rsidR="007615D6" w:rsidRPr="005B25A1" w:rsidRDefault="007615D6" w:rsidP="007615D6">
      <w:pPr>
        <w:keepNext/>
        <w:keepLines/>
      </w:pPr>
      <w:r>
        <w:rPr>
          <w:color w:val="FF0000"/>
        </w:rPr>
        <w:t>NO DISCUSSION RECORDED</w:t>
      </w:r>
    </w:p>
    <w:p w14:paraId="003ACE3F" w14:textId="77777777" w:rsidR="007615D6" w:rsidRPr="00EB0339" w:rsidRDefault="007615D6" w:rsidP="007615D6">
      <w:r w:rsidRPr="005B25A1">
        <w:rPr>
          <w:b/>
          <w:bCs/>
        </w:rPr>
        <w:t>Status:</w:t>
      </w:r>
      <w:r>
        <w:t xml:space="preserve"> </w:t>
      </w:r>
      <w:r>
        <w:rPr>
          <w:color w:val="0000FF"/>
        </w:rPr>
        <w:t>Not concluded</w:t>
      </w:r>
      <w:r>
        <w:t>.</w:t>
      </w:r>
    </w:p>
    <w:p w14:paraId="6B0702D4" w14:textId="77777777" w:rsidR="00E00DA6" w:rsidRDefault="007615D6" w:rsidP="000A3FBD">
      <w:pPr>
        <w:pStyle w:val="NormTop"/>
      </w:pPr>
      <w:r>
        <w:rPr>
          <w:color w:val="0000FF"/>
        </w:rPr>
        <w:t>S2-2506793</w:t>
      </w:r>
      <w:r w:rsidRPr="00D53282">
        <w:t xml:space="preserve"> </w:t>
      </w:r>
      <w:r>
        <w:t xml:space="preserve">(P-CR) 23.700-04: KI#1, New Solution: CN triggers UE Data Collection and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For training data collection from the UE to the UMTES for UE-side model training, a new solution is proposed to enable the 5G Core to support UE data collection over User Plane.</w:t>
      </w:r>
    </w:p>
    <w:p w14:paraId="070464D9" w14:textId="77777777" w:rsidR="007615D6" w:rsidRPr="005B25A1" w:rsidRDefault="007615D6" w:rsidP="007615D6">
      <w:pPr>
        <w:keepNext/>
        <w:keepLines/>
        <w:rPr>
          <w:b/>
          <w:bCs/>
        </w:rPr>
      </w:pPr>
      <w:r w:rsidRPr="005B25A1">
        <w:rPr>
          <w:b/>
          <w:bCs/>
        </w:rPr>
        <w:t>Parallel discussion:</w:t>
      </w:r>
    </w:p>
    <w:p w14:paraId="4E9D9500" w14:textId="77777777" w:rsidR="007615D6" w:rsidRPr="005B25A1" w:rsidRDefault="007615D6" w:rsidP="007615D6">
      <w:pPr>
        <w:keepNext/>
        <w:keepLines/>
      </w:pPr>
      <w:r w:rsidRPr="005B25A1">
        <w:t>-</w:t>
      </w:r>
    </w:p>
    <w:p w14:paraId="0E69F55F" w14:textId="77777777" w:rsidR="007615D6" w:rsidRPr="005B25A1" w:rsidRDefault="007615D6" w:rsidP="007615D6">
      <w:pPr>
        <w:keepNext/>
        <w:keepLines/>
        <w:rPr>
          <w:b/>
          <w:bCs/>
        </w:rPr>
      </w:pPr>
      <w:r w:rsidRPr="005B25A1">
        <w:rPr>
          <w:b/>
          <w:bCs/>
        </w:rPr>
        <w:t>Plenary Discussion:</w:t>
      </w:r>
    </w:p>
    <w:p w14:paraId="11F70539" w14:textId="77777777" w:rsidR="007615D6" w:rsidRPr="005B25A1" w:rsidRDefault="007615D6" w:rsidP="007615D6">
      <w:pPr>
        <w:keepNext/>
        <w:keepLines/>
      </w:pPr>
      <w:r>
        <w:rPr>
          <w:color w:val="FF0000"/>
        </w:rPr>
        <w:t>NO DISCUSSION RECORDED</w:t>
      </w:r>
    </w:p>
    <w:p w14:paraId="4C9008AA" w14:textId="77777777" w:rsidR="007615D6" w:rsidRPr="00EB0339" w:rsidRDefault="007615D6" w:rsidP="007615D6">
      <w:r w:rsidRPr="005B25A1">
        <w:rPr>
          <w:b/>
          <w:bCs/>
        </w:rPr>
        <w:t>Status:</w:t>
      </w:r>
      <w:r>
        <w:t xml:space="preserve"> </w:t>
      </w:r>
      <w:r>
        <w:rPr>
          <w:color w:val="0000FF"/>
        </w:rPr>
        <w:t>Not concluded</w:t>
      </w:r>
      <w:r>
        <w:t>.</w:t>
      </w:r>
    </w:p>
    <w:p w14:paraId="4CA93AFF" w14:textId="77777777" w:rsidR="00E00DA6" w:rsidRDefault="007615D6" w:rsidP="000A3FBD">
      <w:pPr>
        <w:pStyle w:val="NormTop"/>
      </w:pPr>
      <w:r>
        <w:rPr>
          <w:color w:val="0000FF"/>
        </w:rPr>
        <w:t>S2-2506860</w:t>
      </w:r>
      <w:r w:rsidRPr="00D53282">
        <w:t xml:space="preserve"> </w:t>
      </w:r>
      <w:r>
        <w:t>(P-CR) 23.700-04: KI#1, New Solution: Solving how RAN is aware which UEs are a</w:t>
      </w:r>
      <w:r>
        <w:lastRenderedPageBreak/>
        <w:t>uthorized and selected (Source: Ericsson)</w:t>
      </w:r>
      <w:r>
        <w:br/>
      </w:r>
      <w:r w:rsidRPr="00D53282">
        <w:rPr>
          <w:b/>
        </w:rPr>
        <w:t>Document for:</w:t>
      </w:r>
      <w:r w:rsidRPr="00D53282">
        <w:t xml:space="preserve"> </w:t>
      </w:r>
      <w:r>
        <w:t>Approval</w:t>
      </w:r>
      <w:r>
        <w:br/>
      </w:r>
      <w:r w:rsidRPr="00D53282">
        <w:rPr>
          <w:b/>
        </w:rPr>
        <w:t>Abstract:</w:t>
      </w:r>
      <w:r w:rsidRPr="00D53282">
        <w:t xml:space="preserve"> </w:t>
      </w:r>
      <w:r>
        <w:br/>
        <w:t>A new solution introducing parts of the authorization for Core to notify RAN if a UE is authorized to request measurements from RAN.</w:t>
      </w:r>
    </w:p>
    <w:p w14:paraId="13492F4B" w14:textId="77777777" w:rsidR="007615D6" w:rsidRPr="005B25A1" w:rsidRDefault="007615D6" w:rsidP="007615D6">
      <w:pPr>
        <w:keepNext/>
        <w:keepLines/>
        <w:rPr>
          <w:b/>
          <w:bCs/>
        </w:rPr>
      </w:pPr>
      <w:r w:rsidRPr="005B25A1">
        <w:rPr>
          <w:b/>
          <w:bCs/>
        </w:rPr>
        <w:t>Convenor comment:</w:t>
      </w:r>
    </w:p>
    <w:p w14:paraId="79A7FDE0" w14:textId="77777777" w:rsidR="007615D6" w:rsidRPr="005B25A1" w:rsidRDefault="007615D6" w:rsidP="007615D6">
      <w:pPr>
        <w:keepNext/>
        <w:keepLines/>
      </w:pPr>
      <w:r w:rsidRPr="005B25A1">
        <w:t>Propose new solution and KI#1 interim agreement. Handle.</w:t>
      </w:r>
    </w:p>
    <w:p w14:paraId="3CC36BF8" w14:textId="77777777" w:rsidR="007615D6" w:rsidRPr="005B25A1" w:rsidRDefault="007615D6" w:rsidP="007615D6">
      <w:pPr>
        <w:keepNext/>
        <w:keepLines/>
        <w:rPr>
          <w:b/>
          <w:bCs/>
        </w:rPr>
      </w:pPr>
      <w:r w:rsidRPr="005B25A1">
        <w:rPr>
          <w:b/>
          <w:bCs/>
        </w:rPr>
        <w:t>Parallel discussion:</w:t>
      </w:r>
    </w:p>
    <w:p w14:paraId="3011CAA8" w14:textId="77777777" w:rsidR="007615D6" w:rsidRPr="005B25A1" w:rsidRDefault="007615D6" w:rsidP="007615D6">
      <w:pPr>
        <w:keepNext/>
        <w:keepLines/>
      </w:pPr>
      <w:r w:rsidRPr="005B25A1">
        <w:t>-</w:t>
      </w:r>
    </w:p>
    <w:p w14:paraId="35986666" w14:textId="77777777" w:rsidR="007615D6" w:rsidRPr="005B25A1" w:rsidRDefault="007615D6" w:rsidP="007615D6">
      <w:pPr>
        <w:keepNext/>
        <w:keepLines/>
        <w:rPr>
          <w:b/>
          <w:bCs/>
        </w:rPr>
      </w:pPr>
      <w:r w:rsidRPr="005B25A1">
        <w:rPr>
          <w:b/>
          <w:bCs/>
        </w:rPr>
        <w:t>Plenary Discussion:</w:t>
      </w:r>
    </w:p>
    <w:p w14:paraId="329D28F4" w14:textId="77777777" w:rsidR="007615D6" w:rsidRPr="005B25A1" w:rsidRDefault="007615D6" w:rsidP="007615D6">
      <w:pPr>
        <w:keepNext/>
        <w:keepLines/>
      </w:pPr>
      <w:r>
        <w:rPr>
          <w:color w:val="FF0000"/>
        </w:rPr>
        <w:t>NO DISCUSSION RECORDED</w:t>
      </w:r>
    </w:p>
    <w:p w14:paraId="5238E092" w14:textId="77777777" w:rsidR="007615D6" w:rsidRPr="00EB0339" w:rsidRDefault="007615D6" w:rsidP="007615D6">
      <w:r w:rsidRPr="005B25A1">
        <w:rPr>
          <w:b/>
          <w:bCs/>
        </w:rPr>
        <w:t>Status:</w:t>
      </w:r>
      <w:r>
        <w:t xml:space="preserve"> </w:t>
      </w:r>
      <w:r>
        <w:rPr>
          <w:color w:val="0000FF"/>
        </w:rPr>
        <w:t>Not concluded</w:t>
      </w:r>
      <w:r>
        <w:t>.</w:t>
      </w:r>
    </w:p>
    <w:p w14:paraId="6B0C2943" w14:textId="77777777" w:rsidR="007615D6" w:rsidRPr="004105A3" w:rsidRDefault="007615D6" w:rsidP="007615D6">
      <w:pPr>
        <w:pStyle w:val="H6"/>
        <w:pBdr>
          <w:top w:val="single" w:sz="4" w:space="1" w:color="auto"/>
          <w:left w:val="single" w:sz="4" w:space="4" w:color="auto"/>
          <w:bottom w:val="single" w:sz="4" w:space="1" w:color="auto"/>
          <w:right w:val="single" w:sz="4" w:space="4" w:color="auto"/>
        </w:pBdr>
        <w:rPr>
          <w:color w:val="0000FF"/>
          <w:lang w:val="fr-FR"/>
        </w:rPr>
      </w:pPr>
      <w:r w:rsidRPr="004105A3">
        <w:rPr>
          <w:color w:val="0000FF"/>
          <w:lang w:val="fr-FR"/>
        </w:rPr>
        <w:t>KI#1: UE data collection - Solutions updates etc.</w:t>
      </w:r>
    </w:p>
    <w:p w14:paraId="4C97E294" w14:textId="77777777" w:rsidR="00E00DA6" w:rsidRDefault="007615D6" w:rsidP="000A3FBD">
      <w:pPr>
        <w:pStyle w:val="NormTop"/>
      </w:pPr>
      <w:r>
        <w:rPr>
          <w:color w:val="0000FF"/>
        </w:rPr>
        <w:t>S2-2506183</w:t>
      </w:r>
      <w:r w:rsidRPr="00D53282">
        <w:t xml:space="preserve"> </w:t>
      </w:r>
      <w:r>
        <w:t>(P-CR) 23.700-04: Solution#4 update (Source: ZTE)</w:t>
      </w:r>
      <w:r>
        <w:br/>
      </w:r>
      <w:r w:rsidRPr="00D53282">
        <w:rPr>
          <w:b/>
        </w:rPr>
        <w:t>Document for:</w:t>
      </w:r>
      <w:r w:rsidRPr="00D53282">
        <w:t xml:space="preserve"> </w:t>
      </w:r>
      <w:r>
        <w:t>Approval</w:t>
      </w:r>
      <w:r>
        <w:br/>
      </w:r>
      <w:r w:rsidRPr="00D53282">
        <w:rPr>
          <w:b/>
        </w:rPr>
        <w:t>Abstract:</w:t>
      </w:r>
      <w:r w:rsidRPr="00D53282">
        <w:t xml:space="preserve"> </w:t>
      </w:r>
    </w:p>
    <w:p w14:paraId="79DC2FB0" w14:textId="77777777" w:rsidR="007615D6" w:rsidRPr="005B25A1" w:rsidRDefault="007615D6" w:rsidP="007615D6">
      <w:pPr>
        <w:keepNext/>
        <w:keepLines/>
        <w:rPr>
          <w:b/>
          <w:bCs/>
        </w:rPr>
      </w:pPr>
      <w:r w:rsidRPr="005B25A1">
        <w:rPr>
          <w:b/>
          <w:bCs/>
        </w:rPr>
        <w:t>Parallel discussion:</w:t>
      </w:r>
    </w:p>
    <w:p w14:paraId="0F1E70AC" w14:textId="77777777" w:rsidR="007615D6" w:rsidRPr="005B25A1" w:rsidRDefault="007615D6" w:rsidP="007615D6">
      <w:pPr>
        <w:keepNext/>
        <w:keepLines/>
      </w:pPr>
      <w:r w:rsidRPr="005B25A1">
        <w:t>-</w:t>
      </w:r>
    </w:p>
    <w:p w14:paraId="1DD5222C" w14:textId="77777777" w:rsidR="007615D6" w:rsidRPr="005B25A1" w:rsidRDefault="007615D6" w:rsidP="007615D6">
      <w:pPr>
        <w:keepNext/>
        <w:keepLines/>
        <w:rPr>
          <w:b/>
          <w:bCs/>
        </w:rPr>
      </w:pPr>
      <w:r w:rsidRPr="005B25A1">
        <w:rPr>
          <w:b/>
          <w:bCs/>
        </w:rPr>
        <w:t>Plenary Discussion:</w:t>
      </w:r>
    </w:p>
    <w:p w14:paraId="148CA17E" w14:textId="77777777" w:rsidR="007615D6" w:rsidRPr="005B25A1" w:rsidRDefault="007615D6" w:rsidP="007615D6">
      <w:pPr>
        <w:keepNext/>
        <w:keepLines/>
      </w:pPr>
      <w:r>
        <w:rPr>
          <w:color w:val="FF0000"/>
        </w:rPr>
        <w:t>NO DISCUSSION RECORDED</w:t>
      </w:r>
    </w:p>
    <w:p w14:paraId="721C1864" w14:textId="77777777" w:rsidR="007615D6" w:rsidRPr="00EB0339" w:rsidRDefault="007615D6" w:rsidP="007615D6">
      <w:r w:rsidRPr="005B25A1">
        <w:rPr>
          <w:b/>
          <w:bCs/>
        </w:rPr>
        <w:t>Status:</w:t>
      </w:r>
      <w:r>
        <w:t xml:space="preserve"> </w:t>
      </w:r>
      <w:r>
        <w:rPr>
          <w:color w:val="0000FF"/>
        </w:rPr>
        <w:t>Not concluded</w:t>
      </w:r>
      <w:r>
        <w:t>.</w:t>
      </w:r>
    </w:p>
    <w:p w14:paraId="3AE0A851" w14:textId="77777777" w:rsidR="00E00DA6" w:rsidRDefault="007615D6" w:rsidP="000A3FBD">
      <w:pPr>
        <w:pStyle w:val="NormTop"/>
      </w:pPr>
      <w:r>
        <w:rPr>
          <w:color w:val="0000FF"/>
        </w:rPr>
        <w:t>S2-2506221</w:t>
      </w:r>
      <w:r w:rsidRPr="00D53282">
        <w:t xml:space="preserve"> </w:t>
      </w:r>
      <w:r>
        <w:t>(P-CR) 23.700-04: KI#1: Sol#12 Update: UP-based UE data collection (Source: NTT DOCOMO)</w:t>
      </w:r>
      <w:r>
        <w:br/>
      </w:r>
      <w:r w:rsidRPr="00D53282">
        <w:rPr>
          <w:b/>
        </w:rPr>
        <w:t>Document for:</w:t>
      </w:r>
      <w:r w:rsidRPr="00D53282">
        <w:t xml:space="preserve"> </w:t>
      </w:r>
      <w:r>
        <w:t>Approval</w:t>
      </w:r>
      <w:r>
        <w:br/>
      </w:r>
      <w:r w:rsidRPr="00D53282">
        <w:rPr>
          <w:b/>
        </w:rPr>
        <w:t>Abstract:</w:t>
      </w:r>
      <w:r w:rsidRPr="00D53282">
        <w:t xml:space="preserve"> </w:t>
      </w:r>
    </w:p>
    <w:p w14:paraId="57A60C28" w14:textId="77777777" w:rsidR="007615D6" w:rsidRPr="005B25A1" w:rsidRDefault="007615D6" w:rsidP="007615D6">
      <w:pPr>
        <w:keepNext/>
        <w:keepLines/>
        <w:rPr>
          <w:b/>
          <w:bCs/>
        </w:rPr>
      </w:pPr>
      <w:r w:rsidRPr="005B25A1">
        <w:rPr>
          <w:b/>
          <w:bCs/>
        </w:rPr>
        <w:t>Convenor comment:</w:t>
      </w:r>
    </w:p>
    <w:p w14:paraId="182D477B" w14:textId="77777777" w:rsidR="007615D6" w:rsidRPr="005B25A1" w:rsidRDefault="007615D6" w:rsidP="007615D6">
      <w:pPr>
        <w:keepNext/>
        <w:keepLines/>
      </w:pPr>
      <w:r w:rsidRPr="005B25A1">
        <w:t>Propose solution update and KI#1 interim agreement and Topics for further consideration. Handle.</w:t>
      </w:r>
    </w:p>
    <w:p w14:paraId="1C1BF135" w14:textId="77777777" w:rsidR="007615D6" w:rsidRPr="005B25A1" w:rsidRDefault="007615D6" w:rsidP="007615D6">
      <w:pPr>
        <w:keepNext/>
        <w:keepLines/>
        <w:rPr>
          <w:b/>
          <w:bCs/>
        </w:rPr>
      </w:pPr>
      <w:r w:rsidRPr="005B25A1">
        <w:rPr>
          <w:b/>
          <w:bCs/>
        </w:rPr>
        <w:t>Parallel discussion:</w:t>
      </w:r>
    </w:p>
    <w:p w14:paraId="77014894" w14:textId="77777777" w:rsidR="007615D6" w:rsidRPr="005B25A1" w:rsidRDefault="007615D6" w:rsidP="007615D6">
      <w:pPr>
        <w:keepNext/>
        <w:keepLines/>
      </w:pPr>
      <w:r w:rsidRPr="005B25A1">
        <w:t>-</w:t>
      </w:r>
    </w:p>
    <w:p w14:paraId="074A5D2A" w14:textId="77777777" w:rsidR="007615D6" w:rsidRPr="005B25A1" w:rsidRDefault="007615D6" w:rsidP="007615D6">
      <w:pPr>
        <w:keepNext/>
        <w:keepLines/>
        <w:rPr>
          <w:b/>
          <w:bCs/>
        </w:rPr>
      </w:pPr>
      <w:r w:rsidRPr="005B25A1">
        <w:rPr>
          <w:b/>
          <w:bCs/>
        </w:rPr>
        <w:t>Plenary Discussion:</w:t>
      </w:r>
    </w:p>
    <w:p w14:paraId="4AE4D06D" w14:textId="77777777" w:rsidR="007615D6" w:rsidRPr="005B25A1" w:rsidRDefault="007615D6" w:rsidP="007615D6">
      <w:pPr>
        <w:keepNext/>
        <w:keepLines/>
      </w:pPr>
      <w:r>
        <w:rPr>
          <w:color w:val="FF0000"/>
        </w:rPr>
        <w:t>NO DISCUSSION RECORDED</w:t>
      </w:r>
    </w:p>
    <w:p w14:paraId="471CB9F8" w14:textId="77777777" w:rsidR="007615D6" w:rsidRPr="00EB0339" w:rsidRDefault="007615D6" w:rsidP="007615D6">
      <w:r w:rsidRPr="005B25A1">
        <w:rPr>
          <w:b/>
          <w:bCs/>
        </w:rPr>
        <w:t>Status:</w:t>
      </w:r>
      <w:r>
        <w:t xml:space="preserve"> </w:t>
      </w:r>
      <w:r>
        <w:rPr>
          <w:color w:val="0000FF"/>
        </w:rPr>
        <w:t>Not concluded</w:t>
      </w:r>
      <w:r>
        <w:t>.</w:t>
      </w:r>
    </w:p>
    <w:p w14:paraId="341726CD" w14:textId="77777777" w:rsidR="00E00DA6" w:rsidRDefault="007615D6" w:rsidP="000A3FBD">
      <w:pPr>
        <w:pStyle w:val="NormTop"/>
      </w:pPr>
      <w:r>
        <w:rPr>
          <w:color w:val="0000FF"/>
        </w:rPr>
        <w:t>S2-2506223</w:t>
      </w:r>
      <w:r w:rsidRPr="00D53282">
        <w:t xml:space="preserve"> </w:t>
      </w:r>
      <w:r>
        <w:t>(P-CR) 23.700-04: KI#1 Solution #9 updates (Source: Nokia)</w:t>
      </w:r>
      <w:r>
        <w:br/>
      </w:r>
      <w:r w:rsidRPr="00D53282">
        <w:rPr>
          <w:b/>
        </w:rPr>
        <w:t>Document for:</w:t>
      </w:r>
      <w:r w:rsidRPr="00D53282">
        <w:t xml:space="preserve"> </w:t>
      </w:r>
      <w:r>
        <w:t>Approval</w:t>
      </w:r>
      <w:r>
        <w:br/>
      </w:r>
      <w:r w:rsidRPr="00D53282">
        <w:rPr>
          <w:b/>
        </w:rPr>
        <w:t>Abstract:</w:t>
      </w:r>
      <w:r w:rsidRPr="00D53282">
        <w:t xml:space="preserve"> </w:t>
      </w:r>
    </w:p>
    <w:p w14:paraId="773859CA" w14:textId="77777777" w:rsidR="007615D6" w:rsidRPr="005B25A1" w:rsidRDefault="007615D6" w:rsidP="007615D6">
      <w:pPr>
        <w:keepNext/>
        <w:keepLines/>
        <w:rPr>
          <w:b/>
          <w:bCs/>
        </w:rPr>
      </w:pPr>
      <w:r w:rsidRPr="005B25A1">
        <w:rPr>
          <w:b/>
          <w:bCs/>
        </w:rPr>
        <w:t>Parallel discussion:</w:t>
      </w:r>
    </w:p>
    <w:p w14:paraId="47D999FC" w14:textId="77777777" w:rsidR="007615D6" w:rsidRPr="005B25A1" w:rsidRDefault="007615D6" w:rsidP="007615D6">
      <w:pPr>
        <w:keepNext/>
        <w:keepLines/>
      </w:pPr>
      <w:r w:rsidRPr="005B25A1">
        <w:t>-</w:t>
      </w:r>
    </w:p>
    <w:p w14:paraId="01F53F47" w14:textId="77777777" w:rsidR="007615D6" w:rsidRPr="005B25A1" w:rsidRDefault="007615D6" w:rsidP="007615D6">
      <w:pPr>
        <w:keepNext/>
        <w:keepLines/>
        <w:rPr>
          <w:b/>
          <w:bCs/>
        </w:rPr>
      </w:pPr>
      <w:r w:rsidRPr="005B25A1">
        <w:rPr>
          <w:b/>
          <w:bCs/>
        </w:rPr>
        <w:t>Plenary Discussion:</w:t>
      </w:r>
    </w:p>
    <w:p w14:paraId="38893B65" w14:textId="77777777" w:rsidR="007615D6" w:rsidRPr="005B25A1" w:rsidRDefault="007615D6" w:rsidP="007615D6">
      <w:pPr>
        <w:keepNext/>
        <w:keepLines/>
      </w:pPr>
      <w:r>
        <w:rPr>
          <w:color w:val="FF0000"/>
        </w:rPr>
        <w:t>NO DISCUSSION RECORDED</w:t>
      </w:r>
    </w:p>
    <w:p w14:paraId="03B858CE" w14:textId="77777777" w:rsidR="007615D6" w:rsidRPr="00EB0339" w:rsidRDefault="007615D6" w:rsidP="007615D6">
      <w:r w:rsidRPr="005B25A1">
        <w:rPr>
          <w:b/>
          <w:bCs/>
        </w:rPr>
        <w:t>Status:</w:t>
      </w:r>
      <w:r>
        <w:t xml:space="preserve"> </w:t>
      </w:r>
      <w:r>
        <w:rPr>
          <w:color w:val="0000FF"/>
        </w:rPr>
        <w:t>Not concluded</w:t>
      </w:r>
      <w:r>
        <w:t>.</w:t>
      </w:r>
    </w:p>
    <w:p w14:paraId="52338969" w14:textId="77777777" w:rsidR="00E00DA6" w:rsidRDefault="007615D6" w:rsidP="000A3FBD">
      <w:pPr>
        <w:pStyle w:val="NormTop"/>
      </w:pPr>
      <w:r>
        <w:rPr>
          <w:color w:val="0000FF"/>
        </w:rPr>
        <w:t>S2-2506255</w:t>
      </w:r>
      <w:r w:rsidRPr="00D53282">
        <w:t xml:space="preserve"> </w:t>
      </w:r>
      <w:r>
        <w:t>(P-CR) 23.700-04: KI#1 Solution#21 update (Source: CATT)</w:t>
      </w:r>
      <w:r>
        <w:br/>
      </w:r>
      <w:r w:rsidRPr="00D53282">
        <w:rPr>
          <w:b/>
        </w:rPr>
        <w:t>Document for:</w:t>
      </w:r>
      <w:r w:rsidRPr="00D53282">
        <w:t xml:space="preserve"> </w:t>
      </w:r>
      <w:r>
        <w:t>Approva</w:t>
      </w:r>
      <w:r>
        <w:lastRenderedPageBreak/>
        <w:t>l</w:t>
      </w:r>
      <w:r>
        <w:br/>
      </w:r>
      <w:r w:rsidRPr="00D53282">
        <w:rPr>
          <w:b/>
        </w:rPr>
        <w:t>Abstract:</w:t>
      </w:r>
      <w:r w:rsidRPr="00D53282">
        <w:t xml:space="preserve"> </w:t>
      </w:r>
      <w:r>
        <w:br/>
        <w:t>The contribution proposes updates to Solution #21 for KI#1.</w:t>
      </w:r>
    </w:p>
    <w:p w14:paraId="1E2B724A" w14:textId="77777777" w:rsidR="007615D6" w:rsidRPr="005B25A1" w:rsidRDefault="007615D6" w:rsidP="007615D6">
      <w:pPr>
        <w:keepNext/>
        <w:keepLines/>
        <w:rPr>
          <w:b/>
          <w:bCs/>
        </w:rPr>
      </w:pPr>
      <w:r w:rsidRPr="005B25A1">
        <w:rPr>
          <w:b/>
          <w:bCs/>
        </w:rPr>
        <w:t>Convenor comment:</w:t>
      </w:r>
    </w:p>
    <w:p w14:paraId="03CC3F01" w14:textId="77777777" w:rsidR="007615D6" w:rsidRPr="005B25A1" w:rsidRDefault="007615D6" w:rsidP="007615D6">
      <w:pPr>
        <w:keepNext/>
        <w:keepLines/>
      </w:pPr>
      <w:r w:rsidRPr="005B25A1">
        <w:t>Handle.</w:t>
      </w:r>
    </w:p>
    <w:p w14:paraId="4D99ACBB" w14:textId="77777777" w:rsidR="007615D6" w:rsidRPr="005B25A1" w:rsidRDefault="007615D6" w:rsidP="007615D6">
      <w:pPr>
        <w:keepNext/>
        <w:keepLines/>
        <w:rPr>
          <w:b/>
          <w:bCs/>
        </w:rPr>
      </w:pPr>
      <w:r w:rsidRPr="005B25A1">
        <w:rPr>
          <w:b/>
          <w:bCs/>
        </w:rPr>
        <w:t>Parallel discussion:</w:t>
      </w:r>
    </w:p>
    <w:p w14:paraId="1B845196" w14:textId="77777777" w:rsidR="007615D6" w:rsidRPr="005B25A1" w:rsidRDefault="007615D6" w:rsidP="007615D6">
      <w:pPr>
        <w:keepNext/>
        <w:keepLines/>
      </w:pPr>
      <w:r w:rsidRPr="005B25A1">
        <w:t>-</w:t>
      </w:r>
    </w:p>
    <w:p w14:paraId="3E3A9E31" w14:textId="77777777" w:rsidR="007615D6" w:rsidRPr="005B25A1" w:rsidRDefault="007615D6" w:rsidP="007615D6">
      <w:pPr>
        <w:keepNext/>
        <w:keepLines/>
        <w:rPr>
          <w:b/>
          <w:bCs/>
        </w:rPr>
      </w:pPr>
      <w:r w:rsidRPr="005B25A1">
        <w:rPr>
          <w:b/>
          <w:bCs/>
        </w:rPr>
        <w:t>Plenary Discussion:</w:t>
      </w:r>
    </w:p>
    <w:p w14:paraId="69D38834" w14:textId="77777777" w:rsidR="007615D6" w:rsidRPr="005B25A1" w:rsidRDefault="007615D6" w:rsidP="007615D6">
      <w:pPr>
        <w:keepNext/>
        <w:keepLines/>
      </w:pPr>
      <w:r>
        <w:rPr>
          <w:color w:val="FF0000"/>
        </w:rPr>
        <w:t>NO DISCUSSION RECORDED</w:t>
      </w:r>
    </w:p>
    <w:p w14:paraId="731D1AE3" w14:textId="77777777" w:rsidR="007615D6" w:rsidRPr="00EB0339" w:rsidRDefault="007615D6" w:rsidP="007615D6">
      <w:r w:rsidRPr="005B25A1">
        <w:rPr>
          <w:b/>
          <w:bCs/>
        </w:rPr>
        <w:t>Status:</w:t>
      </w:r>
      <w:r>
        <w:t xml:space="preserve"> </w:t>
      </w:r>
      <w:r>
        <w:rPr>
          <w:color w:val="0000FF"/>
        </w:rPr>
        <w:t>Not concluded</w:t>
      </w:r>
      <w:r>
        <w:t>.</w:t>
      </w:r>
    </w:p>
    <w:p w14:paraId="3E9D7B2A" w14:textId="77777777" w:rsidR="00E00DA6" w:rsidRDefault="007615D6" w:rsidP="000A3FBD">
      <w:pPr>
        <w:pStyle w:val="NormTop"/>
      </w:pPr>
      <w:r>
        <w:rPr>
          <w:color w:val="0000FF"/>
        </w:rPr>
        <w:t>S2-2506269</w:t>
      </w:r>
      <w:r w:rsidRPr="00D53282">
        <w:t xml:space="preserve"> </w:t>
      </w:r>
      <w:r>
        <w:t>(P-CR) 23.700-04: KI#1 solution#5 update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solution#5 update.</w:t>
      </w:r>
    </w:p>
    <w:p w14:paraId="3A8AC81C" w14:textId="77777777" w:rsidR="007615D6" w:rsidRPr="005B25A1" w:rsidRDefault="007615D6" w:rsidP="007615D6">
      <w:pPr>
        <w:keepNext/>
        <w:keepLines/>
        <w:rPr>
          <w:b/>
          <w:bCs/>
        </w:rPr>
      </w:pPr>
      <w:r w:rsidRPr="005B25A1">
        <w:rPr>
          <w:b/>
          <w:bCs/>
        </w:rPr>
        <w:t>Convenor comment:</w:t>
      </w:r>
    </w:p>
    <w:p w14:paraId="792BA971" w14:textId="77777777" w:rsidR="007615D6" w:rsidRPr="005B25A1" w:rsidRDefault="007615D6" w:rsidP="007615D6">
      <w:pPr>
        <w:keepNext/>
        <w:keepLines/>
      </w:pPr>
      <w:r w:rsidRPr="005B25A1">
        <w:t>Handle.</w:t>
      </w:r>
    </w:p>
    <w:p w14:paraId="1B105B00" w14:textId="77777777" w:rsidR="007615D6" w:rsidRPr="005B25A1" w:rsidRDefault="007615D6" w:rsidP="007615D6">
      <w:pPr>
        <w:keepNext/>
        <w:keepLines/>
        <w:rPr>
          <w:b/>
          <w:bCs/>
        </w:rPr>
      </w:pPr>
      <w:r w:rsidRPr="005B25A1">
        <w:rPr>
          <w:b/>
          <w:bCs/>
        </w:rPr>
        <w:t>Parallel discussion:</w:t>
      </w:r>
    </w:p>
    <w:p w14:paraId="5D7FC7B8" w14:textId="77777777" w:rsidR="007615D6" w:rsidRPr="005B25A1" w:rsidRDefault="007615D6" w:rsidP="007615D6">
      <w:pPr>
        <w:keepNext/>
        <w:keepLines/>
      </w:pPr>
      <w:r w:rsidRPr="005B25A1">
        <w:t>-</w:t>
      </w:r>
    </w:p>
    <w:p w14:paraId="0A1DCAF1" w14:textId="77777777" w:rsidR="007615D6" w:rsidRPr="005B25A1" w:rsidRDefault="007615D6" w:rsidP="007615D6">
      <w:pPr>
        <w:keepNext/>
        <w:keepLines/>
        <w:rPr>
          <w:b/>
          <w:bCs/>
        </w:rPr>
      </w:pPr>
      <w:r w:rsidRPr="005B25A1">
        <w:rPr>
          <w:b/>
          <w:bCs/>
        </w:rPr>
        <w:t>Plenary Discussion:</w:t>
      </w:r>
    </w:p>
    <w:p w14:paraId="33FF4503" w14:textId="77777777" w:rsidR="007615D6" w:rsidRPr="005B25A1" w:rsidRDefault="007615D6" w:rsidP="007615D6">
      <w:pPr>
        <w:keepNext/>
        <w:keepLines/>
      </w:pPr>
      <w:r>
        <w:rPr>
          <w:color w:val="FF0000"/>
        </w:rPr>
        <w:t>NO DISCUSSION RECORDED</w:t>
      </w:r>
    </w:p>
    <w:p w14:paraId="6307462D" w14:textId="77777777" w:rsidR="007615D6" w:rsidRPr="00EB0339" w:rsidRDefault="007615D6" w:rsidP="007615D6">
      <w:r w:rsidRPr="005B25A1">
        <w:rPr>
          <w:b/>
          <w:bCs/>
        </w:rPr>
        <w:t>Status:</w:t>
      </w:r>
      <w:r>
        <w:t xml:space="preserve"> </w:t>
      </w:r>
      <w:r>
        <w:rPr>
          <w:color w:val="0000FF"/>
        </w:rPr>
        <w:t>Not concluded</w:t>
      </w:r>
      <w:r>
        <w:t>.</w:t>
      </w:r>
    </w:p>
    <w:p w14:paraId="291C0E21" w14:textId="77777777" w:rsidR="00E00DA6" w:rsidRDefault="007615D6" w:rsidP="000A3FBD">
      <w:pPr>
        <w:pStyle w:val="NormTop"/>
      </w:pPr>
      <w:r>
        <w:rPr>
          <w:color w:val="0000FF"/>
        </w:rPr>
        <w:t>S2-2506381</w:t>
      </w:r>
      <w:r w:rsidRPr="00D53282">
        <w:t xml:space="preserve"> </w:t>
      </w:r>
      <w:r>
        <w:t>(P-CR) 23.700-04: KI#1: Update Solution#1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 for KI#1.</w:t>
      </w:r>
    </w:p>
    <w:p w14:paraId="3456E36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S2-2504702</w:t>
      </w:r>
      <w:r>
        <w:t>.</w:t>
      </w:r>
    </w:p>
    <w:p w14:paraId="045EB0FA" w14:textId="77777777" w:rsidR="007615D6" w:rsidRPr="005B25A1" w:rsidRDefault="007615D6" w:rsidP="007615D6">
      <w:pPr>
        <w:keepNext/>
        <w:keepLines/>
        <w:rPr>
          <w:b/>
          <w:bCs/>
        </w:rPr>
      </w:pPr>
      <w:r w:rsidRPr="005B25A1">
        <w:rPr>
          <w:b/>
          <w:bCs/>
        </w:rPr>
        <w:t>Convenor comment:</w:t>
      </w:r>
    </w:p>
    <w:p w14:paraId="3FB81008" w14:textId="77777777" w:rsidR="007615D6" w:rsidRPr="005B25A1" w:rsidRDefault="007615D6" w:rsidP="007615D6">
      <w:pPr>
        <w:keepNext/>
        <w:keepLines/>
      </w:pPr>
      <w:r w:rsidRPr="005B25A1">
        <w:t>Handle.</w:t>
      </w:r>
    </w:p>
    <w:p w14:paraId="134BD900" w14:textId="77777777" w:rsidR="007615D6" w:rsidRPr="005B25A1" w:rsidRDefault="007615D6" w:rsidP="007615D6">
      <w:pPr>
        <w:keepNext/>
        <w:keepLines/>
        <w:rPr>
          <w:b/>
          <w:bCs/>
        </w:rPr>
      </w:pPr>
      <w:r w:rsidRPr="005B25A1">
        <w:rPr>
          <w:b/>
          <w:bCs/>
        </w:rPr>
        <w:t>Parallel discussion:</w:t>
      </w:r>
    </w:p>
    <w:p w14:paraId="5FD0A386" w14:textId="77777777" w:rsidR="007615D6" w:rsidRPr="005B25A1" w:rsidRDefault="007615D6" w:rsidP="007615D6">
      <w:pPr>
        <w:keepNext/>
        <w:keepLines/>
      </w:pPr>
      <w:r w:rsidRPr="005B25A1">
        <w:t>-</w:t>
      </w:r>
    </w:p>
    <w:p w14:paraId="621E334E" w14:textId="77777777" w:rsidR="007615D6" w:rsidRPr="005B25A1" w:rsidRDefault="007615D6" w:rsidP="007615D6">
      <w:pPr>
        <w:keepNext/>
        <w:keepLines/>
        <w:rPr>
          <w:b/>
          <w:bCs/>
        </w:rPr>
      </w:pPr>
      <w:r w:rsidRPr="005B25A1">
        <w:rPr>
          <w:b/>
          <w:bCs/>
        </w:rPr>
        <w:t>Plenary Discussion:</w:t>
      </w:r>
    </w:p>
    <w:p w14:paraId="3BA31931" w14:textId="77777777" w:rsidR="007615D6" w:rsidRPr="005B25A1" w:rsidRDefault="007615D6" w:rsidP="007615D6">
      <w:pPr>
        <w:keepNext/>
        <w:keepLines/>
      </w:pPr>
      <w:r>
        <w:rPr>
          <w:color w:val="FF0000"/>
        </w:rPr>
        <w:t>NO DISCUSSION RECORDED</w:t>
      </w:r>
    </w:p>
    <w:p w14:paraId="7B0A4F2E" w14:textId="77777777" w:rsidR="007615D6" w:rsidRPr="00EB0339" w:rsidRDefault="007615D6" w:rsidP="007615D6">
      <w:r w:rsidRPr="005B25A1">
        <w:rPr>
          <w:b/>
          <w:bCs/>
        </w:rPr>
        <w:t>Status:</w:t>
      </w:r>
      <w:r>
        <w:t xml:space="preserve"> </w:t>
      </w:r>
      <w:r>
        <w:rPr>
          <w:color w:val="0000FF"/>
        </w:rPr>
        <w:t>Not concluded</w:t>
      </w:r>
      <w:r>
        <w:t>.</w:t>
      </w:r>
    </w:p>
    <w:p w14:paraId="558C8481" w14:textId="77777777" w:rsidR="00E00DA6" w:rsidRDefault="007615D6" w:rsidP="000A3FBD">
      <w:pPr>
        <w:pStyle w:val="NormTop"/>
      </w:pPr>
      <w:r>
        <w:rPr>
          <w:color w:val="0000FF"/>
        </w:rPr>
        <w:t>S2-2506450</w:t>
      </w:r>
      <w:r w:rsidRPr="00D53282">
        <w:t xml:space="preserve"> </w:t>
      </w:r>
      <w:r>
        <w:t>(P-CR) 23.700-04: KI#1 solution #18 update (Source: ETRI)</w:t>
      </w:r>
      <w:r>
        <w:br/>
      </w:r>
      <w:r w:rsidRPr="00D53282">
        <w:rPr>
          <w:b/>
        </w:rPr>
        <w:t>Document for:</w:t>
      </w:r>
      <w:r w:rsidRPr="00D53282">
        <w:t xml:space="preserve"> </w:t>
      </w:r>
      <w:r>
        <w:t>Approv</w:t>
      </w:r>
      <w:r>
        <w:lastRenderedPageBreak/>
        <w:t>al</w:t>
      </w:r>
      <w:r>
        <w:br/>
      </w:r>
      <w:r w:rsidRPr="00D53282">
        <w:rPr>
          <w:b/>
        </w:rPr>
        <w:t>Abstract:</w:t>
      </w:r>
      <w:r w:rsidRPr="00D53282">
        <w:t xml:space="preserve"> </w:t>
      </w:r>
    </w:p>
    <w:p w14:paraId="0AC43F2E" w14:textId="77777777" w:rsidR="007615D6" w:rsidRPr="005B25A1" w:rsidRDefault="007615D6" w:rsidP="007615D6">
      <w:pPr>
        <w:keepNext/>
        <w:keepLines/>
        <w:rPr>
          <w:b/>
          <w:bCs/>
        </w:rPr>
      </w:pPr>
      <w:r w:rsidRPr="005B25A1">
        <w:rPr>
          <w:b/>
          <w:bCs/>
        </w:rPr>
        <w:t>Convenor comment:</w:t>
      </w:r>
    </w:p>
    <w:p w14:paraId="25B873EC" w14:textId="77777777" w:rsidR="007615D6" w:rsidRPr="005B25A1" w:rsidRDefault="007615D6" w:rsidP="007615D6">
      <w:pPr>
        <w:keepNext/>
        <w:keepLines/>
      </w:pPr>
      <w:r w:rsidRPr="005B25A1">
        <w:t>Handle.</w:t>
      </w:r>
    </w:p>
    <w:p w14:paraId="3043DEA8" w14:textId="77777777" w:rsidR="007615D6" w:rsidRPr="005B25A1" w:rsidRDefault="007615D6" w:rsidP="007615D6">
      <w:pPr>
        <w:keepNext/>
        <w:keepLines/>
        <w:rPr>
          <w:b/>
          <w:bCs/>
        </w:rPr>
      </w:pPr>
      <w:r w:rsidRPr="005B25A1">
        <w:rPr>
          <w:b/>
          <w:bCs/>
        </w:rPr>
        <w:t>Parallel discussion:</w:t>
      </w:r>
    </w:p>
    <w:p w14:paraId="36C1962B" w14:textId="77777777" w:rsidR="007615D6" w:rsidRPr="005B25A1" w:rsidRDefault="007615D6" w:rsidP="007615D6">
      <w:pPr>
        <w:keepNext/>
        <w:keepLines/>
      </w:pPr>
      <w:r w:rsidRPr="005B25A1">
        <w:t>-</w:t>
      </w:r>
    </w:p>
    <w:p w14:paraId="3BAABFDF" w14:textId="77777777" w:rsidR="007615D6" w:rsidRPr="005B25A1" w:rsidRDefault="007615D6" w:rsidP="007615D6">
      <w:pPr>
        <w:keepNext/>
        <w:keepLines/>
        <w:rPr>
          <w:b/>
          <w:bCs/>
        </w:rPr>
      </w:pPr>
      <w:r w:rsidRPr="005B25A1">
        <w:rPr>
          <w:b/>
          <w:bCs/>
        </w:rPr>
        <w:t>Plenary Discussion:</w:t>
      </w:r>
    </w:p>
    <w:p w14:paraId="208F9618" w14:textId="77777777" w:rsidR="007615D6" w:rsidRPr="005B25A1" w:rsidRDefault="007615D6" w:rsidP="007615D6">
      <w:pPr>
        <w:keepNext/>
        <w:keepLines/>
      </w:pPr>
      <w:r>
        <w:rPr>
          <w:color w:val="FF0000"/>
        </w:rPr>
        <w:t>NO DISCUSSION RECORDED</w:t>
      </w:r>
    </w:p>
    <w:p w14:paraId="3F7DE685" w14:textId="77777777" w:rsidR="007615D6" w:rsidRPr="00EB0339" w:rsidRDefault="007615D6" w:rsidP="007615D6">
      <w:r w:rsidRPr="005B25A1">
        <w:rPr>
          <w:b/>
          <w:bCs/>
        </w:rPr>
        <w:t>Status:</w:t>
      </w:r>
      <w:r>
        <w:t xml:space="preserve"> </w:t>
      </w:r>
      <w:r>
        <w:rPr>
          <w:color w:val="0000FF"/>
        </w:rPr>
        <w:t>Not concluded</w:t>
      </w:r>
      <w:r>
        <w:t>.</w:t>
      </w:r>
    </w:p>
    <w:p w14:paraId="5C0140F3" w14:textId="77777777" w:rsidR="00E00DA6" w:rsidRDefault="007615D6" w:rsidP="000A3FBD">
      <w:pPr>
        <w:pStyle w:val="NormTop"/>
      </w:pPr>
      <w:r>
        <w:rPr>
          <w:color w:val="0000FF"/>
        </w:rPr>
        <w:t>S2-2506508</w:t>
      </w:r>
      <w:r w:rsidRPr="00D53282">
        <w:t xml:space="preserve"> </w:t>
      </w:r>
      <w:r>
        <w:t>(P-CR) 23.700-04: KI#1, Sol#15 Update: UE data transfer over UP based on guidance for URSP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update for KI#1, Sol#15 on UE data transfer over UP based on guidance for URSP to address the remaining Editor s notes.</w:t>
      </w:r>
    </w:p>
    <w:p w14:paraId="372592CE" w14:textId="77777777" w:rsidR="007615D6" w:rsidRPr="005B25A1" w:rsidRDefault="007615D6" w:rsidP="007615D6">
      <w:pPr>
        <w:keepNext/>
        <w:keepLines/>
        <w:rPr>
          <w:b/>
          <w:bCs/>
        </w:rPr>
      </w:pPr>
      <w:r w:rsidRPr="005B25A1">
        <w:rPr>
          <w:b/>
          <w:bCs/>
        </w:rPr>
        <w:t>Convenor comment:</w:t>
      </w:r>
    </w:p>
    <w:p w14:paraId="377DAB39" w14:textId="77777777" w:rsidR="007615D6" w:rsidRPr="005B25A1" w:rsidRDefault="007615D6" w:rsidP="007615D6">
      <w:pPr>
        <w:keepNext/>
        <w:keepLines/>
      </w:pPr>
      <w:r w:rsidRPr="005B25A1">
        <w:t>Handle.</w:t>
      </w:r>
    </w:p>
    <w:p w14:paraId="6B1E80FF" w14:textId="77777777" w:rsidR="007615D6" w:rsidRPr="005B25A1" w:rsidRDefault="007615D6" w:rsidP="007615D6">
      <w:pPr>
        <w:keepNext/>
        <w:keepLines/>
        <w:rPr>
          <w:b/>
          <w:bCs/>
        </w:rPr>
      </w:pPr>
      <w:r w:rsidRPr="005B25A1">
        <w:rPr>
          <w:b/>
          <w:bCs/>
        </w:rPr>
        <w:t>Parallel discussion:</w:t>
      </w:r>
    </w:p>
    <w:p w14:paraId="0C47A7EF" w14:textId="77777777" w:rsidR="007615D6" w:rsidRPr="005B25A1" w:rsidRDefault="007615D6" w:rsidP="007615D6">
      <w:pPr>
        <w:keepNext/>
        <w:keepLines/>
      </w:pPr>
      <w:r w:rsidRPr="005B25A1">
        <w:t>-</w:t>
      </w:r>
    </w:p>
    <w:p w14:paraId="34022184" w14:textId="77777777" w:rsidR="007615D6" w:rsidRPr="005B25A1" w:rsidRDefault="007615D6" w:rsidP="007615D6">
      <w:pPr>
        <w:keepNext/>
        <w:keepLines/>
        <w:rPr>
          <w:b/>
          <w:bCs/>
        </w:rPr>
      </w:pPr>
      <w:r w:rsidRPr="005B25A1">
        <w:rPr>
          <w:b/>
          <w:bCs/>
        </w:rPr>
        <w:t>Plenary Discussion:</w:t>
      </w:r>
    </w:p>
    <w:p w14:paraId="50CC8671" w14:textId="77777777" w:rsidR="007615D6" w:rsidRPr="005B25A1" w:rsidRDefault="007615D6" w:rsidP="007615D6">
      <w:pPr>
        <w:keepNext/>
        <w:keepLines/>
      </w:pPr>
      <w:r>
        <w:rPr>
          <w:color w:val="FF0000"/>
        </w:rPr>
        <w:t>NO DISCUSSION RECORDED</w:t>
      </w:r>
    </w:p>
    <w:p w14:paraId="514E6D73" w14:textId="77777777" w:rsidR="007615D6" w:rsidRPr="00EB0339" w:rsidRDefault="007615D6" w:rsidP="007615D6">
      <w:r w:rsidRPr="005B25A1">
        <w:rPr>
          <w:b/>
          <w:bCs/>
        </w:rPr>
        <w:t>Status:</w:t>
      </w:r>
      <w:r>
        <w:t xml:space="preserve"> </w:t>
      </w:r>
      <w:r>
        <w:rPr>
          <w:color w:val="0000FF"/>
        </w:rPr>
        <w:t>Not concluded</w:t>
      </w:r>
      <w:r>
        <w:t>.</w:t>
      </w:r>
    </w:p>
    <w:p w14:paraId="48C9AACB" w14:textId="77777777" w:rsidR="00E00DA6" w:rsidRDefault="007615D6" w:rsidP="000A3FBD">
      <w:pPr>
        <w:pStyle w:val="NormTop"/>
      </w:pPr>
      <w:r>
        <w:rPr>
          <w:color w:val="0000FF"/>
        </w:rPr>
        <w:t>S2-2506514</w:t>
      </w:r>
      <w:r w:rsidRPr="00D53282">
        <w:t xml:space="preserve"> </w:t>
      </w:r>
      <w:r>
        <w:t>(P-CR) 23.700-04: Solution #14 update on UE data collection over the user plane  (Source: China Mobile)</w:t>
      </w:r>
      <w:r>
        <w:br/>
      </w:r>
      <w:r w:rsidRPr="00D53282">
        <w:rPr>
          <w:b/>
        </w:rPr>
        <w:t>Document for:</w:t>
      </w:r>
      <w:r w:rsidRPr="00D53282">
        <w:t xml:space="preserve"> </w:t>
      </w:r>
      <w:r>
        <w:t>Approval</w:t>
      </w:r>
      <w:r>
        <w:br/>
      </w:r>
      <w:r w:rsidRPr="00D53282">
        <w:rPr>
          <w:b/>
        </w:rPr>
        <w:t>Abstract:</w:t>
      </w:r>
      <w:r w:rsidRPr="00D53282">
        <w:t xml:space="preserve"> </w:t>
      </w:r>
    </w:p>
    <w:p w14:paraId="7BAA1BAA" w14:textId="77777777" w:rsidR="007615D6" w:rsidRPr="005B25A1" w:rsidRDefault="007615D6" w:rsidP="007615D6">
      <w:pPr>
        <w:keepNext/>
        <w:keepLines/>
        <w:rPr>
          <w:b/>
          <w:bCs/>
        </w:rPr>
      </w:pPr>
      <w:r w:rsidRPr="005B25A1">
        <w:rPr>
          <w:b/>
          <w:bCs/>
        </w:rPr>
        <w:t>Convenor comment:</w:t>
      </w:r>
    </w:p>
    <w:p w14:paraId="47F43481" w14:textId="77777777" w:rsidR="007615D6" w:rsidRPr="005B25A1" w:rsidRDefault="007615D6" w:rsidP="007615D6">
      <w:pPr>
        <w:keepNext/>
        <w:keepLines/>
      </w:pPr>
      <w:r w:rsidRPr="005B25A1">
        <w:t>Handle.</w:t>
      </w:r>
    </w:p>
    <w:p w14:paraId="7E8F1A7E" w14:textId="77777777" w:rsidR="007615D6" w:rsidRPr="005B25A1" w:rsidRDefault="007615D6" w:rsidP="007615D6">
      <w:pPr>
        <w:keepNext/>
        <w:keepLines/>
        <w:rPr>
          <w:b/>
          <w:bCs/>
        </w:rPr>
      </w:pPr>
      <w:r w:rsidRPr="005B25A1">
        <w:rPr>
          <w:b/>
          <w:bCs/>
        </w:rPr>
        <w:t>Parallel discussion:</w:t>
      </w:r>
    </w:p>
    <w:p w14:paraId="52F8479D" w14:textId="77777777" w:rsidR="007615D6" w:rsidRPr="005B25A1" w:rsidRDefault="007615D6" w:rsidP="007615D6">
      <w:pPr>
        <w:keepNext/>
        <w:keepLines/>
      </w:pPr>
      <w:r w:rsidRPr="005B25A1">
        <w:t>-</w:t>
      </w:r>
    </w:p>
    <w:p w14:paraId="19E024FC" w14:textId="77777777" w:rsidR="007615D6" w:rsidRPr="005B25A1" w:rsidRDefault="007615D6" w:rsidP="007615D6">
      <w:pPr>
        <w:keepNext/>
        <w:keepLines/>
        <w:rPr>
          <w:b/>
          <w:bCs/>
        </w:rPr>
      </w:pPr>
      <w:r w:rsidRPr="005B25A1">
        <w:rPr>
          <w:b/>
          <w:bCs/>
        </w:rPr>
        <w:t>Plenary Discussion:</w:t>
      </w:r>
    </w:p>
    <w:p w14:paraId="46F78DF2" w14:textId="77777777" w:rsidR="007615D6" w:rsidRPr="005B25A1" w:rsidRDefault="007615D6" w:rsidP="007615D6">
      <w:pPr>
        <w:keepNext/>
        <w:keepLines/>
      </w:pPr>
      <w:r>
        <w:rPr>
          <w:color w:val="FF0000"/>
        </w:rPr>
        <w:t>NO DISCUSSION RECORDED</w:t>
      </w:r>
    </w:p>
    <w:p w14:paraId="220D51CF" w14:textId="77777777" w:rsidR="007615D6" w:rsidRPr="00EB0339" w:rsidRDefault="007615D6" w:rsidP="007615D6">
      <w:r w:rsidRPr="005B25A1">
        <w:rPr>
          <w:b/>
          <w:bCs/>
        </w:rPr>
        <w:t>Status:</w:t>
      </w:r>
      <w:r>
        <w:t xml:space="preserve"> </w:t>
      </w:r>
      <w:r>
        <w:rPr>
          <w:color w:val="0000FF"/>
        </w:rPr>
        <w:t>Not concluded</w:t>
      </w:r>
      <w:r>
        <w:t>.</w:t>
      </w:r>
    </w:p>
    <w:p w14:paraId="74084451" w14:textId="77777777" w:rsidR="00E00DA6" w:rsidRDefault="007615D6" w:rsidP="000A3FBD">
      <w:pPr>
        <w:pStyle w:val="NormTop"/>
      </w:pPr>
      <w:r>
        <w:rPr>
          <w:color w:val="0000FF"/>
        </w:rPr>
        <w:t>S2-2506569</w:t>
      </w:r>
      <w:r w:rsidRPr="00D53282">
        <w:t xml:space="preserve"> </w:t>
      </w:r>
      <w:r>
        <w:t>(P-CR) 23.700-04: KI#1 Sol#16 update to remove ENs  (Source: Samsung)</w:t>
      </w:r>
      <w:r>
        <w:br/>
      </w:r>
      <w:r w:rsidRPr="00D53282">
        <w:rPr>
          <w:b/>
        </w:rPr>
        <w:t>Document</w:t>
      </w:r>
      <w:r w:rsidRPr="00D53282">
        <w:rPr>
          <w:b/>
        </w:rPr>
        <w:lastRenderedPageBreak/>
        <w:t xml:space="preserve"> for:</w:t>
      </w:r>
      <w:r w:rsidRPr="00D53282">
        <w:t xml:space="preserve"> </w:t>
      </w:r>
      <w:r>
        <w:t>Approval</w:t>
      </w:r>
      <w:r>
        <w:br/>
      </w:r>
      <w:r w:rsidRPr="00D53282">
        <w:rPr>
          <w:b/>
        </w:rPr>
        <w:t>Abstract:</w:t>
      </w:r>
      <w:r w:rsidRPr="00D53282">
        <w:t xml:space="preserve"> </w:t>
      </w:r>
      <w:r>
        <w:br/>
        <w:t xml:space="preserve">This contribution proposes updates to Sol#16 to remove </w:t>
      </w:r>
      <w:proofErr w:type="spellStart"/>
      <w:r>
        <w:t>ENs.</w:t>
      </w:r>
      <w:proofErr w:type="spellEnd"/>
    </w:p>
    <w:p w14:paraId="7C31DA9F" w14:textId="77777777" w:rsidR="007615D6" w:rsidRPr="005B25A1" w:rsidRDefault="007615D6" w:rsidP="007615D6">
      <w:pPr>
        <w:keepNext/>
        <w:keepLines/>
        <w:rPr>
          <w:b/>
          <w:bCs/>
        </w:rPr>
      </w:pPr>
      <w:r w:rsidRPr="005B25A1">
        <w:rPr>
          <w:b/>
          <w:bCs/>
        </w:rPr>
        <w:t>Convenor comment:</w:t>
      </w:r>
    </w:p>
    <w:p w14:paraId="1F9D0810" w14:textId="77777777" w:rsidR="007615D6" w:rsidRPr="005B25A1" w:rsidRDefault="007615D6" w:rsidP="007615D6">
      <w:pPr>
        <w:keepNext/>
        <w:keepLines/>
      </w:pPr>
      <w:r w:rsidRPr="005B25A1">
        <w:t>Handle.</w:t>
      </w:r>
    </w:p>
    <w:p w14:paraId="664B22DB" w14:textId="77777777" w:rsidR="007615D6" w:rsidRPr="005B25A1" w:rsidRDefault="007615D6" w:rsidP="007615D6">
      <w:pPr>
        <w:keepNext/>
        <w:keepLines/>
        <w:rPr>
          <w:b/>
          <w:bCs/>
        </w:rPr>
      </w:pPr>
      <w:r w:rsidRPr="005B25A1">
        <w:rPr>
          <w:b/>
          <w:bCs/>
        </w:rPr>
        <w:t>Parallel discussion:</w:t>
      </w:r>
    </w:p>
    <w:p w14:paraId="6B850B9D" w14:textId="77777777" w:rsidR="007615D6" w:rsidRPr="005B25A1" w:rsidRDefault="007615D6" w:rsidP="007615D6">
      <w:pPr>
        <w:keepNext/>
        <w:keepLines/>
      </w:pPr>
      <w:r w:rsidRPr="005B25A1">
        <w:t>-</w:t>
      </w:r>
    </w:p>
    <w:p w14:paraId="6A1B80FE" w14:textId="77777777" w:rsidR="007615D6" w:rsidRPr="005B25A1" w:rsidRDefault="007615D6" w:rsidP="007615D6">
      <w:pPr>
        <w:keepNext/>
        <w:keepLines/>
        <w:rPr>
          <w:b/>
          <w:bCs/>
        </w:rPr>
      </w:pPr>
      <w:r w:rsidRPr="005B25A1">
        <w:rPr>
          <w:b/>
          <w:bCs/>
        </w:rPr>
        <w:t>Plenary Discussion:</w:t>
      </w:r>
    </w:p>
    <w:p w14:paraId="3C306CF6" w14:textId="77777777" w:rsidR="007615D6" w:rsidRPr="005B25A1" w:rsidRDefault="007615D6" w:rsidP="007615D6">
      <w:pPr>
        <w:keepNext/>
        <w:keepLines/>
      </w:pPr>
      <w:r>
        <w:rPr>
          <w:color w:val="FF0000"/>
        </w:rPr>
        <w:t>NO DISCUSSION RECORDED</w:t>
      </w:r>
    </w:p>
    <w:p w14:paraId="28D0E74B" w14:textId="77777777" w:rsidR="007615D6" w:rsidRPr="00EB0339" w:rsidRDefault="007615D6" w:rsidP="007615D6">
      <w:r w:rsidRPr="005B25A1">
        <w:rPr>
          <w:b/>
          <w:bCs/>
        </w:rPr>
        <w:t>Status:</w:t>
      </w:r>
      <w:r>
        <w:t xml:space="preserve"> </w:t>
      </w:r>
      <w:r>
        <w:rPr>
          <w:color w:val="0000FF"/>
        </w:rPr>
        <w:t>Not concluded</w:t>
      </w:r>
      <w:r>
        <w:t>.</w:t>
      </w:r>
    </w:p>
    <w:p w14:paraId="7145FE7C" w14:textId="77777777" w:rsidR="00E00DA6" w:rsidRDefault="007615D6" w:rsidP="000A3FBD">
      <w:pPr>
        <w:pStyle w:val="NormTop"/>
      </w:pPr>
      <w:r>
        <w:rPr>
          <w:color w:val="0000FF"/>
        </w:rPr>
        <w:t>S2-2506725</w:t>
      </w:r>
      <w:r w:rsidRPr="00D53282">
        <w:t xml:space="preserve"> </w:t>
      </w:r>
      <w:r>
        <w:t>(P-CR) 23.700-04: Update of Solution#17: Resolving Editor s Notes (Source: China Telecom)</w:t>
      </w:r>
      <w:r>
        <w:br/>
      </w:r>
      <w:r w:rsidRPr="00D53282">
        <w:rPr>
          <w:b/>
        </w:rPr>
        <w:t>Document for:</w:t>
      </w:r>
      <w:r w:rsidRPr="00D53282">
        <w:t xml:space="preserve"> </w:t>
      </w:r>
      <w:r>
        <w:t>Approval</w:t>
      </w:r>
      <w:r>
        <w:br/>
      </w:r>
      <w:r w:rsidRPr="00D53282">
        <w:rPr>
          <w:b/>
        </w:rPr>
        <w:t>Abstract:</w:t>
      </w:r>
      <w:r w:rsidRPr="00D53282">
        <w:t xml:space="preserve"> </w:t>
      </w:r>
    </w:p>
    <w:p w14:paraId="2540DDE0" w14:textId="77777777" w:rsidR="007615D6" w:rsidRPr="005B25A1" w:rsidRDefault="007615D6" w:rsidP="007615D6">
      <w:pPr>
        <w:keepNext/>
        <w:keepLines/>
        <w:rPr>
          <w:b/>
          <w:bCs/>
        </w:rPr>
      </w:pPr>
      <w:r w:rsidRPr="005B25A1">
        <w:rPr>
          <w:b/>
          <w:bCs/>
        </w:rPr>
        <w:t>Convenor comment:</w:t>
      </w:r>
    </w:p>
    <w:p w14:paraId="448C938C" w14:textId="77777777" w:rsidR="007615D6" w:rsidRPr="005B25A1" w:rsidRDefault="007615D6" w:rsidP="007615D6">
      <w:pPr>
        <w:keepNext/>
        <w:keepLines/>
      </w:pPr>
      <w:r w:rsidRPr="005B25A1">
        <w:t>Handle.</w:t>
      </w:r>
    </w:p>
    <w:p w14:paraId="60052C09" w14:textId="77777777" w:rsidR="007615D6" w:rsidRPr="005B25A1" w:rsidRDefault="007615D6" w:rsidP="007615D6">
      <w:pPr>
        <w:keepNext/>
        <w:keepLines/>
        <w:rPr>
          <w:b/>
          <w:bCs/>
        </w:rPr>
      </w:pPr>
      <w:r w:rsidRPr="005B25A1">
        <w:rPr>
          <w:b/>
          <w:bCs/>
        </w:rPr>
        <w:t>Parallel discussion:</w:t>
      </w:r>
    </w:p>
    <w:p w14:paraId="41774EBB" w14:textId="77777777" w:rsidR="007615D6" w:rsidRPr="005B25A1" w:rsidRDefault="007615D6" w:rsidP="007615D6">
      <w:pPr>
        <w:keepNext/>
        <w:keepLines/>
      </w:pPr>
      <w:r w:rsidRPr="005B25A1">
        <w:t>-</w:t>
      </w:r>
    </w:p>
    <w:p w14:paraId="19142045" w14:textId="77777777" w:rsidR="007615D6" w:rsidRPr="005B25A1" w:rsidRDefault="007615D6" w:rsidP="007615D6">
      <w:pPr>
        <w:keepNext/>
        <w:keepLines/>
        <w:rPr>
          <w:b/>
          <w:bCs/>
        </w:rPr>
      </w:pPr>
      <w:r w:rsidRPr="005B25A1">
        <w:rPr>
          <w:b/>
          <w:bCs/>
        </w:rPr>
        <w:t>Plenary Discussion:</w:t>
      </w:r>
    </w:p>
    <w:p w14:paraId="3426C3B8" w14:textId="77777777" w:rsidR="007615D6" w:rsidRPr="005B25A1" w:rsidRDefault="007615D6" w:rsidP="007615D6">
      <w:pPr>
        <w:keepNext/>
        <w:keepLines/>
      </w:pPr>
      <w:r>
        <w:rPr>
          <w:color w:val="FF0000"/>
        </w:rPr>
        <w:t>NO DISCUSSION RECORDED</w:t>
      </w:r>
    </w:p>
    <w:p w14:paraId="4E2F3CB7" w14:textId="77777777" w:rsidR="007615D6" w:rsidRPr="00EB0339" w:rsidRDefault="007615D6" w:rsidP="007615D6">
      <w:r w:rsidRPr="005B25A1">
        <w:rPr>
          <w:b/>
          <w:bCs/>
        </w:rPr>
        <w:t>Status:</w:t>
      </w:r>
      <w:r>
        <w:t xml:space="preserve"> </w:t>
      </w:r>
      <w:r>
        <w:rPr>
          <w:color w:val="0000FF"/>
        </w:rPr>
        <w:t>Not concluded</w:t>
      </w:r>
      <w:r>
        <w:t>.</w:t>
      </w:r>
    </w:p>
    <w:p w14:paraId="05390E47" w14:textId="77777777" w:rsidR="00E00DA6" w:rsidRDefault="007615D6" w:rsidP="000A3FBD">
      <w:pPr>
        <w:pStyle w:val="NormTop"/>
      </w:pPr>
      <w:r>
        <w:rPr>
          <w:color w:val="0000FF"/>
        </w:rPr>
        <w:t>S2-2506741</w:t>
      </w:r>
      <w:r w:rsidRPr="00D53282">
        <w:t xml:space="preserve"> </w:t>
      </w:r>
      <w:r>
        <w:t>(P-CR) 23.700-04: KI#1 Update of Solution #3: Addressing Editor s Notes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78E56C7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S2-2504844</w:t>
      </w:r>
      <w:r>
        <w:t>.</w:t>
      </w:r>
    </w:p>
    <w:p w14:paraId="147E232A" w14:textId="77777777" w:rsidR="007615D6" w:rsidRPr="005B25A1" w:rsidRDefault="007615D6" w:rsidP="007615D6">
      <w:pPr>
        <w:keepNext/>
        <w:keepLines/>
        <w:rPr>
          <w:b/>
          <w:bCs/>
        </w:rPr>
      </w:pPr>
      <w:r w:rsidRPr="005B25A1">
        <w:rPr>
          <w:b/>
          <w:bCs/>
        </w:rPr>
        <w:t>Convenor comment:</w:t>
      </w:r>
    </w:p>
    <w:p w14:paraId="4617BC54" w14:textId="77777777" w:rsidR="007615D6" w:rsidRPr="005B25A1" w:rsidRDefault="007615D6" w:rsidP="007615D6">
      <w:pPr>
        <w:keepNext/>
        <w:keepLines/>
      </w:pPr>
      <w:r w:rsidRPr="005B25A1">
        <w:t>Handle.</w:t>
      </w:r>
    </w:p>
    <w:p w14:paraId="17A0B397" w14:textId="77777777" w:rsidR="007615D6" w:rsidRPr="005B25A1" w:rsidRDefault="007615D6" w:rsidP="007615D6">
      <w:pPr>
        <w:keepNext/>
        <w:keepLines/>
        <w:rPr>
          <w:b/>
          <w:bCs/>
        </w:rPr>
      </w:pPr>
      <w:r w:rsidRPr="005B25A1">
        <w:rPr>
          <w:b/>
          <w:bCs/>
        </w:rPr>
        <w:t>Parallel discussion:</w:t>
      </w:r>
    </w:p>
    <w:p w14:paraId="0B166FDD" w14:textId="77777777" w:rsidR="007615D6" w:rsidRPr="005B25A1" w:rsidRDefault="007615D6" w:rsidP="007615D6">
      <w:pPr>
        <w:keepNext/>
        <w:keepLines/>
      </w:pPr>
      <w:r w:rsidRPr="005B25A1">
        <w:t>-</w:t>
      </w:r>
    </w:p>
    <w:p w14:paraId="76CE3A1D" w14:textId="77777777" w:rsidR="007615D6" w:rsidRPr="005B25A1" w:rsidRDefault="007615D6" w:rsidP="007615D6">
      <w:pPr>
        <w:keepNext/>
        <w:keepLines/>
        <w:rPr>
          <w:b/>
          <w:bCs/>
        </w:rPr>
      </w:pPr>
      <w:r w:rsidRPr="005B25A1">
        <w:rPr>
          <w:b/>
          <w:bCs/>
        </w:rPr>
        <w:t>Plenary Discussion:</w:t>
      </w:r>
    </w:p>
    <w:p w14:paraId="609859A7" w14:textId="77777777" w:rsidR="007615D6" w:rsidRPr="005B25A1" w:rsidRDefault="007615D6" w:rsidP="007615D6">
      <w:pPr>
        <w:keepNext/>
        <w:keepLines/>
      </w:pPr>
      <w:r>
        <w:rPr>
          <w:color w:val="FF0000"/>
        </w:rPr>
        <w:t>NO DISCUSSION RECORDED</w:t>
      </w:r>
    </w:p>
    <w:p w14:paraId="4FB443E5" w14:textId="77777777" w:rsidR="007615D6" w:rsidRPr="00EB0339" w:rsidRDefault="007615D6" w:rsidP="007615D6">
      <w:r w:rsidRPr="005B25A1">
        <w:rPr>
          <w:b/>
          <w:bCs/>
        </w:rPr>
        <w:t>Status:</w:t>
      </w:r>
      <w:r>
        <w:t xml:space="preserve"> </w:t>
      </w:r>
      <w:r>
        <w:rPr>
          <w:color w:val="0000FF"/>
        </w:rPr>
        <w:t>Not concluded</w:t>
      </w:r>
      <w:r>
        <w:t>.</w:t>
      </w:r>
    </w:p>
    <w:p w14:paraId="519D7511" w14:textId="77777777" w:rsidR="00E00DA6" w:rsidRDefault="007615D6" w:rsidP="000A3FBD">
      <w:pPr>
        <w:pStyle w:val="NormTop"/>
      </w:pPr>
      <w:r>
        <w:rPr>
          <w:color w:val="0000FF"/>
        </w:rPr>
        <w:t>S2-2506790</w:t>
      </w:r>
      <w:r w:rsidRPr="00D53282">
        <w:t xml:space="preserve"> </w:t>
      </w:r>
      <w:r>
        <w:t>(P-CR) 23.700-04: KI#1,Update Solution#18: Resolving the ENs for UE data colle</w:t>
      </w:r>
      <w:r>
        <w:lastRenderedPageBreak/>
        <w:t xml:space="preserv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For training data collection from the UE to the UE model training entity server, this paper proposed to update solution #18 to resolve some Editor s notes.</w:t>
      </w:r>
    </w:p>
    <w:p w14:paraId="20A0F4F4" w14:textId="77777777" w:rsidR="007615D6" w:rsidRPr="005B25A1" w:rsidRDefault="007615D6" w:rsidP="007615D6">
      <w:pPr>
        <w:keepNext/>
        <w:keepLines/>
        <w:rPr>
          <w:b/>
          <w:bCs/>
        </w:rPr>
      </w:pPr>
      <w:r w:rsidRPr="005B25A1">
        <w:rPr>
          <w:b/>
          <w:bCs/>
        </w:rPr>
        <w:t>Parallel discussion:</w:t>
      </w:r>
    </w:p>
    <w:p w14:paraId="59E1FE12" w14:textId="77777777" w:rsidR="007615D6" w:rsidRPr="005B25A1" w:rsidRDefault="007615D6" w:rsidP="007615D6">
      <w:pPr>
        <w:keepNext/>
        <w:keepLines/>
      </w:pPr>
      <w:r w:rsidRPr="005B25A1">
        <w:t>-</w:t>
      </w:r>
    </w:p>
    <w:p w14:paraId="4DDCD2AD" w14:textId="77777777" w:rsidR="007615D6" w:rsidRPr="005B25A1" w:rsidRDefault="007615D6" w:rsidP="007615D6">
      <w:pPr>
        <w:keepNext/>
        <w:keepLines/>
        <w:rPr>
          <w:b/>
          <w:bCs/>
        </w:rPr>
      </w:pPr>
      <w:r w:rsidRPr="005B25A1">
        <w:rPr>
          <w:b/>
          <w:bCs/>
        </w:rPr>
        <w:t>Plenary Discussion:</w:t>
      </w:r>
    </w:p>
    <w:p w14:paraId="2B8B2465" w14:textId="77777777" w:rsidR="007615D6" w:rsidRPr="005B25A1" w:rsidRDefault="007615D6" w:rsidP="007615D6">
      <w:pPr>
        <w:keepNext/>
        <w:keepLines/>
      </w:pPr>
      <w:r>
        <w:rPr>
          <w:color w:val="FF0000"/>
        </w:rPr>
        <w:t>NO DISCUSSION RECORDED</w:t>
      </w:r>
    </w:p>
    <w:p w14:paraId="13FFFF9A" w14:textId="77777777" w:rsidR="007615D6" w:rsidRPr="00EB0339" w:rsidRDefault="007615D6" w:rsidP="007615D6">
      <w:r w:rsidRPr="005B25A1">
        <w:rPr>
          <w:b/>
          <w:bCs/>
        </w:rPr>
        <w:t>Status:</w:t>
      </w:r>
      <w:r>
        <w:t xml:space="preserve"> </w:t>
      </w:r>
      <w:r>
        <w:rPr>
          <w:color w:val="0000FF"/>
        </w:rPr>
        <w:t>Not concluded</w:t>
      </w:r>
      <w:r>
        <w:t>.</w:t>
      </w:r>
    </w:p>
    <w:p w14:paraId="5EFD604E" w14:textId="77777777" w:rsidR="00E00DA6" w:rsidRDefault="007615D6" w:rsidP="000A3FBD">
      <w:pPr>
        <w:pStyle w:val="NormTop"/>
      </w:pPr>
      <w:r>
        <w:rPr>
          <w:color w:val="0000FF"/>
        </w:rPr>
        <w:t>S2-2506864</w:t>
      </w:r>
      <w:r w:rsidRPr="00D53282">
        <w:t xml:space="preserve"> </w:t>
      </w:r>
      <w:r>
        <w:t>(P-CR) 23.700-04: KI#1, Solution#2 Update: resolving some editor s notes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Solution#2 of TR 23.700-04.</w:t>
      </w:r>
    </w:p>
    <w:p w14:paraId="396474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S2-2504653</w:t>
      </w:r>
      <w:r>
        <w:t>.</w:t>
      </w:r>
    </w:p>
    <w:p w14:paraId="5DD1006E" w14:textId="77777777" w:rsidR="007615D6" w:rsidRPr="005B25A1" w:rsidRDefault="007615D6" w:rsidP="007615D6">
      <w:pPr>
        <w:keepNext/>
        <w:keepLines/>
        <w:rPr>
          <w:b/>
          <w:bCs/>
        </w:rPr>
      </w:pPr>
      <w:r w:rsidRPr="005B25A1">
        <w:rPr>
          <w:b/>
          <w:bCs/>
        </w:rPr>
        <w:t>Convenor comment:</w:t>
      </w:r>
    </w:p>
    <w:p w14:paraId="360A6456" w14:textId="77777777" w:rsidR="007615D6" w:rsidRPr="005B25A1" w:rsidRDefault="007615D6" w:rsidP="007615D6">
      <w:pPr>
        <w:keepNext/>
        <w:keepLines/>
      </w:pPr>
      <w:r w:rsidRPr="005B25A1">
        <w:t>Handle.</w:t>
      </w:r>
    </w:p>
    <w:p w14:paraId="47B8120E" w14:textId="77777777" w:rsidR="007615D6" w:rsidRPr="005B25A1" w:rsidRDefault="007615D6" w:rsidP="007615D6">
      <w:pPr>
        <w:keepNext/>
        <w:keepLines/>
        <w:rPr>
          <w:b/>
          <w:bCs/>
        </w:rPr>
      </w:pPr>
      <w:r w:rsidRPr="005B25A1">
        <w:rPr>
          <w:b/>
          <w:bCs/>
        </w:rPr>
        <w:t>Parallel discussion:</w:t>
      </w:r>
    </w:p>
    <w:p w14:paraId="7B99829E" w14:textId="77777777" w:rsidR="007615D6" w:rsidRPr="005B25A1" w:rsidRDefault="007615D6" w:rsidP="007615D6">
      <w:pPr>
        <w:keepNext/>
        <w:keepLines/>
      </w:pPr>
      <w:r w:rsidRPr="005B25A1">
        <w:t>-</w:t>
      </w:r>
    </w:p>
    <w:p w14:paraId="4B34D7F1" w14:textId="77777777" w:rsidR="007615D6" w:rsidRPr="005B25A1" w:rsidRDefault="007615D6" w:rsidP="007615D6">
      <w:pPr>
        <w:keepNext/>
        <w:keepLines/>
        <w:rPr>
          <w:b/>
          <w:bCs/>
        </w:rPr>
      </w:pPr>
      <w:r w:rsidRPr="005B25A1">
        <w:rPr>
          <w:b/>
          <w:bCs/>
        </w:rPr>
        <w:t>Plenary Discussion:</w:t>
      </w:r>
    </w:p>
    <w:p w14:paraId="454D0BCC" w14:textId="77777777" w:rsidR="007615D6" w:rsidRPr="005B25A1" w:rsidRDefault="007615D6" w:rsidP="007615D6">
      <w:pPr>
        <w:keepNext/>
        <w:keepLines/>
      </w:pPr>
      <w:r>
        <w:rPr>
          <w:color w:val="FF0000"/>
        </w:rPr>
        <w:t>NO DISCUSSION RECORDED</w:t>
      </w:r>
    </w:p>
    <w:p w14:paraId="37CA6362" w14:textId="77777777" w:rsidR="007615D6" w:rsidRPr="00EB0339" w:rsidRDefault="007615D6" w:rsidP="007615D6">
      <w:r w:rsidRPr="005B25A1">
        <w:rPr>
          <w:b/>
          <w:bCs/>
        </w:rPr>
        <w:t>Status:</w:t>
      </w:r>
      <w:r>
        <w:t xml:space="preserve"> </w:t>
      </w:r>
      <w:r>
        <w:rPr>
          <w:color w:val="0000FF"/>
        </w:rPr>
        <w:t>Not concluded</w:t>
      </w:r>
      <w:r>
        <w:t>.</w:t>
      </w:r>
    </w:p>
    <w:p w14:paraId="6A536B02" w14:textId="77777777" w:rsidR="00E00DA6" w:rsidRDefault="007615D6" w:rsidP="000A3FBD">
      <w:pPr>
        <w:pStyle w:val="NormTop"/>
      </w:pPr>
      <w:r>
        <w:rPr>
          <w:color w:val="0000FF"/>
        </w:rPr>
        <w:t>S2-2506867</w:t>
      </w:r>
      <w:r w:rsidRPr="00D53282">
        <w:t xml:space="preserve"> </w:t>
      </w:r>
      <w:r>
        <w:t>(P-CR) 23.700-04: KI#1, Sol#8: Revised solution on UE data collection including energy aspects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revised solution on UE data collection to include energy aspects.</w:t>
      </w:r>
    </w:p>
    <w:p w14:paraId="1D3D25B6" w14:textId="77777777" w:rsidR="007615D6" w:rsidRPr="005B25A1" w:rsidRDefault="007615D6" w:rsidP="007615D6">
      <w:pPr>
        <w:keepNext/>
        <w:keepLines/>
        <w:rPr>
          <w:b/>
          <w:bCs/>
        </w:rPr>
      </w:pPr>
      <w:r w:rsidRPr="005B25A1">
        <w:rPr>
          <w:b/>
          <w:bCs/>
        </w:rPr>
        <w:t>Convenor comment:</w:t>
      </w:r>
    </w:p>
    <w:p w14:paraId="4DDC85DE" w14:textId="77777777" w:rsidR="007615D6" w:rsidRPr="005B25A1" w:rsidRDefault="007615D6" w:rsidP="007615D6">
      <w:pPr>
        <w:keepNext/>
        <w:keepLines/>
      </w:pPr>
      <w:r w:rsidRPr="005B25A1">
        <w:t>Handle.</w:t>
      </w:r>
    </w:p>
    <w:p w14:paraId="20086BD1" w14:textId="77777777" w:rsidR="007615D6" w:rsidRPr="005B25A1" w:rsidRDefault="007615D6" w:rsidP="007615D6">
      <w:pPr>
        <w:keepNext/>
        <w:keepLines/>
        <w:rPr>
          <w:b/>
          <w:bCs/>
        </w:rPr>
      </w:pPr>
      <w:r w:rsidRPr="005B25A1">
        <w:rPr>
          <w:b/>
          <w:bCs/>
        </w:rPr>
        <w:t>Parallel discussion:</w:t>
      </w:r>
    </w:p>
    <w:p w14:paraId="7E1D066A" w14:textId="77777777" w:rsidR="007615D6" w:rsidRPr="005B25A1" w:rsidRDefault="007615D6" w:rsidP="007615D6">
      <w:pPr>
        <w:keepNext/>
        <w:keepLines/>
      </w:pPr>
      <w:r w:rsidRPr="005B25A1">
        <w:t>-</w:t>
      </w:r>
    </w:p>
    <w:p w14:paraId="3A8C1A60" w14:textId="77777777" w:rsidR="007615D6" w:rsidRPr="005B25A1" w:rsidRDefault="007615D6" w:rsidP="007615D6">
      <w:pPr>
        <w:keepNext/>
        <w:keepLines/>
        <w:rPr>
          <w:b/>
          <w:bCs/>
        </w:rPr>
      </w:pPr>
      <w:r w:rsidRPr="005B25A1">
        <w:rPr>
          <w:b/>
          <w:bCs/>
        </w:rPr>
        <w:t>Plenary Discussion:</w:t>
      </w:r>
    </w:p>
    <w:p w14:paraId="2BDCB71C" w14:textId="77777777" w:rsidR="007615D6" w:rsidRPr="005B25A1" w:rsidRDefault="007615D6" w:rsidP="007615D6">
      <w:pPr>
        <w:keepNext/>
        <w:keepLines/>
      </w:pPr>
      <w:r>
        <w:rPr>
          <w:color w:val="FF0000"/>
        </w:rPr>
        <w:t>NO DISCUSSION RECORDED</w:t>
      </w:r>
    </w:p>
    <w:p w14:paraId="4D6965AB" w14:textId="77777777" w:rsidR="007615D6" w:rsidRPr="00EB0339" w:rsidRDefault="007615D6" w:rsidP="007615D6">
      <w:r w:rsidRPr="005B25A1">
        <w:rPr>
          <w:b/>
          <w:bCs/>
        </w:rPr>
        <w:t>Status:</w:t>
      </w:r>
      <w:r>
        <w:t xml:space="preserve"> </w:t>
      </w:r>
      <w:r>
        <w:rPr>
          <w:color w:val="0000FF"/>
        </w:rPr>
        <w:t>Not concluded</w:t>
      </w:r>
      <w:r>
        <w:t>.</w:t>
      </w:r>
    </w:p>
    <w:p w14:paraId="5F6E294F" w14:textId="77777777" w:rsidR="00E00DA6" w:rsidRDefault="007615D6" w:rsidP="000A3FBD">
      <w:pPr>
        <w:pStyle w:val="NormTop"/>
      </w:pPr>
      <w:r>
        <w:rPr>
          <w:color w:val="0000FF"/>
        </w:rPr>
        <w:t>S2-2506879</w:t>
      </w:r>
      <w:r w:rsidRPr="00D53282">
        <w:t xml:space="preserve"> </w:t>
      </w:r>
      <w:r>
        <w:t>(P-CR) 23.700-04: [KI#1] Solution#7 Update User Consent Aspects and Resolve Ed</w:t>
      </w:r>
      <w:r>
        <w:lastRenderedPageBreak/>
        <w:t>itor s Notes (Source: Google)</w:t>
      </w:r>
      <w:r>
        <w:br/>
      </w:r>
      <w:r w:rsidRPr="00D53282">
        <w:rPr>
          <w:b/>
        </w:rPr>
        <w:t>Document for:</w:t>
      </w:r>
      <w:r w:rsidRPr="00D53282">
        <w:t xml:space="preserve"> </w:t>
      </w:r>
      <w:r>
        <w:t>Approval</w:t>
      </w:r>
      <w:r>
        <w:br/>
      </w:r>
      <w:r w:rsidRPr="00D53282">
        <w:rPr>
          <w:b/>
        </w:rPr>
        <w:t>Abstract:</w:t>
      </w:r>
      <w:r w:rsidRPr="00D53282">
        <w:t xml:space="preserve"> </w:t>
      </w:r>
    </w:p>
    <w:p w14:paraId="2033B3E3" w14:textId="77777777" w:rsidR="007615D6" w:rsidRPr="005B25A1" w:rsidRDefault="007615D6" w:rsidP="007615D6">
      <w:pPr>
        <w:keepNext/>
        <w:keepLines/>
        <w:rPr>
          <w:b/>
          <w:bCs/>
        </w:rPr>
      </w:pPr>
      <w:r w:rsidRPr="005B25A1">
        <w:rPr>
          <w:b/>
          <w:bCs/>
        </w:rPr>
        <w:t>Convenor comment:</w:t>
      </w:r>
    </w:p>
    <w:p w14:paraId="7A88CC6D" w14:textId="77777777" w:rsidR="007615D6" w:rsidRPr="005B25A1" w:rsidRDefault="007615D6" w:rsidP="007615D6">
      <w:pPr>
        <w:keepNext/>
        <w:keepLines/>
      </w:pPr>
      <w:r w:rsidRPr="005B25A1">
        <w:t>Handle.</w:t>
      </w:r>
    </w:p>
    <w:p w14:paraId="6D175DF1" w14:textId="77777777" w:rsidR="007615D6" w:rsidRPr="005B25A1" w:rsidRDefault="007615D6" w:rsidP="007615D6">
      <w:pPr>
        <w:keepNext/>
        <w:keepLines/>
        <w:rPr>
          <w:b/>
          <w:bCs/>
        </w:rPr>
      </w:pPr>
      <w:r w:rsidRPr="005B25A1">
        <w:rPr>
          <w:b/>
          <w:bCs/>
        </w:rPr>
        <w:t>Parallel discussion:</w:t>
      </w:r>
    </w:p>
    <w:p w14:paraId="347BD991" w14:textId="77777777" w:rsidR="007615D6" w:rsidRPr="005B25A1" w:rsidRDefault="007615D6" w:rsidP="007615D6">
      <w:pPr>
        <w:keepNext/>
        <w:keepLines/>
      </w:pPr>
      <w:r w:rsidRPr="005B25A1">
        <w:t>-</w:t>
      </w:r>
    </w:p>
    <w:p w14:paraId="0E5662A0" w14:textId="77777777" w:rsidR="007615D6" w:rsidRPr="005B25A1" w:rsidRDefault="007615D6" w:rsidP="007615D6">
      <w:pPr>
        <w:keepNext/>
        <w:keepLines/>
        <w:rPr>
          <w:b/>
          <w:bCs/>
        </w:rPr>
      </w:pPr>
      <w:r w:rsidRPr="005B25A1">
        <w:rPr>
          <w:b/>
          <w:bCs/>
        </w:rPr>
        <w:t>Plenary Discussion:</w:t>
      </w:r>
    </w:p>
    <w:p w14:paraId="23124A86" w14:textId="77777777" w:rsidR="007615D6" w:rsidRPr="005B25A1" w:rsidRDefault="007615D6" w:rsidP="007615D6">
      <w:pPr>
        <w:keepNext/>
        <w:keepLines/>
      </w:pPr>
      <w:r>
        <w:rPr>
          <w:color w:val="FF0000"/>
        </w:rPr>
        <w:t>NO DISCUSSION RECORDED</w:t>
      </w:r>
    </w:p>
    <w:p w14:paraId="0FC1CB94" w14:textId="77777777" w:rsidR="007615D6" w:rsidRPr="00EB0339" w:rsidRDefault="007615D6" w:rsidP="007615D6">
      <w:r w:rsidRPr="005B25A1">
        <w:rPr>
          <w:b/>
          <w:bCs/>
        </w:rPr>
        <w:t>Status:</w:t>
      </w:r>
      <w:r>
        <w:t xml:space="preserve"> </w:t>
      </w:r>
      <w:r>
        <w:rPr>
          <w:color w:val="0000FF"/>
        </w:rPr>
        <w:t>Not concluded</w:t>
      </w:r>
      <w:r>
        <w:t>.</w:t>
      </w:r>
    </w:p>
    <w:p w14:paraId="18AB9887" w14:textId="77777777" w:rsidR="00E00DA6" w:rsidRDefault="007615D6" w:rsidP="000A3FBD">
      <w:pPr>
        <w:pStyle w:val="NormTop"/>
      </w:pPr>
      <w:r>
        <w:rPr>
          <w:color w:val="0000FF"/>
        </w:rPr>
        <w:t>S2-2507246</w:t>
      </w:r>
      <w:r w:rsidRPr="00D53282">
        <w:t xml:space="preserve"> </w:t>
      </w:r>
      <w:r>
        <w:t>(P-CR) 23.700-04: Solution#1 update about PDU session establishment for UE data collection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#1 about PDU session establishment for UE data collection.</w:t>
      </w:r>
    </w:p>
    <w:p w14:paraId="0A072985" w14:textId="77777777" w:rsidR="007615D6" w:rsidRPr="005B25A1" w:rsidRDefault="007615D6" w:rsidP="007615D6">
      <w:pPr>
        <w:keepNext/>
        <w:keepLines/>
        <w:rPr>
          <w:b/>
          <w:bCs/>
        </w:rPr>
      </w:pPr>
      <w:r w:rsidRPr="005B25A1">
        <w:rPr>
          <w:b/>
          <w:bCs/>
        </w:rPr>
        <w:t>Convenor comment:</w:t>
      </w:r>
    </w:p>
    <w:p w14:paraId="4FD088D1" w14:textId="77777777" w:rsidR="007615D6" w:rsidRPr="005B25A1" w:rsidRDefault="007615D6" w:rsidP="007615D6">
      <w:pPr>
        <w:keepNext/>
        <w:keepLines/>
      </w:pPr>
      <w:r w:rsidRPr="005B25A1">
        <w:t>Handle.</w:t>
      </w:r>
    </w:p>
    <w:p w14:paraId="0E1D87EE" w14:textId="77777777" w:rsidR="007615D6" w:rsidRPr="005B25A1" w:rsidRDefault="007615D6" w:rsidP="007615D6">
      <w:pPr>
        <w:keepNext/>
        <w:keepLines/>
        <w:rPr>
          <w:b/>
          <w:bCs/>
        </w:rPr>
      </w:pPr>
      <w:r w:rsidRPr="005B25A1">
        <w:rPr>
          <w:b/>
          <w:bCs/>
        </w:rPr>
        <w:t>Parallel discussion:</w:t>
      </w:r>
    </w:p>
    <w:p w14:paraId="1DF46C50" w14:textId="77777777" w:rsidR="007615D6" w:rsidRPr="005B25A1" w:rsidRDefault="007615D6" w:rsidP="007615D6">
      <w:pPr>
        <w:keepNext/>
        <w:keepLines/>
      </w:pPr>
      <w:r w:rsidRPr="005B25A1">
        <w:t>-</w:t>
      </w:r>
    </w:p>
    <w:p w14:paraId="44EBEB0A" w14:textId="77777777" w:rsidR="007615D6" w:rsidRPr="005B25A1" w:rsidRDefault="007615D6" w:rsidP="007615D6">
      <w:pPr>
        <w:keepNext/>
        <w:keepLines/>
        <w:rPr>
          <w:b/>
          <w:bCs/>
        </w:rPr>
      </w:pPr>
      <w:r w:rsidRPr="005B25A1">
        <w:rPr>
          <w:b/>
          <w:bCs/>
        </w:rPr>
        <w:t>Plenary Discussion:</w:t>
      </w:r>
    </w:p>
    <w:p w14:paraId="29A4BE65" w14:textId="77777777" w:rsidR="007615D6" w:rsidRPr="005B25A1" w:rsidRDefault="007615D6" w:rsidP="007615D6">
      <w:pPr>
        <w:keepNext/>
        <w:keepLines/>
      </w:pPr>
      <w:r>
        <w:rPr>
          <w:color w:val="FF0000"/>
        </w:rPr>
        <w:t>NO DISCUSSION RECORDED</w:t>
      </w:r>
    </w:p>
    <w:p w14:paraId="3028E16A" w14:textId="77777777" w:rsidR="007615D6" w:rsidRPr="00EB0339" w:rsidRDefault="007615D6" w:rsidP="007615D6">
      <w:r w:rsidRPr="005B25A1">
        <w:rPr>
          <w:b/>
          <w:bCs/>
        </w:rPr>
        <w:t>Status:</w:t>
      </w:r>
      <w:r>
        <w:t xml:space="preserve"> </w:t>
      </w:r>
      <w:r>
        <w:rPr>
          <w:color w:val="0000FF"/>
        </w:rPr>
        <w:t>Not concluded</w:t>
      </w:r>
      <w:r>
        <w:t>.</w:t>
      </w:r>
    </w:p>
    <w:p w14:paraId="2B5C663E" w14:textId="77777777" w:rsidR="00E00DA6" w:rsidRDefault="007615D6" w:rsidP="000A3FBD">
      <w:pPr>
        <w:pStyle w:val="NormTop"/>
      </w:pPr>
      <w:r>
        <w:rPr>
          <w:color w:val="0000FF"/>
        </w:rPr>
        <w:t>S2-2507352</w:t>
      </w:r>
      <w:r w:rsidRPr="00D53282">
        <w:t xml:space="preserve"> </w:t>
      </w:r>
      <w:r>
        <w:t>(P-CR) 23.700-04: Update Solution #20 UE data collection over UP (Source: Xiaomi)</w:t>
      </w:r>
      <w:r>
        <w:br/>
      </w:r>
      <w:r w:rsidRPr="00D53282">
        <w:rPr>
          <w:b/>
        </w:rPr>
        <w:t>Document for:</w:t>
      </w:r>
      <w:r w:rsidRPr="00D53282">
        <w:t xml:space="preserve"> </w:t>
      </w:r>
      <w:r>
        <w:t>Approval</w:t>
      </w:r>
      <w:r>
        <w:br/>
      </w:r>
      <w:r w:rsidRPr="00D53282">
        <w:rPr>
          <w:b/>
        </w:rPr>
        <w:t>Abstract:</w:t>
      </w:r>
      <w:r w:rsidRPr="00D53282">
        <w:t xml:space="preserve"> </w:t>
      </w:r>
    </w:p>
    <w:p w14:paraId="12CB1DFC" w14:textId="77777777" w:rsidR="007615D6" w:rsidRPr="005B25A1" w:rsidRDefault="007615D6" w:rsidP="007615D6">
      <w:pPr>
        <w:keepNext/>
        <w:keepLines/>
        <w:rPr>
          <w:b/>
          <w:bCs/>
        </w:rPr>
      </w:pPr>
      <w:r w:rsidRPr="005B25A1">
        <w:rPr>
          <w:b/>
          <w:bCs/>
        </w:rPr>
        <w:t>Convenor comment:</w:t>
      </w:r>
    </w:p>
    <w:p w14:paraId="154A0EA3" w14:textId="77777777" w:rsidR="007615D6" w:rsidRPr="005B25A1" w:rsidRDefault="007615D6" w:rsidP="007615D6">
      <w:pPr>
        <w:keepNext/>
        <w:keepLines/>
      </w:pPr>
      <w:r w:rsidRPr="005B25A1">
        <w:t>Handle.</w:t>
      </w:r>
    </w:p>
    <w:p w14:paraId="55203EA2" w14:textId="77777777" w:rsidR="007615D6" w:rsidRPr="005B25A1" w:rsidRDefault="007615D6" w:rsidP="007615D6">
      <w:pPr>
        <w:keepNext/>
        <w:keepLines/>
        <w:rPr>
          <w:b/>
          <w:bCs/>
        </w:rPr>
      </w:pPr>
      <w:r w:rsidRPr="005B25A1">
        <w:rPr>
          <w:b/>
          <w:bCs/>
        </w:rPr>
        <w:t>Parallel discussion:</w:t>
      </w:r>
    </w:p>
    <w:p w14:paraId="510FA843" w14:textId="77777777" w:rsidR="007615D6" w:rsidRPr="005B25A1" w:rsidRDefault="007615D6" w:rsidP="007615D6">
      <w:pPr>
        <w:keepNext/>
        <w:keepLines/>
      </w:pPr>
      <w:r w:rsidRPr="005B25A1">
        <w:t>-</w:t>
      </w:r>
    </w:p>
    <w:p w14:paraId="60B70341" w14:textId="77777777" w:rsidR="007615D6" w:rsidRPr="005B25A1" w:rsidRDefault="007615D6" w:rsidP="007615D6">
      <w:pPr>
        <w:keepNext/>
        <w:keepLines/>
        <w:rPr>
          <w:b/>
          <w:bCs/>
        </w:rPr>
      </w:pPr>
      <w:r w:rsidRPr="005B25A1">
        <w:rPr>
          <w:b/>
          <w:bCs/>
        </w:rPr>
        <w:t>Plenary Discussion:</w:t>
      </w:r>
    </w:p>
    <w:p w14:paraId="6804CA8C" w14:textId="77777777" w:rsidR="007615D6" w:rsidRPr="005B25A1" w:rsidRDefault="007615D6" w:rsidP="007615D6">
      <w:pPr>
        <w:keepNext/>
        <w:keepLines/>
      </w:pPr>
      <w:r>
        <w:rPr>
          <w:color w:val="FF0000"/>
        </w:rPr>
        <w:t>NO DISCUSSION RECORDED</w:t>
      </w:r>
    </w:p>
    <w:p w14:paraId="1ADB5951" w14:textId="77777777" w:rsidR="007615D6" w:rsidRPr="00EB0339" w:rsidRDefault="007615D6" w:rsidP="007615D6">
      <w:r w:rsidRPr="005B25A1">
        <w:rPr>
          <w:b/>
          <w:bCs/>
        </w:rPr>
        <w:t>Status:</w:t>
      </w:r>
      <w:r>
        <w:t xml:space="preserve"> </w:t>
      </w:r>
      <w:r>
        <w:rPr>
          <w:color w:val="0000FF"/>
        </w:rPr>
        <w:t>Not concluded</w:t>
      </w:r>
      <w:r>
        <w:t>.</w:t>
      </w:r>
    </w:p>
    <w:p w14:paraId="6BFE46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UE data collection - Interim agreement</w:t>
      </w:r>
    </w:p>
    <w:p w14:paraId="14F4BFE8" w14:textId="77777777" w:rsidR="00E00DA6" w:rsidRDefault="007615D6" w:rsidP="000A3FBD">
      <w:pPr>
        <w:pStyle w:val="NormTop"/>
      </w:pPr>
      <w:r>
        <w:rPr>
          <w:color w:val="0000FF"/>
        </w:rPr>
        <w:t>S2-2506256</w:t>
      </w:r>
      <w:r w:rsidRPr="00D53282">
        <w:t xml:space="preserve"> </w:t>
      </w:r>
      <w:r>
        <w:t>(P-CR) 23.700-04: KI#1 interim ag</w:t>
      </w:r>
      <w:r>
        <w:lastRenderedPageBreak/>
        <w:t>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KI#1.</w:t>
      </w:r>
    </w:p>
    <w:p w14:paraId="0C72E2DA" w14:textId="77777777" w:rsidR="007615D6" w:rsidRPr="005B25A1" w:rsidRDefault="007615D6" w:rsidP="007615D6">
      <w:pPr>
        <w:keepNext/>
        <w:keepLines/>
        <w:rPr>
          <w:b/>
          <w:bCs/>
        </w:rPr>
      </w:pPr>
      <w:r w:rsidRPr="005B25A1">
        <w:rPr>
          <w:b/>
          <w:bCs/>
        </w:rPr>
        <w:t>Convenor comment:</w:t>
      </w:r>
    </w:p>
    <w:p w14:paraId="2E75882F" w14:textId="77777777" w:rsidR="007615D6" w:rsidRPr="005B25A1" w:rsidRDefault="007615D6" w:rsidP="007615D6">
      <w:pPr>
        <w:keepNext/>
        <w:keepLines/>
      </w:pPr>
      <w:r w:rsidRPr="005B25A1">
        <w:t>Handle.</w:t>
      </w:r>
    </w:p>
    <w:p w14:paraId="6DF63562" w14:textId="77777777" w:rsidR="007615D6" w:rsidRPr="005B25A1" w:rsidRDefault="007615D6" w:rsidP="007615D6">
      <w:pPr>
        <w:keepNext/>
        <w:keepLines/>
        <w:rPr>
          <w:b/>
          <w:bCs/>
        </w:rPr>
      </w:pPr>
      <w:r w:rsidRPr="005B25A1">
        <w:rPr>
          <w:b/>
          <w:bCs/>
        </w:rPr>
        <w:t>Parallel discussion:</w:t>
      </w:r>
    </w:p>
    <w:p w14:paraId="196AE74A" w14:textId="77777777" w:rsidR="007615D6" w:rsidRPr="005B25A1" w:rsidRDefault="007615D6" w:rsidP="007615D6">
      <w:pPr>
        <w:keepNext/>
        <w:keepLines/>
      </w:pPr>
      <w:r w:rsidRPr="005B25A1">
        <w:t>-</w:t>
      </w:r>
    </w:p>
    <w:p w14:paraId="3537D0EF" w14:textId="77777777" w:rsidR="007615D6" w:rsidRPr="005B25A1" w:rsidRDefault="007615D6" w:rsidP="007615D6">
      <w:pPr>
        <w:keepNext/>
        <w:keepLines/>
        <w:rPr>
          <w:b/>
          <w:bCs/>
        </w:rPr>
      </w:pPr>
      <w:r w:rsidRPr="005B25A1">
        <w:rPr>
          <w:b/>
          <w:bCs/>
        </w:rPr>
        <w:t>Plenary Discussion:</w:t>
      </w:r>
    </w:p>
    <w:p w14:paraId="39572C81" w14:textId="77777777" w:rsidR="007615D6" w:rsidRPr="005B25A1" w:rsidRDefault="007615D6" w:rsidP="007615D6">
      <w:pPr>
        <w:keepNext/>
        <w:keepLines/>
      </w:pPr>
      <w:r>
        <w:rPr>
          <w:color w:val="FF0000"/>
        </w:rPr>
        <w:t>NO DISCUSSION RECORDED</w:t>
      </w:r>
    </w:p>
    <w:p w14:paraId="605315DF" w14:textId="77777777" w:rsidR="007615D6" w:rsidRPr="00EB0339" w:rsidRDefault="007615D6" w:rsidP="007615D6">
      <w:r w:rsidRPr="005B25A1">
        <w:rPr>
          <w:b/>
          <w:bCs/>
        </w:rPr>
        <w:t>Status:</w:t>
      </w:r>
      <w:r>
        <w:t xml:space="preserve"> </w:t>
      </w:r>
      <w:r>
        <w:rPr>
          <w:color w:val="0000FF"/>
        </w:rPr>
        <w:t>Not concluded</w:t>
      </w:r>
      <w:r>
        <w:t>.</w:t>
      </w:r>
    </w:p>
    <w:p w14:paraId="6E7AF103" w14:textId="77777777" w:rsidR="00E00DA6" w:rsidRDefault="007615D6" w:rsidP="000A3FBD">
      <w:pPr>
        <w:pStyle w:val="NormTop"/>
      </w:pPr>
      <w:r>
        <w:rPr>
          <w:color w:val="0000FF"/>
        </w:rPr>
        <w:t>S2-2506270</w:t>
      </w:r>
      <w:r w:rsidRPr="00D53282">
        <w:t xml:space="preserve"> </w:t>
      </w:r>
      <w:r>
        <w:t>(P-CR) 23.700-04: Interim agreement principles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interim agreement principles for KI#1.</w:t>
      </w:r>
    </w:p>
    <w:p w14:paraId="7D7CFA98" w14:textId="77777777" w:rsidR="007615D6" w:rsidRPr="005B25A1" w:rsidRDefault="007615D6" w:rsidP="007615D6">
      <w:pPr>
        <w:keepNext/>
        <w:keepLines/>
        <w:rPr>
          <w:b/>
          <w:bCs/>
        </w:rPr>
      </w:pPr>
      <w:r w:rsidRPr="005B25A1">
        <w:rPr>
          <w:b/>
          <w:bCs/>
        </w:rPr>
        <w:t>Convenor comment:</w:t>
      </w:r>
    </w:p>
    <w:p w14:paraId="3EA698D2" w14:textId="77777777" w:rsidR="007615D6" w:rsidRPr="005B25A1" w:rsidRDefault="007615D6" w:rsidP="007615D6">
      <w:pPr>
        <w:keepNext/>
        <w:keepLines/>
      </w:pPr>
      <w:r w:rsidRPr="005B25A1">
        <w:t>Handle.</w:t>
      </w:r>
    </w:p>
    <w:p w14:paraId="18419705" w14:textId="77777777" w:rsidR="007615D6" w:rsidRPr="005B25A1" w:rsidRDefault="007615D6" w:rsidP="007615D6">
      <w:pPr>
        <w:keepNext/>
        <w:keepLines/>
        <w:rPr>
          <w:b/>
          <w:bCs/>
        </w:rPr>
      </w:pPr>
      <w:r w:rsidRPr="005B25A1">
        <w:rPr>
          <w:b/>
          <w:bCs/>
        </w:rPr>
        <w:t>Parallel discussion:</w:t>
      </w:r>
    </w:p>
    <w:p w14:paraId="274B4F6B" w14:textId="77777777" w:rsidR="007615D6" w:rsidRPr="005B25A1" w:rsidRDefault="007615D6" w:rsidP="007615D6">
      <w:pPr>
        <w:keepNext/>
        <w:keepLines/>
      </w:pPr>
      <w:r w:rsidRPr="005B25A1">
        <w:t>-</w:t>
      </w:r>
    </w:p>
    <w:p w14:paraId="0F3282FB" w14:textId="77777777" w:rsidR="007615D6" w:rsidRPr="005B25A1" w:rsidRDefault="007615D6" w:rsidP="007615D6">
      <w:pPr>
        <w:keepNext/>
        <w:keepLines/>
        <w:rPr>
          <w:b/>
          <w:bCs/>
        </w:rPr>
      </w:pPr>
      <w:r w:rsidRPr="005B25A1">
        <w:rPr>
          <w:b/>
          <w:bCs/>
        </w:rPr>
        <w:t>Plenary Discussion:</w:t>
      </w:r>
    </w:p>
    <w:p w14:paraId="1FD7991F" w14:textId="77777777" w:rsidR="007615D6" w:rsidRPr="005B25A1" w:rsidRDefault="007615D6" w:rsidP="007615D6">
      <w:pPr>
        <w:keepNext/>
        <w:keepLines/>
      </w:pPr>
      <w:r>
        <w:rPr>
          <w:color w:val="FF0000"/>
        </w:rPr>
        <w:t>NO DISCUSSION RECORDED</w:t>
      </w:r>
    </w:p>
    <w:p w14:paraId="2D1A0E1C" w14:textId="77777777" w:rsidR="007615D6" w:rsidRPr="00EB0339" w:rsidRDefault="007615D6" w:rsidP="007615D6">
      <w:r w:rsidRPr="005B25A1">
        <w:rPr>
          <w:b/>
          <w:bCs/>
        </w:rPr>
        <w:t>Status:</w:t>
      </w:r>
      <w:r>
        <w:t xml:space="preserve"> </w:t>
      </w:r>
      <w:r>
        <w:rPr>
          <w:color w:val="0000FF"/>
        </w:rPr>
        <w:t>Not concluded</w:t>
      </w:r>
      <w:r>
        <w:t>.</w:t>
      </w:r>
    </w:p>
    <w:p w14:paraId="5B9C0576" w14:textId="77777777" w:rsidR="00E00DA6" w:rsidRDefault="007615D6" w:rsidP="000A3FBD">
      <w:pPr>
        <w:pStyle w:val="NormTop"/>
      </w:pPr>
      <w:r>
        <w:rPr>
          <w:color w:val="0000FF"/>
        </w:rPr>
        <w:t>S2-2506318</w:t>
      </w:r>
      <w:r w:rsidRPr="00D53282">
        <w:t xml:space="preserve"> </w:t>
      </w:r>
      <w:r>
        <w:t>(P-CR) 23.700-04: TR 23.700-04: Agreement for KI#1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0B8A700A" w14:textId="77777777" w:rsidR="007615D6" w:rsidRPr="005B25A1" w:rsidRDefault="007615D6" w:rsidP="007615D6">
      <w:pPr>
        <w:keepNext/>
        <w:keepLines/>
        <w:rPr>
          <w:b/>
          <w:bCs/>
        </w:rPr>
      </w:pPr>
      <w:r w:rsidRPr="005B25A1">
        <w:rPr>
          <w:b/>
          <w:bCs/>
        </w:rPr>
        <w:t>Convenor comment:</w:t>
      </w:r>
    </w:p>
    <w:p w14:paraId="58F8DFE3" w14:textId="77777777" w:rsidR="007615D6" w:rsidRPr="005B25A1" w:rsidRDefault="007615D6" w:rsidP="007615D6">
      <w:pPr>
        <w:keepNext/>
        <w:keepLines/>
      </w:pPr>
      <w:r w:rsidRPr="005B25A1">
        <w:t>Handle.</w:t>
      </w:r>
    </w:p>
    <w:p w14:paraId="5EB1E067" w14:textId="77777777" w:rsidR="007615D6" w:rsidRPr="005B25A1" w:rsidRDefault="007615D6" w:rsidP="007615D6">
      <w:pPr>
        <w:keepNext/>
        <w:keepLines/>
        <w:rPr>
          <w:b/>
          <w:bCs/>
        </w:rPr>
      </w:pPr>
      <w:r w:rsidRPr="005B25A1">
        <w:rPr>
          <w:b/>
          <w:bCs/>
        </w:rPr>
        <w:t>Parallel discussion:</w:t>
      </w:r>
    </w:p>
    <w:p w14:paraId="68FAC08F" w14:textId="77777777" w:rsidR="007615D6" w:rsidRPr="005B25A1" w:rsidRDefault="007615D6" w:rsidP="007615D6">
      <w:pPr>
        <w:keepNext/>
        <w:keepLines/>
      </w:pPr>
      <w:r w:rsidRPr="005B25A1">
        <w:t>-</w:t>
      </w:r>
    </w:p>
    <w:p w14:paraId="76BA126D" w14:textId="77777777" w:rsidR="007615D6" w:rsidRPr="005B25A1" w:rsidRDefault="007615D6" w:rsidP="007615D6">
      <w:pPr>
        <w:keepNext/>
        <w:keepLines/>
        <w:rPr>
          <w:b/>
          <w:bCs/>
        </w:rPr>
      </w:pPr>
      <w:r w:rsidRPr="005B25A1">
        <w:rPr>
          <w:b/>
          <w:bCs/>
        </w:rPr>
        <w:t>Plenary Discussion:</w:t>
      </w:r>
    </w:p>
    <w:p w14:paraId="5B61CFB0" w14:textId="77777777" w:rsidR="007615D6" w:rsidRPr="005B25A1" w:rsidRDefault="007615D6" w:rsidP="007615D6">
      <w:pPr>
        <w:keepNext/>
        <w:keepLines/>
      </w:pPr>
      <w:r>
        <w:rPr>
          <w:color w:val="FF0000"/>
        </w:rPr>
        <w:t>NO DISCUSSION RECORDED</w:t>
      </w:r>
    </w:p>
    <w:p w14:paraId="526988F3" w14:textId="77777777" w:rsidR="007615D6" w:rsidRPr="00EB0339" w:rsidRDefault="007615D6" w:rsidP="007615D6">
      <w:r w:rsidRPr="005B25A1">
        <w:rPr>
          <w:b/>
          <w:bCs/>
        </w:rPr>
        <w:t>Status:</w:t>
      </w:r>
      <w:r>
        <w:t xml:space="preserve"> </w:t>
      </w:r>
      <w:r>
        <w:rPr>
          <w:color w:val="0000FF"/>
        </w:rPr>
        <w:t>Not concluded</w:t>
      </w:r>
      <w:r>
        <w:t>.</w:t>
      </w:r>
    </w:p>
    <w:p w14:paraId="35B7AF57" w14:textId="77777777" w:rsidR="00E00DA6" w:rsidRDefault="007615D6" w:rsidP="000A3FBD">
      <w:pPr>
        <w:pStyle w:val="NormTop"/>
      </w:pPr>
      <w:r>
        <w:rPr>
          <w:color w:val="0000FF"/>
        </w:rPr>
        <w:t>S2-2506382</w:t>
      </w:r>
      <w:r w:rsidRPr="00D53282">
        <w:t xml:space="preserve"> </w:t>
      </w:r>
      <w:r>
        <w:t>(P-CR) 23.700-04: KI#1 Interim agreements (Source: vivo)</w:t>
      </w:r>
      <w:r>
        <w:br/>
      </w:r>
      <w:r w:rsidRPr="00D53282">
        <w:rPr>
          <w:b/>
        </w:rPr>
        <w:t>Document for:</w:t>
      </w:r>
      <w:r w:rsidRPr="00D53282">
        <w:t xml:space="preserve"> </w:t>
      </w:r>
      <w:r>
        <w:t>Approva</w:t>
      </w:r>
      <w:r>
        <w:lastRenderedPageBreak/>
        <w:t>l</w:t>
      </w:r>
      <w:r>
        <w:br/>
      </w:r>
      <w:r w:rsidRPr="00D53282">
        <w:rPr>
          <w:b/>
        </w:rPr>
        <w:t>Abstract:</w:t>
      </w:r>
      <w:r w:rsidRPr="00D53282">
        <w:t xml:space="preserve"> </w:t>
      </w:r>
      <w:r>
        <w:br/>
        <w:t>This document proposes some interim agreements for KI#1: Transfer of data over UP for UE data collection.</w:t>
      </w:r>
    </w:p>
    <w:p w14:paraId="62CE6702" w14:textId="77777777" w:rsidR="007615D6" w:rsidRPr="005B25A1" w:rsidRDefault="007615D6" w:rsidP="007615D6">
      <w:pPr>
        <w:keepNext/>
        <w:keepLines/>
        <w:rPr>
          <w:b/>
          <w:bCs/>
        </w:rPr>
      </w:pPr>
      <w:r w:rsidRPr="005B25A1">
        <w:rPr>
          <w:b/>
          <w:bCs/>
        </w:rPr>
        <w:t>Convenor comment:</w:t>
      </w:r>
    </w:p>
    <w:p w14:paraId="23529FBB" w14:textId="77777777" w:rsidR="007615D6" w:rsidRPr="005B25A1" w:rsidRDefault="007615D6" w:rsidP="007615D6">
      <w:pPr>
        <w:keepNext/>
        <w:keepLines/>
      </w:pPr>
      <w:r w:rsidRPr="005B25A1">
        <w:t>Handle.</w:t>
      </w:r>
    </w:p>
    <w:p w14:paraId="33C680E8" w14:textId="77777777" w:rsidR="007615D6" w:rsidRPr="005B25A1" w:rsidRDefault="007615D6" w:rsidP="007615D6">
      <w:pPr>
        <w:keepNext/>
        <w:keepLines/>
        <w:rPr>
          <w:b/>
          <w:bCs/>
        </w:rPr>
      </w:pPr>
      <w:r w:rsidRPr="005B25A1">
        <w:rPr>
          <w:b/>
          <w:bCs/>
        </w:rPr>
        <w:t>Parallel discussion:</w:t>
      </w:r>
    </w:p>
    <w:p w14:paraId="614C120E" w14:textId="77777777" w:rsidR="007615D6" w:rsidRPr="005B25A1" w:rsidRDefault="007615D6" w:rsidP="007615D6">
      <w:pPr>
        <w:keepNext/>
        <w:keepLines/>
      </w:pPr>
      <w:r w:rsidRPr="005B25A1">
        <w:t>-</w:t>
      </w:r>
    </w:p>
    <w:p w14:paraId="3E5D91C1" w14:textId="77777777" w:rsidR="007615D6" w:rsidRPr="005B25A1" w:rsidRDefault="007615D6" w:rsidP="007615D6">
      <w:pPr>
        <w:keepNext/>
        <w:keepLines/>
        <w:rPr>
          <w:b/>
          <w:bCs/>
        </w:rPr>
      </w:pPr>
      <w:r w:rsidRPr="005B25A1">
        <w:rPr>
          <w:b/>
          <w:bCs/>
        </w:rPr>
        <w:t>Plenary Discussion:</w:t>
      </w:r>
    </w:p>
    <w:p w14:paraId="26AD7DD2" w14:textId="77777777" w:rsidR="007615D6" w:rsidRPr="005B25A1" w:rsidRDefault="007615D6" w:rsidP="007615D6">
      <w:pPr>
        <w:keepNext/>
        <w:keepLines/>
      </w:pPr>
      <w:r>
        <w:rPr>
          <w:color w:val="FF0000"/>
        </w:rPr>
        <w:t>NO DISCUSSION RECORDED</w:t>
      </w:r>
    </w:p>
    <w:p w14:paraId="68C0998F" w14:textId="77777777" w:rsidR="007615D6" w:rsidRPr="00EB0339" w:rsidRDefault="007615D6" w:rsidP="007615D6">
      <w:r w:rsidRPr="005B25A1">
        <w:rPr>
          <w:b/>
          <w:bCs/>
        </w:rPr>
        <w:t>Status:</w:t>
      </w:r>
      <w:r>
        <w:t xml:space="preserve"> </w:t>
      </w:r>
      <w:r>
        <w:rPr>
          <w:color w:val="0000FF"/>
        </w:rPr>
        <w:t>Not concluded</w:t>
      </w:r>
      <w:r>
        <w:t>.</w:t>
      </w:r>
    </w:p>
    <w:p w14:paraId="3FCFEC99" w14:textId="77777777" w:rsidR="00E00DA6" w:rsidRDefault="007615D6" w:rsidP="000A3FBD">
      <w:pPr>
        <w:pStyle w:val="NormTop"/>
      </w:pPr>
      <w:r>
        <w:rPr>
          <w:color w:val="0000FF"/>
        </w:rPr>
        <w:t>S2-2507335</w:t>
      </w:r>
      <w:r w:rsidRPr="00D53282">
        <w:t xml:space="preserve"> </w:t>
      </w:r>
      <w:r>
        <w:t>(P-CR) 23.700-04: KI#1 Terms  (Source: Samsung)</w:t>
      </w:r>
      <w:r>
        <w:br/>
      </w:r>
      <w:r w:rsidRPr="00D53282">
        <w:rPr>
          <w:b/>
        </w:rPr>
        <w:t>Document for:</w:t>
      </w:r>
      <w:r w:rsidRPr="00D53282">
        <w:t xml:space="preserve"> </w:t>
      </w:r>
      <w:r>
        <w:t>Approval</w:t>
      </w:r>
      <w:r>
        <w:br/>
      </w:r>
      <w:r w:rsidRPr="00D53282">
        <w:rPr>
          <w:b/>
        </w:rPr>
        <w:t>Abstract:</w:t>
      </w:r>
      <w:r w:rsidRPr="00D53282">
        <w:t xml:space="preserve"> </w:t>
      </w:r>
    </w:p>
    <w:p w14:paraId="26B487C5" w14:textId="77777777" w:rsidR="007615D6" w:rsidRPr="005B25A1" w:rsidRDefault="007615D6" w:rsidP="007615D6">
      <w:pPr>
        <w:keepNext/>
        <w:keepLines/>
        <w:rPr>
          <w:b/>
          <w:bCs/>
        </w:rPr>
      </w:pPr>
      <w:r w:rsidRPr="005B25A1">
        <w:rPr>
          <w:b/>
          <w:bCs/>
        </w:rPr>
        <w:t>Parallel discussion:</w:t>
      </w:r>
    </w:p>
    <w:p w14:paraId="76C95067" w14:textId="77777777" w:rsidR="007615D6" w:rsidRPr="005B25A1" w:rsidRDefault="007615D6" w:rsidP="007615D6">
      <w:pPr>
        <w:keepNext/>
        <w:keepLines/>
      </w:pPr>
      <w:r w:rsidRPr="005B25A1">
        <w:t>-</w:t>
      </w:r>
    </w:p>
    <w:p w14:paraId="241E7655" w14:textId="77777777" w:rsidR="007615D6" w:rsidRPr="005B25A1" w:rsidRDefault="007615D6" w:rsidP="007615D6">
      <w:pPr>
        <w:keepNext/>
        <w:keepLines/>
        <w:rPr>
          <w:b/>
          <w:bCs/>
        </w:rPr>
      </w:pPr>
      <w:r w:rsidRPr="005B25A1">
        <w:rPr>
          <w:b/>
          <w:bCs/>
        </w:rPr>
        <w:t>Plenary Discussion:</w:t>
      </w:r>
    </w:p>
    <w:p w14:paraId="3FAE588C" w14:textId="77777777" w:rsidR="007615D6" w:rsidRPr="005B25A1" w:rsidRDefault="007615D6" w:rsidP="007615D6">
      <w:pPr>
        <w:keepNext/>
        <w:keepLines/>
      </w:pPr>
      <w:r>
        <w:rPr>
          <w:color w:val="FF0000"/>
        </w:rPr>
        <w:t>NO DISCUSSION RECORDED</w:t>
      </w:r>
    </w:p>
    <w:p w14:paraId="1E87B925" w14:textId="77777777" w:rsidR="007615D6" w:rsidRPr="00EB0339" w:rsidRDefault="007615D6" w:rsidP="007615D6">
      <w:r w:rsidRPr="005B25A1">
        <w:rPr>
          <w:b/>
          <w:bCs/>
        </w:rPr>
        <w:t>Status:</w:t>
      </w:r>
      <w:r>
        <w:t xml:space="preserve"> </w:t>
      </w:r>
      <w:r>
        <w:rPr>
          <w:color w:val="0000FF"/>
        </w:rPr>
        <w:t>Not concluded</w:t>
      </w:r>
      <w:r>
        <w:t>.</w:t>
      </w:r>
    </w:p>
    <w:p w14:paraId="57D68274" w14:textId="77777777" w:rsidR="00E00DA6" w:rsidRDefault="007615D6" w:rsidP="000A3FBD">
      <w:pPr>
        <w:pStyle w:val="NormTop"/>
      </w:pPr>
      <w:r>
        <w:rPr>
          <w:color w:val="0000FF"/>
        </w:rPr>
        <w:t>S2-2507349</w:t>
      </w:r>
      <w:r w:rsidRPr="00D53282">
        <w:t xml:space="preserve"> </w:t>
      </w:r>
      <w:r>
        <w:t>(P-CR) 23.700-04: KI#1 Interim Agreements  (Source: Samsung)</w:t>
      </w:r>
      <w:r>
        <w:br/>
      </w:r>
      <w:r w:rsidRPr="00D53282">
        <w:rPr>
          <w:b/>
        </w:rPr>
        <w:t>Document for:</w:t>
      </w:r>
      <w:r w:rsidRPr="00D53282">
        <w:t xml:space="preserve"> </w:t>
      </w:r>
      <w:r>
        <w:t>Approval</w:t>
      </w:r>
      <w:r>
        <w:br/>
      </w:r>
      <w:r w:rsidRPr="00D53282">
        <w:rPr>
          <w:b/>
        </w:rPr>
        <w:t>Abstract:</w:t>
      </w:r>
      <w:r w:rsidRPr="00D53282">
        <w:t xml:space="preserve"> </w:t>
      </w:r>
    </w:p>
    <w:p w14:paraId="5B5776F4" w14:textId="77777777" w:rsidR="007615D6" w:rsidRPr="005B25A1" w:rsidRDefault="007615D6" w:rsidP="007615D6">
      <w:pPr>
        <w:keepNext/>
        <w:keepLines/>
        <w:rPr>
          <w:b/>
          <w:bCs/>
        </w:rPr>
      </w:pPr>
      <w:r w:rsidRPr="005B25A1">
        <w:rPr>
          <w:b/>
          <w:bCs/>
        </w:rPr>
        <w:t>Parallel discussion:</w:t>
      </w:r>
    </w:p>
    <w:p w14:paraId="457B4E2D" w14:textId="77777777" w:rsidR="007615D6" w:rsidRPr="005B25A1" w:rsidRDefault="007615D6" w:rsidP="007615D6">
      <w:pPr>
        <w:keepNext/>
        <w:keepLines/>
      </w:pPr>
      <w:r w:rsidRPr="005B25A1">
        <w:t>-</w:t>
      </w:r>
    </w:p>
    <w:p w14:paraId="2672DE87" w14:textId="77777777" w:rsidR="007615D6" w:rsidRPr="005B25A1" w:rsidRDefault="007615D6" w:rsidP="007615D6">
      <w:pPr>
        <w:keepNext/>
        <w:keepLines/>
        <w:rPr>
          <w:b/>
          <w:bCs/>
        </w:rPr>
      </w:pPr>
      <w:r w:rsidRPr="005B25A1">
        <w:rPr>
          <w:b/>
          <w:bCs/>
        </w:rPr>
        <w:t>Plenary Discussion:</w:t>
      </w:r>
    </w:p>
    <w:p w14:paraId="1FCFB424" w14:textId="77777777" w:rsidR="007615D6" w:rsidRPr="005B25A1" w:rsidRDefault="007615D6" w:rsidP="007615D6">
      <w:pPr>
        <w:keepNext/>
        <w:keepLines/>
      </w:pPr>
      <w:r>
        <w:rPr>
          <w:color w:val="FF0000"/>
        </w:rPr>
        <w:t>NO DISCUSSION RECORDED</w:t>
      </w:r>
    </w:p>
    <w:p w14:paraId="7E3E8D69" w14:textId="77777777" w:rsidR="007615D6" w:rsidRPr="00EB0339" w:rsidRDefault="007615D6" w:rsidP="007615D6">
      <w:r w:rsidRPr="005B25A1">
        <w:rPr>
          <w:b/>
          <w:bCs/>
        </w:rPr>
        <w:t>Status:</w:t>
      </w:r>
      <w:r>
        <w:t xml:space="preserve"> </w:t>
      </w:r>
      <w:r>
        <w:rPr>
          <w:color w:val="0000FF"/>
        </w:rPr>
        <w:t>Not concluded</w:t>
      </w:r>
      <w:r>
        <w:t>.</w:t>
      </w:r>
    </w:p>
    <w:p w14:paraId="40C3E8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Efficient UP performance - New Solutions</w:t>
      </w:r>
    </w:p>
    <w:p w14:paraId="36AE3FD7" w14:textId="77777777" w:rsidR="00E00DA6" w:rsidRDefault="007615D6" w:rsidP="000A3FBD">
      <w:pPr>
        <w:pStyle w:val="NormTop"/>
      </w:pPr>
      <w:r>
        <w:rPr>
          <w:color w:val="0000FF"/>
        </w:rPr>
        <w:t>S2-2506184</w:t>
      </w:r>
      <w:r w:rsidRPr="00D53282">
        <w:t xml:space="preserve"> </w:t>
      </w:r>
      <w:r>
        <w:t>(P-CR) 23.700-04: Malicious traffic identification and mitigation (Source: ZTE)</w:t>
      </w:r>
      <w:r>
        <w:br/>
      </w:r>
      <w:r w:rsidRPr="00D53282">
        <w:rPr>
          <w:b/>
        </w:rPr>
        <w:t>Document for:</w:t>
      </w:r>
      <w:r w:rsidRPr="00D53282">
        <w:t xml:space="preserve"> </w:t>
      </w:r>
      <w:r>
        <w:t>Approval</w:t>
      </w:r>
      <w:r>
        <w:br/>
      </w:r>
      <w:r w:rsidRPr="00D53282">
        <w:rPr>
          <w:b/>
        </w:rPr>
        <w:t>Abstract:</w:t>
      </w:r>
      <w:r w:rsidRPr="00D53282">
        <w:t xml:space="preserve"> </w:t>
      </w:r>
    </w:p>
    <w:p w14:paraId="55D3F7DE" w14:textId="77777777" w:rsidR="007615D6" w:rsidRPr="005B25A1" w:rsidRDefault="007615D6" w:rsidP="007615D6">
      <w:pPr>
        <w:keepNext/>
        <w:keepLines/>
        <w:rPr>
          <w:b/>
          <w:bCs/>
        </w:rPr>
      </w:pPr>
      <w:r w:rsidRPr="005B25A1">
        <w:rPr>
          <w:b/>
          <w:bCs/>
        </w:rPr>
        <w:t>Convenor comment:</w:t>
      </w:r>
    </w:p>
    <w:p w14:paraId="3FD8D48B" w14:textId="77777777" w:rsidR="007615D6" w:rsidRPr="005B25A1" w:rsidRDefault="007615D6" w:rsidP="007615D6">
      <w:pPr>
        <w:keepNext/>
        <w:keepLines/>
      </w:pPr>
      <w:r w:rsidRPr="005B25A1">
        <w:t>Handle.</w:t>
      </w:r>
    </w:p>
    <w:p w14:paraId="7C5EAA9D" w14:textId="77777777" w:rsidR="007615D6" w:rsidRPr="005B25A1" w:rsidRDefault="007615D6" w:rsidP="007615D6">
      <w:pPr>
        <w:keepNext/>
        <w:keepLines/>
        <w:rPr>
          <w:b/>
          <w:bCs/>
        </w:rPr>
      </w:pPr>
      <w:r w:rsidRPr="005B25A1">
        <w:rPr>
          <w:b/>
          <w:bCs/>
        </w:rPr>
        <w:t>Parallel discussion:</w:t>
      </w:r>
    </w:p>
    <w:p w14:paraId="56C44C3C" w14:textId="77777777" w:rsidR="007615D6" w:rsidRPr="005B25A1" w:rsidRDefault="007615D6" w:rsidP="007615D6">
      <w:pPr>
        <w:keepNext/>
        <w:keepLines/>
      </w:pPr>
      <w:r w:rsidRPr="005B25A1">
        <w:t>-</w:t>
      </w:r>
    </w:p>
    <w:p w14:paraId="43AD75BC" w14:textId="77777777" w:rsidR="007615D6" w:rsidRPr="005B25A1" w:rsidRDefault="007615D6" w:rsidP="007615D6">
      <w:pPr>
        <w:keepNext/>
        <w:keepLines/>
        <w:rPr>
          <w:b/>
          <w:bCs/>
        </w:rPr>
      </w:pPr>
      <w:r w:rsidRPr="005B25A1">
        <w:rPr>
          <w:b/>
          <w:bCs/>
        </w:rPr>
        <w:t>Plenary Discussion:</w:t>
      </w:r>
    </w:p>
    <w:p w14:paraId="708A8243" w14:textId="77777777" w:rsidR="007615D6" w:rsidRPr="005B25A1" w:rsidRDefault="007615D6" w:rsidP="007615D6">
      <w:pPr>
        <w:keepNext/>
        <w:keepLines/>
      </w:pPr>
      <w:r>
        <w:rPr>
          <w:color w:val="FF0000"/>
        </w:rPr>
        <w:t>NO DISCUSSION RECORDED</w:t>
      </w:r>
    </w:p>
    <w:p w14:paraId="0CB443CC" w14:textId="77777777" w:rsidR="007615D6" w:rsidRPr="00EB0339" w:rsidRDefault="007615D6" w:rsidP="007615D6">
      <w:r w:rsidRPr="005B25A1">
        <w:rPr>
          <w:b/>
          <w:bCs/>
        </w:rPr>
        <w:t>Status:</w:t>
      </w:r>
      <w:r>
        <w:t xml:space="preserve"> </w:t>
      </w:r>
      <w:r>
        <w:rPr>
          <w:color w:val="0000FF"/>
        </w:rPr>
        <w:t>Not concluded</w:t>
      </w:r>
      <w:r>
        <w:t>.</w:t>
      </w:r>
    </w:p>
    <w:p w14:paraId="7A999B88" w14:textId="77777777" w:rsidR="00E00DA6" w:rsidRDefault="007615D6" w:rsidP="000A3FBD">
      <w:pPr>
        <w:pStyle w:val="NormTop"/>
      </w:pPr>
      <w:r>
        <w:rPr>
          <w:color w:val="0000FF"/>
        </w:rPr>
        <w:t>S2-2506281</w:t>
      </w:r>
      <w:r w:rsidRPr="00D53282">
        <w:t xml:space="preserve"> </w:t>
      </w:r>
      <w:r>
        <w:t>(P-CR) 23.700-04: A new Solution for KI#2: User plane traffic pattern and anom</w:t>
      </w:r>
      <w:r>
        <w:lastRenderedPageBreak/>
        <w:t>aly detection and policy update based on NWDAF analysis (Source: Oracle)</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PCF based solution for KI #2. This solution is inspired by the current solution #30.</w:t>
      </w:r>
    </w:p>
    <w:p w14:paraId="71F0B9F9" w14:textId="77777777" w:rsidR="007615D6" w:rsidRPr="005B25A1" w:rsidRDefault="007615D6" w:rsidP="007615D6">
      <w:pPr>
        <w:keepNext/>
        <w:keepLines/>
        <w:rPr>
          <w:b/>
          <w:bCs/>
        </w:rPr>
      </w:pPr>
      <w:r w:rsidRPr="005B25A1">
        <w:rPr>
          <w:b/>
          <w:bCs/>
        </w:rPr>
        <w:t>Convenor comment:</w:t>
      </w:r>
    </w:p>
    <w:p w14:paraId="3B1B722E" w14:textId="77777777" w:rsidR="007615D6" w:rsidRPr="005B25A1" w:rsidRDefault="007615D6" w:rsidP="007615D6">
      <w:pPr>
        <w:keepNext/>
        <w:keepLines/>
      </w:pPr>
      <w:r w:rsidRPr="005B25A1">
        <w:t>Handle.</w:t>
      </w:r>
    </w:p>
    <w:p w14:paraId="26F817C5" w14:textId="77777777" w:rsidR="007615D6" w:rsidRPr="005B25A1" w:rsidRDefault="007615D6" w:rsidP="007615D6">
      <w:pPr>
        <w:keepNext/>
        <w:keepLines/>
        <w:rPr>
          <w:b/>
          <w:bCs/>
        </w:rPr>
      </w:pPr>
      <w:r w:rsidRPr="005B25A1">
        <w:rPr>
          <w:b/>
          <w:bCs/>
        </w:rPr>
        <w:t>Parallel discussion:</w:t>
      </w:r>
    </w:p>
    <w:p w14:paraId="16B497DE" w14:textId="77777777" w:rsidR="007615D6" w:rsidRPr="005B25A1" w:rsidRDefault="007615D6" w:rsidP="007615D6">
      <w:pPr>
        <w:keepNext/>
        <w:keepLines/>
      </w:pPr>
      <w:r w:rsidRPr="005B25A1">
        <w:t>-</w:t>
      </w:r>
    </w:p>
    <w:p w14:paraId="2932D513" w14:textId="77777777" w:rsidR="007615D6" w:rsidRPr="005B25A1" w:rsidRDefault="007615D6" w:rsidP="007615D6">
      <w:pPr>
        <w:keepNext/>
        <w:keepLines/>
        <w:rPr>
          <w:b/>
          <w:bCs/>
        </w:rPr>
      </w:pPr>
      <w:r w:rsidRPr="005B25A1">
        <w:rPr>
          <w:b/>
          <w:bCs/>
        </w:rPr>
        <w:t>Plenary Discussion:</w:t>
      </w:r>
    </w:p>
    <w:p w14:paraId="1E2500F0" w14:textId="77777777" w:rsidR="007615D6" w:rsidRPr="005B25A1" w:rsidRDefault="007615D6" w:rsidP="007615D6">
      <w:pPr>
        <w:keepNext/>
        <w:keepLines/>
      </w:pPr>
      <w:r>
        <w:rPr>
          <w:color w:val="FF0000"/>
        </w:rPr>
        <w:t>NO DISCUSSION RECORDED</w:t>
      </w:r>
    </w:p>
    <w:p w14:paraId="0CA1B229" w14:textId="77777777" w:rsidR="007615D6" w:rsidRPr="00EB0339" w:rsidRDefault="007615D6" w:rsidP="007615D6">
      <w:r w:rsidRPr="005B25A1">
        <w:rPr>
          <w:b/>
          <w:bCs/>
        </w:rPr>
        <w:t>Status:</w:t>
      </w:r>
      <w:r>
        <w:t xml:space="preserve"> </w:t>
      </w:r>
      <w:r>
        <w:rPr>
          <w:color w:val="0000FF"/>
        </w:rPr>
        <w:t>Not concluded</w:t>
      </w:r>
      <w:r>
        <w:t>.</w:t>
      </w:r>
    </w:p>
    <w:p w14:paraId="323C8080" w14:textId="77777777" w:rsidR="00E00DA6" w:rsidRDefault="007615D6" w:rsidP="000A3FBD">
      <w:pPr>
        <w:pStyle w:val="NormTop"/>
      </w:pPr>
      <w:r>
        <w:rPr>
          <w:color w:val="0000FF"/>
        </w:rPr>
        <w:t>S2-2507299</w:t>
      </w:r>
      <w:r w:rsidRPr="00D53282">
        <w:t xml:space="preserve"> </w:t>
      </w:r>
      <w:r>
        <w:t>(P-CR) 23.700-04: Solution proposal for Key Issue #2 (Source: BUPT, Toyota)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2.</w:t>
      </w:r>
    </w:p>
    <w:p w14:paraId="561A6B6A" w14:textId="77777777" w:rsidR="007615D6" w:rsidRPr="005B25A1" w:rsidRDefault="007615D6" w:rsidP="007615D6">
      <w:pPr>
        <w:keepNext/>
        <w:keepLines/>
        <w:rPr>
          <w:b/>
          <w:bCs/>
        </w:rPr>
      </w:pPr>
      <w:r w:rsidRPr="005B25A1">
        <w:rPr>
          <w:b/>
          <w:bCs/>
        </w:rPr>
        <w:t>Convenor comment:</w:t>
      </w:r>
    </w:p>
    <w:p w14:paraId="4E97B532" w14:textId="77777777" w:rsidR="007615D6" w:rsidRPr="005B25A1" w:rsidRDefault="007615D6" w:rsidP="007615D6">
      <w:pPr>
        <w:keepNext/>
        <w:keepLines/>
      </w:pPr>
      <w:r w:rsidRPr="005B25A1">
        <w:t>Handle.</w:t>
      </w:r>
    </w:p>
    <w:p w14:paraId="2D0F2A63" w14:textId="77777777" w:rsidR="007615D6" w:rsidRPr="005B25A1" w:rsidRDefault="007615D6" w:rsidP="007615D6">
      <w:pPr>
        <w:keepNext/>
        <w:keepLines/>
        <w:rPr>
          <w:b/>
          <w:bCs/>
        </w:rPr>
      </w:pPr>
      <w:r w:rsidRPr="005B25A1">
        <w:rPr>
          <w:b/>
          <w:bCs/>
        </w:rPr>
        <w:t>Parallel discussion:</w:t>
      </w:r>
    </w:p>
    <w:p w14:paraId="39D9EF08" w14:textId="77777777" w:rsidR="007615D6" w:rsidRPr="005B25A1" w:rsidRDefault="007615D6" w:rsidP="007615D6">
      <w:pPr>
        <w:keepNext/>
        <w:keepLines/>
      </w:pPr>
      <w:r w:rsidRPr="005B25A1">
        <w:t>-</w:t>
      </w:r>
    </w:p>
    <w:p w14:paraId="78B3E24A" w14:textId="77777777" w:rsidR="007615D6" w:rsidRPr="005B25A1" w:rsidRDefault="007615D6" w:rsidP="007615D6">
      <w:pPr>
        <w:keepNext/>
        <w:keepLines/>
        <w:rPr>
          <w:b/>
          <w:bCs/>
        </w:rPr>
      </w:pPr>
      <w:r w:rsidRPr="005B25A1">
        <w:rPr>
          <w:b/>
          <w:bCs/>
        </w:rPr>
        <w:t>Plenary Discussion:</w:t>
      </w:r>
    </w:p>
    <w:p w14:paraId="27FD2FAA" w14:textId="77777777" w:rsidR="007615D6" w:rsidRPr="005B25A1" w:rsidRDefault="007615D6" w:rsidP="007615D6">
      <w:pPr>
        <w:keepNext/>
        <w:keepLines/>
      </w:pPr>
      <w:r>
        <w:rPr>
          <w:color w:val="FF0000"/>
        </w:rPr>
        <w:t>NO DISCUSSION RECORDED</w:t>
      </w:r>
    </w:p>
    <w:p w14:paraId="371A4D1F" w14:textId="77777777" w:rsidR="007615D6" w:rsidRPr="00EB0339" w:rsidRDefault="007615D6" w:rsidP="007615D6">
      <w:r w:rsidRPr="005B25A1">
        <w:rPr>
          <w:b/>
          <w:bCs/>
        </w:rPr>
        <w:t>Status:</w:t>
      </w:r>
      <w:r>
        <w:t xml:space="preserve"> </w:t>
      </w:r>
      <w:r>
        <w:rPr>
          <w:color w:val="0000FF"/>
        </w:rPr>
        <w:t>Not concluded</w:t>
      </w:r>
      <w:r>
        <w:t>.</w:t>
      </w:r>
    </w:p>
    <w:p w14:paraId="070D793A" w14:textId="77777777" w:rsidR="00E00DA6" w:rsidRDefault="007615D6" w:rsidP="000A3FBD">
      <w:pPr>
        <w:pStyle w:val="NormTop"/>
      </w:pPr>
      <w:r>
        <w:rPr>
          <w:color w:val="0000FF"/>
        </w:rPr>
        <w:t>S2-2506862</w:t>
      </w:r>
      <w:r w:rsidRPr="00D53282">
        <w:t xml:space="preserve"> </w:t>
      </w:r>
      <w:r>
        <w:t>(P-CR) 23.700-04: (KI#2) Solution based on analysis of abnormal user plane traffic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 for FS_AIML_CN_Ph2 and some initial interim agreements.</w:t>
      </w:r>
    </w:p>
    <w:p w14:paraId="2AF06D2E" w14:textId="77777777" w:rsidR="007615D6" w:rsidRPr="005B25A1" w:rsidRDefault="007615D6" w:rsidP="007615D6">
      <w:pPr>
        <w:keepNext/>
        <w:keepLines/>
        <w:rPr>
          <w:b/>
          <w:bCs/>
        </w:rPr>
      </w:pPr>
      <w:r w:rsidRPr="005B25A1">
        <w:rPr>
          <w:b/>
          <w:bCs/>
        </w:rPr>
        <w:t>Convenor comment:</w:t>
      </w:r>
    </w:p>
    <w:p w14:paraId="64993FA5" w14:textId="77777777" w:rsidR="007615D6" w:rsidRPr="005B25A1" w:rsidRDefault="007615D6" w:rsidP="007615D6">
      <w:pPr>
        <w:keepNext/>
        <w:keepLines/>
      </w:pPr>
      <w:r w:rsidRPr="005B25A1">
        <w:t>Handle.</w:t>
      </w:r>
    </w:p>
    <w:p w14:paraId="662B9726" w14:textId="77777777" w:rsidR="007615D6" w:rsidRPr="005B25A1" w:rsidRDefault="007615D6" w:rsidP="007615D6">
      <w:pPr>
        <w:keepNext/>
        <w:keepLines/>
        <w:rPr>
          <w:b/>
          <w:bCs/>
        </w:rPr>
      </w:pPr>
      <w:r w:rsidRPr="005B25A1">
        <w:rPr>
          <w:b/>
          <w:bCs/>
        </w:rPr>
        <w:t>Parallel discussion:</w:t>
      </w:r>
    </w:p>
    <w:p w14:paraId="31527076" w14:textId="77777777" w:rsidR="007615D6" w:rsidRPr="005B25A1" w:rsidRDefault="007615D6" w:rsidP="007615D6">
      <w:pPr>
        <w:keepNext/>
        <w:keepLines/>
      </w:pPr>
      <w:r w:rsidRPr="005B25A1">
        <w:t>-</w:t>
      </w:r>
    </w:p>
    <w:p w14:paraId="42B128AC" w14:textId="77777777" w:rsidR="007615D6" w:rsidRPr="005B25A1" w:rsidRDefault="007615D6" w:rsidP="007615D6">
      <w:pPr>
        <w:keepNext/>
        <w:keepLines/>
        <w:rPr>
          <w:b/>
          <w:bCs/>
        </w:rPr>
      </w:pPr>
      <w:r w:rsidRPr="005B25A1">
        <w:rPr>
          <w:b/>
          <w:bCs/>
        </w:rPr>
        <w:t>Plenary Discussion:</w:t>
      </w:r>
    </w:p>
    <w:p w14:paraId="2172251B" w14:textId="77777777" w:rsidR="007615D6" w:rsidRPr="005B25A1" w:rsidRDefault="007615D6" w:rsidP="007615D6">
      <w:pPr>
        <w:keepNext/>
        <w:keepLines/>
      </w:pPr>
      <w:r>
        <w:rPr>
          <w:color w:val="FF0000"/>
        </w:rPr>
        <w:t>NO DISCUSSION RECORDED</w:t>
      </w:r>
    </w:p>
    <w:p w14:paraId="33062F63" w14:textId="77777777" w:rsidR="007615D6" w:rsidRPr="00EB0339" w:rsidRDefault="007615D6" w:rsidP="007615D6">
      <w:r w:rsidRPr="005B25A1">
        <w:rPr>
          <w:b/>
          <w:bCs/>
        </w:rPr>
        <w:t>Status:</w:t>
      </w:r>
      <w:r>
        <w:t xml:space="preserve"> </w:t>
      </w:r>
      <w:r>
        <w:rPr>
          <w:color w:val="0000FF"/>
        </w:rPr>
        <w:t>Not concluded</w:t>
      </w:r>
      <w:r>
        <w:t>.</w:t>
      </w:r>
    </w:p>
    <w:p w14:paraId="0F54B3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Efficient UP performance - Solutions updates</w:t>
      </w:r>
    </w:p>
    <w:p w14:paraId="3F806481" w14:textId="77777777" w:rsidR="00E00DA6" w:rsidRDefault="007615D6" w:rsidP="000A3FBD">
      <w:pPr>
        <w:pStyle w:val="NormTop"/>
      </w:pPr>
      <w:r>
        <w:rPr>
          <w:color w:val="0000FF"/>
        </w:rPr>
        <w:t>S2-2506210</w:t>
      </w:r>
      <w:r w:rsidRPr="00D53282">
        <w:t xml:space="preserve"> </w:t>
      </w:r>
      <w:r>
        <w:t>(P-CR) 23.700-04: Updates t</w:t>
      </w:r>
      <w:r>
        <w:lastRenderedPageBreak/>
        <w:t>o Solution 22 for Key Issue #2 (Source: Nokia)</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updates to solution 22 for key issue 2 to address </w:t>
      </w:r>
      <w:proofErr w:type="spellStart"/>
      <w:r>
        <w:t>ENs.</w:t>
      </w:r>
      <w:proofErr w:type="spellEnd"/>
    </w:p>
    <w:p w14:paraId="3B9C7298" w14:textId="77777777" w:rsidR="007615D6" w:rsidRPr="005B25A1" w:rsidRDefault="007615D6" w:rsidP="007615D6">
      <w:pPr>
        <w:keepNext/>
        <w:keepLines/>
        <w:rPr>
          <w:b/>
          <w:bCs/>
        </w:rPr>
      </w:pPr>
      <w:r w:rsidRPr="005B25A1">
        <w:rPr>
          <w:b/>
          <w:bCs/>
        </w:rPr>
        <w:t>Convenor comment:</w:t>
      </w:r>
    </w:p>
    <w:p w14:paraId="7BE500DD" w14:textId="77777777" w:rsidR="007615D6" w:rsidRPr="005B25A1" w:rsidRDefault="007615D6" w:rsidP="007615D6">
      <w:pPr>
        <w:keepNext/>
        <w:keepLines/>
      </w:pPr>
      <w:r w:rsidRPr="005B25A1">
        <w:t>Handle.</w:t>
      </w:r>
    </w:p>
    <w:p w14:paraId="1B5F21B6" w14:textId="77777777" w:rsidR="007615D6" w:rsidRPr="005B25A1" w:rsidRDefault="007615D6" w:rsidP="007615D6">
      <w:pPr>
        <w:keepNext/>
        <w:keepLines/>
        <w:rPr>
          <w:b/>
          <w:bCs/>
        </w:rPr>
      </w:pPr>
      <w:r w:rsidRPr="005B25A1">
        <w:rPr>
          <w:b/>
          <w:bCs/>
        </w:rPr>
        <w:t>Parallel discussion:</w:t>
      </w:r>
    </w:p>
    <w:p w14:paraId="2B9D0DAC" w14:textId="77777777" w:rsidR="007615D6" w:rsidRPr="005B25A1" w:rsidRDefault="007615D6" w:rsidP="007615D6">
      <w:pPr>
        <w:keepNext/>
        <w:keepLines/>
      </w:pPr>
      <w:r w:rsidRPr="005B25A1">
        <w:t>-</w:t>
      </w:r>
    </w:p>
    <w:p w14:paraId="43224F0F" w14:textId="77777777" w:rsidR="007615D6" w:rsidRPr="005B25A1" w:rsidRDefault="007615D6" w:rsidP="007615D6">
      <w:pPr>
        <w:keepNext/>
        <w:keepLines/>
        <w:rPr>
          <w:b/>
          <w:bCs/>
        </w:rPr>
      </w:pPr>
      <w:r w:rsidRPr="005B25A1">
        <w:rPr>
          <w:b/>
          <w:bCs/>
        </w:rPr>
        <w:t>Plenary Discussion:</w:t>
      </w:r>
    </w:p>
    <w:p w14:paraId="163FC88B" w14:textId="77777777" w:rsidR="007615D6" w:rsidRPr="005B25A1" w:rsidRDefault="007615D6" w:rsidP="007615D6">
      <w:pPr>
        <w:keepNext/>
        <w:keepLines/>
      </w:pPr>
      <w:r>
        <w:rPr>
          <w:color w:val="FF0000"/>
        </w:rPr>
        <w:t>NO DISCUSSION RECORDED</w:t>
      </w:r>
    </w:p>
    <w:p w14:paraId="27FD4B06" w14:textId="77777777" w:rsidR="007615D6" w:rsidRPr="00EB0339" w:rsidRDefault="007615D6" w:rsidP="007615D6">
      <w:r w:rsidRPr="005B25A1">
        <w:rPr>
          <w:b/>
          <w:bCs/>
        </w:rPr>
        <w:t>Status:</w:t>
      </w:r>
      <w:r>
        <w:t xml:space="preserve"> </w:t>
      </w:r>
      <w:r>
        <w:rPr>
          <w:color w:val="0000FF"/>
        </w:rPr>
        <w:t>Not concluded</w:t>
      </w:r>
      <w:r>
        <w:t>.</w:t>
      </w:r>
    </w:p>
    <w:p w14:paraId="3B33E671" w14:textId="77777777" w:rsidR="00E00DA6" w:rsidRDefault="007615D6" w:rsidP="000A3FBD">
      <w:pPr>
        <w:pStyle w:val="NormTop"/>
      </w:pPr>
      <w:r>
        <w:rPr>
          <w:color w:val="0000FF"/>
        </w:rPr>
        <w:t>S2-2506383</w:t>
      </w:r>
      <w:r w:rsidRPr="00D53282">
        <w:t xml:space="preserve"> </w:t>
      </w:r>
      <w:r>
        <w:t>(P-CR) 23.700-04: KI#2 Solution #24 Updates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an update on KI#2 solution#24 to address </w:t>
      </w:r>
      <w:proofErr w:type="spellStart"/>
      <w:r>
        <w:t>ENs.</w:t>
      </w:r>
      <w:proofErr w:type="spellEnd"/>
    </w:p>
    <w:p w14:paraId="511C5EE8" w14:textId="77777777" w:rsidR="007615D6" w:rsidRPr="005B25A1" w:rsidRDefault="007615D6" w:rsidP="007615D6">
      <w:pPr>
        <w:keepNext/>
        <w:keepLines/>
        <w:rPr>
          <w:b/>
          <w:bCs/>
        </w:rPr>
      </w:pPr>
      <w:r w:rsidRPr="005B25A1">
        <w:rPr>
          <w:b/>
          <w:bCs/>
        </w:rPr>
        <w:t>Parallel discussion:</w:t>
      </w:r>
    </w:p>
    <w:p w14:paraId="4871CCA9" w14:textId="77777777" w:rsidR="007615D6" w:rsidRPr="005B25A1" w:rsidRDefault="007615D6" w:rsidP="007615D6">
      <w:pPr>
        <w:keepNext/>
        <w:keepLines/>
      </w:pPr>
      <w:r w:rsidRPr="005B25A1">
        <w:t>-</w:t>
      </w:r>
    </w:p>
    <w:p w14:paraId="50C55C31" w14:textId="77777777" w:rsidR="007615D6" w:rsidRPr="005B25A1" w:rsidRDefault="007615D6" w:rsidP="007615D6">
      <w:pPr>
        <w:keepNext/>
        <w:keepLines/>
        <w:rPr>
          <w:b/>
          <w:bCs/>
        </w:rPr>
      </w:pPr>
      <w:r w:rsidRPr="005B25A1">
        <w:rPr>
          <w:b/>
          <w:bCs/>
        </w:rPr>
        <w:t>Plenary Discussion:</w:t>
      </w:r>
    </w:p>
    <w:p w14:paraId="3E6E93C0" w14:textId="77777777" w:rsidR="007615D6" w:rsidRPr="005B25A1" w:rsidRDefault="007615D6" w:rsidP="007615D6">
      <w:pPr>
        <w:keepNext/>
        <w:keepLines/>
      </w:pPr>
      <w:r>
        <w:rPr>
          <w:color w:val="FF0000"/>
        </w:rPr>
        <w:t>NO DISCUSSION RECORDED</w:t>
      </w:r>
    </w:p>
    <w:p w14:paraId="3326FF52" w14:textId="77777777" w:rsidR="007615D6" w:rsidRPr="00EB0339" w:rsidRDefault="007615D6" w:rsidP="007615D6">
      <w:r w:rsidRPr="005B25A1">
        <w:rPr>
          <w:b/>
          <w:bCs/>
        </w:rPr>
        <w:t>Status:</w:t>
      </w:r>
      <w:r>
        <w:t xml:space="preserve"> </w:t>
      </w:r>
      <w:r>
        <w:rPr>
          <w:color w:val="0000FF"/>
        </w:rPr>
        <w:t>Not concluded</w:t>
      </w:r>
      <w:r>
        <w:t>.</w:t>
      </w:r>
    </w:p>
    <w:p w14:paraId="7A1DCD12" w14:textId="77777777" w:rsidR="00E00DA6" w:rsidRDefault="007615D6" w:rsidP="000A3FBD">
      <w:pPr>
        <w:pStyle w:val="NormTop"/>
      </w:pPr>
      <w:r>
        <w:rPr>
          <w:color w:val="0000FF"/>
        </w:rPr>
        <w:t>S2-2506428</w:t>
      </w:r>
      <w:r w:rsidRPr="00D53282">
        <w:t xml:space="preserve"> </w:t>
      </w:r>
      <w:r>
        <w:t>(P-CR) 23.700-04: KI#2 Solution#29 Updates (Source: ETRI)</w:t>
      </w:r>
      <w:r>
        <w:br/>
      </w:r>
      <w:r w:rsidRPr="00D53282">
        <w:rPr>
          <w:b/>
        </w:rPr>
        <w:t>Document for:</w:t>
      </w:r>
      <w:r w:rsidRPr="00D53282">
        <w:t xml:space="preserve"> </w:t>
      </w:r>
      <w:r>
        <w:t>Approval</w:t>
      </w:r>
      <w:r>
        <w:br/>
      </w:r>
      <w:r w:rsidRPr="00D53282">
        <w:rPr>
          <w:b/>
        </w:rPr>
        <w:t>Abstract:</w:t>
      </w:r>
      <w:r w:rsidRPr="00D53282">
        <w:t xml:space="preserve"> </w:t>
      </w:r>
      <w:r>
        <w:br/>
        <w:t xml:space="preserve">This solution defines a practical methodology for KI#2, enabling AI/ML-assisted user plane traffic pattern and </w:t>
      </w:r>
      <w:proofErr w:type="spellStart"/>
      <w:r>
        <w:t>behavior</w:t>
      </w:r>
      <w:proofErr w:type="spellEnd"/>
      <w:r>
        <w:t xml:space="preserve"> analysis to support dynamic and efficient performance control in the user plane.</w:t>
      </w:r>
    </w:p>
    <w:p w14:paraId="64511509" w14:textId="77777777" w:rsidR="00E00DA6" w:rsidRPr="00B81031" w:rsidRDefault="00000000" w:rsidP="00B81031">
      <w:pPr>
        <w:keepNext/>
        <w:keepLines/>
        <w:rPr>
          <w:i/>
        </w:rPr>
      </w:pPr>
      <w:r w:rsidRPr="00B81031">
        <w:rPr>
          <w:b/>
          <w:bCs/>
          <w:i/>
        </w:rPr>
        <w:t>Comment:</w:t>
      </w:r>
      <w:r>
        <w:rPr>
          <w:i/>
        </w:rPr>
        <w:t xml:space="preserve"> </w:t>
      </w:r>
      <w:r w:rsidR="007615D6">
        <w:rPr>
          <w:i/>
        </w:rPr>
        <w:t>NOTE: This is not a revision of (approved)</w:t>
      </w:r>
      <w:r>
        <w:rPr>
          <w:color w:val="0000FF"/>
        </w:rPr>
        <w:t xml:space="preserve"> S2-2505761</w:t>
      </w:r>
      <w:r>
        <w:t>.</w:t>
      </w:r>
    </w:p>
    <w:p w14:paraId="15A0F0E2" w14:textId="77777777" w:rsidR="007615D6" w:rsidRPr="005B25A1" w:rsidRDefault="007615D6" w:rsidP="007615D6">
      <w:pPr>
        <w:keepNext/>
        <w:keepLines/>
        <w:rPr>
          <w:b/>
          <w:bCs/>
        </w:rPr>
      </w:pPr>
      <w:r w:rsidRPr="005B25A1">
        <w:rPr>
          <w:b/>
          <w:bCs/>
        </w:rPr>
        <w:t>Convenor comment:</w:t>
      </w:r>
    </w:p>
    <w:p w14:paraId="5A45D62E" w14:textId="77777777" w:rsidR="007615D6" w:rsidRPr="005B25A1" w:rsidRDefault="007615D6" w:rsidP="007615D6">
      <w:pPr>
        <w:keepNext/>
        <w:keepLines/>
      </w:pPr>
      <w:r w:rsidRPr="005B25A1">
        <w:t>Handle.</w:t>
      </w:r>
    </w:p>
    <w:p w14:paraId="443698DF" w14:textId="77777777" w:rsidR="007615D6" w:rsidRPr="005B25A1" w:rsidRDefault="007615D6" w:rsidP="007615D6">
      <w:pPr>
        <w:keepNext/>
        <w:keepLines/>
        <w:rPr>
          <w:b/>
          <w:bCs/>
        </w:rPr>
      </w:pPr>
      <w:r w:rsidRPr="005B25A1">
        <w:rPr>
          <w:b/>
          <w:bCs/>
        </w:rPr>
        <w:t>Parallel discussion:</w:t>
      </w:r>
    </w:p>
    <w:p w14:paraId="7D938E02" w14:textId="77777777" w:rsidR="007615D6" w:rsidRPr="005B25A1" w:rsidRDefault="007615D6" w:rsidP="007615D6">
      <w:pPr>
        <w:keepNext/>
        <w:keepLines/>
      </w:pPr>
      <w:r w:rsidRPr="005B25A1">
        <w:t>-</w:t>
      </w:r>
    </w:p>
    <w:p w14:paraId="20BBCB41" w14:textId="77777777" w:rsidR="007615D6" w:rsidRPr="005B25A1" w:rsidRDefault="007615D6" w:rsidP="007615D6">
      <w:pPr>
        <w:keepNext/>
        <w:keepLines/>
        <w:rPr>
          <w:b/>
          <w:bCs/>
        </w:rPr>
      </w:pPr>
      <w:r w:rsidRPr="005B25A1">
        <w:rPr>
          <w:b/>
          <w:bCs/>
        </w:rPr>
        <w:t>Plenary Discussion:</w:t>
      </w:r>
    </w:p>
    <w:p w14:paraId="5F713F13" w14:textId="77777777" w:rsidR="007615D6" w:rsidRPr="005B25A1" w:rsidRDefault="007615D6" w:rsidP="007615D6">
      <w:pPr>
        <w:keepNext/>
        <w:keepLines/>
      </w:pPr>
      <w:r>
        <w:rPr>
          <w:color w:val="FF0000"/>
        </w:rPr>
        <w:t>NO DISCUSSION RECORDED</w:t>
      </w:r>
    </w:p>
    <w:p w14:paraId="168D9A2A" w14:textId="77777777" w:rsidR="007615D6" w:rsidRPr="00EB0339" w:rsidRDefault="007615D6" w:rsidP="007615D6">
      <w:r w:rsidRPr="005B25A1">
        <w:rPr>
          <w:b/>
          <w:bCs/>
        </w:rPr>
        <w:t>Status:</w:t>
      </w:r>
      <w:r>
        <w:t xml:space="preserve"> </w:t>
      </w:r>
      <w:r>
        <w:rPr>
          <w:color w:val="0000FF"/>
        </w:rPr>
        <w:t>Not concluded</w:t>
      </w:r>
      <w:r>
        <w:t>.</w:t>
      </w:r>
    </w:p>
    <w:p w14:paraId="51600410" w14:textId="77777777" w:rsidR="00E00DA6" w:rsidRDefault="007615D6" w:rsidP="000A3FBD">
      <w:pPr>
        <w:pStyle w:val="NormTop"/>
      </w:pPr>
      <w:r>
        <w:rPr>
          <w:color w:val="0000FF"/>
        </w:rPr>
        <w:t>S2-2506515</w:t>
      </w:r>
      <w:r w:rsidRPr="00D53282">
        <w:t xml:space="preserve"> </w:t>
      </w:r>
      <w:r>
        <w:t>(P-CR) 23.700-04: Solution#27 update on support of user plane management analy</w:t>
      </w:r>
      <w:r>
        <w:lastRenderedPageBreak/>
        <w:t>tics  (Source: China Mobile)</w:t>
      </w:r>
      <w:r>
        <w:br/>
      </w:r>
      <w:r w:rsidRPr="00D53282">
        <w:rPr>
          <w:b/>
        </w:rPr>
        <w:t>Document for:</w:t>
      </w:r>
      <w:r w:rsidRPr="00D53282">
        <w:t xml:space="preserve"> </w:t>
      </w:r>
      <w:r>
        <w:t>Approval</w:t>
      </w:r>
      <w:r>
        <w:br/>
      </w:r>
      <w:r w:rsidRPr="00D53282">
        <w:rPr>
          <w:b/>
        </w:rPr>
        <w:t>Abstract:</w:t>
      </w:r>
      <w:r w:rsidRPr="00D53282">
        <w:t xml:space="preserve"> </w:t>
      </w:r>
    </w:p>
    <w:p w14:paraId="6B88CC9A" w14:textId="77777777" w:rsidR="007615D6" w:rsidRPr="005B25A1" w:rsidRDefault="007615D6" w:rsidP="007615D6">
      <w:pPr>
        <w:keepNext/>
        <w:keepLines/>
        <w:rPr>
          <w:b/>
          <w:bCs/>
        </w:rPr>
      </w:pPr>
      <w:r w:rsidRPr="005B25A1">
        <w:rPr>
          <w:b/>
          <w:bCs/>
        </w:rPr>
        <w:t>Convenor comment:</w:t>
      </w:r>
    </w:p>
    <w:p w14:paraId="7A1E1445" w14:textId="77777777" w:rsidR="007615D6" w:rsidRPr="005B25A1" w:rsidRDefault="007615D6" w:rsidP="007615D6">
      <w:pPr>
        <w:keepNext/>
        <w:keepLines/>
      </w:pPr>
      <w:r w:rsidRPr="005B25A1">
        <w:t>Handle.</w:t>
      </w:r>
    </w:p>
    <w:p w14:paraId="6EFCA3A8" w14:textId="77777777" w:rsidR="007615D6" w:rsidRPr="005B25A1" w:rsidRDefault="007615D6" w:rsidP="007615D6">
      <w:pPr>
        <w:keepNext/>
        <w:keepLines/>
        <w:rPr>
          <w:b/>
          <w:bCs/>
        </w:rPr>
      </w:pPr>
      <w:r w:rsidRPr="005B25A1">
        <w:rPr>
          <w:b/>
          <w:bCs/>
        </w:rPr>
        <w:t>Parallel discussion:</w:t>
      </w:r>
    </w:p>
    <w:p w14:paraId="6D1F6954" w14:textId="77777777" w:rsidR="007615D6" w:rsidRPr="005B25A1" w:rsidRDefault="007615D6" w:rsidP="007615D6">
      <w:pPr>
        <w:keepNext/>
        <w:keepLines/>
      </w:pPr>
      <w:r w:rsidRPr="005B25A1">
        <w:t>-</w:t>
      </w:r>
    </w:p>
    <w:p w14:paraId="69189ABF" w14:textId="77777777" w:rsidR="007615D6" w:rsidRPr="005B25A1" w:rsidRDefault="007615D6" w:rsidP="007615D6">
      <w:pPr>
        <w:keepNext/>
        <w:keepLines/>
        <w:rPr>
          <w:b/>
          <w:bCs/>
        </w:rPr>
      </w:pPr>
      <w:r w:rsidRPr="005B25A1">
        <w:rPr>
          <w:b/>
          <w:bCs/>
        </w:rPr>
        <w:t>Plenary Discussion:</w:t>
      </w:r>
    </w:p>
    <w:p w14:paraId="6FF58C7E" w14:textId="77777777" w:rsidR="007615D6" w:rsidRPr="005B25A1" w:rsidRDefault="007615D6" w:rsidP="007615D6">
      <w:pPr>
        <w:keepNext/>
        <w:keepLines/>
      </w:pPr>
      <w:r>
        <w:rPr>
          <w:color w:val="FF0000"/>
        </w:rPr>
        <w:t>NO DISCUSSION RECORDED</w:t>
      </w:r>
    </w:p>
    <w:p w14:paraId="3A1BA852" w14:textId="77777777" w:rsidR="007615D6" w:rsidRPr="00EB0339" w:rsidRDefault="007615D6" w:rsidP="007615D6">
      <w:r w:rsidRPr="005B25A1">
        <w:rPr>
          <w:b/>
          <w:bCs/>
        </w:rPr>
        <w:t>Status:</w:t>
      </w:r>
      <w:r>
        <w:t xml:space="preserve"> </w:t>
      </w:r>
      <w:r>
        <w:rPr>
          <w:color w:val="0000FF"/>
        </w:rPr>
        <w:t>Not concluded</w:t>
      </w:r>
      <w:r>
        <w:t>.</w:t>
      </w:r>
    </w:p>
    <w:p w14:paraId="52153704" w14:textId="77777777" w:rsidR="00E00DA6" w:rsidRDefault="007615D6" w:rsidP="000A3FBD">
      <w:pPr>
        <w:pStyle w:val="NormTop"/>
      </w:pPr>
      <w:r>
        <w:rPr>
          <w:color w:val="0000FF"/>
        </w:rPr>
        <w:t>S2-2506570</w:t>
      </w:r>
      <w:r w:rsidRPr="00D53282">
        <w:t xml:space="preserve"> </w:t>
      </w:r>
      <w:r>
        <w:t>(P-CR) 23.700-04: KI#2 Sol#27 update to remove ENs  (Source: Samsung, SK Telecom)</w:t>
      </w:r>
      <w:r>
        <w:br/>
      </w:r>
      <w:r w:rsidRPr="00D53282">
        <w:rPr>
          <w:b/>
        </w:rPr>
        <w:t>Document for:</w:t>
      </w:r>
      <w:r w:rsidRPr="00D53282">
        <w:t xml:space="preserve"> </w:t>
      </w:r>
      <w:r>
        <w:t>Approval</w:t>
      </w:r>
      <w:r>
        <w:br/>
      </w:r>
      <w:r w:rsidRPr="00D53282">
        <w:rPr>
          <w:b/>
        </w:rPr>
        <w:t>Abstract:</w:t>
      </w:r>
      <w:r w:rsidRPr="00D53282">
        <w:t xml:space="preserve"> </w:t>
      </w:r>
    </w:p>
    <w:p w14:paraId="12EC7D81" w14:textId="77777777" w:rsidR="007615D6" w:rsidRPr="005B25A1" w:rsidRDefault="007615D6" w:rsidP="007615D6">
      <w:pPr>
        <w:keepNext/>
        <w:keepLines/>
        <w:rPr>
          <w:b/>
          <w:bCs/>
        </w:rPr>
      </w:pPr>
      <w:r w:rsidRPr="005B25A1">
        <w:rPr>
          <w:b/>
          <w:bCs/>
        </w:rPr>
        <w:t>Parallel discussion:</w:t>
      </w:r>
    </w:p>
    <w:p w14:paraId="15978AAB" w14:textId="77777777" w:rsidR="007615D6" w:rsidRPr="005B25A1" w:rsidRDefault="007615D6" w:rsidP="007615D6">
      <w:pPr>
        <w:keepNext/>
        <w:keepLines/>
      </w:pPr>
      <w:r w:rsidRPr="005B25A1">
        <w:t>-</w:t>
      </w:r>
    </w:p>
    <w:p w14:paraId="71AF7C90" w14:textId="77777777" w:rsidR="007615D6" w:rsidRPr="005B25A1" w:rsidRDefault="007615D6" w:rsidP="007615D6">
      <w:pPr>
        <w:keepNext/>
        <w:keepLines/>
        <w:rPr>
          <w:b/>
          <w:bCs/>
        </w:rPr>
      </w:pPr>
      <w:r w:rsidRPr="005B25A1">
        <w:rPr>
          <w:b/>
          <w:bCs/>
        </w:rPr>
        <w:t>Plenary Discussion:</w:t>
      </w:r>
    </w:p>
    <w:p w14:paraId="744A9439" w14:textId="77777777" w:rsidR="007615D6" w:rsidRPr="005B25A1" w:rsidRDefault="007615D6" w:rsidP="007615D6">
      <w:pPr>
        <w:keepNext/>
        <w:keepLines/>
      </w:pPr>
      <w:r>
        <w:rPr>
          <w:color w:val="FF0000"/>
        </w:rPr>
        <w:t>NO DISCUSSION RECORDED</w:t>
      </w:r>
    </w:p>
    <w:p w14:paraId="6C254EE8" w14:textId="77777777" w:rsidR="007615D6" w:rsidRPr="00EB0339" w:rsidRDefault="007615D6" w:rsidP="007615D6">
      <w:r w:rsidRPr="005B25A1">
        <w:rPr>
          <w:b/>
          <w:bCs/>
        </w:rPr>
        <w:t>Status:</w:t>
      </w:r>
      <w:r>
        <w:t xml:space="preserve"> </w:t>
      </w:r>
      <w:r>
        <w:rPr>
          <w:color w:val="0000FF"/>
        </w:rPr>
        <w:t>Not concluded</w:t>
      </w:r>
      <w:r>
        <w:t>.</w:t>
      </w:r>
    </w:p>
    <w:p w14:paraId="6E511264" w14:textId="77777777" w:rsidR="00E00DA6" w:rsidRDefault="007615D6" w:rsidP="000A3FBD">
      <w:pPr>
        <w:pStyle w:val="NormTop"/>
      </w:pPr>
      <w:r>
        <w:rPr>
          <w:color w:val="0000FF"/>
        </w:rPr>
        <w:t>S2-2506585</w:t>
      </w:r>
      <w:r w:rsidRPr="00D53282">
        <w:t xml:space="preserve"> </w:t>
      </w:r>
      <w:r>
        <w:t>(P-CR) 23.700-04: KI#2: Update Sol#26: User plane analytics derivation with efficient UP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#26 for KI#2 by addressing the ENs on the list of the pre-processing instructions and proposes interim agreements for KI#2.</w:t>
      </w:r>
    </w:p>
    <w:p w14:paraId="373B66C3" w14:textId="77777777" w:rsidR="007615D6" w:rsidRPr="005B25A1" w:rsidRDefault="007615D6" w:rsidP="007615D6">
      <w:pPr>
        <w:keepNext/>
        <w:keepLines/>
        <w:rPr>
          <w:b/>
          <w:bCs/>
        </w:rPr>
      </w:pPr>
      <w:r w:rsidRPr="005B25A1">
        <w:rPr>
          <w:b/>
          <w:bCs/>
        </w:rPr>
        <w:t>Convenor comment:</w:t>
      </w:r>
    </w:p>
    <w:p w14:paraId="7CE217FC" w14:textId="77777777" w:rsidR="007615D6" w:rsidRPr="005B25A1" w:rsidRDefault="007615D6" w:rsidP="007615D6">
      <w:pPr>
        <w:keepNext/>
        <w:keepLines/>
      </w:pPr>
      <w:r w:rsidRPr="005B25A1">
        <w:t>Handle.</w:t>
      </w:r>
    </w:p>
    <w:p w14:paraId="08BF13E3" w14:textId="77777777" w:rsidR="007615D6" w:rsidRPr="005B25A1" w:rsidRDefault="007615D6" w:rsidP="007615D6">
      <w:pPr>
        <w:keepNext/>
        <w:keepLines/>
        <w:rPr>
          <w:b/>
          <w:bCs/>
        </w:rPr>
      </w:pPr>
      <w:r w:rsidRPr="005B25A1">
        <w:rPr>
          <w:b/>
          <w:bCs/>
        </w:rPr>
        <w:t>Parallel discussion:</w:t>
      </w:r>
    </w:p>
    <w:p w14:paraId="256AB053" w14:textId="77777777" w:rsidR="007615D6" w:rsidRPr="005B25A1" w:rsidRDefault="007615D6" w:rsidP="007615D6">
      <w:pPr>
        <w:keepNext/>
        <w:keepLines/>
      </w:pPr>
      <w:r w:rsidRPr="005B25A1">
        <w:t>-</w:t>
      </w:r>
    </w:p>
    <w:p w14:paraId="08FB3739" w14:textId="77777777" w:rsidR="007615D6" w:rsidRPr="005B25A1" w:rsidRDefault="007615D6" w:rsidP="007615D6">
      <w:pPr>
        <w:keepNext/>
        <w:keepLines/>
        <w:rPr>
          <w:b/>
          <w:bCs/>
        </w:rPr>
      </w:pPr>
      <w:r w:rsidRPr="005B25A1">
        <w:rPr>
          <w:b/>
          <w:bCs/>
        </w:rPr>
        <w:t>Plenary Discussion:</w:t>
      </w:r>
    </w:p>
    <w:p w14:paraId="28823BBB" w14:textId="77777777" w:rsidR="007615D6" w:rsidRPr="005B25A1" w:rsidRDefault="007615D6" w:rsidP="007615D6">
      <w:pPr>
        <w:keepNext/>
        <w:keepLines/>
      </w:pPr>
      <w:r>
        <w:rPr>
          <w:color w:val="FF0000"/>
        </w:rPr>
        <w:t>NO DISCUSSION RECORDED</w:t>
      </w:r>
    </w:p>
    <w:p w14:paraId="273A4D5A" w14:textId="77777777" w:rsidR="007615D6" w:rsidRPr="00EB0339" w:rsidRDefault="007615D6" w:rsidP="007615D6">
      <w:r w:rsidRPr="005B25A1">
        <w:rPr>
          <w:b/>
          <w:bCs/>
        </w:rPr>
        <w:t>Status:</w:t>
      </w:r>
      <w:r>
        <w:t xml:space="preserve"> </w:t>
      </w:r>
      <w:r>
        <w:rPr>
          <w:color w:val="0000FF"/>
        </w:rPr>
        <w:t>Not concluded</w:t>
      </w:r>
      <w:r>
        <w:t>.</w:t>
      </w:r>
    </w:p>
    <w:p w14:paraId="02B63610" w14:textId="77777777" w:rsidR="00E00DA6" w:rsidRDefault="007615D6" w:rsidP="000A3FBD">
      <w:pPr>
        <w:pStyle w:val="NormTop"/>
      </w:pPr>
      <w:r>
        <w:rPr>
          <w:color w:val="0000FF"/>
        </w:rPr>
        <w:t>S2-2506657</w:t>
      </w:r>
      <w:r w:rsidRPr="00D53282">
        <w:t xml:space="preserve"> </w:t>
      </w:r>
      <w:r>
        <w:t>(P-CR) 23.700-04: KI#2 solution#25 update to include N6 delay as input  (Sourc</w:t>
      </w:r>
      <w:r>
        <w:lastRenderedPageBreak/>
        <w:t xml:space="preserve">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updated the solution to consider the existing N6 delay mechanism.</w:t>
      </w:r>
    </w:p>
    <w:p w14:paraId="2344B86A" w14:textId="77777777" w:rsidR="007615D6" w:rsidRPr="005B25A1" w:rsidRDefault="007615D6" w:rsidP="007615D6">
      <w:pPr>
        <w:keepNext/>
        <w:keepLines/>
        <w:rPr>
          <w:b/>
          <w:bCs/>
        </w:rPr>
      </w:pPr>
      <w:r w:rsidRPr="005B25A1">
        <w:rPr>
          <w:b/>
          <w:bCs/>
        </w:rPr>
        <w:t>Convenor comment:</w:t>
      </w:r>
    </w:p>
    <w:p w14:paraId="1E63819F" w14:textId="77777777" w:rsidR="007615D6" w:rsidRPr="005B25A1" w:rsidRDefault="007615D6" w:rsidP="007615D6">
      <w:pPr>
        <w:keepNext/>
        <w:keepLines/>
      </w:pPr>
      <w:r w:rsidRPr="005B25A1">
        <w:t>Handle.</w:t>
      </w:r>
    </w:p>
    <w:p w14:paraId="6A706356" w14:textId="77777777" w:rsidR="007615D6" w:rsidRPr="005B25A1" w:rsidRDefault="007615D6" w:rsidP="007615D6">
      <w:pPr>
        <w:keepNext/>
        <w:keepLines/>
        <w:rPr>
          <w:b/>
          <w:bCs/>
        </w:rPr>
      </w:pPr>
      <w:r w:rsidRPr="005B25A1">
        <w:rPr>
          <w:b/>
          <w:bCs/>
        </w:rPr>
        <w:t>Parallel discussion:</w:t>
      </w:r>
    </w:p>
    <w:p w14:paraId="749FCB62" w14:textId="77777777" w:rsidR="007615D6" w:rsidRPr="005B25A1" w:rsidRDefault="007615D6" w:rsidP="007615D6">
      <w:pPr>
        <w:keepNext/>
        <w:keepLines/>
      </w:pPr>
      <w:r w:rsidRPr="005B25A1">
        <w:t>-</w:t>
      </w:r>
    </w:p>
    <w:p w14:paraId="314A5315" w14:textId="77777777" w:rsidR="007615D6" w:rsidRPr="005B25A1" w:rsidRDefault="007615D6" w:rsidP="007615D6">
      <w:pPr>
        <w:keepNext/>
        <w:keepLines/>
        <w:rPr>
          <w:b/>
          <w:bCs/>
        </w:rPr>
      </w:pPr>
      <w:r w:rsidRPr="005B25A1">
        <w:rPr>
          <w:b/>
          <w:bCs/>
        </w:rPr>
        <w:t>Plenary Discussion:</w:t>
      </w:r>
    </w:p>
    <w:p w14:paraId="0B621670" w14:textId="77777777" w:rsidR="007615D6" w:rsidRPr="005B25A1" w:rsidRDefault="007615D6" w:rsidP="007615D6">
      <w:pPr>
        <w:keepNext/>
        <w:keepLines/>
      </w:pPr>
      <w:r>
        <w:rPr>
          <w:color w:val="FF0000"/>
        </w:rPr>
        <w:t>NO DISCUSSION RECORDED</w:t>
      </w:r>
    </w:p>
    <w:p w14:paraId="4D0376F1" w14:textId="77777777" w:rsidR="007615D6" w:rsidRPr="00EB0339" w:rsidRDefault="007615D6" w:rsidP="007615D6">
      <w:r w:rsidRPr="005B25A1">
        <w:rPr>
          <w:b/>
          <w:bCs/>
        </w:rPr>
        <w:t>Status:</w:t>
      </w:r>
      <w:r>
        <w:t xml:space="preserve"> </w:t>
      </w:r>
      <w:r>
        <w:rPr>
          <w:color w:val="0000FF"/>
        </w:rPr>
        <w:t>Not concluded</w:t>
      </w:r>
      <w:r>
        <w:t>.</w:t>
      </w:r>
    </w:p>
    <w:p w14:paraId="18F6D47E" w14:textId="77777777" w:rsidR="00E00DA6" w:rsidRDefault="007615D6" w:rsidP="000A3FBD">
      <w:pPr>
        <w:pStyle w:val="NormTop"/>
      </w:pPr>
      <w:r>
        <w:rPr>
          <w:color w:val="0000FF"/>
        </w:rPr>
        <w:t>S2-2506798</w:t>
      </w:r>
      <w:r w:rsidRPr="00D53282">
        <w:t xml:space="preserve"> </w:t>
      </w:r>
      <w:r>
        <w:t xml:space="preserve">(P-CR) 23.700-04: Update solution #23 to remove the EN (Source: SK Telecom, Huawei, </w:t>
      </w:r>
      <w:proofErr w:type="spellStart"/>
      <w:r>
        <w:t>HiSilicon</w:t>
      </w:r>
      <w:proofErr w:type="spellEnd"/>
      <w:r>
        <w:t>, Verizon, Samsung, China Mobile)</w:t>
      </w:r>
      <w:r>
        <w:br/>
      </w:r>
      <w:r w:rsidRPr="00D53282">
        <w:rPr>
          <w:b/>
        </w:rPr>
        <w:t>Document for:</w:t>
      </w:r>
      <w:r w:rsidRPr="00D53282">
        <w:t xml:space="preserve"> </w:t>
      </w:r>
      <w:r>
        <w:t>Approval</w:t>
      </w:r>
      <w:r>
        <w:br/>
      </w:r>
      <w:r w:rsidRPr="00D53282">
        <w:rPr>
          <w:b/>
        </w:rPr>
        <w:t>Abstract:</w:t>
      </w:r>
      <w:r w:rsidRPr="00D53282">
        <w:t xml:space="preserve"> </w:t>
      </w:r>
    </w:p>
    <w:p w14:paraId="5042B08D" w14:textId="77777777" w:rsidR="007615D6" w:rsidRPr="005B25A1" w:rsidRDefault="007615D6" w:rsidP="007615D6">
      <w:pPr>
        <w:keepNext/>
        <w:keepLines/>
        <w:rPr>
          <w:b/>
          <w:bCs/>
        </w:rPr>
      </w:pPr>
      <w:r w:rsidRPr="005B25A1">
        <w:rPr>
          <w:b/>
          <w:bCs/>
        </w:rPr>
        <w:t>Convenor comment:</w:t>
      </w:r>
    </w:p>
    <w:p w14:paraId="297BF5B4" w14:textId="77777777" w:rsidR="007615D6" w:rsidRPr="005B25A1" w:rsidRDefault="007615D6" w:rsidP="007615D6">
      <w:pPr>
        <w:keepNext/>
        <w:keepLines/>
      </w:pPr>
      <w:r w:rsidRPr="005B25A1">
        <w:t>Handle.</w:t>
      </w:r>
    </w:p>
    <w:p w14:paraId="138DC420" w14:textId="77777777" w:rsidR="007615D6" w:rsidRPr="005B25A1" w:rsidRDefault="007615D6" w:rsidP="007615D6">
      <w:pPr>
        <w:keepNext/>
        <w:keepLines/>
        <w:rPr>
          <w:b/>
          <w:bCs/>
        </w:rPr>
      </w:pPr>
      <w:r w:rsidRPr="005B25A1">
        <w:rPr>
          <w:b/>
          <w:bCs/>
        </w:rPr>
        <w:t>Parallel discussion:</w:t>
      </w:r>
    </w:p>
    <w:p w14:paraId="40A9A8E9" w14:textId="77777777" w:rsidR="007615D6" w:rsidRPr="005B25A1" w:rsidRDefault="007615D6" w:rsidP="007615D6">
      <w:pPr>
        <w:keepNext/>
        <w:keepLines/>
      </w:pPr>
      <w:r w:rsidRPr="005B25A1">
        <w:t>-</w:t>
      </w:r>
    </w:p>
    <w:p w14:paraId="47C1CFB5" w14:textId="77777777" w:rsidR="007615D6" w:rsidRPr="005B25A1" w:rsidRDefault="007615D6" w:rsidP="007615D6">
      <w:pPr>
        <w:keepNext/>
        <w:keepLines/>
        <w:rPr>
          <w:b/>
          <w:bCs/>
        </w:rPr>
      </w:pPr>
      <w:r w:rsidRPr="005B25A1">
        <w:rPr>
          <w:b/>
          <w:bCs/>
        </w:rPr>
        <w:t>Plenary Discussion:</w:t>
      </w:r>
    </w:p>
    <w:p w14:paraId="714A1D28" w14:textId="77777777" w:rsidR="007615D6" w:rsidRPr="005B25A1" w:rsidRDefault="007615D6" w:rsidP="007615D6">
      <w:pPr>
        <w:keepNext/>
        <w:keepLines/>
      </w:pPr>
      <w:r>
        <w:rPr>
          <w:color w:val="FF0000"/>
        </w:rPr>
        <w:t>NO DISCUSSION RECORDED</w:t>
      </w:r>
    </w:p>
    <w:p w14:paraId="434D6F88" w14:textId="77777777" w:rsidR="007615D6" w:rsidRPr="00EB0339" w:rsidRDefault="007615D6" w:rsidP="007615D6">
      <w:r w:rsidRPr="005B25A1">
        <w:rPr>
          <w:b/>
          <w:bCs/>
        </w:rPr>
        <w:t>Status:</w:t>
      </w:r>
      <w:r>
        <w:t xml:space="preserve"> </w:t>
      </w:r>
      <w:r>
        <w:rPr>
          <w:color w:val="0000FF"/>
        </w:rPr>
        <w:t>Not concluded</w:t>
      </w:r>
      <w:r>
        <w:t>.</w:t>
      </w:r>
    </w:p>
    <w:p w14:paraId="0CBC92BF" w14:textId="77777777" w:rsidR="00E00DA6" w:rsidRDefault="007615D6" w:rsidP="000A3FBD">
      <w:pPr>
        <w:pStyle w:val="NormTop"/>
      </w:pPr>
      <w:r>
        <w:rPr>
          <w:color w:val="0000FF"/>
        </w:rPr>
        <w:t>S2-2506861</w:t>
      </w:r>
      <w:r w:rsidRPr="00D53282">
        <w:t xml:space="preserve"> </w:t>
      </w:r>
      <w:r>
        <w:t>(P-CR) 23.700-04: (KI#2) Resolve editor s notes in Sol #28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#28 to resolve the editor s notes.</w:t>
      </w:r>
    </w:p>
    <w:p w14:paraId="395650CD" w14:textId="77777777" w:rsidR="007615D6" w:rsidRPr="005B25A1" w:rsidRDefault="007615D6" w:rsidP="007615D6">
      <w:pPr>
        <w:keepNext/>
        <w:keepLines/>
        <w:rPr>
          <w:b/>
          <w:bCs/>
        </w:rPr>
      </w:pPr>
      <w:r w:rsidRPr="005B25A1">
        <w:rPr>
          <w:b/>
          <w:bCs/>
        </w:rPr>
        <w:t>Parallel discussion:</w:t>
      </w:r>
    </w:p>
    <w:p w14:paraId="3F6690C7" w14:textId="77777777" w:rsidR="007615D6" w:rsidRPr="005B25A1" w:rsidRDefault="007615D6" w:rsidP="007615D6">
      <w:pPr>
        <w:keepNext/>
        <w:keepLines/>
      </w:pPr>
      <w:r w:rsidRPr="005B25A1">
        <w:t>-</w:t>
      </w:r>
    </w:p>
    <w:p w14:paraId="5CCD06FF" w14:textId="77777777" w:rsidR="007615D6" w:rsidRPr="005B25A1" w:rsidRDefault="007615D6" w:rsidP="007615D6">
      <w:pPr>
        <w:keepNext/>
        <w:keepLines/>
        <w:rPr>
          <w:b/>
          <w:bCs/>
        </w:rPr>
      </w:pPr>
      <w:r w:rsidRPr="005B25A1">
        <w:rPr>
          <w:b/>
          <w:bCs/>
        </w:rPr>
        <w:t>Plenary Discussion:</w:t>
      </w:r>
    </w:p>
    <w:p w14:paraId="40924345" w14:textId="77777777" w:rsidR="007615D6" w:rsidRPr="005B25A1" w:rsidRDefault="007615D6" w:rsidP="007615D6">
      <w:pPr>
        <w:keepNext/>
        <w:keepLines/>
      </w:pPr>
      <w:r>
        <w:rPr>
          <w:color w:val="FF0000"/>
        </w:rPr>
        <w:t>NO DISCUSSION RECORDED</w:t>
      </w:r>
    </w:p>
    <w:p w14:paraId="462B97B7" w14:textId="77777777" w:rsidR="007615D6" w:rsidRPr="00EB0339" w:rsidRDefault="007615D6" w:rsidP="007615D6">
      <w:r w:rsidRPr="005B25A1">
        <w:rPr>
          <w:b/>
          <w:bCs/>
        </w:rPr>
        <w:t>Status:</w:t>
      </w:r>
      <w:r>
        <w:t xml:space="preserve"> </w:t>
      </w:r>
      <w:r>
        <w:rPr>
          <w:color w:val="0000FF"/>
        </w:rPr>
        <w:t>Not concluded</w:t>
      </w:r>
      <w:r>
        <w:t>.</w:t>
      </w:r>
    </w:p>
    <w:p w14:paraId="116825AB" w14:textId="77777777" w:rsidR="00E00DA6" w:rsidRDefault="007615D6" w:rsidP="000A3FBD">
      <w:pPr>
        <w:pStyle w:val="NormTop"/>
      </w:pPr>
      <w:r>
        <w:rPr>
          <w:color w:val="0000FF"/>
        </w:rPr>
        <w:t>S2-2506966</w:t>
      </w:r>
      <w:r w:rsidRPr="00D53282">
        <w:t xml:space="preserve"> </w:t>
      </w:r>
      <w:r>
        <w:t>(P-CR) 23.700-04: Update on solution #31: Analytics on user plane traffic patt</w:t>
      </w:r>
      <w:r>
        <w:lastRenderedPageBreak/>
        <w:t>ern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a solution update to remove the Editor s Note in solution #31.</w:t>
      </w:r>
    </w:p>
    <w:p w14:paraId="6379D0F5" w14:textId="77777777" w:rsidR="007615D6" w:rsidRPr="005B25A1" w:rsidRDefault="007615D6" w:rsidP="007615D6">
      <w:pPr>
        <w:keepNext/>
        <w:keepLines/>
        <w:rPr>
          <w:b/>
          <w:bCs/>
        </w:rPr>
      </w:pPr>
      <w:r w:rsidRPr="005B25A1">
        <w:rPr>
          <w:b/>
          <w:bCs/>
        </w:rPr>
        <w:t>Convenor comment:</w:t>
      </w:r>
    </w:p>
    <w:p w14:paraId="53523DEA" w14:textId="77777777" w:rsidR="007615D6" w:rsidRPr="005B25A1" w:rsidRDefault="007615D6" w:rsidP="007615D6">
      <w:pPr>
        <w:keepNext/>
        <w:keepLines/>
      </w:pPr>
      <w:r w:rsidRPr="005B25A1">
        <w:t>Handle.</w:t>
      </w:r>
    </w:p>
    <w:p w14:paraId="151E1DF7" w14:textId="77777777" w:rsidR="007615D6" w:rsidRPr="005B25A1" w:rsidRDefault="007615D6" w:rsidP="007615D6">
      <w:pPr>
        <w:keepNext/>
        <w:keepLines/>
        <w:rPr>
          <w:b/>
          <w:bCs/>
        </w:rPr>
      </w:pPr>
      <w:r w:rsidRPr="005B25A1">
        <w:rPr>
          <w:b/>
          <w:bCs/>
        </w:rPr>
        <w:t>Parallel discussion:</w:t>
      </w:r>
    </w:p>
    <w:p w14:paraId="3F704C0C" w14:textId="77777777" w:rsidR="007615D6" w:rsidRPr="005B25A1" w:rsidRDefault="007615D6" w:rsidP="007615D6">
      <w:pPr>
        <w:keepNext/>
        <w:keepLines/>
      </w:pPr>
      <w:r w:rsidRPr="005B25A1">
        <w:t>-</w:t>
      </w:r>
    </w:p>
    <w:p w14:paraId="52222E7E" w14:textId="77777777" w:rsidR="007615D6" w:rsidRPr="005B25A1" w:rsidRDefault="007615D6" w:rsidP="007615D6">
      <w:pPr>
        <w:keepNext/>
        <w:keepLines/>
        <w:rPr>
          <w:b/>
          <w:bCs/>
        </w:rPr>
      </w:pPr>
      <w:r w:rsidRPr="005B25A1">
        <w:rPr>
          <w:b/>
          <w:bCs/>
        </w:rPr>
        <w:t>Plenary Discussion:</w:t>
      </w:r>
    </w:p>
    <w:p w14:paraId="045E7237" w14:textId="77777777" w:rsidR="007615D6" w:rsidRPr="005B25A1" w:rsidRDefault="007615D6" w:rsidP="007615D6">
      <w:pPr>
        <w:keepNext/>
        <w:keepLines/>
      </w:pPr>
      <w:r>
        <w:rPr>
          <w:color w:val="FF0000"/>
        </w:rPr>
        <w:t>NO DISCUSSION RECORDED</w:t>
      </w:r>
    </w:p>
    <w:p w14:paraId="365064AC" w14:textId="77777777" w:rsidR="007615D6" w:rsidRPr="00EB0339" w:rsidRDefault="007615D6" w:rsidP="007615D6">
      <w:r w:rsidRPr="005B25A1">
        <w:rPr>
          <w:b/>
          <w:bCs/>
        </w:rPr>
        <w:t>Status:</w:t>
      </w:r>
      <w:r>
        <w:t xml:space="preserve"> </w:t>
      </w:r>
      <w:r>
        <w:rPr>
          <w:color w:val="0000FF"/>
        </w:rPr>
        <w:t>Not concluded</w:t>
      </w:r>
      <w:r>
        <w:t>.</w:t>
      </w:r>
    </w:p>
    <w:p w14:paraId="4532F945" w14:textId="77777777" w:rsidR="00E00DA6" w:rsidRDefault="007615D6" w:rsidP="000A3FBD">
      <w:pPr>
        <w:pStyle w:val="NormTop"/>
      </w:pPr>
      <w:r>
        <w:rPr>
          <w:color w:val="0000FF"/>
        </w:rPr>
        <w:t>S2-2507301</w:t>
      </w:r>
      <w:r w:rsidRPr="00D53282">
        <w:t xml:space="preserve"> </w:t>
      </w:r>
      <w:r>
        <w:t>(P-CR) 23.700-04: Update to Solution 30 for Key Issue #2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30 for KI#2 in TR 23700-04.</w:t>
      </w:r>
    </w:p>
    <w:p w14:paraId="4F919D4A" w14:textId="77777777" w:rsidR="007615D6" w:rsidRPr="005B25A1" w:rsidRDefault="007615D6" w:rsidP="007615D6">
      <w:pPr>
        <w:keepNext/>
        <w:keepLines/>
        <w:rPr>
          <w:b/>
          <w:bCs/>
        </w:rPr>
      </w:pPr>
      <w:r w:rsidRPr="005B25A1">
        <w:rPr>
          <w:b/>
          <w:bCs/>
        </w:rPr>
        <w:t>Parallel discussion:</w:t>
      </w:r>
    </w:p>
    <w:p w14:paraId="204BF5D4" w14:textId="77777777" w:rsidR="007615D6" w:rsidRPr="005B25A1" w:rsidRDefault="007615D6" w:rsidP="007615D6">
      <w:pPr>
        <w:keepNext/>
        <w:keepLines/>
      </w:pPr>
      <w:r w:rsidRPr="005B25A1">
        <w:t>-</w:t>
      </w:r>
    </w:p>
    <w:p w14:paraId="1D22869B" w14:textId="77777777" w:rsidR="007615D6" w:rsidRPr="005B25A1" w:rsidRDefault="007615D6" w:rsidP="007615D6">
      <w:pPr>
        <w:keepNext/>
        <w:keepLines/>
        <w:rPr>
          <w:b/>
          <w:bCs/>
        </w:rPr>
      </w:pPr>
      <w:r w:rsidRPr="005B25A1">
        <w:rPr>
          <w:b/>
          <w:bCs/>
        </w:rPr>
        <w:t>Plenary Discussion:</w:t>
      </w:r>
    </w:p>
    <w:p w14:paraId="5092B1D0" w14:textId="77777777" w:rsidR="007615D6" w:rsidRPr="005B25A1" w:rsidRDefault="007615D6" w:rsidP="007615D6">
      <w:pPr>
        <w:keepNext/>
        <w:keepLines/>
      </w:pPr>
      <w:r>
        <w:rPr>
          <w:color w:val="FF0000"/>
        </w:rPr>
        <w:t>NO DISCUSSION RECORDED</w:t>
      </w:r>
    </w:p>
    <w:p w14:paraId="26BC59AC" w14:textId="77777777" w:rsidR="007615D6" w:rsidRPr="00EB0339" w:rsidRDefault="007615D6" w:rsidP="007615D6">
      <w:r w:rsidRPr="005B25A1">
        <w:rPr>
          <w:b/>
          <w:bCs/>
        </w:rPr>
        <w:t>Status:</w:t>
      </w:r>
      <w:r>
        <w:t xml:space="preserve"> </w:t>
      </w:r>
      <w:r>
        <w:rPr>
          <w:color w:val="0000FF"/>
        </w:rPr>
        <w:t>Not concluded</w:t>
      </w:r>
      <w:r>
        <w:t>.</w:t>
      </w:r>
    </w:p>
    <w:p w14:paraId="22C8DE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Efficient UP performance - Interim agreement</w:t>
      </w:r>
    </w:p>
    <w:p w14:paraId="0F0E6A24" w14:textId="77777777" w:rsidR="00E00DA6" w:rsidRDefault="007615D6" w:rsidP="000A3FBD">
      <w:pPr>
        <w:pStyle w:val="NormTop"/>
      </w:pPr>
      <w:r>
        <w:rPr>
          <w:color w:val="0000FF"/>
        </w:rPr>
        <w:t>S2-2506315</w:t>
      </w:r>
      <w:r w:rsidRPr="00D53282">
        <w:t xml:space="preserve"> </w:t>
      </w:r>
      <w:r>
        <w:t>(P-CR) 23.700-04: KI#2 Interim Agreements  (Source: Samsung, SK Telecom)</w:t>
      </w:r>
      <w:r>
        <w:br/>
      </w:r>
      <w:r w:rsidRPr="00D53282">
        <w:rPr>
          <w:b/>
        </w:rPr>
        <w:t>Document for:</w:t>
      </w:r>
      <w:r w:rsidRPr="00D53282">
        <w:t xml:space="preserve"> </w:t>
      </w:r>
      <w:r>
        <w:t>Approval</w:t>
      </w:r>
      <w:r>
        <w:br/>
      </w:r>
      <w:r w:rsidRPr="00D53282">
        <w:rPr>
          <w:b/>
        </w:rPr>
        <w:t>Abstract:</w:t>
      </w:r>
      <w:r w:rsidRPr="00D53282">
        <w:t xml:space="preserve"> </w:t>
      </w:r>
    </w:p>
    <w:p w14:paraId="370AB348" w14:textId="77777777" w:rsidR="007615D6" w:rsidRPr="005B25A1" w:rsidRDefault="007615D6" w:rsidP="007615D6">
      <w:pPr>
        <w:keepNext/>
        <w:keepLines/>
        <w:rPr>
          <w:b/>
          <w:bCs/>
        </w:rPr>
      </w:pPr>
      <w:r w:rsidRPr="005B25A1">
        <w:rPr>
          <w:b/>
          <w:bCs/>
        </w:rPr>
        <w:t>Convenor comment:</w:t>
      </w:r>
    </w:p>
    <w:p w14:paraId="308CA095" w14:textId="77777777" w:rsidR="007615D6" w:rsidRPr="005B25A1" w:rsidRDefault="007615D6" w:rsidP="007615D6">
      <w:pPr>
        <w:keepNext/>
        <w:keepLines/>
      </w:pPr>
      <w:r w:rsidRPr="005B25A1">
        <w:t>Handle.</w:t>
      </w:r>
    </w:p>
    <w:p w14:paraId="1DF93C4A" w14:textId="77777777" w:rsidR="007615D6" w:rsidRPr="005B25A1" w:rsidRDefault="007615D6" w:rsidP="007615D6">
      <w:pPr>
        <w:keepNext/>
        <w:keepLines/>
        <w:rPr>
          <w:b/>
          <w:bCs/>
        </w:rPr>
      </w:pPr>
      <w:r w:rsidRPr="005B25A1">
        <w:rPr>
          <w:b/>
          <w:bCs/>
        </w:rPr>
        <w:t>Parallel discussion:</w:t>
      </w:r>
    </w:p>
    <w:p w14:paraId="7D8A9348" w14:textId="77777777" w:rsidR="007615D6" w:rsidRPr="005B25A1" w:rsidRDefault="007615D6" w:rsidP="007615D6">
      <w:pPr>
        <w:keepNext/>
        <w:keepLines/>
      </w:pPr>
      <w:r w:rsidRPr="005B25A1">
        <w:t>-</w:t>
      </w:r>
    </w:p>
    <w:p w14:paraId="48413E65" w14:textId="77777777" w:rsidR="007615D6" w:rsidRPr="005B25A1" w:rsidRDefault="007615D6" w:rsidP="007615D6">
      <w:pPr>
        <w:keepNext/>
        <w:keepLines/>
        <w:rPr>
          <w:b/>
          <w:bCs/>
        </w:rPr>
      </w:pPr>
      <w:r w:rsidRPr="005B25A1">
        <w:rPr>
          <w:b/>
          <w:bCs/>
        </w:rPr>
        <w:t>Plenary Discussion:</w:t>
      </w:r>
    </w:p>
    <w:p w14:paraId="0A0391AB" w14:textId="77777777" w:rsidR="007615D6" w:rsidRPr="005B25A1" w:rsidRDefault="007615D6" w:rsidP="007615D6">
      <w:pPr>
        <w:keepNext/>
        <w:keepLines/>
      </w:pPr>
      <w:r>
        <w:rPr>
          <w:color w:val="FF0000"/>
        </w:rPr>
        <w:t>NO DISCUSSION RECORDED</w:t>
      </w:r>
    </w:p>
    <w:p w14:paraId="45F812F4" w14:textId="77777777" w:rsidR="007615D6" w:rsidRPr="00EB0339" w:rsidRDefault="007615D6" w:rsidP="007615D6">
      <w:r w:rsidRPr="005B25A1">
        <w:rPr>
          <w:b/>
          <w:bCs/>
        </w:rPr>
        <w:t>Status:</w:t>
      </w:r>
      <w:r>
        <w:t xml:space="preserve"> </w:t>
      </w:r>
      <w:r>
        <w:rPr>
          <w:color w:val="0000FF"/>
        </w:rPr>
        <w:t>Not concluded</w:t>
      </w:r>
      <w:r>
        <w:t>.</w:t>
      </w:r>
    </w:p>
    <w:p w14:paraId="58FBFF91" w14:textId="77777777" w:rsidR="00E00DA6" w:rsidRDefault="007615D6" w:rsidP="000A3FBD">
      <w:pPr>
        <w:pStyle w:val="NormTop"/>
      </w:pPr>
      <w:r>
        <w:rPr>
          <w:color w:val="0000FF"/>
        </w:rPr>
        <w:t>S2-2506808</w:t>
      </w:r>
      <w:r w:rsidRPr="00D53282">
        <w:t xml:space="preserve"> </w:t>
      </w:r>
      <w:r>
        <w:t xml:space="preserve">(P-CR) 23.700-04: Interim agreements of KI#2 (Source: Huawei, </w:t>
      </w:r>
      <w:proofErr w:type="spellStart"/>
      <w:r>
        <w:t>HiSilicon</w:t>
      </w:r>
      <w:proofErr w:type="spellEnd"/>
      <w:r>
        <w:t xml:space="preserve">, ZTE, </w:t>
      </w:r>
      <w:r>
        <w:lastRenderedPageBreak/>
        <w:t>SK Telecom)</w:t>
      </w:r>
      <w:r>
        <w:br/>
      </w:r>
      <w:r w:rsidRPr="00D53282">
        <w:rPr>
          <w:b/>
        </w:rPr>
        <w:t>Document for:</w:t>
      </w:r>
      <w:r w:rsidRPr="00D53282">
        <w:t xml:space="preserve"> </w:t>
      </w:r>
      <w:r>
        <w:t>Approval</w:t>
      </w:r>
      <w:r>
        <w:br/>
      </w:r>
      <w:r w:rsidRPr="00D53282">
        <w:rPr>
          <w:b/>
        </w:rPr>
        <w:t>Abstract:</w:t>
      </w:r>
      <w:r w:rsidRPr="00D53282">
        <w:t xml:space="preserve"> </w:t>
      </w:r>
      <w:r>
        <w:br/>
        <w:t>It is proposed to capture interim agreements for KI#2.</w:t>
      </w:r>
    </w:p>
    <w:p w14:paraId="56885137" w14:textId="77777777" w:rsidR="007615D6" w:rsidRPr="005B25A1" w:rsidRDefault="007615D6" w:rsidP="007615D6">
      <w:pPr>
        <w:keepNext/>
        <w:keepLines/>
        <w:rPr>
          <w:b/>
          <w:bCs/>
        </w:rPr>
      </w:pPr>
      <w:r w:rsidRPr="005B25A1">
        <w:rPr>
          <w:b/>
          <w:bCs/>
        </w:rPr>
        <w:t>Convenor comment:</w:t>
      </w:r>
    </w:p>
    <w:p w14:paraId="46A08844" w14:textId="77777777" w:rsidR="007615D6" w:rsidRPr="005B25A1" w:rsidRDefault="007615D6" w:rsidP="007615D6">
      <w:pPr>
        <w:keepNext/>
        <w:keepLines/>
      </w:pPr>
      <w:r w:rsidRPr="005B25A1">
        <w:t>Handle.</w:t>
      </w:r>
    </w:p>
    <w:p w14:paraId="17987804" w14:textId="77777777" w:rsidR="007615D6" w:rsidRPr="005B25A1" w:rsidRDefault="007615D6" w:rsidP="007615D6">
      <w:pPr>
        <w:keepNext/>
        <w:keepLines/>
        <w:rPr>
          <w:b/>
          <w:bCs/>
        </w:rPr>
      </w:pPr>
      <w:r w:rsidRPr="005B25A1">
        <w:rPr>
          <w:b/>
          <w:bCs/>
        </w:rPr>
        <w:t>Parallel discussion:</w:t>
      </w:r>
    </w:p>
    <w:p w14:paraId="4F40E6BA" w14:textId="77777777" w:rsidR="007615D6" w:rsidRPr="005B25A1" w:rsidRDefault="007615D6" w:rsidP="007615D6">
      <w:pPr>
        <w:keepNext/>
        <w:keepLines/>
      </w:pPr>
      <w:r w:rsidRPr="005B25A1">
        <w:t>-</w:t>
      </w:r>
    </w:p>
    <w:p w14:paraId="07E04D08" w14:textId="77777777" w:rsidR="007615D6" w:rsidRPr="005B25A1" w:rsidRDefault="007615D6" w:rsidP="007615D6">
      <w:pPr>
        <w:keepNext/>
        <w:keepLines/>
        <w:rPr>
          <w:b/>
          <w:bCs/>
        </w:rPr>
      </w:pPr>
      <w:r w:rsidRPr="005B25A1">
        <w:rPr>
          <w:b/>
          <w:bCs/>
        </w:rPr>
        <w:t>Plenary Discussion:</w:t>
      </w:r>
    </w:p>
    <w:p w14:paraId="42F7EF1E" w14:textId="77777777" w:rsidR="007615D6" w:rsidRPr="005B25A1" w:rsidRDefault="007615D6" w:rsidP="007615D6">
      <w:pPr>
        <w:keepNext/>
        <w:keepLines/>
      </w:pPr>
      <w:r>
        <w:rPr>
          <w:color w:val="FF0000"/>
        </w:rPr>
        <w:t>NO DISCUSSION RECORDED</w:t>
      </w:r>
    </w:p>
    <w:p w14:paraId="3C9D291E" w14:textId="77777777" w:rsidR="007615D6" w:rsidRPr="00EB0339" w:rsidRDefault="007615D6" w:rsidP="007615D6">
      <w:r w:rsidRPr="005B25A1">
        <w:rPr>
          <w:b/>
          <w:bCs/>
        </w:rPr>
        <w:t>Status:</w:t>
      </w:r>
      <w:r>
        <w:t xml:space="preserve"> </w:t>
      </w:r>
      <w:r>
        <w:rPr>
          <w:color w:val="0000FF"/>
        </w:rPr>
        <w:t>Not concluded</w:t>
      </w:r>
      <w:r>
        <w:t>.</w:t>
      </w:r>
    </w:p>
    <w:p w14:paraId="743F27DB" w14:textId="77777777" w:rsidR="007615D6" w:rsidRDefault="007615D6" w:rsidP="005A50C0">
      <w:pPr>
        <w:pStyle w:val="Heading3"/>
      </w:pPr>
      <w:r>
        <w:t>20.4.1</w:t>
      </w:r>
      <w:r>
        <w:tab/>
        <w:t>Study on Energy Efficiency and Energy Saving Phase2 (FS_EnergySys_Ph2)</w:t>
      </w:r>
    </w:p>
    <w:p w14:paraId="35E8F31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4C2C758" w14:textId="77777777" w:rsidR="008A22D1" w:rsidRDefault="008A22D1" w:rsidP="00BB3F37"/>
    <w:p w14:paraId="7F665CD2" w14:textId="77777777" w:rsidR="008A22D1" w:rsidRDefault="008A22D1" w:rsidP="00BB3F37"/>
    <w:p w14:paraId="1503ED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52A938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40F40136" w14:textId="77777777" w:rsidR="00E00DA6" w:rsidRDefault="007615D6" w:rsidP="000A3FBD">
      <w:pPr>
        <w:pStyle w:val="NormTop"/>
      </w:pPr>
      <w:r>
        <w:rPr>
          <w:color w:val="0000FF"/>
        </w:rPr>
        <w:t>S2-2506454</w:t>
      </w:r>
      <w:r w:rsidRPr="00D53282">
        <w:t xml:space="preserve"> </w:t>
      </w:r>
      <w:r>
        <w:t>(LS OUT) [DRAFT] LS on NF idle energy consumption (Source: NTT DOCOMO)</w:t>
      </w:r>
      <w:r>
        <w:br/>
      </w:r>
      <w:r w:rsidRPr="00D53282">
        <w:rPr>
          <w:b/>
        </w:rPr>
        <w:t>Document for:</w:t>
      </w:r>
      <w:r w:rsidRPr="00D53282">
        <w:t xml:space="preserve"> </w:t>
      </w:r>
      <w:r>
        <w:t>Approval</w:t>
      </w:r>
      <w:r>
        <w:br/>
      </w:r>
      <w:r w:rsidRPr="00D53282">
        <w:rPr>
          <w:b/>
        </w:rPr>
        <w:t>Abstract:</w:t>
      </w:r>
      <w:r w:rsidRPr="00D53282">
        <w:t xml:space="preserve"> </w:t>
      </w:r>
      <w:r>
        <w:br/>
        <w:t>This is a draft LS to ask SA WG5 on the feasibility of collecting idle power consumption.</w:t>
      </w:r>
    </w:p>
    <w:p w14:paraId="6BDF4311" w14:textId="77777777" w:rsidR="007615D6" w:rsidRPr="005B25A1" w:rsidRDefault="007615D6" w:rsidP="007615D6">
      <w:pPr>
        <w:keepNext/>
        <w:keepLines/>
        <w:rPr>
          <w:b/>
          <w:bCs/>
        </w:rPr>
      </w:pPr>
      <w:r w:rsidRPr="005B25A1">
        <w:rPr>
          <w:b/>
          <w:bCs/>
        </w:rPr>
        <w:t>Convenor comment:</w:t>
      </w:r>
    </w:p>
    <w:p w14:paraId="6F1CC3D5" w14:textId="77777777" w:rsidR="007615D6" w:rsidRPr="005B25A1" w:rsidRDefault="007615D6" w:rsidP="007615D6">
      <w:pPr>
        <w:keepNext/>
        <w:keepLines/>
      </w:pPr>
      <w:r w:rsidRPr="005B25A1">
        <w:t>Handle (1st round).</w:t>
      </w:r>
    </w:p>
    <w:p w14:paraId="3D91A882" w14:textId="77777777" w:rsidR="007615D6" w:rsidRPr="005B25A1" w:rsidRDefault="007615D6" w:rsidP="007615D6">
      <w:pPr>
        <w:keepNext/>
        <w:keepLines/>
        <w:rPr>
          <w:b/>
          <w:bCs/>
        </w:rPr>
      </w:pPr>
      <w:r w:rsidRPr="005B25A1">
        <w:rPr>
          <w:b/>
          <w:bCs/>
        </w:rPr>
        <w:t>Parallel discussion:</w:t>
      </w:r>
    </w:p>
    <w:p w14:paraId="17FA4CE2" w14:textId="77777777" w:rsidR="007615D6" w:rsidRPr="005B25A1" w:rsidRDefault="007615D6" w:rsidP="007615D6">
      <w:pPr>
        <w:keepNext/>
        <w:keepLines/>
      </w:pPr>
      <w:r w:rsidRPr="005B25A1">
        <w:t>-</w:t>
      </w:r>
    </w:p>
    <w:p w14:paraId="786442C7" w14:textId="77777777" w:rsidR="007615D6" w:rsidRPr="005B25A1" w:rsidRDefault="007615D6" w:rsidP="007615D6">
      <w:pPr>
        <w:keepNext/>
        <w:keepLines/>
        <w:rPr>
          <w:b/>
          <w:bCs/>
        </w:rPr>
      </w:pPr>
      <w:r w:rsidRPr="005B25A1">
        <w:rPr>
          <w:b/>
          <w:bCs/>
        </w:rPr>
        <w:t>Plenary Discussion:</w:t>
      </w:r>
    </w:p>
    <w:p w14:paraId="3962D3D7" w14:textId="77777777" w:rsidR="007615D6" w:rsidRPr="005B25A1" w:rsidRDefault="007615D6" w:rsidP="007615D6">
      <w:pPr>
        <w:keepNext/>
        <w:keepLines/>
      </w:pPr>
      <w:r>
        <w:rPr>
          <w:color w:val="FF0000"/>
        </w:rPr>
        <w:t>NO DISCUSSION RECORDED</w:t>
      </w:r>
    </w:p>
    <w:p w14:paraId="1F65A936" w14:textId="77777777" w:rsidR="007615D6" w:rsidRPr="00EB0339" w:rsidRDefault="007615D6" w:rsidP="007615D6">
      <w:r w:rsidRPr="005B25A1">
        <w:rPr>
          <w:b/>
          <w:bCs/>
        </w:rPr>
        <w:t>Status:</w:t>
      </w:r>
      <w:r>
        <w:t xml:space="preserve"> </w:t>
      </w:r>
      <w:r>
        <w:rPr>
          <w:color w:val="0000FF"/>
        </w:rPr>
        <w:t>Not concluded</w:t>
      </w:r>
      <w:r>
        <w:t>.</w:t>
      </w:r>
    </w:p>
    <w:p w14:paraId="1A1948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New Solutions</w:t>
      </w:r>
    </w:p>
    <w:p w14:paraId="57088FD7" w14:textId="77777777" w:rsidR="00E00DA6" w:rsidRDefault="007615D6" w:rsidP="000A3FBD">
      <w:pPr>
        <w:pStyle w:val="NormTop"/>
      </w:pPr>
      <w:r>
        <w:rPr>
          <w:color w:val="0000FF"/>
        </w:rPr>
        <w:t>S2-2507448</w:t>
      </w:r>
      <w:r w:rsidRPr="00D53282">
        <w:t xml:space="preserve"> </w:t>
      </w:r>
      <w:r>
        <w:t>(DISCUSSION) Discussion on Robustness of Energy Consumption</w:t>
      </w:r>
      <w:r>
        <w:lastRenderedPageBreak/>
        <w:t xml:space="preserve"> Estimation (Source: NTT DOCOMO)</w:t>
      </w:r>
      <w:r>
        <w:br/>
      </w:r>
      <w:r w:rsidRPr="00D53282">
        <w:rPr>
          <w:b/>
        </w:rPr>
        <w:t>Document for:</w:t>
      </w:r>
      <w:r w:rsidRPr="00D53282">
        <w:t xml:space="preserve"> </w:t>
      </w:r>
      <w:r>
        <w:t>Discussion</w:t>
      </w:r>
      <w:r>
        <w:br/>
      </w:r>
      <w:r w:rsidRPr="00D53282">
        <w:rPr>
          <w:b/>
        </w:rPr>
        <w:t>Abstract:</w:t>
      </w:r>
      <w:r w:rsidRPr="00D53282">
        <w:t xml:space="preserve"> </w:t>
      </w:r>
    </w:p>
    <w:p w14:paraId="7E831DBE" w14:textId="77777777" w:rsidR="007615D6" w:rsidRPr="005B25A1" w:rsidRDefault="007615D6" w:rsidP="007615D6">
      <w:pPr>
        <w:keepNext/>
        <w:keepLines/>
        <w:rPr>
          <w:b/>
          <w:bCs/>
        </w:rPr>
      </w:pPr>
      <w:r w:rsidRPr="005B25A1">
        <w:rPr>
          <w:b/>
          <w:bCs/>
        </w:rPr>
        <w:t>Convenor comment:</w:t>
      </w:r>
    </w:p>
    <w:p w14:paraId="0718FEC8" w14:textId="77777777" w:rsidR="007615D6" w:rsidRPr="005B25A1" w:rsidRDefault="007615D6" w:rsidP="007615D6">
      <w:pPr>
        <w:keepNext/>
        <w:keepLines/>
      </w:pPr>
      <w:r w:rsidRPr="005B25A1">
        <w:t>Handle (2nd round).</w:t>
      </w:r>
    </w:p>
    <w:p w14:paraId="64F302C4" w14:textId="77777777" w:rsidR="007615D6" w:rsidRPr="005B25A1" w:rsidRDefault="007615D6" w:rsidP="007615D6">
      <w:pPr>
        <w:keepNext/>
        <w:keepLines/>
        <w:rPr>
          <w:b/>
          <w:bCs/>
        </w:rPr>
      </w:pPr>
      <w:r w:rsidRPr="005B25A1">
        <w:rPr>
          <w:b/>
          <w:bCs/>
        </w:rPr>
        <w:t>Parallel discussion:</w:t>
      </w:r>
    </w:p>
    <w:p w14:paraId="59BDF750" w14:textId="77777777" w:rsidR="007615D6" w:rsidRPr="005B25A1" w:rsidRDefault="007615D6" w:rsidP="007615D6">
      <w:pPr>
        <w:keepNext/>
        <w:keepLines/>
      </w:pPr>
      <w:r w:rsidRPr="005B25A1">
        <w:t>-</w:t>
      </w:r>
    </w:p>
    <w:p w14:paraId="67C5974B" w14:textId="77777777" w:rsidR="007615D6" w:rsidRPr="005B25A1" w:rsidRDefault="007615D6" w:rsidP="007615D6">
      <w:pPr>
        <w:keepNext/>
        <w:keepLines/>
        <w:rPr>
          <w:b/>
          <w:bCs/>
        </w:rPr>
      </w:pPr>
      <w:r w:rsidRPr="005B25A1">
        <w:rPr>
          <w:b/>
          <w:bCs/>
        </w:rPr>
        <w:t>Plenary Discussion:</w:t>
      </w:r>
    </w:p>
    <w:p w14:paraId="224A1348" w14:textId="77777777" w:rsidR="007615D6" w:rsidRPr="005B25A1" w:rsidRDefault="007615D6" w:rsidP="007615D6">
      <w:pPr>
        <w:keepNext/>
        <w:keepLines/>
      </w:pPr>
      <w:r>
        <w:rPr>
          <w:color w:val="FF0000"/>
        </w:rPr>
        <w:t>NO DISCUSSION RECORDED</w:t>
      </w:r>
    </w:p>
    <w:p w14:paraId="0ED26E60" w14:textId="77777777" w:rsidR="007615D6" w:rsidRPr="00EB0339" w:rsidRDefault="007615D6" w:rsidP="007615D6">
      <w:r w:rsidRPr="005B25A1">
        <w:rPr>
          <w:b/>
          <w:bCs/>
        </w:rPr>
        <w:t>Status:</w:t>
      </w:r>
      <w:r>
        <w:t xml:space="preserve"> </w:t>
      </w:r>
      <w:r>
        <w:rPr>
          <w:color w:val="0000FF"/>
        </w:rPr>
        <w:t>Not concluded</w:t>
      </w:r>
      <w:r>
        <w:t>.</w:t>
      </w:r>
    </w:p>
    <w:p w14:paraId="39E11BB6" w14:textId="77777777" w:rsidR="00E00DA6" w:rsidRDefault="007615D6" w:rsidP="000A3FBD">
      <w:pPr>
        <w:pStyle w:val="NormTop"/>
      </w:pPr>
      <w:r>
        <w:rPr>
          <w:color w:val="0000FF"/>
        </w:rPr>
        <w:t>S2-2507312</w:t>
      </w:r>
      <w:r w:rsidRPr="00D53282">
        <w:t xml:space="preserve"> </w:t>
      </w:r>
      <w:r>
        <w:t xml:space="preserve">(P-CR) 23.700-67: KI#1, New Sol: Support of Energy Consumption calculation for redundant transmission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Aims at enhancing calculation of energy consumption for a PDU Session and/or Service Data Flow when redundant transmission is applied.</w:t>
      </w:r>
    </w:p>
    <w:p w14:paraId="0BF0EFDC" w14:textId="77777777" w:rsidR="007615D6" w:rsidRPr="005B25A1" w:rsidRDefault="007615D6" w:rsidP="007615D6">
      <w:pPr>
        <w:keepNext/>
        <w:keepLines/>
        <w:rPr>
          <w:b/>
          <w:bCs/>
        </w:rPr>
      </w:pPr>
      <w:r w:rsidRPr="005B25A1">
        <w:rPr>
          <w:b/>
          <w:bCs/>
        </w:rPr>
        <w:t>Convenor comment:</w:t>
      </w:r>
    </w:p>
    <w:p w14:paraId="352E7D20" w14:textId="77777777" w:rsidR="007615D6" w:rsidRPr="005B25A1" w:rsidRDefault="007615D6" w:rsidP="007615D6">
      <w:pPr>
        <w:keepNext/>
        <w:keepLines/>
      </w:pPr>
      <w:r w:rsidRPr="005B25A1">
        <w:t>Handle (2nd round).</w:t>
      </w:r>
    </w:p>
    <w:p w14:paraId="538302ED" w14:textId="77777777" w:rsidR="007615D6" w:rsidRPr="005B25A1" w:rsidRDefault="007615D6" w:rsidP="007615D6">
      <w:pPr>
        <w:keepNext/>
        <w:keepLines/>
        <w:rPr>
          <w:b/>
          <w:bCs/>
        </w:rPr>
      </w:pPr>
      <w:r w:rsidRPr="005B25A1">
        <w:rPr>
          <w:b/>
          <w:bCs/>
        </w:rPr>
        <w:t>Parallel discussion:</w:t>
      </w:r>
    </w:p>
    <w:p w14:paraId="641410D1" w14:textId="77777777" w:rsidR="007615D6" w:rsidRPr="005B25A1" w:rsidRDefault="007615D6" w:rsidP="007615D6">
      <w:pPr>
        <w:keepNext/>
        <w:keepLines/>
      </w:pPr>
      <w:r w:rsidRPr="005B25A1">
        <w:t>-</w:t>
      </w:r>
    </w:p>
    <w:p w14:paraId="70D61025" w14:textId="77777777" w:rsidR="007615D6" w:rsidRPr="005B25A1" w:rsidRDefault="007615D6" w:rsidP="007615D6">
      <w:pPr>
        <w:keepNext/>
        <w:keepLines/>
        <w:rPr>
          <w:b/>
          <w:bCs/>
        </w:rPr>
      </w:pPr>
      <w:r w:rsidRPr="005B25A1">
        <w:rPr>
          <w:b/>
          <w:bCs/>
        </w:rPr>
        <w:t>Plenary Discussion:</w:t>
      </w:r>
    </w:p>
    <w:p w14:paraId="5F363CB2" w14:textId="77777777" w:rsidR="007615D6" w:rsidRPr="005B25A1" w:rsidRDefault="007615D6" w:rsidP="007615D6">
      <w:pPr>
        <w:keepNext/>
        <w:keepLines/>
      </w:pPr>
      <w:r>
        <w:rPr>
          <w:color w:val="FF0000"/>
        </w:rPr>
        <w:t>NO DISCUSSION RECORDED</w:t>
      </w:r>
    </w:p>
    <w:p w14:paraId="3EC3702D" w14:textId="77777777" w:rsidR="007615D6" w:rsidRPr="00EB0339" w:rsidRDefault="007615D6" w:rsidP="007615D6">
      <w:r w:rsidRPr="005B25A1">
        <w:rPr>
          <w:b/>
          <w:bCs/>
        </w:rPr>
        <w:t>Status:</w:t>
      </w:r>
      <w:r>
        <w:t xml:space="preserve"> </w:t>
      </w:r>
      <w:r>
        <w:rPr>
          <w:color w:val="0000FF"/>
        </w:rPr>
        <w:t>Not concluded</w:t>
      </w:r>
      <w:r>
        <w:t>.</w:t>
      </w:r>
    </w:p>
    <w:p w14:paraId="6AB33D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w:t>
      </w:r>
    </w:p>
    <w:p w14:paraId="79445DDC" w14:textId="77777777" w:rsidR="00E00DA6" w:rsidRDefault="007615D6" w:rsidP="000A3FBD">
      <w:pPr>
        <w:pStyle w:val="NormTop"/>
      </w:pPr>
      <w:r>
        <w:rPr>
          <w:color w:val="0000FF"/>
        </w:rPr>
        <w:t>S2-2506773</w:t>
      </w:r>
      <w:r w:rsidRPr="00D53282">
        <w:t xml:space="preserve"> </w:t>
      </w:r>
      <w:r>
        <w:t>(P-CR) 23.700-67: KI#1, update solutions #8 and #9 (Source: ZTE)</w:t>
      </w:r>
      <w:r>
        <w:br/>
      </w:r>
      <w:r w:rsidRPr="00D53282">
        <w:rPr>
          <w:b/>
        </w:rPr>
        <w:t>Document for:</w:t>
      </w:r>
      <w:r w:rsidRPr="00D53282">
        <w:t xml:space="preserve"> </w:t>
      </w:r>
      <w:r>
        <w:t>Approval</w:t>
      </w:r>
      <w:r>
        <w:br/>
      </w:r>
      <w:r w:rsidRPr="00D53282">
        <w:rPr>
          <w:b/>
        </w:rPr>
        <w:t>Abstract:</w:t>
      </w:r>
      <w:r w:rsidRPr="00D53282">
        <w:t xml:space="preserve"> </w:t>
      </w:r>
      <w:r>
        <w:br/>
        <w:t>Both sol#8 and sol#9 are related to the renewable energy information handling. This paper proposes to clarify the dependency of them.</w:t>
      </w:r>
    </w:p>
    <w:p w14:paraId="4ED1B06A" w14:textId="77777777" w:rsidR="007615D6" w:rsidRPr="005B25A1" w:rsidRDefault="007615D6" w:rsidP="007615D6">
      <w:pPr>
        <w:keepNext/>
        <w:keepLines/>
        <w:rPr>
          <w:b/>
          <w:bCs/>
        </w:rPr>
      </w:pPr>
      <w:r w:rsidRPr="005B25A1">
        <w:rPr>
          <w:b/>
          <w:bCs/>
        </w:rPr>
        <w:t>Convenor comment:</w:t>
      </w:r>
    </w:p>
    <w:p w14:paraId="5D69B723" w14:textId="77777777" w:rsidR="007615D6" w:rsidRPr="005B25A1" w:rsidRDefault="007615D6" w:rsidP="007615D6">
      <w:pPr>
        <w:keepNext/>
        <w:keepLines/>
      </w:pPr>
      <w:r w:rsidRPr="005B25A1">
        <w:t>Handle (2nd round).</w:t>
      </w:r>
    </w:p>
    <w:p w14:paraId="3BA39162" w14:textId="77777777" w:rsidR="007615D6" w:rsidRPr="005B25A1" w:rsidRDefault="007615D6" w:rsidP="007615D6">
      <w:pPr>
        <w:keepNext/>
        <w:keepLines/>
        <w:rPr>
          <w:b/>
          <w:bCs/>
        </w:rPr>
      </w:pPr>
      <w:r w:rsidRPr="005B25A1">
        <w:rPr>
          <w:b/>
          <w:bCs/>
        </w:rPr>
        <w:t>Parallel discussion:</w:t>
      </w:r>
    </w:p>
    <w:p w14:paraId="0D0D2403" w14:textId="77777777" w:rsidR="007615D6" w:rsidRPr="005B25A1" w:rsidRDefault="007615D6" w:rsidP="007615D6">
      <w:pPr>
        <w:keepNext/>
        <w:keepLines/>
      </w:pPr>
      <w:r w:rsidRPr="005B25A1">
        <w:t>-</w:t>
      </w:r>
    </w:p>
    <w:p w14:paraId="4C2B3E89" w14:textId="77777777" w:rsidR="007615D6" w:rsidRPr="005B25A1" w:rsidRDefault="007615D6" w:rsidP="007615D6">
      <w:pPr>
        <w:keepNext/>
        <w:keepLines/>
        <w:rPr>
          <w:b/>
          <w:bCs/>
        </w:rPr>
      </w:pPr>
      <w:r w:rsidRPr="005B25A1">
        <w:rPr>
          <w:b/>
          <w:bCs/>
        </w:rPr>
        <w:t>Plenary Discussion:</w:t>
      </w:r>
    </w:p>
    <w:p w14:paraId="320AF77F" w14:textId="77777777" w:rsidR="007615D6" w:rsidRPr="005B25A1" w:rsidRDefault="007615D6" w:rsidP="007615D6">
      <w:pPr>
        <w:keepNext/>
        <w:keepLines/>
      </w:pPr>
      <w:r>
        <w:rPr>
          <w:color w:val="FF0000"/>
        </w:rPr>
        <w:t>NO DISCUSSION RECORDED</w:t>
      </w:r>
    </w:p>
    <w:p w14:paraId="69C581ED" w14:textId="77777777" w:rsidR="007615D6" w:rsidRPr="00EB0339" w:rsidRDefault="007615D6" w:rsidP="007615D6">
      <w:r w:rsidRPr="005B25A1">
        <w:rPr>
          <w:b/>
          <w:bCs/>
        </w:rPr>
        <w:t>Status:</w:t>
      </w:r>
      <w:r>
        <w:t xml:space="preserve"> </w:t>
      </w:r>
      <w:r>
        <w:rPr>
          <w:color w:val="0000FF"/>
        </w:rPr>
        <w:t>Not concluded</w:t>
      </w:r>
      <w:r>
        <w:t>.</w:t>
      </w:r>
    </w:p>
    <w:p w14:paraId="5916432D" w14:textId="77777777" w:rsidR="00E00DA6" w:rsidRDefault="007615D6" w:rsidP="000A3FBD">
      <w:pPr>
        <w:pStyle w:val="NormTop"/>
      </w:pPr>
      <w:r>
        <w:rPr>
          <w:color w:val="0000FF"/>
        </w:rPr>
        <w:t>S2-2506981</w:t>
      </w:r>
      <w:r w:rsidRPr="00D53282">
        <w:t xml:space="preserve"> </w:t>
      </w:r>
      <w:r>
        <w:t>(P-CR) 23.700-67: Solution for KI#2: Support of policy adjustments (Source: Me</w:t>
      </w:r>
      <w:r>
        <w:lastRenderedPageBreak/>
        <w:t>diaTek Inc.)</w:t>
      </w:r>
      <w:r>
        <w:br/>
      </w:r>
      <w:r w:rsidRPr="00D53282">
        <w:rPr>
          <w:b/>
        </w:rPr>
        <w:t>Document for:</w:t>
      </w:r>
      <w:r w:rsidRPr="00D53282">
        <w:t xml:space="preserve"> </w:t>
      </w:r>
      <w:r>
        <w:t>Approval</w:t>
      </w:r>
      <w:r>
        <w:br/>
      </w:r>
      <w:r w:rsidRPr="00D53282">
        <w:rPr>
          <w:b/>
        </w:rPr>
        <w:t>Abstract:</w:t>
      </w:r>
      <w:r w:rsidRPr="00D53282">
        <w:t xml:space="preserve"> </w:t>
      </w:r>
    </w:p>
    <w:p w14:paraId="461C0CA2" w14:textId="77777777" w:rsidR="007615D6" w:rsidRPr="005B25A1" w:rsidRDefault="007615D6" w:rsidP="007615D6">
      <w:pPr>
        <w:keepNext/>
        <w:keepLines/>
        <w:rPr>
          <w:b/>
          <w:bCs/>
        </w:rPr>
      </w:pPr>
      <w:r w:rsidRPr="005B25A1">
        <w:rPr>
          <w:b/>
          <w:bCs/>
        </w:rPr>
        <w:t>Convenor comment:</w:t>
      </w:r>
    </w:p>
    <w:p w14:paraId="3D1D8349" w14:textId="77777777" w:rsidR="007615D6" w:rsidRPr="005B25A1" w:rsidRDefault="007615D6" w:rsidP="007615D6">
      <w:pPr>
        <w:keepNext/>
        <w:keepLines/>
      </w:pPr>
      <w:r w:rsidRPr="005B25A1">
        <w:t>Handle (2nd round).</w:t>
      </w:r>
    </w:p>
    <w:p w14:paraId="30425898" w14:textId="77777777" w:rsidR="007615D6" w:rsidRPr="005B25A1" w:rsidRDefault="007615D6" w:rsidP="007615D6">
      <w:pPr>
        <w:keepNext/>
        <w:keepLines/>
        <w:rPr>
          <w:b/>
          <w:bCs/>
        </w:rPr>
      </w:pPr>
      <w:r w:rsidRPr="005B25A1">
        <w:rPr>
          <w:b/>
          <w:bCs/>
        </w:rPr>
        <w:t>Parallel discussion:</w:t>
      </w:r>
    </w:p>
    <w:p w14:paraId="7C4D8739" w14:textId="77777777" w:rsidR="007615D6" w:rsidRPr="005B25A1" w:rsidRDefault="007615D6" w:rsidP="007615D6">
      <w:pPr>
        <w:keepNext/>
        <w:keepLines/>
      </w:pPr>
      <w:r w:rsidRPr="005B25A1">
        <w:t>-</w:t>
      </w:r>
    </w:p>
    <w:p w14:paraId="454984E7" w14:textId="77777777" w:rsidR="007615D6" w:rsidRPr="005B25A1" w:rsidRDefault="007615D6" w:rsidP="007615D6">
      <w:pPr>
        <w:keepNext/>
        <w:keepLines/>
        <w:rPr>
          <w:b/>
          <w:bCs/>
        </w:rPr>
      </w:pPr>
      <w:r w:rsidRPr="005B25A1">
        <w:rPr>
          <w:b/>
          <w:bCs/>
        </w:rPr>
        <w:t>Plenary Discussion:</w:t>
      </w:r>
    </w:p>
    <w:p w14:paraId="307C5AAD" w14:textId="77777777" w:rsidR="007615D6" w:rsidRPr="005B25A1" w:rsidRDefault="007615D6" w:rsidP="007615D6">
      <w:pPr>
        <w:keepNext/>
        <w:keepLines/>
      </w:pPr>
      <w:r>
        <w:rPr>
          <w:color w:val="FF0000"/>
        </w:rPr>
        <w:t>NO DISCUSSION RECORDED</w:t>
      </w:r>
    </w:p>
    <w:p w14:paraId="2DAF60A3" w14:textId="77777777" w:rsidR="007615D6" w:rsidRPr="00EB0339" w:rsidRDefault="007615D6" w:rsidP="007615D6">
      <w:r w:rsidRPr="005B25A1">
        <w:rPr>
          <w:b/>
          <w:bCs/>
        </w:rPr>
        <w:t>Status:</w:t>
      </w:r>
      <w:r>
        <w:t xml:space="preserve"> </w:t>
      </w:r>
      <w:r>
        <w:rPr>
          <w:color w:val="0000FF"/>
        </w:rPr>
        <w:t>Not concluded</w:t>
      </w:r>
      <w:r>
        <w:t>.</w:t>
      </w:r>
    </w:p>
    <w:p w14:paraId="3C1B1320" w14:textId="77777777" w:rsidR="00E00DA6" w:rsidRDefault="007615D6" w:rsidP="000A3FBD">
      <w:pPr>
        <w:pStyle w:val="NormTop"/>
      </w:pPr>
      <w:r>
        <w:rPr>
          <w:color w:val="0000FF"/>
        </w:rPr>
        <w:t>S2-2507048</w:t>
      </w:r>
      <w:r w:rsidRPr="00D53282">
        <w:t xml:space="preserve"> </w:t>
      </w:r>
      <w:r>
        <w:t>(P-CR) 23.700-67: KI#1, sol#10 update: Energy consumption calculation enhancements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solution#10 for KI#1 in TR 23.700-67.</w:t>
      </w:r>
    </w:p>
    <w:p w14:paraId="75B97828" w14:textId="77777777" w:rsidR="007615D6" w:rsidRPr="005B25A1" w:rsidRDefault="007615D6" w:rsidP="007615D6">
      <w:pPr>
        <w:keepNext/>
        <w:keepLines/>
        <w:rPr>
          <w:b/>
          <w:bCs/>
        </w:rPr>
      </w:pPr>
      <w:r w:rsidRPr="005B25A1">
        <w:rPr>
          <w:b/>
          <w:bCs/>
        </w:rPr>
        <w:t>Convenor comment:</w:t>
      </w:r>
    </w:p>
    <w:p w14:paraId="674385F3" w14:textId="77777777" w:rsidR="007615D6" w:rsidRPr="005B25A1" w:rsidRDefault="007615D6" w:rsidP="007615D6">
      <w:pPr>
        <w:keepNext/>
        <w:keepLines/>
      </w:pPr>
      <w:r w:rsidRPr="005B25A1">
        <w:t>Handle (2nd round).</w:t>
      </w:r>
    </w:p>
    <w:p w14:paraId="24769904" w14:textId="77777777" w:rsidR="007615D6" w:rsidRPr="005B25A1" w:rsidRDefault="007615D6" w:rsidP="007615D6">
      <w:pPr>
        <w:keepNext/>
        <w:keepLines/>
        <w:rPr>
          <w:b/>
          <w:bCs/>
        </w:rPr>
      </w:pPr>
      <w:r w:rsidRPr="005B25A1">
        <w:rPr>
          <w:b/>
          <w:bCs/>
        </w:rPr>
        <w:t>Parallel discussion:</w:t>
      </w:r>
    </w:p>
    <w:p w14:paraId="74D8EAD8" w14:textId="77777777" w:rsidR="007615D6" w:rsidRPr="005B25A1" w:rsidRDefault="007615D6" w:rsidP="007615D6">
      <w:pPr>
        <w:keepNext/>
        <w:keepLines/>
      </w:pPr>
      <w:r w:rsidRPr="005B25A1">
        <w:t>-</w:t>
      </w:r>
    </w:p>
    <w:p w14:paraId="40B649BE" w14:textId="77777777" w:rsidR="007615D6" w:rsidRPr="005B25A1" w:rsidRDefault="007615D6" w:rsidP="007615D6">
      <w:pPr>
        <w:keepNext/>
        <w:keepLines/>
        <w:rPr>
          <w:b/>
          <w:bCs/>
        </w:rPr>
      </w:pPr>
      <w:r w:rsidRPr="005B25A1">
        <w:rPr>
          <w:b/>
          <w:bCs/>
        </w:rPr>
        <w:t>Plenary Discussion:</w:t>
      </w:r>
    </w:p>
    <w:p w14:paraId="2C37DFCE" w14:textId="77777777" w:rsidR="007615D6" w:rsidRPr="005B25A1" w:rsidRDefault="007615D6" w:rsidP="007615D6">
      <w:pPr>
        <w:keepNext/>
        <w:keepLines/>
      </w:pPr>
      <w:r>
        <w:rPr>
          <w:color w:val="FF0000"/>
        </w:rPr>
        <w:t>NO DISCUSSION RECORDED</w:t>
      </w:r>
    </w:p>
    <w:p w14:paraId="7691BD3F" w14:textId="77777777" w:rsidR="007615D6" w:rsidRPr="00EB0339" w:rsidRDefault="007615D6" w:rsidP="007615D6">
      <w:r w:rsidRPr="005B25A1">
        <w:rPr>
          <w:b/>
          <w:bCs/>
        </w:rPr>
        <w:t>Status:</w:t>
      </w:r>
      <w:r>
        <w:t xml:space="preserve"> </w:t>
      </w:r>
      <w:r>
        <w:rPr>
          <w:color w:val="0000FF"/>
        </w:rPr>
        <w:t>Not concluded</w:t>
      </w:r>
      <w:r>
        <w:t>.</w:t>
      </w:r>
    </w:p>
    <w:p w14:paraId="50160A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 and Principles</w:t>
      </w:r>
    </w:p>
    <w:p w14:paraId="78A9507B" w14:textId="77777777" w:rsidR="00E00DA6" w:rsidRDefault="007615D6" w:rsidP="000A3FBD">
      <w:pPr>
        <w:pStyle w:val="NormTop"/>
      </w:pPr>
      <w:r>
        <w:rPr>
          <w:color w:val="0000FF"/>
        </w:rPr>
        <w:t>S2-2506241</w:t>
      </w:r>
      <w:r w:rsidRPr="00D53282">
        <w:t xml:space="preserve"> </w:t>
      </w:r>
      <w:r>
        <w:t>(P-CR) 23.700-67: KI#1: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p>
    <w:p w14:paraId="1281821C" w14:textId="77777777" w:rsidR="007615D6" w:rsidRPr="005B25A1" w:rsidRDefault="007615D6" w:rsidP="007615D6">
      <w:pPr>
        <w:keepNext/>
        <w:keepLines/>
        <w:rPr>
          <w:b/>
          <w:bCs/>
        </w:rPr>
      </w:pPr>
      <w:r w:rsidRPr="005B25A1">
        <w:rPr>
          <w:b/>
          <w:bCs/>
        </w:rPr>
        <w:t>Convenor comment:</w:t>
      </w:r>
    </w:p>
    <w:p w14:paraId="0D6936BB" w14:textId="77777777" w:rsidR="007615D6" w:rsidRPr="005B25A1" w:rsidRDefault="007615D6" w:rsidP="007615D6">
      <w:pPr>
        <w:keepNext/>
        <w:keepLines/>
      </w:pPr>
      <w:r w:rsidRPr="005B25A1">
        <w:t>Merge to S2-2506621?</w:t>
      </w:r>
    </w:p>
    <w:p w14:paraId="18654D26" w14:textId="77777777" w:rsidR="007615D6" w:rsidRPr="005B25A1" w:rsidRDefault="007615D6" w:rsidP="007615D6">
      <w:pPr>
        <w:keepNext/>
        <w:keepLines/>
        <w:rPr>
          <w:b/>
          <w:bCs/>
        </w:rPr>
      </w:pPr>
      <w:r w:rsidRPr="005B25A1">
        <w:rPr>
          <w:b/>
          <w:bCs/>
        </w:rPr>
        <w:t>Parallel discussion:</w:t>
      </w:r>
    </w:p>
    <w:p w14:paraId="014D5A8A" w14:textId="77777777" w:rsidR="007615D6" w:rsidRPr="005B25A1" w:rsidRDefault="007615D6" w:rsidP="007615D6">
      <w:pPr>
        <w:keepNext/>
        <w:keepLines/>
      </w:pPr>
      <w:r w:rsidRPr="005B25A1">
        <w:t>-</w:t>
      </w:r>
    </w:p>
    <w:p w14:paraId="0F97084C" w14:textId="77777777" w:rsidR="007615D6" w:rsidRPr="005B25A1" w:rsidRDefault="007615D6" w:rsidP="007615D6">
      <w:pPr>
        <w:keepNext/>
        <w:keepLines/>
        <w:rPr>
          <w:b/>
          <w:bCs/>
        </w:rPr>
      </w:pPr>
      <w:r w:rsidRPr="005B25A1">
        <w:rPr>
          <w:b/>
          <w:bCs/>
        </w:rPr>
        <w:t>Plenary Discussion:</w:t>
      </w:r>
    </w:p>
    <w:p w14:paraId="30260CE0" w14:textId="77777777" w:rsidR="007615D6" w:rsidRPr="005B25A1" w:rsidRDefault="007615D6" w:rsidP="007615D6">
      <w:pPr>
        <w:keepNext/>
        <w:keepLines/>
      </w:pPr>
      <w:r>
        <w:rPr>
          <w:color w:val="FF0000"/>
        </w:rPr>
        <w:t>NO DISCUSSION RECORDED</w:t>
      </w:r>
    </w:p>
    <w:p w14:paraId="3EC8B45F" w14:textId="77777777" w:rsidR="007615D6" w:rsidRPr="00EB0339" w:rsidRDefault="007615D6" w:rsidP="007615D6">
      <w:r w:rsidRPr="005B25A1">
        <w:rPr>
          <w:b/>
          <w:bCs/>
        </w:rPr>
        <w:t>Status:</w:t>
      </w:r>
      <w:r>
        <w:t xml:space="preserve"> </w:t>
      </w:r>
      <w:r>
        <w:rPr>
          <w:color w:val="0000FF"/>
        </w:rPr>
        <w:t>Not concluded</w:t>
      </w:r>
      <w:r>
        <w:t>.</w:t>
      </w:r>
    </w:p>
    <w:p w14:paraId="34BC6B2E" w14:textId="77777777" w:rsidR="00E00DA6" w:rsidRDefault="007615D6" w:rsidP="000A3FBD">
      <w:pPr>
        <w:pStyle w:val="NormTop"/>
      </w:pPr>
      <w:r>
        <w:rPr>
          <w:color w:val="0000FF"/>
        </w:rPr>
        <w:t>S2-2507017</w:t>
      </w:r>
      <w:r w:rsidRPr="00D53282">
        <w:t xml:space="preserve"> </w:t>
      </w:r>
      <w:r>
        <w:t xml:space="preserve">(P-CR) 23.700-67: WT#1: Accuracy evaluation of estimation (Source: Huawei, </w:t>
      </w:r>
      <w:proofErr w:type="spellStart"/>
      <w:r>
        <w:t>His</w:t>
      </w:r>
      <w:r>
        <w:lastRenderedPageBreak/>
        <w:t>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Considerations and analysis for determining the accuracy of EC estimation. Proposed interim conclusions.</w:t>
      </w:r>
    </w:p>
    <w:p w14:paraId="3B688A98" w14:textId="77777777" w:rsidR="007615D6" w:rsidRPr="005B25A1" w:rsidRDefault="007615D6" w:rsidP="007615D6">
      <w:pPr>
        <w:keepNext/>
        <w:keepLines/>
        <w:rPr>
          <w:b/>
          <w:bCs/>
        </w:rPr>
      </w:pPr>
      <w:r w:rsidRPr="005B25A1">
        <w:rPr>
          <w:b/>
          <w:bCs/>
        </w:rPr>
        <w:t>Convenor comment:</w:t>
      </w:r>
    </w:p>
    <w:p w14:paraId="3499BC9D" w14:textId="77777777" w:rsidR="007615D6" w:rsidRPr="005B25A1" w:rsidRDefault="007615D6" w:rsidP="007615D6">
      <w:pPr>
        <w:keepNext/>
        <w:keepLines/>
      </w:pPr>
      <w:r w:rsidRPr="005B25A1">
        <w:t>Handle (1st round).</w:t>
      </w:r>
    </w:p>
    <w:p w14:paraId="08E5B33F" w14:textId="77777777" w:rsidR="007615D6" w:rsidRPr="005B25A1" w:rsidRDefault="007615D6" w:rsidP="007615D6">
      <w:pPr>
        <w:keepNext/>
        <w:keepLines/>
        <w:rPr>
          <w:b/>
          <w:bCs/>
        </w:rPr>
      </w:pPr>
      <w:r w:rsidRPr="005B25A1">
        <w:rPr>
          <w:b/>
          <w:bCs/>
        </w:rPr>
        <w:t>Parallel discussion:</w:t>
      </w:r>
    </w:p>
    <w:p w14:paraId="6F1A340D" w14:textId="77777777" w:rsidR="007615D6" w:rsidRPr="005B25A1" w:rsidRDefault="007615D6" w:rsidP="007615D6">
      <w:pPr>
        <w:keepNext/>
        <w:keepLines/>
      </w:pPr>
      <w:r w:rsidRPr="005B25A1">
        <w:t>-</w:t>
      </w:r>
    </w:p>
    <w:p w14:paraId="5B4BD174" w14:textId="77777777" w:rsidR="007615D6" w:rsidRPr="005B25A1" w:rsidRDefault="007615D6" w:rsidP="007615D6">
      <w:pPr>
        <w:keepNext/>
        <w:keepLines/>
        <w:rPr>
          <w:b/>
          <w:bCs/>
        </w:rPr>
      </w:pPr>
      <w:r w:rsidRPr="005B25A1">
        <w:rPr>
          <w:b/>
          <w:bCs/>
        </w:rPr>
        <w:t>Plenary Discussion:</w:t>
      </w:r>
    </w:p>
    <w:p w14:paraId="06AF3D5D" w14:textId="77777777" w:rsidR="007615D6" w:rsidRPr="005B25A1" w:rsidRDefault="007615D6" w:rsidP="007615D6">
      <w:pPr>
        <w:keepNext/>
        <w:keepLines/>
      </w:pPr>
      <w:r>
        <w:rPr>
          <w:color w:val="FF0000"/>
        </w:rPr>
        <w:t>NO DISCUSSION RECORDED</w:t>
      </w:r>
    </w:p>
    <w:p w14:paraId="0BD1D3AF" w14:textId="77777777" w:rsidR="007615D6" w:rsidRPr="00EB0339" w:rsidRDefault="007615D6" w:rsidP="007615D6">
      <w:r w:rsidRPr="005B25A1">
        <w:rPr>
          <w:b/>
          <w:bCs/>
        </w:rPr>
        <w:t>Status:</w:t>
      </w:r>
      <w:r>
        <w:t xml:space="preserve"> </w:t>
      </w:r>
      <w:r>
        <w:rPr>
          <w:color w:val="0000FF"/>
        </w:rPr>
        <w:t>Not concluded</w:t>
      </w:r>
      <w:r>
        <w:t>.</w:t>
      </w:r>
    </w:p>
    <w:p w14:paraId="0BB28B36" w14:textId="77777777" w:rsidR="00E00DA6" w:rsidRDefault="007615D6" w:rsidP="000A3FBD">
      <w:pPr>
        <w:pStyle w:val="NormTop"/>
      </w:pPr>
      <w:r>
        <w:rPr>
          <w:color w:val="0000FF"/>
        </w:rPr>
        <w:t>S2-2506621</w:t>
      </w:r>
      <w:r w:rsidRPr="00D53282">
        <w:t xml:space="preserve"> </w:t>
      </w:r>
      <w:r>
        <w:t>(P-CR) 23.700-67: KI#1: Interim agreements (Source: LG Electronics, Toyota)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5B9357A7" w14:textId="77777777" w:rsidR="007615D6" w:rsidRPr="005B25A1" w:rsidRDefault="007615D6" w:rsidP="007615D6">
      <w:pPr>
        <w:keepNext/>
        <w:keepLines/>
        <w:rPr>
          <w:b/>
          <w:bCs/>
        </w:rPr>
      </w:pPr>
      <w:r w:rsidRPr="005B25A1">
        <w:rPr>
          <w:b/>
          <w:bCs/>
        </w:rPr>
        <w:t>Convenor comment:</w:t>
      </w:r>
    </w:p>
    <w:p w14:paraId="3E9694FC" w14:textId="77777777" w:rsidR="007615D6" w:rsidRPr="005B25A1" w:rsidRDefault="007615D6" w:rsidP="007615D6">
      <w:pPr>
        <w:keepNext/>
        <w:keepLines/>
      </w:pPr>
      <w:r w:rsidRPr="005B25A1">
        <w:t>Handle (1st round).</w:t>
      </w:r>
    </w:p>
    <w:p w14:paraId="31DE4FEE" w14:textId="77777777" w:rsidR="007615D6" w:rsidRPr="005B25A1" w:rsidRDefault="007615D6" w:rsidP="007615D6">
      <w:pPr>
        <w:keepNext/>
        <w:keepLines/>
        <w:rPr>
          <w:b/>
          <w:bCs/>
        </w:rPr>
      </w:pPr>
      <w:r w:rsidRPr="005B25A1">
        <w:rPr>
          <w:b/>
          <w:bCs/>
        </w:rPr>
        <w:t>Parallel discussion:</w:t>
      </w:r>
    </w:p>
    <w:p w14:paraId="38AD22C5" w14:textId="77777777" w:rsidR="007615D6" w:rsidRPr="005B25A1" w:rsidRDefault="007615D6" w:rsidP="007615D6">
      <w:pPr>
        <w:keepNext/>
        <w:keepLines/>
      </w:pPr>
      <w:r w:rsidRPr="005B25A1">
        <w:t>-</w:t>
      </w:r>
    </w:p>
    <w:p w14:paraId="651BBA14" w14:textId="77777777" w:rsidR="007615D6" w:rsidRPr="005B25A1" w:rsidRDefault="007615D6" w:rsidP="007615D6">
      <w:pPr>
        <w:keepNext/>
        <w:keepLines/>
        <w:rPr>
          <w:b/>
          <w:bCs/>
        </w:rPr>
      </w:pPr>
      <w:r w:rsidRPr="005B25A1">
        <w:rPr>
          <w:b/>
          <w:bCs/>
        </w:rPr>
        <w:t>Plenary Discussion:</w:t>
      </w:r>
    </w:p>
    <w:p w14:paraId="73BE7B49" w14:textId="77777777" w:rsidR="007615D6" w:rsidRPr="005B25A1" w:rsidRDefault="007615D6" w:rsidP="007615D6">
      <w:pPr>
        <w:keepNext/>
        <w:keepLines/>
      </w:pPr>
      <w:r>
        <w:rPr>
          <w:color w:val="FF0000"/>
        </w:rPr>
        <w:t>NO DISCUSSION RECORDED</w:t>
      </w:r>
    </w:p>
    <w:p w14:paraId="6D8CA08B" w14:textId="77777777" w:rsidR="007615D6" w:rsidRPr="00EB0339" w:rsidRDefault="007615D6" w:rsidP="007615D6">
      <w:r w:rsidRPr="005B25A1">
        <w:rPr>
          <w:b/>
          <w:bCs/>
        </w:rPr>
        <w:t>Status:</w:t>
      </w:r>
      <w:r>
        <w:t xml:space="preserve"> </w:t>
      </w:r>
      <w:r>
        <w:rPr>
          <w:color w:val="0000FF"/>
        </w:rPr>
        <w:t>Not concluded</w:t>
      </w:r>
      <w:r>
        <w:t>.</w:t>
      </w:r>
    </w:p>
    <w:p w14:paraId="46F7EC9B" w14:textId="77777777" w:rsidR="00E00DA6" w:rsidRDefault="007615D6" w:rsidP="000A3FBD">
      <w:pPr>
        <w:pStyle w:val="NormTop"/>
      </w:pPr>
      <w:r>
        <w:rPr>
          <w:color w:val="0000FF"/>
        </w:rPr>
        <w:t>S2-2506770</w:t>
      </w:r>
      <w:r w:rsidRPr="00D53282">
        <w:t xml:space="preserve"> </w:t>
      </w:r>
      <w:r>
        <w:t>(P-CR) 23.700-67: Key issue#1, the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issue#1 and give the agreement proposal.</w:t>
      </w:r>
    </w:p>
    <w:p w14:paraId="303CD6BE" w14:textId="77777777" w:rsidR="007615D6" w:rsidRPr="005B25A1" w:rsidRDefault="007615D6" w:rsidP="007615D6">
      <w:pPr>
        <w:keepNext/>
        <w:keepLines/>
        <w:rPr>
          <w:b/>
          <w:bCs/>
        </w:rPr>
      </w:pPr>
      <w:r w:rsidRPr="005B25A1">
        <w:rPr>
          <w:b/>
          <w:bCs/>
        </w:rPr>
        <w:t>Convenor comment:</w:t>
      </w:r>
    </w:p>
    <w:p w14:paraId="29070819" w14:textId="77777777" w:rsidR="007615D6" w:rsidRPr="005B25A1" w:rsidRDefault="007615D6" w:rsidP="007615D6">
      <w:pPr>
        <w:keepNext/>
        <w:keepLines/>
      </w:pPr>
      <w:r w:rsidRPr="005B25A1">
        <w:t>Merge to S2-2506621?</w:t>
      </w:r>
    </w:p>
    <w:p w14:paraId="0DCE6F17" w14:textId="77777777" w:rsidR="007615D6" w:rsidRPr="005B25A1" w:rsidRDefault="007615D6" w:rsidP="007615D6">
      <w:pPr>
        <w:keepNext/>
        <w:keepLines/>
        <w:rPr>
          <w:b/>
          <w:bCs/>
        </w:rPr>
      </w:pPr>
      <w:r w:rsidRPr="005B25A1">
        <w:rPr>
          <w:b/>
          <w:bCs/>
        </w:rPr>
        <w:t>Parallel discussion:</w:t>
      </w:r>
    </w:p>
    <w:p w14:paraId="43888E30" w14:textId="77777777" w:rsidR="007615D6" w:rsidRPr="005B25A1" w:rsidRDefault="007615D6" w:rsidP="007615D6">
      <w:pPr>
        <w:keepNext/>
        <w:keepLines/>
      </w:pPr>
      <w:r w:rsidRPr="005B25A1">
        <w:t>-</w:t>
      </w:r>
    </w:p>
    <w:p w14:paraId="68C39031" w14:textId="77777777" w:rsidR="007615D6" w:rsidRPr="005B25A1" w:rsidRDefault="007615D6" w:rsidP="007615D6">
      <w:pPr>
        <w:keepNext/>
        <w:keepLines/>
        <w:rPr>
          <w:b/>
          <w:bCs/>
        </w:rPr>
      </w:pPr>
      <w:r w:rsidRPr="005B25A1">
        <w:rPr>
          <w:b/>
          <w:bCs/>
        </w:rPr>
        <w:t>Plenary Discussion:</w:t>
      </w:r>
    </w:p>
    <w:p w14:paraId="317F8FF4" w14:textId="77777777" w:rsidR="007615D6" w:rsidRPr="005B25A1" w:rsidRDefault="007615D6" w:rsidP="007615D6">
      <w:pPr>
        <w:keepNext/>
        <w:keepLines/>
      </w:pPr>
      <w:r>
        <w:rPr>
          <w:color w:val="FF0000"/>
        </w:rPr>
        <w:t>NO DISCUSSION RECORDED</w:t>
      </w:r>
    </w:p>
    <w:p w14:paraId="05C2498D" w14:textId="77777777" w:rsidR="007615D6" w:rsidRPr="00EB0339" w:rsidRDefault="007615D6" w:rsidP="007615D6">
      <w:r w:rsidRPr="005B25A1">
        <w:rPr>
          <w:b/>
          <w:bCs/>
        </w:rPr>
        <w:t>Status:</w:t>
      </w:r>
      <w:r>
        <w:t xml:space="preserve"> </w:t>
      </w:r>
      <w:r>
        <w:rPr>
          <w:color w:val="0000FF"/>
        </w:rPr>
        <w:t>Not concluded</w:t>
      </w:r>
      <w:r>
        <w:t>.</w:t>
      </w:r>
    </w:p>
    <w:p w14:paraId="098C6BC2" w14:textId="77777777" w:rsidR="00E00DA6" w:rsidRDefault="007615D6" w:rsidP="000A3FBD">
      <w:pPr>
        <w:pStyle w:val="NormTop"/>
      </w:pPr>
      <w:r>
        <w:rPr>
          <w:color w:val="0000FF"/>
        </w:rPr>
        <w:t>S2-2506893</w:t>
      </w:r>
      <w:r w:rsidRPr="00D53282">
        <w:t xml:space="preserve"> </w:t>
      </w:r>
      <w:r>
        <w:t xml:space="preserve">(P-CR) 23.700-67: KI#1: Renewable energy exposure principle proposal (Source: </w:t>
      </w:r>
      <w:r>
        <w:lastRenderedPageBreak/>
        <w:t>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renewable energy exposure related principle for KI#1.</w:t>
      </w:r>
    </w:p>
    <w:p w14:paraId="6B0EBA88" w14:textId="77777777" w:rsidR="007615D6" w:rsidRPr="005B25A1" w:rsidRDefault="007615D6" w:rsidP="007615D6">
      <w:pPr>
        <w:keepNext/>
        <w:keepLines/>
        <w:rPr>
          <w:b/>
          <w:bCs/>
        </w:rPr>
      </w:pPr>
      <w:r w:rsidRPr="005B25A1">
        <w:rPr>
          <w:b/>
          <w:bCs/>
        </w:rPr>
        <w:t>Convenor comment:</w:t>
      </w:r>
    </w:p>
    <w:p w14:paraId="2F16D111" w14:textId="77777777" w:rsidR="007615D6" w:rsidRPr="005B25A1" w:rsidRDefault="007615D6" w:rsidP="007615D6">
      <w:pPr>
        <w:keepNext/>
        <w:keepLines/>
      </w:pPr>
      <w:r w:rsidRPr="005B25A1">
        <w:t>Merge to S2-2506621?</w:t>
      </w:r>
    </w:p>
    <w:p w14:paraId="195F551E" w14:textId="77777777" w:rsidR="007615D6" w:rsidRPr="005B25A1" w:rsidRDefault="007615D6" w:rsidP="007615D6">
      <w:pPr>
        <w:keepNext/>
        <w:keepLines/>
        <w:rPr>
          <w:b/>
          <w:bCs/>
        </w:rPr>
      </w:pPr>
      <w:r w:rsidRPr="005B25A1">
        <w:rPr>
          <w:b/>
          <w:bCs/>
        </w:rPr>
        <w:t>Parallel discussion:</w:t>
      </w:r>
    </w:p>
    <w:p w14:paraId="79510E80" w14:textId="77777777" w:rsidR="007615D6" w:rsidRPr="005B25A1" w:rsidRDefault="007615D6" w:rsidP="007615D6">
      <w:pPr>
        <w:keepNext/>
        <w:keepLines/>
      </w:pPr>
      <w:r w:rsidRPr="005B25A1">
        <w:t>-</w:t>
      </w:r>
    </w:p>
    <w:p w14:paraId="35A643F4" w14:textId="77777777" w:rsidR="007615D6" w:rsidRPr="005B25A1" w:rsidRDefault="007615D6" w:rsidP="007615D6">
      <w:pPr>
        <w:keepNext/>
        <w:keepLines/>
        <w:rPr>
          <w:b/>
          <w:bCs/>
        </w:rPr>
      </w:pPr>
      <w:r w:rsidRPr="005B25A1">
        <w:rPr>
          <w:b/>
          <w:bCs/>
        </w:rPr>
        <w:t>Plenary Discussion:</w:t>
      </w:r>
    </w:p>
    <w:p w14:paraId="4689C06E" w14:textId="77777777" w:rsidR="007615D6" w:rsidRPr="005B25A1" w:rsidRDefault="007615D6" w:rsidP="007615D6">
      <w:pPr>
        <w:keepNext/>
        <w:keepLines/>
      </w:pPr>
      <w:r>
        <w:rPr>
          <w:color w:val="FF0000"/>
        </w:rPr>
        <w:t>NO DISCUSSION RECORDED</w:t>
      </w:r>
    </w:p>
    <w:p w14:paraId="2DA81F2B" w14:textId="77777777" w:rsidR="007615D6" w:rsidRPr="00EB0339" w:rsidRDefault="007615D6" w:rsidP="007615D6">
      <w:r w:rsidRPr="005B25A1">
        <w:rPr>
          <w:b/>
          <w:bCs/>
        </w:rPr>
        <w:t>Status:</w:t>
      </w:r>
      <w:r>
        <w:t xml:space="preserve"> </w:t>
      </w:r>
      <w:r>
        <w:rPr>
          <w:color w:val="0000FF"/>
        </w:rPr>
        <w:t>Not concluded</w:t>
      </w:r>
      <w:r>
        <w:t>.</w:t>
      </w:r>
    </w:p>
    <w:p w14:paraId="25C07AFB" w14:textId="5D79701D" w:rsidR="00E00DA6" w:rsidRDefault="007615D6" w:rsidP="000A3FBD">
      <w:pPr>
        <w:pStyle w:val="NormTop"/>
      </w:pPr>
      <w:r>
        <w:rPr>
          <w:color w:val="0000FF"/>
        </w:rPr>
        <w:t>S2-250</w:t>
      </w:r>
      <w:r w:rsidR="004105A3">
        <w:rPr>
          <w:color w:val="0000FF"/>
        </w:rPr>
        <w:t>7337</w:t>
      </w:r>
      <w:r w:rsidRPr="00D53282">
        <w:t xml:space="preserve"> </w:t>
      </w:r>
      <w:r>
        <w:t>(P-CR) 23.700-67: Interim principle for KI#1 (Source: China Telecom)</w:t>
      </w:r>
      <w:r>
        <w:br/>
      </w:r>
      <w:r w:rsidRPr="00D53282">
        <w:rPr>
          <w:b/>
        </w:rPr>
        <w:t>Document for:</w:t>
      </w:r>
      <w:r w:rsidRPr="00D53282">
        <w:t xml:space="preserve"> </w:t>
      </w:r>
      <w:r>
        <w:t>Approval</w:t>
      </w:r>
      <w:r>
        <w:br/>
      </w:r>
      <w:r w:rsidRPr="00D53282">
        <w:rPr>
          <w:b/>
        </w:rPr>
        <w:t>Abstract:</w:t>
      </w:r>
      <w:r w:rsidRPr="00D53282">
        <w:t xml:space="preserve"> </w:t>
      </w:r>
    </w:p>
    <w:p w14:paraId="643AB829" w14:textId="77777777" w:rsidR="007615D6" w:rsidRPr="005B25A1" w:rsidRDefault="007615D6" w:rsidP="007615D6">
      <w:pPr>
        <w:keepNext/>
        <w:keepLines/>
        <w:rPr>
          <w:b/>
          <w:bCs/>
        </w:rPr>
      </w:pPr>
      <w:r w:rsidRPr="005B25A1">
        <w:rPr>
          <w:b/>
          <w:bCs/>
        </w:rPr>
        <w:t>Convenor comment:</w:t>
      </w:r>
    </w:p>
    <w:p w14:paraId="1BFCBF30" w14:textId="16CEE766" w:rsidR="007615D6" w:rsidRPr="005B25A1" w:rsidRDefault="007615D6" w:rsidP="007615D6">
      <w:pPr>
        <w:keepNext/>
        <w:keepLines/>
      </w:pPr>
      <w:r w:rsidRPr="005B25A1">
        <w:t>Merge to S2-2506621?</w:t>
      </w:r>
    </w:p>
    <w:p w14:paraId="7935A8A6" w14:textId="22B413B9"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987</w:t>
      </w:r>
      <w:r w:rsidRPr="004105A3">
        <w:rPr>
          <w:i/>
          <w:iCs/>
        </w:rPr>
        <w:t>.</w:t>
      </w:r>
    </w:p>
    <w:p w14:paraId="4A3F5B18" w14:textId="77777777" w:rsidR="007615D6" w:rsidRPr="005B25A1" w:rsidRDefault="007615D6" w:rsidP="007615D6">
      <w:pPr>
        <w:keepNext/>
        <w:keepLines/>
        <w:rPr>
          <w:b/>
          <w:bCs/>
        </w:rPr>
      </w:pPr>
      <w:r w:rsidRPr="005B25A1">
        <w:rPr>
          <w:b/>
          <w:bCs/>
        </w:rPr>
        <w:t>Parallel discussion:</w:t>
      </w:r>
    </w:p>
    <w:p w14:paraId="7B968C92" w14:textId="77777777" w:rsidR="007615D6" w:rsidRPr="005B25A1" w:rsidRDefault="007615D6" w:rsidP="007615D6">
      <w:pPr>
        <w:keepNext/>
        <w:keepLines/>
      </w:pPr>
      <w:r w:rsidRPr="005B25A1">
        <w:t>-</w:t>
      </w:r>
    </w:p>
    <w:p w14:paraId="599BA99C" w14:textId="77777777" w:rsidR="007615D6" w:rsidRPr="005B25A1" w:rsidRDefault="007615D6" w:rsidP="007615D6">
      <w:pPr>
        <w:keepNext/>
        <w:keepLines/>
        <w:rPr>
          <w:b/>
          <w:bCs/>
        </w:rPr>
      </w:pPr>
      <w:r w:rsidRPr="005B25A1">
        <w:rPr>
          <w:b/>
          <w:bCs/>
        </w:rPr>
        <w:t>Plenary Discussion:</w:t>
      </w:r>
    </w:p>
    <w:p w14:paraId="43C6A727" w14:textId="77777777" w:rsidR="007615D6" w:rsidRPr="005B25A1" w:rsidRDefault="007615D6" w:rsidP="007615D6">
      <w:pPr>
        <w:keepNext/>
        <w:keepLines/>
      </w:pPr>
      <w:r>
        <w:rPr>
          <w:color w:val="FF0000"/>
        </w:rPr>
        <w:t>NO DISCUSSION RECORDED</w:t>
      </w:r>
    </w:p>
    <w:p w14:paraId="37076912" w14:textId="77777777" w:rsidR="007615D6" w:rsidRPr="00EB0339" w:rsidRDefault="007615D6" w:rsidP="007615D6">
      <w:r w:rsidRPr="005B25A1">
        <w:rPr>
          <w:b/>
          <w:bCs/>
        </w:rPr>
        <w:t>Status:</w:t>
      </w:r>
      <w:r>
        <w:t xml:space="preserve"> </w:t>
      </w:r>
      <w:r>
        <w:rPr>
          <w:color w:val="0000FF"/>
        </w:rPr>
        <w:t>Not concluded</w:t>
      </w:r>
      <w:r>
        <w:t>.</w:t>
      </w:r>
    </w:p>
    <w:p w14:paraId="3256B294" w14:textId="77777777" w:rsidR="00E00DA6" w:rsidRDefault="007615D6" w:rsidP="000A3FBD">
      <w:pPr>
        <w:pStyle w:val="NormTop"/>
      </w:pPr>
      <w:r>
        <w:rPr>
          <w:color w:val="0000FF"/>
        </w:rPr>
        <w:t>S2-2507047</w:t>
      </w:r>
      <w:r w:rsidRPr="00D53282">
        <w:t xml:space="preserve"> </w:t>
      </w:r>
      <w:r>
        <w:t>(P-CR) 23.700-67: KI#1: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KI#1 for FS_EnergySys_Ph2.</w:t>
      </w:r>
    </w:p>
    <w:p w14:paraId="430DA5D7" w14:textId="77777777" w:rsidR="007615D6" w:rsidRPr="005B25A1" w:rsidRDefault="007615D6" w:rsidP="007615D6">
      <w:pPr>
        <w:keepNext/>
        <w:keepLines/>
        <w:rPr>
          <w:b/>
          <w:bCs/>
        </w:rPr>
      </w:pPr>
      <w:r w:rsidRPr="005B25A1">
        <w:rPr>
          <w:b/>
          <w:bCs/>
        </w:rPr>
        <w:t>Convenor comment:</w:t>
      </w:r>
    </w:p>
    <w:p w14:paraId="7DA00D48" w14:textId="77777777" w:rsidR="007615D6" w:rsidRPr="005B25A1" w:rsidRDefault="007615D6" w:rsidP="007615D6">
      <w:pPr>
        <w:keepNext/>
        <w:keepLines/>
      </w:pPr>
      <w:r w:rsidRPr="005B25A1">
        <w:t>Merge to S2-2506621?</w:t>
      </w:r>
    </w:p>
    <w:p w14:paraId="002A7DBE" w14:textId="77777777" w:rsidR="007615D6" w:rsidRPr="005B25A1" w:rsidRDefault="007615D6" w:rsidP="007615D6">
      <w:pPr>
        <w:keepNext/>
        <w:keepLines/>
        <w:rPr>
          <w:b/>
          <w:bCs/>
        </w:rPr>
      </w:pPr>
      <w:r w:rsidRPr="005B25A1">
        <w:rPr>
          <w:b/>
          <w:bCs/>
        </w:rPr>
        <w:t>Parallel discussion:</w:t>
      </w:r>
    </w:p>
    <w:p w14:paraId="79269BCA" w14:textId="77777777" w:rsidR="007615D6" w:rsidRPr="005B25A1" w:rsidRDefault="007615D6" w:rsidP="007615D6">
      <w:pPr>
        <w:keepNext/>
        <w:keepLines/>
      </w:pPr>
      <w:r w:rsidRPr="005B25A1">
        <w:t>-</w:t>
      </w:r>
    </w:p>
    <w:p w14:paraId="5933964F" w14:textId="77777777" w:rsidR="007615D6" w:rsidRPr="005B25A1" w:rsidRDefault="007615D6" w:rsidP="007615D6">
      <w:pPr>
        <w:keepNext/>
        <w:keepLines/>
        <w:rPr>
          <w:b/>
          <w:bCs/>
        </w:rPr>
      </w:pPr>
      <w:r w:rsidRPr="005B25A1">
        <w:rPr>
          <w:b/>
          <w:bCs/>
        </w:rPr>
        <w:t>Plenary Discussion:</w:t>
      </w:r>
    </w:p>
    <w:p w14:paraId="2B1A3B94" w14:textId="77777777" w:rsidR="007615D6" w:rsidRPr="005B25A1" w:rsidRDefault="007615D6" w:rsidP="007615D6">
      <w:pPr>
        <w:keepNext/>
        <w:keepLines/>
      </w:pPr>
      <w:r>
        <w:rPr>
          <w:color w:val="FF0000"/>
        </w:rPr>
        <w:t>NO DISCUSSION RECORDED</w:t>
      </w:r>
    </w:p>
    <w:p w14:paraId="286C5F4E" w14:textId="77777777" w:rsidR="007615D6" w:rsidRPr="00EB0339" w:rsidRDefault="007615D6" w:rsidP="007615D6">
      <w:r w:rsidRPr="005B25A1">
        <w:rPr>
          <w:b/>
          <w:bCs/>
        </w:rPr>
        <w:t>Status:</w:t>
      </w:r>
      <w:r>
        <w:t xml:space="preserve"> </w:t>
      </w:r>
      <w:r>
        <w:rPr>
          <w:color w:val="0000FF"/>
        </w:rPr>
        <w:t>Not concluded</w:t>
      </w:r>
      <w:r>
        <w:t>.</w:t>
      </w:r>
    </w:p>
    <w:p w14:paraId="6090F2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33A8779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New Solutions</w:t>
      </w:r>
    </w:p>
    <w:p w14:paraId="61003591" w14:textId="77777777" w:rsidR="00E00DA6" w:rsidRDefault="007615D6" w:rsidP="000A3FBD">
      <w:pPr>
        <w:pStyle w:val="NormTop"/>
      </w:pPr>
      <w:r>
        <w:rPr>
          <w:color w:val="0000FF"/>
        </w:rPr>
        <w:t>S2-2506171</w:t>
      </w:r>
      <w:r w:rsidRPr="00D53282">
        <w:t xml:space="preserve"> </w:t>
      </w:r>
      <w:r>
        <w:t>(P-CR) 23.700-67: KI#2 new solution Dynamic service ad</w:t>
      </w:r>
      <w:r>
        <w:lastRenderedPageBreak/>
        <w:t>justments based on review of EC Events and categorization received from EIF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KI#2 considering the energy consumption inputs from EIF.</w:t>
      </w:r>
    </w:p>
    <w:p w14:paraId="6013DC7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S2-2505321</w:t>
      </w:r>
      <w:r>
        <w:t>.</w:t>
      </w:r>
    </w:p>
    <w:p w14:paraId="74FE4E98" w14:textId="77777777" w:rsidR="007615D6" w:rsidRPr="005B25A1" w:rsidRDefault="007615D6" w:rsidP="007615D6">
      <w:pPr>
        <w:keepNext/>
        <w:keepLines/>
        <w:rPr>
          <w:b/>
          <w:bCs/>
        </w:rPr>
      </w:pPr>
      <w:r w:rsidRPr="005B25A1">
        <w:rPr>
          <w:b/>
          <w:bCs/>
        </w:rPr>
        <w:t>Convenor comment:</w:t>
      </w:r>
    </w:p>
    <w:p w14:paraId="5B1A1D58" w14:textId="77777777" w:rsidR="007615D6" w:rsidRPr="005B25A1" w:rsidRDefault="007615D6" w:rsidP="007615D6">
      <w:pPr>
        <w:keepNext/>
        <w:keepLines/>
      </w:pPr>
      <w:r w:rsidRPr="005B25A1">
        <w:t>Handle (1st round).</w:t>
      </w:r>
    </w:p>
    <w:p w14:paraId="13E4AA30" w14:textId="77777777" w:rsidR="007615D6" w:rsidRPr="005B25A1" w:rsidRDefault="007615D6" w:rsidP="007615D6">
      <w:pPr>
        <w:keepNext/>
        <w:keepLines/>
        <w:rPr>
          <w:b/>
          <w:bCs/>
        </w:rPr>
      </w:pPr>
      <w:r w:rsidRPr="005B25A1">
        <w:rPr>
          <w:b/>
          <w:bCs/>
        </w:rPr>
        <w:t>Parallel discussion:</w:t>
      </w:r>
    </w:p>
    <w:p w14:paraId="4661B885" w14:textId="77777777" w:rsidR="007615D6" w:rsidRPr="005B25A1" w:rsidRDefault="007615D6" w:rsidP="007615D6">
      <w:pPr>
        <w:keepNext/>
        <w:keepLines/>
      </w:pPr>
      <w:r w:rsidRPr="005B25A1">
        <w:t>-</w:t>
      </w:r>
    </w:p>
    <w:p w14:paraId="2DF0B24A" w14:textId="77777777" w:rsidR="007615D6" w:rsidRPr="005B25A1" w:rsidRDefault="007615D6" w:rsidP="007615D6">
      <w:pPr>
        <w:keepNext/>
        <w:keepLines/>
        <w:rPr>
          <w:b/>
          <w:bCs/>
        </w:rPr>
      </w:pPr>
      <w:r w:rsidRPr="005B25A1">
        <w:rPr>
          <w:b/>
          <w:bCs/>
        </w:rPr>
        <w:t>Plenary Discussion:</w:t>
      </w:r>
    </w:p>
    <w:p w14:paraId="05F490E9" w14:textId="77777777" w:rsidR="007615D6" w:rsidRPr="005B25A1" w:rsidRDefault="007615D6" w:rsidP="007615D6">
      <w:pPr>
        <w:keepNext/>
        <w:keepLines/>
      </w:pPr>
      <w:r>
        <w:rPr>
          <w:color w:val="FF0000"/>
        </w:rPr>
        <w:t>NO DISCUSSION RECORDED</w:t>
      </w:r>
    </w:p>
    <w:p w14:paraId="1267EDD3" w14:textId="77777777" w:rsidR="007615D6" w:rsidRPr="00EB0339" w:rsidRDefault="007615D6" w:rsidP="007615D6">
      <w:r w:rsidRPr="005B25A1">
        <w:rPr>
          <w:b/>
          <w:bCs/>
        </w:rPr>
        <w:t>Status:</w:t>
      </w:r>
      <w:r>
        <w:t xml:space="preserve"> </w:t>
      </w:r>
      <w:r>
        <w:rPr>
          <w:color w:val="0000FF"/>
        </w:rPr>
        <w:t>Not concluded</w:t>
      </w:r>
      <w:r>
        <w:t>.</w:t>
      </w:r>
    </w:p>
    <w:p w14:paraId="381B6D74" w14:textId="77777777" w:rsidR="00E00DA6" w:rsidRDefault="007615D6" w:rsidP="000A3FBD">
      <w:pPr>
        <w:pStyle w:val="NormTop"/>
      </w:pPr>
      <w:r>
        <w:rPr>
          <w:color w:val="0000FF"/>
        </w:rPr>
        <w:t>S2-2506240</w:t>
      </w:r>
      <w:r w:rsidRPr="00D53282">
        <w:t xml:space="preserve"> </w:t>
      </w:r>
      <w:r>
        <w:t>(P-CR) 23.700-67: KI#2 new solution: Location and time-based adjustments (Source: Nokia)</w:t>
      </w:r>
      <w:r>
        <w:br/>
      </w:r>
      <w:r w:rsidRPr="00D53282">
        <w:rPr>
          <w:b/>
        </w:rPr>
        <w:t>Document for:</w:t>
      </w:r>
      <w:r w:rsidRPr="00D53282">
        <w:t xml:space="preserve"> </w:t>
      </w:r>
      <w:r>
        <w:t>Approval</w:t>
      </w:r>
      <w:r>
        <w:br/>
      </w:r>
      <w:r w:rsidRPr="00D53282">
        <w:rPr>
          <w:b/>
        </w:rPr>
        <w:t>Abstract:</w:t>
      </w:r>
      <w:r w:rsidRPr="00D53282">
        <w:t xml:space="preserve"> </w:t>
      </w:r>
    </w:p>
    <w:p w14:paraId="0F42BEA8" w14:textId="77777777" w:rsidR="007615D6" w:rsidRPr="005B25A1" w:rsidRDefault="007615D6" w:rsidP="007615D6">
      <w:pPr>
        <w:keepNext/>
        <w:keepLines/>
        <w:rPr>
          <w:b/>
          <w:bCs/>
        </w:rPr>
      </w:pPr>
      <w:r w:rsidRPr="005B25A1">
        <w:rPr>
          <w:b/>
          <w:bCs/>
        </w:rPr>
        <w:t>Convenor comment:</w:t>
      </w:r>
    </w:p>
    <w:p w14:paraId="0E98D966" w14:textId="77777777" w:rsidR="007615D6" w:rsidRPr="005B25A1" w:rsidRDefault="007615D6" w:rsidP="007615D6">
      <w:pPr>
        <w:keepNext/>
        <w:keepLines/>
      </w:pPr>
      <w:r w:rsidRPr="005B25A1">
        <w:t>Handle (2nd round).</w:t>
      </w:r>
    </w:p>
    <w:p w14:paraId="18D8D188" w14:textId="77777777" w:rsidR="007615D6" w:rsidRPr="005B25A1" w:rsidRDefault="007615D6" w:rsidP="007615D6">
      <w:pPr>
        <w:keepNext/>
        <w:keepLines/>
        <w:rPr>
          <w:b/>
          <w:bCs/>
        </w:rPr>
      </w:pPr>
      <w:r w:rsidRPr="005B25A1">
        <w:rPr>
          <w:b/>
          <w:bCs/>
        </w:rPr>
        <w:t>Parallel discussion:</w:t>
      </w:r>
    </w:p>
    <w:p w14:paraId="50EB2014" w14:textId="77777777" w:rsidR="007615D6" w:rsidRPr="005B25A1" w:rsidRDefault="007615D6" w:rsidP="007615D6">
      <w:pPr>
        <w:keepNext/>
        <w:keepLines/>
      </w:pPr>
      <w:r w:rsidRPr="005B25A1">
        <w:t>-</w:t>
      </w:r>
    </w:p>
    <w:p w14:paraId="673A78A7" w14:textId="77777777" w:rsidR="007615D6" w:rsidRPr="005B25A1" w:rsidRDefault="007615D6" w:rsidP="007615D6">
      <w:pPr>
        <w:keepNext/>
        <w:keepLines/>
        <w:rPr>
          <w:b/>
          <w:bCs/>
        </w:rPr>
      </w:pPr>
      <w:r w:rsidRPr="005B25A1">
        <w:rPr>
          <w:b/>
          <w:bCs/>
        </w:rPr>
        <w:t>Plenary Discussion:</w:t>
      </w:r>
    </w:p>
    <w:p w14:paraId="49339342" w14:textId="77777777" w:rsidR="007615D6" w:rsidRPr="005B25A1" w:rsidRDefault="007615D6" w:rsidP="007615D6">
      <w:pPr>
        <w:keepNext/>
        <w:keepLines/>
      </w:pPr>
      <w:r>
        <w:rPr>
          <w:color w:val="FF0000"/>
        </w:rPr>
        <w:t>NO DISCUSSION RECORDED</w:t>
      </w:r>
    </w:p>
    <w:p w14:paraId="5AA516BA" w14:textId="77777777" w:rsidR="007615D6" w:rsidRPr="00EB0339" w:rsidRDefault="007615D6" w:rsidP="007615D6">
      <w:r w:rsidRPr="005B25A1">
        <w:rPr>
          <w:b/>
          <w:bCs/>
        </w:rPr>
        <w:t>Status:</w:t>
      </w:r>
      <w:r>
        <w:t xml:space="preserve"> </w:t>
      </w:r>
      <w:r>
        <w:rPr>
          <w:color w:val="0000FF"/>
        </w:rPr>
        <w:t>Not concluded</w:t>
      </w:r>
      <w:r>
        <w:t>.</w:t>
      </w:r>
    </w:p>
    <w:p w14:paraId="0A65CFEA" w14:textId="77777777" w:rsidR="00E00DA6" w:rsidRDefault="007615D6" w:rsidP="000A3FBD">
      <w:pPr>
        <w:pStyle w:val="NormTop"/>
      </w:pPr>
      <w:r>
        <w:rPr>
          <w:color w:val="0000FF"/>
        </w:rPr>
        <w:t>S2-2506414</w:t>
      </w:r>
      <w:r w:rsidRPr="00D53282">
        <w:t xml:space="preserve"> </w:t>
      </w:r>
      <w:r>
        <w:t>(P-CR) 23.700-67: BDT invalidation and re-negotiation for network energy optimization when BDT is ongoing  (Source: Ericsson)</w:t>
      </w:r>
      <w:r>
        <w:br/>
      </w:r>
      <w:r w:rsidRPr="00D53282">
        <w:rPr>
          <w:b/>
        </w:rPr>
        <w:t>Document for:</w:t>
      </w:r>
      <w:r w:rsidRPr="00D53282">
        <w:t xml:space="preserve"> </w:t>
      </w:r>
      <w:r>
        <w:t>Approval</w:t>
      </w:r>
      <w:r>
        <w:br/>
      </w:r>
      <w:r w:rsidRPr="00D53282">
        <w:rPr>
          <w:b/>
        </w:rPr>
        <w:t>Abstract:</w:t>
      </w:r>
      <w:r w:rsidRPr="00D53282">
        <w:t xml:space="preserve"> </w:t>
      </w:r>
      <w:r>
        <w:br/>
        <w:t>PCFs applies normal policy for ongoing BDT by invalidating existing BDT policy and renegotiating with AF to select new BDT policy.</w:t>
      </w:r>
    </w:p>
    <w:p w14:paraId="7EE5FE86" w14:textId="77777777" w:rsidR="007615D6" w:rsidRPr="005B25A1" w:rsidRDefault="007615D6" w:rsidP="007615D6">
      <w:pPr>
        <w:keepNext/>
        <w:keepLines/>
        <w:rPr>
          <w:b/>
          <w:bCs/>
        </w:rPr>
      </w:pPr>
      <w:r w:rsidRPr="005B25A1">
        <w:rPr>
          <w:b/>
          <w:bCs/>
        </w:rPr>
        <w:t>Convenor comment:</w:t>
      </w:r>
    </w:p>
    <w:p w14:paraId="58625590" w14:textId="77777777" w:rsidR="007615D6" w:rsidRPr="005B25A1" w:rsidRDefault="007615D6" w:rsidP="007615D6">
      <w:pPr>
        <w:keepNext/>
        <w:keepLines/>
      </w:pPr>
      <w:r w:rsidRPr="005B25A1">
        <w:t>Handle (1st round).</w:t>
      </w:r>
    </w:p>
    <w:p w14:paraId="4F794AF4" w14:textId="77777777" w:rsidR="007615D6" w:rsidRPr="005B25A1" w:rsidRDefault="007615D6" w:rsidP="007615D6">
      <w:pPr>
        <w:keepNext/>
        <w:keepLines/>
        <w:rPr>
          <w:b/>
          <w:bCs/>
        </w:rPr>
      </w:pPr>
      <w:r w:rsidRPr="005B25A1">
        <w:rPr>
          <w:b/>
          <w:bCs/>
        </w:rPr>
        <w:t>Parallel discussion:</w:t>
      </w:r>
    </w:p>
    <w:p w14:paraId="7B3D6414" w14:textId="77777777" w:rsidR="007615D6" w:rsidRPr="005B25A1" w:rsidRDefault="007615D6" w:rsidP="007615D6">
      <w:pPr>
        <w:keepNext/>
        <w:keepLines/>
      </w:pPr>
      <w:r w:rsidRPr="005B25A1">
        <w:t>-</w:t>
      </w:r>
    </w:p>
    <w:p w14:paraId="7D35539D" w14:textId="77777777" w:rsidR="007615D6" w:rsidRPr="005B25A1" w:rsidRDefault="007615D6" w:rsidP="007615D6">
      <w:pPr>
        <w:keepNext/>
        <w:keepLines/>
        <w:rPr>
          <w:b/>
          <w:bCs/>
        </w:rPr>
      </w:pPr>
      <w:r w:rsidRPr="005B25A1">
        <w:rPr>
          <w:b/>
          <w:bCs/>
        </w:rPr>
        <w:t>Plenary Discussion:</w:t>
      </w:r>
    </w:p>
    <w:p w14:paraId="01D5B416" w14:textId="77777777" w:rsidR="007615D6" w:rsidRPr="005B25A1" w:rsidRDefault="007615D6" w:rsidP="007615D6">
      <w:pPr>
        <w:keepNext/>
        <w:keepLines/>
      </w:pPr>
      <w:r>
        <w:rPr>
          <w:color w:val="FF0000"/>
        </w:rPr>
        <w:t>NO DISCUSSION RECORDED</w:t>
      </w:r>
    </w:p>
    <w:p w14:paraId="7E6A61D1" w14:textId="77777777" w:rsidR="007615D6" w:rsidRPr="00EB0339" w:rsidRDefault="007615D6" w:rsidP="007615D6">
      <w:r w:rsidRPr="005B25A1">
        <w:rPr>
          <w:b/>
          <w:bCs/>
        </w:rPr>
        <w:t>Status:</w:t>
      </w:r>
      <w:r>
        <w:t xml:space="preserve"> </w:t>
      </w:r>
      <w:r>
        <w:rPr>
          <w:color w:val="0000FF"/>
        </w:rPr>
        <w:t>Not concluded</w:t>
      </w:r>
      <w:r>
        <w:t>.</w:t>
      </w:r>
    </w:p>
    <w:p w14:paraId="5237871D" w14:textId="77777777" w:rsidR="00E00DA6" w:rsidRDefault="007615D6" w:rsidP="000A3FBD">
      <w:pPr>
        <w:pStyle w:val="NormTop"/>
      </w:pPr>
      <w:r>
        <w:rPr>
          <w:color w:val="0000FF"/>
        </w:rPr>
        <w:t>S2-2506415</w:t>
      </w:r>
      <w:r w:rsidRPr="00D53282">
        <w:t xml:space="preserve"> </w:t>
      </w:r>
      <w:r>
        <w:t>(P-CR) 23.700-67: PCF Applies an Energy Saving QoS Profile for Energy Saving (</w:t>
      </w:r>
      <w:r>
        <w:lastRenderedPageBreak/>
        <w:t>Source: Ericsson)</w:t>
      </w:r>
      <w:r>
        <w:br/>
      </w:r>
      <w:r w:rsidRPr="00D53282">
        <w:rPr>
          <w:b/>
        </w:rPr>
        <w:t>Document for:</w:t>
      </w:r>
      <w:r w:rsidRPr="00D53282">
        <w:t xml:space="preserve"> </w:t>
      </w:r>
      <w:r>
        <w:t>Approval</w:t>
      </w:r>
      <w:r>
        <w:br/>
      </w:r>
      <w:r w:rsidRPr="00D53282">
        <w:rPr>
          <w:b/>
        </w:rPr>
        <w:t>Abstract:</w:t>
      </w:r>
      <w:r w:rsidRPr="00D53282">
        <w:t xml:space="preserve"> </w:t>
      </w:r>
      <w:r>
        <w:br/>
        <w:t>PCF applies an alternative QoS profile for energy saving.</w:t>
      </w:r>
    </w:p>
    <w:p w14:paraId="37473B94" w14:textId="77777777" w:rsidR="007615D6" w:rsidRPr="005B25A1" w:rsidRDefault="007615D6" w:rsidP="007615D6">
      <w:pPr>
        <w:keepNext/>
        <w:keepLines/>
        <w:rPr>
          <w:b/>
          <w:bCs/>
        </w:rPr>
      </w:pPr>
      <w:r w:rsidRPr="005B25A1">
        <w:rPr>
          <w:b/>
          <w:bCs/>
        </w:rPr>
        <w:t>Convenor comment:</w:t>
      </w:r>
    </w:p>
    <w:p w14:paraId="42C560A7" w14:textId="77777777" w:rsidR="007615D6" w:rsidRPr="005B25A1" w:rsidRDefault="007615D6" w:rsidP="007615D6">
      <w:pPr>
        <w:keepNext/>
        <w:keepLines/>
      </w:pPr>
      <w:r w:rsidRPr="005B25A1">
        <w:t>Handle (2nd round).</w:t>
      </w:r>
    </w:p>
    <w:p w14:paraId="2919AFE0" w14:textId="77777777" w:rsidR="007615D6" w:rsidRPr="005B25A1" w:rsidRDefault="007615D6" w:rsidP="007615D6">
      <w:pPr>
        <w:keepNext/>
        <w:keepLines/>
        <w:rPr>
          <w:b/>
          <w:bCs/>
        </w:rPr>
      </w:pPr>
      <w:r w:rsidRPr="005B25A1">
        <w:rPr>
          <w:b/>
          <w:bCs/>
        </w:rPr>
        <w:t>Parallel discussion:</w:t>
      </w:r>
    </w:p>
    <w:p w14:paraId="597CE99C" w14:textId="77777777" w:rsidR="007615D6" w:rsidRPr="005B25A1" w:rsidRDefault="007615D6" w:rsidP="007615D6">
      <w:pPr>
        <w:keepNext/>
        <w:keepLines/>
      </w:pPr>
      <w:r w:rsidRPr="005B25A1">
        <w:t>-</w:t>
      </w:r>
    </w:p>
    <w:p w14:paraId="281AD938" w14:textId="77777777" w:rsidR="007615D6" w:rsidRPr="005B25A1" w:rsidRDefault="007615D6" w:rsidP="007615D6">
      <w:pPr>
        <w:keepNext/>
        <w:keepLines/>
        <w:rPr>
          <w:b/>
          <w:bCs/>
        </w:rPr>
      </w:pPr>
      <w:r w:rsidRPr="005B25A1">
        <w:rPr>
          <w:b/>
          <w:bCs/>
        </w:rPr>
        <w:t>Plenary Discussion:</w:t>
      </w:r>
    </w:p>
    <w:p w14:paraId="290C0120" w14:textId="77777777" w:rsidR="007615D6" w:rsidRPr="005B25A1" w:rsidRDefault="007615D6" w:rsidP="007615D6">
      <w:pPr>
        <w:keepNext/>
        <w:keepLines/>
      </w:pPr>
      <w:r>
        <w:rPr>
          <w:color w:val="FF0000"/>
        </w:rPr>
        <w:t>NO DISCUSSION RECORDED</w:t>
      </w:r>
    </w:p>
    <w:p w14:paraId="4C9402EA" w14:textId="77777777" w:rsidR="007615D6" w:rsidRPr="00EB0339" w:rsidRDefault="007615D6" w:rsidP="007615D6">
      <w:r w:rsidRPr="005B25A1">
        <w:rPr>
          <w:b/>
          <w:bCs/>
        </w:rPr>
        <w:t>Status:</w:t>
      </w:r>
      <w:r>
        <w:t xml:space="preserve"> </w:t>
      </w:r>
      <w:r>
        <w:rPr>
          <w:color w:val="0000FF"/>
        </w:rPr>
        <w:t>Not concluded</w:t>
      </w:r>
      <w:r>
        <w:t>.</w:t>
      </w:r>
    </w:p>
    <w:p w14:paraId="6540A020" w14:textId="77777777" w:rsidR="00E00DA6" w:rsidRDefault="007615D6" w:rsidP="000A3FBD">
      <w:pPr>
        <w:pStyle w:val="NormTop"/>
      </w:pPr>
      <w:r>
        <w:rPr>
          <w:color w:val="0000FF"/>
        </w:rPr>
        <w:t>S2-2506613</w:t>
      </w:r>
      <w:r w:rsidRPr="00D53282">
        <w:t xml:space="preserve"> </w:t>
      </w:r>
      <w:r>
        <w:t>(P-CR) 23.700-67: KI#2 new solution Dynamic service adjustments based on Energy Behaviour Analytics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KI#2 considering the energy consumption inputs from NWDAF.</w:t>
      </w:r>
    </w:p>
    <w:p w14:paraId="7B4BD2A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S2-2505324</w:t>
      </w:r>
      <w:r>
        <w:t>.</w:t>
      </w:r>
    </w:p>
    <w:p w14:paraId="26DD2125" w14:textId="77777777" w:rsidR="007615D6" w:rsidRPr="005B25A1" w:rsidRDefault="007615D6" w:rsidP="007615D6">
      <w:pPr>
        <w:keepNext/>
        <w:keepLines/>
        <w:rPr>
          <w:b/>
          <w:bCs/>
        </w:rPr>
      </w:pPr>
      <w:r w:rsidRPr="005B25A1">
        <w:rPr>
          <w:b/>
          <w:bCs/>
        </w:rPr>
        <w:t>Convenor comment:</w:t>
      </w:r>
    </w:p>
    <w:p w14:paraId="0C4D3F38" w14:textId="77777777" w:rsidR="007615D6" w:rsidRPr="005B25A1" w:rsidRDefault="007615D6" w:rsidP="007615D6">
      <w:pPr>
        <w:keepNext/>
        <w:keepLines/>
      </w:pPr>
      <w:r w:rsidRPr="005B25A1">
        <w:t>Handle (1st round).</w:t>
      </w:r>
    </w:p>
    <w:p w14:paraId="0A7EF25B" w14:textId="77777777" w:rsidR="007615D6" w:rsidRPr="005B25A1" w:rsidRDefault="007615D6" w:rsidP="007615D6">
      <w:pPr>
        <w:keepNext/>
        <w:keepLines/>
        <w:rPr>
          <w:b/>
          <w:bCs/>
        </w:rPr>
      </w:pPr>
      <w:r w:rsidRPr="005B25A1">
        <w:rPr>
          <w:b/>
          <w:bCs/>
        </w:rPr>
        <w:t>Parallel discussion:</w:t>
      </w:r>
    </w:p>
    <w:p w14:paraId="43244A93" w14:textId="77777777" w:rsidR="007615D6" w:rsidRPr="005B25A1" w:rsidRDefault="007615D6" w:rsidP="007615D6">
      <w:pPr>
        <w:keepNext/>
        <w:keepLines/>
      </w:pPr>
      <w:r w:rsidRPr="005B25A1">
        <w:t>-</w:t>
      </w:r>
    </w:p>
    <w:p w14:paraId="624DC81C" w14:textId="77777777" w:rsidR="007615D6" w:rsidRPr="005B25A1" w:rsidRDefault="007615D6" w:rsidP="007615D6">
      <w:pPr>
        <w:keepNext/>
        <w:keepLines/>
        <w:rPr>
          <w:b/>
          <w:bCs/>
        </w:rPr>
      </w:pPr>
      <w:r w:rsidRPr="005B25A1">
        <w:rPr>
          <w:b/>
          <w:bCs/>
        </w:rPr>
        <w:t>Plenary Discussion:</w:t>
      </w:r>
    </w:p>
    <w:p w14:paraId="5D02CACA" w14:textId="77777777" w:rsidR="007615D6" w:rsidRPr="005B25A1" w:rsidRDefault="007615D6" w:rsidP="007615D6">
      <w:pPr>
        <w:keepNext/>
        <w:keepLines/>
      </w:pPr>
      <w:r>
        <w:rPr>
          <w:color w:val="FF0000"/>
        </w:rPr>
        <w:t>NO DISCUSSION RECORDED</w:t>
      </w:r>
    </w:p>
    <w:p w14:paraId="4F2A8172" w14:textId="77777777" w:rsidR="007615D6" w:rsidRPr="00EB0339" w:rsidRDefault="007615D6" w:rsidP="007615D6">
      <w:r w:rsidRPr="005B25A1">
        <w:rPr>
          <w:b/>
          <w:bCs/>
        </w:rPr>
        <w:t>Status:</w:t>
      </w:r>
      <w:r>
        <w:t xml:space="preserve"> </w:t>
      </w:r>
      <w:r>
        <w:rPr>
          <w:color w:val="0000FF"/>
        </w:rPr>
        <w:t>Not concluded</w:t>
      </w:r>
      <w:r>
        <w:t>.</w:t>
      </w:r>
    </w:p>
    <w:p w14:paraId="2CB4D8FE" w14:textId="77777777" w:rsidR="00E00DA6" w:rsidRDefault="007615D6" w:rsidP="000A3FBD">
      <w:pPr>
        <w:pStyle w:val="NormTop"/>
      </w:pPr>
      <w:r>
        <w:rPr>
          <w:color w:val="0000FF"/>
        </w:rPr>
        <w:t>S2-2506707</w:t>
      </w:r>
      <w:r w:rsidRPr="00D53282">
        <w:t xml:space="preserve"> </w:t>
      </w:r>
      <w:r>
        <w:t>(P-CR) 23.700-67: KI#2, New Solution: AF notification and preference of energy related policy changes (Source: Apple)</w:t>
      </w:r>
      <w:r>
        <w:br/>
      </w:r>
      <w:r w:rsidRPr="00D53282">
        <w:rPr>
          <w:b/>
        </w:rPr>
        <w:t>Document for:</w:t>
      </w:r>
      <w:r w:rsidRPr="00D53282">
        <w:t xml:space="preserve"> </w:t>
      </w:r>
      <w:r>
        <w:t>Approval</w:t>
      </w:r>
      <w:r>
        <w:br/>
      </w:r>
      <w:r w:rsidRPr="00D53282">
        <w:rPr>
          <w:b/>
        </w:rPr>
        <w:t>Abstract:</w:t>
      </w:r>
      <w:r w:rsidRPr="00D53282">
        <w:t xml:space="preserve"> </w:t>
      </w:r>
    </w:p>
    <w:p w14:paraId="30F5554D" w14:textId="77777777" w:rsidR="007615D6" w:rsidRPr="005B25A1" w:rsidRDefault="007615D6" w:rsidP="007615D6">
      <w:pPr>
        <w:keepNext/>
        <w:keepLines/>
        <w:rPr>
          <w:b/>
          <w:bCs/>
        </w:rPr>
      </w:pPr>
      <w:r w:rsidRPr="005B25A1">
        <w:rPr>
          <w:b/>
          <w:bCs/>
        </w:rPr>
        <w:t>Convenor comment:</w:t>
      </w:r>
    </w:p>
    <w:p w14:paraId="4ED63A52" w14:textId="77777777" w:rsidR="007615D6" w:rsidRPr="005B25A1" w:rsidRDefault="007615D6" w:rsidP="007615D6">
      <w:pPr>
        <w:keepNext/>
        <w:keepLines/>
      </w:pPr>
      <w:r w:rsidRPr="005B25A1">
        <w:t>Handle (1st round).</w:t>
      </w:r>
    </w:p>
    <w:p w14:paraId="0B884358" w14:textId="77777777" w:rsidR="007615D6" w:rsidRPr="005B25A1" w:rsidRDefault="007615D6" w:rsidP="007615D6">
      <w:pPr>
        <w:keepNext/>
        <w:keepLines/>
        <w:rPr>
          <w:b/>
          <w:bCs/>
        </w:rPr>
      </w:pPr>
      <w:r w:rsidRPr="005B25A1">
        <w:rPr>
          <w:b/>
          <w:bCs/>
        </w:rPr>
        <w:t>Parallel discussion:</w:t>
      </w:r>
    </w:p>
    <w:p w14:paraId="058C3B7F" w14:textId="77777777" w:rsidR="007615D6" w:rsidRPr="005B25A1" w:rsidRDefault="007615D6" w:rsidP="007615D6">
      <w:pPr>
        <w:keepNext/>
        <w:keepLines/>
      </w:pPr>
      <w:r w:rsidRPr="005B25A1">
        <w:t>-</w:t>
      </w:r>
    </w:p>
    <w:p w14:paraId="6FD33746" w14:textId="77777777" w:rsidR="007615D6" w:rsidRPr="005B25A1" w:rsidRDefault="007615D6" w:rsidP="007615D6">
      <w:pPr>
        <w:keepNext/>
        <w:keepLines/>
        <w:rPr>
          <w:b/>
          <w:bCs/>
        </w:rPr>
      </w:pPr>
      <w:r w:rsidRPr="005B25A1">
        <w:rPr>
          <w:b/>
          <w:bCs/>
        </w:rPr>
        <w:t>Plenary Discussion:</w:t>
      </w:r>
    </w:p>
    <w:p w14:paraId="14FC64DB" w14:textId="77777777" w:rsidR="007615D6" w:rsidRPr="005B25A1" w:rsidRDefault="007615D6" w:rsidP="007615D6">
      <w:pPr>
        <w:keepNext/>
        <w:keepLines/>
      </w:pPr>
      <w:r>
        <w:rPr>
          <w:color w:val="FF0000"/>
        </w:rPr>
        <w:t>NO DISCUSSION RECORDED</w:t>
      </w:r>
    </w:p>
    <w:p w14:paraId="31B5D2BE" w14:textId="77777777" w:rsidR="007615D6" w:rsidRPr="00EB0339" w:rsidRDefault="007615D6" w:rsidP="007615D6">
      <w:r w:rsidRPr="005B25A1">
        <w:rPr>
          <w:b/>
          <w:bCs/>
        </w:rPr>
        <w:t>Status:</w:t>
      </w:r>
      <w:r>
        <w:t xml:space="preserve"> </w:t>
      </w:r>
      <w:r>
        <w:rPr>
          <w:color w:val="0000FF"/>
        </w:rPr>
        <w:t>Not concluded</w:t>
      </w:r>
      <w:r>
        <w:t>.</w:t>
      </w:r>
    </w:p>
    <w:p w14:paraId="27628ACE" w14:textId="77777777" w:rsidR="00E00DA6" w:rsidRDefault="007615D6" w:rsidP="000A3FBD">
      <w:pPr>
        <w:pStyle w:val="NormTop"/>
      </w:pPr>
      <w:r>
        <w:rPr>
          <w:color w:val="0000FF"/>
        </w:rPr>
        <w:t>S2-2507167</w:t>
      </w:r>
      <w:r w:rsidRPr="00D53282">
        <w:t xml:space="preserve"> </w:t>
      </w:r>
      <w:r>
        <w:t>(P-CR) 23.700-67: KI#2: New Solution on access control based on EIF notificati</w:t>
      </w:r>
      <w:r>
        <w:lastRenderedPageBreak/>
        <w:t>on (Source: Samsung)</w:t>
      </w:r>
      <w:r>
        <w:br/>
      </w:r>
      <w:r w:rsidRPr="00D53282">
        <w:rPr>
          <w:b/>
        </w:rPr>
        <w:t>Document for:</w:t>
      </w:r>
      <w:r w:rsidRPr="00D53282">
        <w:t xml:space="preserve"> </w:t>
      </w:r>
      <w:r>
        <w:t>Approval</w:t>
      </w:r>
      <w:r>
        <w:br/>
      </w:r>
      <w:r w:rsidRPr="00D53282">
        <w:rPr>
          <w:b/>
        </w:rPr>
        <w:t>Abstract:</w:t>
      </w:r>
      <w:r w:rsidRPr="00D53282">
        <w:t xml:space="preserve"> </w:t>
      </w:r>
    </w:p>
    <w:p w14:paraId="0A73DB21" w14:textId="77777777" w:rsidR="007615D6" w:rsidRPr="005B25A1" w:rsidRDefault="007615D6" w:rsidP="007615D6">
      <w:pPr>
        <w:keepNext/>
        <w:keepLines/>
        <w:rPr>
          <w:b/>
          <w:bCs/>
        </w:rPr>
      </w:pPr>
      <w:r w:rsidRPr="005B25A1">
        <w:rPr>
          <w:b/>
          <w:bCs/>
        </w:rPr>
        <w:t>Convenor comment:</w:t>
      </w:r>
    </w:p>
    <w:p w14:paraId="19AA2FBF" w14:textId="77777777" w:rsidR="007615D6" w:rsidRPr="005B25A1" w:rsidRDefault="007615D6" w:rsidP="007615D6">
      <w:pPr>
        <w:keepNext/>
        <w:keepLines/>
      </w:pPr>
      <w:r w:rsidRPr="005B25A1">
        <w:t>Handle (1st round).</w:t>
      </w:r>
    </w:p>
    <w:p w14:paraId="30F6730D" w14:textId="77777777" w:rsidR="007615D6" w:rsidRPr="005B25A1" w:rsidRDefault="007615D6" w:rsidP="007615D6">
      <w:pPr>
        <w:keepNext/>
        <w:keepLines/>
        <w:rPr>
          <w:b/>
          <w:bCs/>
        </w:rPr>
      </w:pPr>
      <w:r w:rsidRPr="005B25A1">
        <w:rPr>
          <w:b/>
          <w:bCs/>
        </w:rPr>
        <w:t>Parallel discussion:</w:t>
      </w:r>
    </w:p>
    <w:p w14:paraId="79A88A31" w14:textId="77777777" w:rsidR="007615D6" w:rsidRPr="005B25A1" w:rsidRDefault="007615D6" w:rsidP="007615D6">
      <w:pPr>
        <w:keepNext/>
        <w:keepLines/>
      </w:pPr>
      <w:r w:rsidRPr="005B25A1">
        <w:t>-</w:t>
      </w:r>
    </w:p>
    <w:p w14:paraId="51CA7D26" w14:textId="77777777" w:rsidR="007615D6" w:rsidRPr="005B25A1" w:rsidRDefault="007615D6" w:rsidP="007615D6">
      <w:pPr>
        <w:keepNext/>
        <w:keepLines/>
        <w:rPr>
          <w:b/>
          <w:bCs/>
        </w:rPr>
      </w:pPr>
      <w:r w:rsidRPr="005B25A1">
        <w:rPr>
          <w:b/>
          <w:bCs/>
        </w:rPr>
        <w:t>Plenary Discussion:</w:t>
      </w:r>
    </w:p>
    <w:p w14:paraId="603004AD" w14:textId="77777777" w:rsidR="007615D6" w:rsidRPr="005B25A1" w:rsidRDefault="007615D6" w:rsidP="007615D6">
      <w:pPr>
        <w:keepNext/>
        <w:keepLines/>
      </w:pPr>
      <w:r>
        <w:rPr>
          <w:color w:val="FF0000"/>
        </w:rPr>
        <w:t>NO DISCUSSION RECORDED</w:t>
      </w:r>
    </w:p>
    <w:p w14:paraId="2D3053F0" w14:textId="77777777" w:rsidR="007615D6" w:rsidRPr="00EB0339" w:rsidRDefault="007615D6" w:rsidP="007615D6">
      <w:r w:rsidRPr="005B25A1">
        <w:rPr>
          <w:b/>
          <w:bCs/>
        </w:rPr>
        <w:t>Status:</w:t>
      </w:r>
      <w:r>
        <w:t xml:space="preserve"> </w:t>
      </w:r>
      <w:r>
        <w:rPr>
          <w:color w:val="0000FF"/>
        </w:rPr>
        <w:t>Not concluded</w:t>
      </w:r>
      <w:r>
        <w:t>.</w:t>
      </w:r>
    </w:p>
    <w:p w14:paraId="3210F807" w14:textId="77777777" w:rsidR="00E00DA6" w:rsidRDefault="007615D6" w:rsidP="000A3FBD">
      <w:pPr>
        <w:pStyle w:val="NormTop"/>
      </w:pPr>
      <w:r>
        <w:rPr>
          <w:color w:val="0000FF"/>
        </w:rPr>
        <w:t>S2-2507171</w:t>
      </w:r>
      <w:r w:rsidRPr="00D53282">
        <w:t xml:space="preserve"> </w:t>
      </w:r>
      <w:r>
        <w:t>(P-CR) 23.700-67: KI#2: New Solution on Session control based on EIF notification (Source: Samsung)</w:t>
      </w:r>
      <w:r>
        <w:br/>
      </w:r>
      <w:r w:rsidRPr="00D53282">
        <w:rPr>
          <w:b/>
        </w:rPr>
        <w:t>Document for:</w:t>
      </w:r>
      <w:r w:rsidRPr="00D53282">
        <w:t xml:space="preserve"> </w:t>
      </w:r>
      <w:r>
        <w:t>Approval</w:t>
      </w:r>
      <w:r>
        <w:br/>
      </w:r>
      <w:r w:rsidRPr="00D53282">
        <w:rPr>
          <w:b/>
        </w:rPr>
        <w:t>Abstract:</w:t>
      </w:r>
      <w:r w:rsidRPr="00D53282">
        <w:t xml:space="preserve"> </w:t>
      </w:r>
    </w:p>
    <w:p w14:paraId="5007F637" w14:textId="77777777" w:rsidR="007615D6" w:rsidRPr="005B25A1" w:rsidRDefault="007615D6" w:rsidP="007615D6">
      <w:pPr>
        <w:keepNext/>
        <w:keepLines/>
        <w:rPr>
          <w:b/>
          <w:bCs/>
        </w:rPr>
      </w:pPr>
      <w:r w:rsidRPr="005B25A1">
        <w:rPr>
          <w:b/>
          <w:bCs/>
        </w:rPr>
        <w:t>Convenor comment:</w:t>
      </w:r>
    </w:p>
    <w:p w14:paraId="5C7D755E" w14:textId="77777777" w:rsidR="007615D6" w:rsidRPr="005B25A1" w:rsidRDefault="007615D6" w:rsidP="007615D6">
      <w:pPr>
        <w:keepNext/>
        <w:keepLines/>
      </w:pPr>
      <w:r w:rsidRPr="005B25A1">
        <w:t>Handle (1st round).</w:t>
      </w:r>
    </w:p>
    <w:p w14:paraId="540C8BBC" w14:textId="77777777" w:rsidR="007615D6" w:rsidRPr="005B25A1" w:rsidRDefault="007615D6" w:rsidP="007615D6">
      <w:pPr>
        <w:keepNext/>
        <w:keepLines/>
        <w:rPr>
          <w:b/>
          <w:bCs/>
        </w:rPr>
      </w:pPr>
      <w:r w:rsidRPr="005B25A1">
        <w:rPr>
          <w:b/>
          <w:bCs/>
        </w:rPr>
        <w:t>Parallel discussion:</w:t>
      </w:r>
    </w:p>
    <w:p w14:paraId="00599D6B" w14:textId="77777777" w:rsidR="007615D6" w:rsidRPr="005B25A1" w:rsidRDefault="007615D6" w:rsidP="007615D6">
      <w:pPr>
        <w:keepNext/>
        <w:keepLines/>
      </w:pPr>
      <w:r w:rsidRPr="005B25A1">
        <w:t>-</w:t>
      </w:r>
    </w:p>
    <w:p w14:paraId="08F8B77D" w14:textId="77777777" w:rsidR="007615D6" w:rsidRPr="005B25A1" w:rsidRDefault="007615D6" w:rsidP="007615D6">
      <w:pPr>
        <w:keepNext/>
        <w:keepLines/>
        <w:rPr>
          <w:b/>
          <w:bCs/>
        </w:rPr>
      </w:pPr>
      <w:r w:rsidRPr="005B25A1">
        <w:rPr>
          <w:b/>
          <w:bCs/>
        </w:rPr>
        <w:t>Plenary Discussion:</w:t>
      </w:r>
    </w:p>
    <w:p w14:paraId="48A3F0EE" w14:textId="77777777" w:rsidR="007615D6" w:rsidRPr="005B25A1" w:rsidRDefault="007615D6" w:rsidP="007615D6">
      <w:pPr>
        <w:keepNext/>
        <w:keepLines/>
      </w:pPr>
      <w:r>
        <w:rPr>
          <w:color w:val="FF0000"/>
        </w:rPr>
        <w:t>NO DISCUSSION RECORDED</w:t>
      </w:r>
    </w:p>
    <w:p w14:paraId="545EBD5B" w14:textId="77777777" w:rsidR="007615D6" w:rsidRPr="00EB0339" w:rsidRDefault="007615D6" w:rsidP="007615D6">
      <w:r w:rsidRPr="005B25A1">
        <w:rPr>
          <w:b/>
          <w:bCs/>
        </w:rPr>
        <w:t>Status:</w:t>
      </w:r>
      <w:r>
        <w:t xml:space="preserve"> </w:t>
      </w:r>
      <w:r>
        <w:rPr>
          <w:color w:val="0000FF"/>
        </w:rPr>
        <w:t>Not concluded</w:t>
      </w:r>
      <w:r>
        <w:t>.</w:t>
      </w:r>
    </w:p>
    <w:p w14:paraId="519333FC" w14:textId="77777777" w:rsidR="00E00DA6" w:rsidRDefault="007615D6" w:rsidP="000A3FBD">
      <w:pPr>
        <w:pStyle w:val="NormTop"/>
      </w:pPr>
      <w:r>
        <w:rPr>
          <w:color w:val="0000FF"/>
        </w:rPr>
        <w:t>S2-2507407</w:t>
      </w:r>
      <w:r w:rsidRPr="00D53282">
        <w:t xml:space="preserve"> </w:t>
      </w:r>
      <w:r>
        <w:t>(P-CR) 23.700-67: KI#2 new solution: Conditional establishment of PDU Session based on energy criteria (Source: Orange)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for KI#2 of the Rel-20 FS_EnergySys_Ph2 study.</w:t>
      </w:r>
    </w:p>
    <w:p w14:paraId="173E21EB" w14:textId="77777777" w:rsidR="007615D6" w:rsidRPr="005B25A1" w:rsidRDefault="007615D6" w:rsidP="007615D6">
      <w:pPr>
        <w:keepNext/>
        <w:keepLines/>
        <w:rPr>
          <w:b/>
          <w:bCs/>
        </w:rPr>
      </w:pPr>
      <w:r w:rsidRPr="005B25A1">
        <w:rPr>
          <w:b/>
          <w:bCs/>
        </w:rPr>
        <w:t>Convenor comment:</w:t>
      </w:r>
    </w:p>
    <w:p w14:paraId="45A7DFE8" w14:textId="77777777" w:rsidR="007615D6" w:rsidRPr="005B25A1" w:rsidRDefault="007615D6" w:rsidP="007615D6">
      <w:pPr>
        <w:keepNext/>
        <w:keepLines/>
      </w:pPr>
      <w:r w:rsidRPr="005B25A1">
        <w:t>Handle (1st round).</w:t>
      </w:r>
    </w:p>
    <w:p w14:paraId="54458F36" w14:textId="77777777" w:rsidR="007615D6" w:rsidRPr="005B25A1" w:rsidRDefault="007615D6" w:rsidP="007615D6">
      <w:pPr>
        <w:keepNext/>
        <w:keepLines/>
        <w:rPr>
          <w:b/>
          <w:bCs/>
        </w:rPr>
      </w:pPr>
      <w:r w:rsidRPr="005B25A1">
        <w:rPr>
          <w:b/>
          <w:bCs/>
        </w:rPr>
        <w:t>Parallel discussion:</w:t>
      </w:r>
    </w:p>
    <w:p w14:paraId="0B93F2D9" w14:textId="77777777" w:rsidR="007615D6" w:rsidRPr="005B25A1" w:rsidRDefault="007615D6" w:rsidP="007615D6">
      <w:pPr>
        <w:keepNext/>
        <w:keepLines/>
      </w:pPr>
      <w:r w:rsidRPr="005B25A1">
        <w:t>-</w:t>
      </w:r>
    </w:p>
    <w:p w14:paraId="45D81558" w14:textId="77777777" w:rsidR="007615D6" w:rsidRPr="005B25A1" w:rsidRDefault="007615D6" w:rsidP="007615D6">
      <w:pPr>
        <w:keepNext/>
        <w:keepLines/>
        <w:rPr>
          <w:b/>
          <w:bCs/>
        </w:rPr>
      </w:pPr>
      <w:r w:rsidRPr="005B25A1">
        <w:rPr>
          <w:b/>
          <w:bCs/>
        </w:rPr>
        <w:t>Plenary Discussion:</w:t>
      </w:r>
    </w:p>
    <w:p w14:paraId="0DB7B8BF" w14:textId="77777777" w:rsidR="007615D6" w:rsidRPr="005B25A1" w:rsidRDefault="007615D6" w:rsidP="007615D6">
      <w:pPr>
        <w:keepNext/>
        <w:keepLines/>
      </w:pPr>
      <w:r>
        <w:rPr>
          <w:color w:val="FF0000"/>
        </w:rPr>
        <w:t>NO DISCUSSION RECORDED</w:t>
      </w:r>
    </w:p>
    <w:p w14:paraId="5C3740D1" w14:textId="77777777" w:rsidR="007615D6" w:rsidRPr="00EB0339" w:rsidRDefault="007615D6" w:rsidP="007615D6">
      <w:r w:rsidRPr="005B25A1">
        <w:rPr>
          <w:b/>
          <w:bCs/>
        </w:rPr>
        <w:t>Status:</w:t>
      </w:r>
      <w:r>
        <w:t xml:space="preserve"> </w:t>
      </w:r>
      <w:r>
        <w:rPr>
          <w:color w:val="0000FF"/>
        </w:rPr>
        <w:t>Not concluded</w:t>
      </w:r>
      <w:r>
        <w:t>.</w:t>
      </w:r>
    </w:p>
    <w:p w14:paraId="4EBE6C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 update</w:t>
      </w:r>
    </w:p>
    <w:p w14:paraId="7A448F5B" w14:textId="77777777" w:rsidR="00E00DA6" w:rsidRDefault="007615D6" w:rsidP="000A3FBD">
      <w:pPr>
        <w:pStyle w:val="NormTop"/>
      </w:pPr>
      <w:r>
        <w:rPr>
          <w:color w:val="0000FF"/>
        </w:rPr>
        <w:t>S2-2506262</w:t>
      </w:r>
      <w:r w:rsidRPr="00D53282">
        <w:t xml:space="preserve"> </w:t>
      </w:r>
      <w:r>
        <w:t>(P-CR) 23.700-67: KI#2 Solution#6 update (Source: CATT)</w:t>
      </w:r>
      <w:r>
        <w:br/>
      </w:r>
      <w:r w:rsidRPr="00D53282">
        <w:rPr>
          <w:b/>
        </w:rPr>
        <w:t>D</w:t>
      </w:r>
      <w:r w:rsidRPr="00D53282">
        <w:rPr>
          <w:b/>
        </w:rPr>
        <w:lastRenderedPageBreak/>
        <w:t>ocument for:</w:t>
      </w:r>
      <w:r w:rsidRPr="00D53282">
        <w:t xml:space="preserve"> </w:t>
      </w:r>
      <w:r>
        <w:t>Approval</w:t>
      </w:r>
      <w:r>
        <w:br/>
      </w:r>
      <w:r w:rsidRPr="00D53282">
        <w:rPr>
          <w:b/>
        </w:rPr>
        <w:t>Abstract:</w:t>
      </w:r>
      <w:r w:rsidRPr="00D53282">
        <w:t xml:space="preserve"> </w:t>
      </w:r>
      <w:r>
        <w:br/>
        <w:t>The contribution proposes updates to Solution #6 'Policy control based on notifications from the EIF'.</w:t>
      </w:r>
    </w:p>
    <w:p w14:paraId="333C855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S2-2505283</w:t>
      </w:r>
      <w:r>
        <w:t>.</w:t>
      </w:r>
    </w:p>
    <w:p w14:paraId="33D3B751" w14:textId="77777777" w:rsidR="007615D6" w:rsidRPr="005B25A1" w:rsidRDefault="007615D6" w:rsidP="007615D6">
      <w:pPr>
        <w:keepNext/>
        <w:keepLines/>
        <w:rPr>
          <w:b/>
          <w:bCs/>
        </w:rPr>
      </w:pPr>
      <w:r w:rsidRPr="005B25A1">
        <w:rPr>
          <w:b/>
          <w:bCs/>
        </w:rPr>
        <w:t>Convenor comment:</w:t>
      </w:r>
    </w:p>
    <w:p w14:paraId="5C2C630F" w14:textId="77777777" w:rsidR="007615D6" w:rsidRPr="005B25A1" w:rsidRDefault="007615D6" w:rsidP="007615D6">
      <w:pPr>
        <w:keepNext/>
        <w:keepLines/>
      </w:pPr>
      <w:r w:rsidRPr="005B25A1">
        <w:t>Handle (2nd round).</w:t>
      </w:r>
    </w:p>
    <w:p w14:paraId="2DE11EFA" w14:textId="77777777" w:rsidR="007615D6" w:rsidRPr="005B25A1" w:rsidRDefault="007615D6" w:rsidP="007615D6">
      <w:pPr>
        <w:keepNext/>
        <w:keepLines/>
        <w:rPr>
          <w:b/>
          <w:bCs/>
        </w:rPr>
      </w:pPr>
      <w:r w:rsidRPr="005B25A1">
        <w:rPr>
          <w:b/>
          <w:bCs/>
        </w:rPr>
        <w:t>Parallel discussion:</w:t>
      </w:r>
    </w:p>
    <w:p w14:paraId="306E1F35" w14:textId="77777777" w:rsidR="007615D6" w:rsidRPr="005B25A1" w:rsidRDefault="007615D6" w:rsidP="007615D6">
      <w:pPr>
        <w:keepNext/>
        <w:keepLines/>
      </w:pPr>
      <w:r w:rsidRPr="005B25A1">
        <w:t>-</w:t>
      </w:r>
    </w:p>
    <w:p w14:paraId="0BB00B8D" w14:textId="77777777" w:rsidR="007615D6" w:rsidRPr="005B25A1" w:rsidRDefault="007615D6" w:rsidP="007615D6">
      <w:pPr>
        <w:keepNext/>
        <w:keepLines/>
        <w:rPr>
          <w:b/>
          <w:bCs/>
        </w:rPr>
      </w:pPr>
      <w:r w:rsidRPr="005B25A1">
        <w:rPr>
          <w:b/>
          <w:bCs/>
        </w:rPr>
        <w:t>Plenary Discussion:</w:t>
      </w:r>
    </w:p>
    <w:p w14:paraId="7BB7C4C9" w14:textId="77777777" w:rsidR="007615D6" w:rsidRPr="005B25A1" w:rsidRDefault="007615D6" w:rsidP="007615D6">
      <w:pPr>
        <w:keepNext/>
        <w:keepLines/>
      </w:pPr>
      <w:r>
        <w:rPr>
          <w:color w:val="FF0000"/>
        </w:rPr>
        <w:t>NO DISCUSSION RECORDED</w:t>
      </w:r>
    </w:p>
    <w:p w14:paraId="5405456F" w14:textId="77777777" w:rsidR="007615D6" w:rsidRPr="00EB0339" w:rsidRDefault="007615D6" w:rsidP="007615D6">
      <w:r w:rsidRPr="005B25A1">
        <w:rPr>
          <w:b/>
          <w:bCs/>
        </w:rPr>
        <w:t>Status:</w:t>
      </w:r>
      <w:r>
        <w:t xml:space="preserve"> </w:t>
      </w:r>
      <w:r>
        <w:rPr>
          <w:color w:val="0000FF"/>
        </w:rPr>
        <w:t>Not concluded</w:t>
      </w:r>
      <w:r>
        <w:t>.</w:t>
      </w:r>
    </w:p>
    <w:p w14:paraId="69459B3F" w14:textId="77777777" w:rsidR="00E00DA6" w:rsidRDefault="007615D6" w:rsidP="000A3FBD">
      <w:pPr>
        <w:pStyle w:val="NormTop"/>
      </w:pPr>
      <w:r>
        <w:rPr>
          <w:color w:val="0000FF"/>
        </w:rPr>
        <w:t>S2-2506911</w:t>
      </w:r>
      <w:r w:rsidRPr="00D53282">
        <w:t xml:space="preserve"> </w:t>
      </w:r>
      <w:r>
        <w:t>(P-CR) 23.700-67: Solution#5 Update on Energy Policy Enforcement Notification to AF (Source: China Telecom, vivo)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proposed an update on Solution#5 in TR23.700-67 with adding notification from PCF to AF when negotiated energy saving behaviour is performed.</w:t>
      </w:r>
    </w:p>
    <w:p w14:paraId="2E61BD9E" w14:textId="77777777" w:rsidR="007615D6" w:rsidRPr="005B25A1" w:rsidRDefault="007615D6" w:rsidP="007615D6">
      <w:pPr>
        <w:keepNext/>
        <w:keepLines/>
        <w:rPr>
          <w:b/>
          <w:bCs/>
        </w:rPr>
      </w:pPr>
      <w:r w:rsidRPr="005B25A1">
        <w:rPr>
          <w:b/>
          <w:bCs/>
        </w:rPr>
        <w:t>Convenor comment:</w:t>
      </w:r>
    </w:p>
    <w:p w14:paraId="76B4284B" w14:textId="77777777" w:rsidR="007615D6" w:rsidRPr="005B25A1" w:rsidRDefault="007615D6" w:rsidP="007615D6">
      <w:pPr>
        <w:keepNext/>
        <w:keepLines/>
      </w:pPr>
      <w:r w:rsidRPr="005B25A1">
        <w:t>Handle (2nd round).</w:t>
      </w:r>
    </w:p>
    <w:p w14:paraId="787AB38A" w14:textId="77777777" w:rsidR="007615D6" w:rsidRPr="005B25A1" w:rsidRDefault="007615D6" w:rsidP="007615D6">
      <w:pPr>
        <w:keepNext/>
        <w:keepLines/>
        <w:rPr>
          <w:b/>
          <w:bCs/>
        </w:rPr>
      </w:pPr>
      <w:r w:rsidRPr="005B25A1">
        <w:rPr>
          <w:b/>
          <w:bCs/>
        </w:rPr>
        <w:t>Parallel discussion:</w:t>
      </w:r>
    </w:p>
    <w:p w14:paraId="16469D5C" w14:textId="77777777" w:rsidR="007615D6" w:rsidRPr="005B25A1" w:rsidRDefault="007615D6" w:rsidP="007615D6">
      <w:pPr>
        <w:keepNext/>
        <w:keepLines/>
      </w:pPr>
      <w:r w:rsidRPr="005B25A1">
        <w:t>-</w:t>
      </w:r>
    </w:p>
    <w:p w14:paraId="2E0F9F60" w14:textId="77777777" w:rsidR="007615D6" w:rsidRPr="005B25A1" w:rsidRDefault="007615D6" w:rsidP="007615D6">
      <w:pPr>
        <w:keepNext/>
        <w:keepLines/>
        <w:rPr>
          <w:b/>
          <w:bCs/>
        </w:rPr>
      </w:pPr>
      <w:r w:rsidRPr="005B25A1">
        <w:rPr>
          <w:b/>
          <w:bCs/>
        </w:rPr>
        <w:t>Plenary Discussion:</w:t>
      </w:r>
    </w:p>
    <w:p w14:paraId="2861EE42" w14:textId="77777777" w:rsidR="007615D6" w:rsidRPr="005B25A1" w:rsidRDefault="007615D6" w:rsidP="007615D6">
      <w:pPr>
        <w:keepNext/>
        <w:keepLines/>
      </w:pPr>
      <w:r>
        <w:rPr>
          <w:color w:val="FF0000"/>
        </w:rPr>
        <w:t>NO DISCUSSION RECORDED</w:t>
      </w:r>
    </w:p>
    <w:p w14:paraId="4FFE1F49" w14:textId="77777777" w:rsidR="007615D6" w:rsidRPr="00EB0339" w:rsidRDefault="007615D6" w:rsidP="007615D6">
      <w:r w:rsidRPr="005B25A1">
        <w:rPr>
          <w:b/>
          <w:bCs/>
        </w:rPr>
        <w:t>Status:</w:t>
      </w:r>
      <w:r>
        <w:t xml:space="preserve"> </w:t>
      </w:r>
      <w:r>
        <w:rPr>
          <w:color w:val="0000FF"/>
        </w:rPr>
        <w:t>Not concluded</w:t>
      </w:r>
      <w:r>
        <w:t>.</w:t>
      </w:r>
    </w:p>
    <w:p w14:paraId="63030E08" w14:textId="77777777" w:rsidR="00E00DA6" w:rsidRDefault="007615D6" w:rsidP="000A3FBD">
      <w:pPr>
        <w:pStyle w:val="NormTop"/>
      </w:pPr>
      <w:r>
        <w:rPr>
          <w:color w:val="0000FF"/>
        </w:rPr>
        <w:t>S2-2507051</w:t>
      </w:r>
      <w:r w:rsidRPr="00D53282">
        <w:t xml:space="preserve"> </w:t>
      </w:r>
      <w:r>
        <w:t>(P-CR) 23.700-67: KI#2, sol#5 update: Service adjustments for network energy saving based on AF request and energy information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solution#5 for KI#2 for TR 23.700-67.</w:t>
      </w:r>
    </w:p>
    <w:p w14:paraId="073E32EF" w14:textId="77777777" w:rsidR="007615D6" w:rsidRPr="005B25A1" w:rsidRDefault="007615D6" w:rsidP="007615D6">
      <w:pPr>
        <w:keepNext/>
        <w:keepLines/>
        <w:rPr>
          <w:b/>
          <w:bCs/>
        </w:rPr>
      </w:pPr>
      <w:r w:rsidRPr="005B25A1">
        <w:rPr>
          <w:b/>
          <w:bCs/>
        </w:rPr>
        <w:t>Convenor comment:</w:t>
      </w:r>
    </w:p>
    <w:p w14:paraId="7834AF1F" w14:textId="77777777" w:rsidR="007615D6" w:rsidRPr="005B25A1" w:rsidRDefault="007615D6" w:rsidP="007615D6">
      <w:pPr>
        <w:keepNext/>
        <w:keepLines/>
      </w:pPr>
      <w:r w:rsidRPr="005B25A1">
        <w:t>Merge to S2-2506911?</w:t>
      </w:r>
    </w:p>
    <w:p w14:paraId="182F303A" w14:textId="77777777" w:rsidR="007615D6" w:rsidRPr="005B25A1" w:rsidRDefault="007615D6" w:rsidP="007615D6">
      <w:pPr>
        <w:keepNext/>
        <w:keepLines/>
        <w:rPr>
          <w:b/>
          <w:bCs/>
        </w:rPr>
      </w:pPr>
      <w:r w:rsidRPr="005B25A1">
        <w:rPr>
          <w:b/>
          <w:bCs/>
        </w:rPr>
        <w:t>Parallel discussion:</w:t>
      </w:r>
    </w:p>
    <w:p w14:paraId="6559CD33" w14:textId="77777777" w:rsidR="007615D6" w:rsidRPr="005B25A1" w:rsidRDefault="007615D6" w:rsidP="007615D6">
      <w:pPr>
        <w:keepNext/>
        <w:keepLines/>
      </w:pPr>
      <w:r w:rsidRPr="005B25A1">
        <w:t>-</w:t>
      </w:r>
    </w:p>
    <w:p w14:paraId="41221D35" w14:textId="77777777" w:rsidR="007615D6" w:rsidRPr="005B25A1" w:rsidRDefault="007615D6" w:rsidP="007615D6">
      <w:pPr>
        <w:keepNext/>
        <w:keepLines/>
        <w:rPr>
          <w:b/>
          <w:bCs/>
        </w:rPr>
      </w:pPr>
      <w:r w:rsidRPr="005B25A1">
        <w:rPr>
          <w:b/>
          <w:bCs/>
        </w:rPr>
        <w:t>Plenary Discussion:</w:t>
      </w:r>
    </w:p>
    <w:p w14:paraId="54C74183" w14:textId="77777777" w:rsidR="007615D6" w:rsidRPr="005B25A1" w:rsidRDefault="007615D6" w:rsidP="007615D6">
      <w:pPr>
        <w:keepNext/>
        <w:keepLines/>
      </w:pPr>
      <w:r>
        <w:rPr>
          <w:color w:val="FF0000"/>
        </w:rPr>
        <w:t>NO DISCUSSION RECORDED</w:t>
      </w:r>
    </w:p>
    <w:p w14:paraId="7B290E76" w14:textId="77777777" w:rsidR="007615D6" w:rsidRPr="00EB0339" w:rsidRDefault="007615D6" w:rsidP="007615D6">
      <w:r w:rsidRPr="005B25A1">
        <w:rPr>
          <w:b/>
          <w:bCs/>
        </w:rPr>
        <w:t>Status:</w:t>
      </w:r>
      <w:r>
        <w:t xml:space="preserve"> </w:t>
      </w:r>
      <w:r>
        <w:rPr>
          <w:color w:val="0000FF"/>
        </w:rPr>
        <w:t>Not concluded</w:t>
      </w:r>
      <w:r>
        <w:t>.</w:t>
      </w:r>
    </w:p>
    <w:p w14:paraId="711CB6D5" w14:textId="77777777" w:rsidR="00E00DA6" w:rsidRDefault="007615D6" w:rsidP="000A3FBD">
      <w:pPr>
        <w:pStyle w:val="NormTop"/>
      </w:pPr>
      <w:r>
        <w:rPr>
          <w:color w:val="0000FF"/>
        </w:rPr>
        <w:t>S2-2506705</w:t>
      </w:r>
      <w:r w:rsidRPr="00D53282">
        <w:t xml:space="preserve"> </w:t>
      </w:r>
      <w:r>
        <w:t>(P-CR) 23.700-67: KI#2, #3, Sol#2: Update on PDU Session Selection and UE Sele</w:t>
      </w:r>
      <w:r>
        <w:lastRenderedPageBreak/>
        <w:t xml:space="preserv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update the solution#2 considering PDU Session / UE to be selected for energy saving.</w:t>
      </w:r>
    </w:p>
    <w:p w14:paraId="759EEDDB" w14:textId="77777777" w:rsidR="007615D6" w:rsidRPr="005B25A1" w:rsidRDefault="007615D6" w:rsidP="007615D6">
      <w:pPr>
        <w:keepNext/>
        <w:keepLines/>
        <w:rPr>
          <w:b/>
          <w:bCs/>
        </w:rPr>
      </w:pPr>
      <w:r w:rsidRPr="005B25A1">
        <w:rPr>
          <w:b/>
          <w:bCs/>
        </w:rPr>
        <w:t>Parallel discussion:</w:t>
      </w:r>
    </w:p>
    <w:p w14:paraId="6D17DAB9" w14:textId="77777777" w:rsidR="007615D6" w:rsidRPr="005B25A1" w:rsidRDefault="007615D6" w:rsidP="007615D6">
      <w:pPr>
        <w:keepNext/>
        <w:keepLines/>
      </w:pPr>
      <w:r w:rsidRPr="005B25A1">
        <w:t>-</w:t>
      </w:r>
    </w:p>
    <w:p w14:paraId="472EE843" w14:textId="77777777" w:rsidR="007615D6" w:rsidRPr="005B25A1" w:rsidRDefault="007615D6" w:rsidP="007615D6">
      <w:pPr>
        <w:keepNext/>
        <w:keepLines/>
        <w:rPr>
          <w:b/>
          <w:bCs/>
        </w:rPr>
      </w:pPr>
      <w:r w:rsidRPr="005B25A1">
        <w:rPr>
          <w:b/>
          <w:bCs/>
        </w:rPr>
        <w:t>Plenary Discussion:</w:t>
      </w:r>
    </w:p>
    <w:p w14:paraId="6D913252" w14:textId="77777777" w:rsidR="007615D6" w:rsidRPr="005B25A1" w:rsidRDefault="007615D6" w:rsidP="007615D6">
      <w:pPr>
        <w:keepNext/>
        <w:keepLines/>
      </w:pPr>
      <w:r>
        <w:rPr>
          <w:color w:val="FF0000"/>
        </w:rPr>
        <w:t>NO DISCUSSION RECORDED</w:t>
      </w:r>
    </w:p>
    <w:p w14:paraId="764467C6" w14:textId="77777777" w:rsidR="007615D6" w:rsidRPr="00EB0339" w:rsidRDefault="007615D6" w:rsidP="007615D6">
      <w:r w:rsidRPr="005B25A1">
        <w:rPr>
          <w:b/>
          <w:bCs/>
        </w:rPr>
        <w:t>Status:</w:t>
      </w:r>
      <w:r>
        <w:t xml:space="preserve"> </w:t>
      </w:r>
      <w:r>
        <w:rPr>
          <w:color w:val="0000FF"/>
        </w:rPr>
        <w:t>Not concluded</w:t>
      </w:r>
      <w:r>
        <w:t>.</w:t>
      </w:r>
    </w:p>
    <w:p w14:paraId="394E1E07" w14:textId="77777777" w:rsidR="00E00DA6" w:rsidRDefault="007615D6" w:rsidP="000A3FBD">
      <w:pPr>
        <w:pStyle w:val="NormTop"/>
      </w:pPr>
      <w:r>
        <w:rPr>
          <w:color w:val="0000FF"/>
        </w:rPr>
        <w:t>S2-2506980</w:t>
      </w:r>
      <w:r w:rsidRPr="00D53282">
        <w:t xml:space="preserve"> </w:t>
      </w:r>
      <w:r>
        <w:t>(P-CR) 23.700-67: Solve ENs in solution 4  (Source: MediaTek Inc.)</w:t>
      </w:r>
      <w:r>
        <w:br/>
      </w:r>
      <w:r w:rsidRPr="00D53282">
        <w:rPr>
          <w:b/>
        </w:rPr>
        <w:t>Document for:</w:t>
      </w:r>
      <w:r w:rsidRPr="00D53282">
        <w:t xml:space="preserve"> </w:t>
      </w:r>
      <w:r>
        <w:t>Approval</w:t>
      </w:r>
      <w:r>
        <w:br/>
      </w:r>
      <w:r w:rsidRPr="00D53282">
        <w:rPr>
          <w:b/>
        </w:rPr>
        <w:t>Abstract:</w:t>
      </w:r>
      <w:r w:rsidRPr="00D53282">
        <w:t xml:space="preserve"> </w:t>
      </w:r>
    </w:p>
    <w:p w14:paraId="04E2B934" w14:textId="77777777" w:rsidR="007615D6" w:rsidRPr="005B25A1" w:rsidRDefault="007615D6" w:rsidP="007615D6">
      <w:pPr>
        <w:keepNext/>
        <w:keepLines/>
        <w:rPr>
          <w:b/>
          <w:bCs/>
        </w:rPr>
      </w:pPr>
      <w:r w:rsidRPr="005B25A1">
        <w:rPr>
          <w:b/>
          <w:bCs/>
        </w:rPr>
        <w:t>Parallel discussion:</w:t>
      </w:r>
    </w:p>
    <w:p w14:paraId="08E7BE62" w14:textId="77777777" w:rsidR="007615D6" w:rsidRPr="005B25A1" w:rsidRDefault="007615D6" w:rsidP="007615D6">
      <w:pPr>
        <w:keepNext/>
        <w:keepLines/>
      </w:pPr>
      <w:r w:rsidRPr="005B25A1">
        <w:t>-</w:t>
      </w:r>
    </w:p>
    <w:p w14:paraId="3D7F7BCF" w14:textId="77777777" w:rsidR="007615D6" w:rsidRPr="005B25A1" w:rsidRDefault="007615D6" w:rsidP="007615D6">
      <w:pPr>
        <w:keepNext/>
        <w:keepLines/>
        <w:rPr>
          <w:b/>
          <w:bCs/>
        </w:rPr>
      </w:pPr>
      <w:r w:rsidRPr="005B25A1">
        <w:rPr>
          <w:b/>
          <w:bCs/>
        </w:rPr>
        <w:t>Plenary Discussion:</w:t>
      </w:r>
    </w:p>
    <w:p w14:paraId="5EBD959B" w14:textId="77777777" w:rsidR="007615D6" w:rsidRPr="005B25A1" w:rsidRDefault="007615D6" w:rsidP="007615D6">
      <w:pPr>
        <w:keepNext/>
        <w:keepLines/>
      </w:pPr>
      <w:r>
        <w:rPr>
          <w:color w:val="FF0000"/>
        </w:rPr>
        <w:t>NO DISCUSSION RECORDED</w:t>
      </w:r>
    </w:p>
    <w:p w14:paraId="2A213A3F" w14:textId="77777777" w:rsidR="007615D6" w:rsidRPr="00EB0339" w:rsidRDefault="007615D6" w:rsidP="007615D6">
      <w:r w:rsidRPr="005B25A1">
        <w:rPr>
          <w:b/>
          <w:bCs/>
        </w:rPr>
        <w:t>Status:</w:t>
      </w:r>
      <w:r>
        <w:t xml:space="preserve"> </w:t>
      </w:r>
      <w:r>
        <w:rPr>
          <w:color w:val="0000FF"/>
        </w:rPr>
        <w:t>Not concluded</w:t>
      </w:r>
      <w:r>
        <w:t>.</w:t>
      </w:r>
    </w:p>
    <w:p w14:paraId="57C43BAE" w14:textId="77777777" w:rsidR="00E00DA6" w:rsidRDefault="007615D6" w:rsidP="000A3FBD">
      <w:pPr>
        <w:pStyle w:val="NormTop"/>
      </w:pPr>
      <w:r>
        <w:rPr>
          <w:color w:val="0000FF"/>
        </w:rPr>
        <w:t>S2-2507045</w:t>
      </w:r>
      <w:r w:rsidRPr="00D53282">
        <w:t xml:space="preserve"> </w:t>
      </w:r>
      <w:r>
        <w:t>(P-CR) 23.700-67: KI#2, Solution#16 update to solve the Editor s notes (Source: vivo)</w:t>
      </w:r>
      <w:r>
        <w:br/>
      </w:r>
      <w:r w:rsidRPr="00D53282">
        <w:rPr>
          <w:b/>
        </w:rPr>
        <w:t>Document for:</w:t>
      </w:r>
      <w:r w:rsidRPr="00D53282">
        <w:t xml:space="preserve"> </w:t>
      </w:r>
      <w:r>
        <w:t>Approval</w:t>
      </w:r>
      <w:r>
        <w:br/>
      </w:r>
      <w:r w:rsidRPr="00D53282">
        <w:rPr>
          <w:b/>
        </w:rPr>
        <w:t>Abstract:</w:t>
      </w:r>
      <w:r w:rsidRPr="00D53282">
        <w:t xml:space="preserve"> </w:t>
      </w:r>
    </w:p>
    <w:p w14:paraId="1E327647" w14:textId="77777777" w:rsidR="007615D6" w:rsidRPr="005B25A1" w:rsidRDefault="007615D6" w:rsidP="007615D6">
      <w:pPr>
        <w:keepNext/>
        <w:keepLines/>
        <w:rPr>
          <w:b/>
          <w:bCs/>
        </w:rPr>
      </w:pPr>
      <w:r w:rsidRPr="005B25A1">
        <w:rPr>
          <w:b/>
          <w:bCs/>
        </w:rPr>
        <w:t>Parallel discussion:</w:t>
      </w:r>
    </w:p>
    <w:p w14:paraId="10F04322" w14:textId="77777777" w:rsidR="007615D6" w:rsidRPr="005B25A1" w:rsidRDefault="007615D6" w:rsidP="007615D6">
      <w:pPr>
        <w:keepNext/>
        <w:keepLines/>
      </w:pPr>
      <w:r w:rsidRPr="005B25A1">
        <w:t>-</w:t>
      </w:r>
    </w:p>
    <w:p w14:paraId="6C4C31D0" w14:textId="77777777" w:rsidR="007615D6" w:rsidRPr="005B25A1" w:rsidRDefault="007615D6" w:rsidP="007615D6">
      <w:pPr>
        <w:keepNext/>
        <w:keepLines/>
        <w:rPr>
          <w:b/>
          <w:bCs/>
        </w:rPr>
      </w:pPr>
      <w:r w:rsidRPr="005B25A1">
        <w:rPr>
          <w:b/>
          <w:bCs/>
        </w:rPr>
        <w:t>Plenary Discussion:</w:t>
      </w:r>
    </w:p>
    <w:p w14:paraId="421FD6D3" w14:textId="77777777" w:rsidR="007615D6" w:rsidRPr="005B25A1" w:rsidRDefault="007615D6" w:rsidP="007615D6">
      <w:pPr>
        <w:keepNext/>
        <w:keepLines/>
      </w:pPr>
      <w:r>
        <w:rPr>
          <w:color w:val="FF0000"/>
        </w:rPr>
        <w:t>NO DISCUSSION RECORDED</w:t>
      </w:r>
    </w:p>
    <w:p w14:paraId="5A81239C" w14:textId="77777777" w:rsidR="007615D6" w:rsidRPr="00EB0339" w:rsidRDefault="007615D6" w:rsidP="007615D6">
      <w:r w:rsidRPr="005B25A1">
        <w:rPr>
          <w:b/>
          <w:bCs/>
        </w:rPr>
        <w:t>Status:</w:t>
      </w:r>
      <w:r>
        <w:t xml:space="preserve"> </w:t>
      </w:r>
      <w:r>
        <w:rPr>
          <w:color w:val="0000FF"/>
        </w:rPr>
        <w:t>Not concluded</w:t>
      </w:r>
      <w:r>
        <w:t>.</w:t>
      </w:r>
    </w:p>
    <w:p w14:paraId="273FF20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Agreement and Principles</w:t>
      </w:r>
    </w:p>
    <w:p w14:paraId="5B351F5B" w14:textId="77777777" w:rsidR="00E00DA6" w:rsidRDefault="007615D6" w:rsidP="000A3FBD">
      <w:pPr>
        <w:pStyle w:val="NormTop"/>
      </w:pPr>
      <w:r>
        <w:rPr>
          <w:color w:val="0000FF"/>
        </w:rPr>
        <w:t>S2-2506172</w:t>
      </w:r>
      <w:r w:rsidRPr="00D53282">
        <w:t xml:space="preserve"> </w:t>
      </w:r>
      <w:r>
        <w:t>(P-CR) 23.700-67: KI#2: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KI#2.</w:t>
      </w:r>
    </w:p>
    <w:p w14:paraId="2000C8F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S2-2505275</w:t>
      </w:r>
      <w:r>
        <w:t>.</w:t>
      </w:r>
    </w:p>
    <w:p w14:paraId="592A7C94" w14:textId="77777777" w:rsidR="007615D6" w:rsidRPr="005B25A1" w:rsidRDefault="007615D6" w:rsidP="007615D6">
      <w:pPr>
        <w:keepNext/>
        <w:keepLines/>
        <w:rPr>
          <w:b/>
          <w:bCs/>
        </w:rPr>
      </w:pPr>
      <w:r w:rsidRPr="005B25A1">
        <w:rPr>
          <w:b/>
          <w:bCs/>
        </w:rPr>
        <w:t>Convenor comment:</w:t>
      </w:r>
    </w:p>
    <w:p w14:paraId="4DFA133B" w14:textId="77777777" w:rsidR="007615D6" w:rsidRPr="005B25A1" w:rsidRDefault="007615D6" w:rsidP="007615D6">
      <w:pPr>
        <w:keepNext/>
        <w:keepLines/>
      </w:pPr>
      <w:r w:rsidRPr="005B25A1">
        <w:t>Handle (2nd round).</w:t>
      </w:r>
    </w:p>
    <w:p w14:paraId="0DC093A1" w14:textId="77777777" w:rsidR="007615D6" w:rsidRPr="005B25A1" w:rsidRDefault="007615D6" w:rsidP="007615D6">
      <w:pPr>
        <w:keepNext/>
        <w:keepLines/>
        <w:rPr>
          <w:b/>
          <w:bCs/>
        </w:rPr>
      </w:pPr>
      <w:r w:rsidRPr="005B25A1">
        <w:rPr>
          <w:b/>
          <w:bCs/>
        </w:rPr>
        <w:t>Parallel discussion:</w:t>
      </w:r>
    </w:p>
    <w:p w14:paraId="2FEC4F1F" w14:textId="77777777" w:rsidR="007615D6" w:rsidRPr="005B25A1" w:rsidRDefault="007615D6" w:rsidP="007615D6">
      <w:pPr>
        <w:keepNext/>
        <w:keepLines/>
      </w:pPr>
      <w:r w:rsidRPr="005B25A1">
        <w:t>-</w:t>
      </w:r>
    </w:p>
    <w:p w14:paraId="17A4249E" w14:textId="77777777" w:rsidR="007615D6" w:rsidRPr="005B25A1" w:rsidRDefault="007615D6" w:rsidP="007615D6">
      <w:pPr>
        <w:keepNext/>
        <w:keepLines/>
        <w:rPr>
          <w:b/>
          <w:bCs/>
        </w:rPr>
      </w:pPr>
      <w:r w:rsidRPr="005B25A1">
        <w:rPr>
          <w:b/>
          <w:bCs/>
        </w:rPr>
        <w:t>Plenary Discussion:</w:t>
      </w:r>
    </w:p>
    <w:p w14:paraId="0F1D7866" w14:textId="77777777" w:rsidR="007615D6" w:rsidRPr="005B25A1" w:rsidRDefault="007615D6" w:rsidP="007615D6">
      <w:pPr>
        <w:keepNext/>
        <w:keepLines/>
      </w:pPr>
      <w:r>
        <w:rPr>
          <w:color w:val="FF0000"/>
        </w:rPr>
        <w:t>NO DISCUSSION RECORDED</w:t>
      </w:r>
    </w:p>
    <w:p w14:paraId="78A0A0F7" w14:textId="77777777" w:rsidR="007615D6" w:rsidRPr="00EB0339" w:rsidRDefault="007615D6" w:rsidP="007615D6">
      <w:r w:rsidRPr="005B25A1">
        <w:rPr>
          <w:b/>
          <w:bCs/>
        </w:rPr>
        <w:t>Status:</w:t>
      </w:r>
      <w:r>
        <w:t xml:space="preserve"> </w:t>
      </w:r>
      <w:r>
        <w:rPr>
          <w:color w:val="0000FF"/>
        </w:rPr>
        <w:t>Not concluded</w:t>
      </w:r>
      <w:r>
        <w:t>.</w:t>
      </w:r>
    </w:p>
    <w:p w14:paraId="454C219C" w14:textId="77777777" w:rsidR="00E00DA6" w:rsidRDefault="007615D6" w:rsidP="000A3FBD">
      <w:pPr>
        <w:pStyle w:val="NormTop"/>
      </w:pPr>
      <w:r>
        <w:rPr>
          <w:color w:val="0000FF"/>
        </w:rPr>
        <w:t>S2-2506264</w:t>
      </w:r>
      <w:r w:rsidRPr="00D53282">
        <w:t xml:space="preserve"> </w:t>
      </w:r>
      <w:r>
        <w:t>(P-CR) 23.700-67: KI#2 interim agreements (Source: CATT)</w:t>
      </w:r>
      <w:r>
        <w:br/>
      </w:r>
      <w:r w:rsidRPr="00D53282">
        <w:rPr>
          <w:b/>
        </w:rPr>
        <w:t>Document for:</w:t>
      </w:r>
      <w:r w:rsidRPr="00D53282">
        <w:t xml:space="preserve"> </w:t>
      </w:r>
      <w:r>
        <w:t>Approva</w:t>
      </w:r>
      <w:r>
        <w:lastRenderedPageBreak/>
        <w:t>l</w:t>
      </w:r>
      <w:r>
        <w:br/>
      </w:r>
      <w:r w:rsidRPr="00D53282">
        <w:rPr>
          <w:b/>
        </w:rPr>
        <w:t>Abstract:</w:t>
      </w:r>
      <w:r w:rsidRPr="00D53282">
        <w:t xml:space="preserve"> </w:t>
      </w:r>
      <w:r>
        <w:br/>
        <w:t>The contribution proposes interim agreements for KI#2.</w:t>
      </w:r>
    </w:p>
    <w:p w14:paraId="14B23D82" w14:textId="77777777" w:rsidR="007615D6" w:rsidRPr="005B25A1" w:rsidRDefault="007615D6" w:rsidP="007615D6">
      <w:pPr>
        <w:keepNext/>
        <w:keepLines/>
        <w:rPr>
          <w:b/>
          <w:bCs/>
        </w:rPr>
      </w:pPr>
      <w:r w:rsidRPr="005B25A1">
        <w:rPr>
          <w:b/>
          <w:bCs/>
        </w:rPr>
        <w:t>Convenor comment:</w:t>
      </w:r>
    </w:p>
    <w:p w14:paraId="14EE63EB" w14:textId="77777777" w:rsidR="007615D6" w:rsidRPr="005B25A1" w:rsidRDefault="007615D6" w:rsidP="007615D6">
      <w:pPr>
        <w:keepNext/>
        <w:keepLines/>
      </w:pPr>
      <w:r w:rsidRPr="005B25A1">
        <w:t>Handle (1st round).</w:t>
      </w:r>
    </w:p>
    <w:p w14:paraId="187BF0FC" w14:textId="77777777" w:rsidR="007615D6" w:rsidRPr="005B25A1" w:rsidRDefault="007615D6" w:rsidP="007615D6">
      <w:pPr>
        <w:keepNext/>
        <w:keepLines/>
        <w:rPr>
          <w:b/>
          <w:bCs/>
        </w:rPr>
      </w:pPr>
      <w:r w:rsidRPr="005B25A1">
        <w:rPr>
          <w:b/>
          <w:bCs/>
        </w:rPr>
        <w:t>Parallel discussion:</w:t>
      </w:r>
    </w:p>
    <w:p w14:paraId="65D8B961" w14:textId="77777777" w:rsidR="007615D6" w:rsidRPr="005B25A1" w:rsidRDefault="007615D6" w:rsidP="007615D6">
      <w:pPr>
        <w:keepNext/>
        <w:keepLines/>
      </w:pPr>
      <w:r w:rsidRPr="005B25A1">
        <w:t>-</w:t>
      </w:r>
    </w:p>
    <w:p w14:paraId="464CA32B" w14:textId="77777777" w:rsidR="007615D6" w:rsidRPr="005B25A1" w:rsidRDefault="007615D6" w:rsidP="007615D6">
      <w:pPr>
        <w:keepNext/>
        <w:keepLines/>
        <w:rPr>
          <w:b/>
          <w:bCs/>
        </w:rPr>
      </w:pPr>
      <w:r w:rsidRPr="005B25A1">
        <w:rPr>
          <w:b/>
          <w:bCs/>
        </w:rPr>
        <w:t>Plenary Discussion:</w:t>
      </w:r>
    </w:p>
    <w:p w14:paraId="051C75CD" w14:textId="77777777" w:rsidR="007615D6" w:rsidRPr="005B25A1" w:rsidRDefault="007615D6" w:rsidP="007615D6">
      <w:pPr>
        <w:keepNext/>
        <w:keepLines/>
      </w:pPr>
      <w:r>
        <w:rPr>
          <w:color w:val="FF0000"/>
        </w:rPr>
        <w:t>NO DISCUSSION RECORDED</w:t>
      </w:r>
    </w:p>
    <w:p w14:paraId="2FDFF065" w14:textId="77777777" w:rsidR="007615D6" w:rsidRPr="00EB0339" w:rsidRDefault="007615D6" w:rsidP="007615D6">
      <w:r w:rsidRPr="005B25A1">
        <w:rPr>
          <w:b/>
          <w:bCs/>
        </w:rPr>
        <w:t>Status:</w:t>
      </w:r>
      <w:r>
        <w:t xml:space="preserve"> </w:t>
      </w:r>
      <w:r>
        <w:rPr>
          <w:color w:val="0000FF"/>
        </w:rPr>
        <w:t>Not concluded</w:t>
      </w:r>
      <w:r>
        <w:t>.</w:t>
      </w:r>
    </w:p>
    <w:p w14:paraId="3D163200" w14:textId="77777777" w:rsidR="00E00DA6" w:rsidRDefault="007615D6" w:rsidP="000A3FBD">
      <w:pPr>
        <w:pStyle w:val="NormTop"/>
      </w:pPr>
      <w:r>
        <w:rPr>
          <w:color w:val="0000FF"/>
        </w:rPr>
        <w:t>S2-2506319</w:t>
      </w:r>
      <w:r w:rsidRPr="00D53282">
        <w:t xml:space="preserve"> </w:t>
      </w:r>
      <w:r>
        <w:t>(P-CR) 23.700-67: TR 23.700-67: Agreement for KI#2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178905A4" w14:textId="77777777" w:rsidR="007615D6" w:rsidRPr="005B25A1" w:rsidRDefault="007615D6" w:rsidP="007615D6">
      <w:pPr>
        <w:keepNext/>
        <w:keepLines/>
        <w:rPr>
          <w:b/>
          <w:bCs/>
        </w:rPr>
      </w:pPr>
      <w:r w:rsidRPr="005B25A1">
        <w:rPr>
          <w:b/>
          <w:bCs/>
        </w:rPr>
        <w:t>Convenor comment:</w:t>
      </w:r>
    </w:p>
    <w:p w14:paraId="7EAA1DAC" w14:textId="77777777" w:rsidR="007615D6" w:rsidRPr="005B25A1" w:rsidRDefault="007615D6" w:rsidP="007615D6">
      <w:pPr>
        <w:keepNext/>
        <w:keepLines/>
      </w:pPr>
      <w:r w:rsidRPr="005B25A1">
        <w:t>Merge to S2-2506264?</w:t>
      </w:r>
    </w:p>
    <w:p w14:paraId="5F41390F" w14:textId="77777777" w:rsidR="007615D6" w:rsidRPr="005B25A1" w:rsidRDefault="007615D6" w:rsidP="007615D6">
      <w:pPr>
        <w:keepNext/>
        <w:keepLines/>
        <w:rPr>
          <w:b/>
          <w:bCs/>
        </w:rPr>
      </w:pPr>
      <w:r w:rsidRPr="005B25A1">
        <w:rPr>
          <w:b/>
          <w:bCs/>
        </w:rPr>
        <w:t>Parallel discussion:</w:t>
      </w:r>
    </w:p>
    <w:p w14:paraId="6436CBBD" w14:textId="77777777" w:rsidR="007615D6" w:rsidRPr="005B25A1" w:rsidRDefault="007615D6" w:rsidP="007615D6">
      <w:pPr>
        <w:keepNext/>
        <w:keepLines/>
      </w:pPr>
      <w:r w:rsidRPr="005B25A1">
        <w:t>-</w:t>
      </w:r>
    </w:p>
    <w:p w14:paraId="253302F4" w14:textId="77777777" w:rsidR="007615D6" w:rsidRPr="005B25A1" w:rsidRDefault="007615D6" w:rsidP="007615D6">
      <w:pPr>
        <w:keepNext/>
        <w:keepLines/>
        <w:rPr>
          <w:b/>
          <w:bCs/>
        </w:rPr>
      </w:pPr>
      <w:r w:rsidRPr="005B25A1">
        <w:rPr>
          <w:b/>
          <w:bCs/>
        </w:rPr>
        <w:t>Plenary Discussion:</w:t>
      </w:r>
    </w:p>
    <w:p w14:paraId="310516B2" w14:textId="77777777" w:rsidR="007615D6" w:rsidRPr="005B25A1" w:rsidRDefault="007615D6" w:rsidP="007615D6">
      <w:pPr>
        <w:keepNext/>
        <w:keepLines/>
      </w:pPr>
      <w:r>
        <w:rPr>
          <w:color w:val="FF0000"/>
        </w:rPr>
        <w:t>NO DISCUSSION RECORDED</w:t>
      </w:r>
    </w:p>
    <w:p w14:paraId="2B446C27" w14:textId="77777777" w:rsidR="007615D6" w:rsidRPr="00EB0339" w:rsidRDefault="007615D6" w:rsidP="007615D6">
      <w:r w:rsidRPr="005B25A1">
        <w:rPr>
          <w:b/>
          <w:bCs/>
        </w:rPr>
        <w:t>Status:</w:t>
      </w:r>
      <w:r>
        <w:t xml:space="preserve"> </w:t>
      </w:r>
      <w:r>
        <w:rPr>
          <w:color w:val="0000FF"/>
        </w:rPr>
        <w:t>Not concluded</w:t>
      </w:r>
      <w:r>
        <w:t>.</w:t>
      </w:r>
    </w:p>
    <w:p w14:paraId="7AF5E490" w14:textId="77777777" w:rsidR="00E00DA6" w:rsidRDefault="007615D6" w:rsidP="000A3FBD">
      <w:pPr>
        <w:pStyle w:val="NormTop"/>
      </w:pPr>
      <w:r>
        <w:rPr>
          <w:color w:val="0000FF"/>
        </w:rPr>
        <w:t>S2-2506574</w:t>
      </w:r>
      <w:r w:rsidRPr="00D53282">
        <w:t xml:space="preserve"> </w:t>
      </w:r>
      <w:r>
        <w:t>(P-CR) 23.700-67: KI#2: Interim agreements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KI#2 of FS_EnergySys_Ph2.</w:t>
      </w:r>
    </w:p>
    <w:p w14:paraId="464E64B2" w14:textId="77777777" w:rsidR="007615D6" w:rsidRPr="005B25A1" w:rsidRDefault="007615D6" w:rsidP="007615D6">
      <w:pPr>
        <w:keepNext/>
        <w:keepLines/>
        <w:rPr>
          <w:b/>
          <w:bCs/>
        </w:rPr>
      </w:pPr>
      <w:r w:rsidRPr="005B25A1">
        <w:rPr>
          <w:b/>
          <w:bCs/>
        </w:rPr>
        <w:t>Convenor comment:</w:t>
      </w:r>
    </w:p>
    <w:p w14:paraId="4879C838" w14:textId="77777777" w:rsidR="007615D6" w:rsidRPr="005B25A1" w:rsidRDefault="007615D6" w:rsidP="007615D6">
      <w:pPr>
        <w:keepNext/>
        <w:keepLines/>
      </w:pPr>
      <w:r w:rsidRPr="005B25A1">
        <w:t>Merge to S2-2506264?</w:t>
      </w:r>
    </w:p>
    <w:p w14:paraId="0302F818" w14:textId="77777777" w:rsidR="007615D6" w:rsidRPr="005B25A1" w:rsidRDefault="007615D6" w:rsidP="007615D6">
      <w:pPr>
        <w:keepNext/>
        <w:keepLines/>
        <w:rPr>
          <w:b/>
          <w:bCs/>
        </w:rPr>
      </w:pPr>
      <w:r w:rsidRPr="005B25A1">
        <w:rPr>
          <w:b/>
          <w:bCs/>
        </w:rPr>
        <w:t>Parallel discussion:</w:t>
      </w:r>
    </w:p>
    <w:p w14:paraId="23F46BD7" w14:textId="77777777" w:rsidR="007615D6" w:rsidRPr="005B25A1" w:rsidRDefault="007615D6" w:rsidP="007615D6">
      <w:pPr>
        <w:keepNext/>
        <w:keepLines/>
      </w:pPr>
      <w:r w:rsidRPr="005B25A1">
        <w:t>-</w:t>
      </w:r>
    </w:p>
    <w:p w14:paraId="72D9D6A5" w14:textId="77777777" w:rsidR="007615D6" w:rsidRPr="005B25A1" w:rsidRDefault="007615D6" w:rsidP="007615D6">
      <w:pPr>
        <w:keepNext/>
        <w:keepLines/>
        <w:rPr>
          <w:b/>
          <w:bCs/>
        </w:rPr>
      </w:pPr>
      <w:r w:rsidRPr="005B25A1">
        <w:rPr>
          <w:b/>
          <w:bCs/>
        </w:rPr>
        <w:t>Plenary Discussion:</w:t>
      </w:r>
    </w:p>
    <w:p w14:paraId="2A0C69FC" w14:textId="77777777" w:rsidR="007615D6" w:rsidRPr="005B25A1" w:rsidRDefault="007615D6" w:rsidP="007615D6">
      <w:pPr>
        <w:keepNext/>
        <w:keepLines/>
      </w:pPr>
      <w:r>
        <w:rPr>
          <w:color w:val="FF0000"/>
        </w:rPr>
        <w:t>NO DISCUSSION RECORDED</w:t>
      </w:r>
    </w:p>
    <w:p w14:paraId="394AADB5" w14:textId="77777777" w:rsidR="007615D6" w:rsidRPr="00EB0339" w:rsidRDefault="007615D6" w:rsidP="007615D6">
      <w:r w:rsidRPr="005B25A1">
        <w:rPr>
          <w:b/>
          <w:bCs/>
        </w:rPr>
        <w:t>Status:</w:t>
      </w:r>
      <w:r>
        <w:t xml:space="preserve"> </w:t>
      </w:r>
      <w:r>
        <w:rPr>
          <w:color w:val="0000FF"/>
        </w:rPr>
        <w:t>Not concluded</w:t>
      </w:r>
      <w:r>
        <w:t>.</w:t>
      </w:r>
    </w:p>
    <w:p w14:paraId="00F6C556" w14:textId="77777777" w:rsidR="00E00DA6" w:rsidRDefault="007615D6" w:rsidP="000A3FBD">
      <w:pPr>
        <w:pStyle w:val="NormTop"/>
      </w:pPr>
      <w:r>
        <w:rPr>
          <w:color w:val="0000FF"/>
        </w:rPr>
        <w:t>S2-2506771</w:t>
      </w:r>
      <w:r w:rsidRPr="00D53282">
        <w:t xml:space="preserve"> </w:t>
      </w:r>
      <w:r>
        <w:t>(P-CR) 23.700-67: Key issue#2, the analysis and interim agreement (Source: ZTE</w:t>
      </w:r>
      <w:r>
        <w:lastRenderedPageBreak/>
        <w:t>)</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issue#2 and give the agreement proposal.</w:t>
      </w:r>
    </w:p>
    <w:p w14:paraId="15FD19C9" w14:textId="77777777" w:rsidR="007615D6" w:rsidRPr="005B25A1" w:rsidRDefault="007615D6" w:rsidP="007615D6">
      <w:pPr>
        <w:keepNext/>
        <w:keepLines/>
        <w:rPr>
          <w:b/>
          <w:bCs/>
        </w:rPr>
      </w:pPr>
      <w:r w:rsidRPr="005B25A1">
        <w:rPr>
          <w:b/>
          <w:bCs/>
        </w:rPr>
        <w:t>Convenor comment:</w:t>
      </w:r>
    </w:p>
    <w:p w14:paraId="29D2E793" w14:textId="77777777" w:rsidR="007615D6" w:rsidRPr="005B25A1" w:rsidRDefault="007615D6" w:rsidP="007615D6">
      <w:pPr>
        <w:keepNext/>
        <w:keepLines/>
      </w:pPr>
      <w:r w:rsidRPr="005B25A1">
        <w:t>Handle (2nd round).</w:t>
      </w:r>
    </w:p>
    <w:p w14:paraId="1B0AB02F" w14:textId="77777777" w:rsidR="007615D6" w:rsidRPr="005B25A1" w:rsidRDefault="007615D6" w:rsidP="007615D6">
      <w:pPr>
        <w:keepNext/>
        <w:keepLines/>
        <w:rPr>
          <w:b/>
          <w:bCs/>
        </w:rPr>
      </w:pPr>
      <w:r w:rsidRPr="005B25A1">
        <w:rPr>
          <w:b/>
          <w:bCs/>
        </w:rPr>
        <w:t>Parallel discussion:</w:t>
      </w:r>
    </w:p>
    <w:p w14:paraId="0415B8A2" w14:textId="77777777" w:rsidR="007615D6" w:rsidRPr="005B25A1" w:rsidRDefault="007615D6" w:rsidP="007615D6">
      <w:pPr>
        <w:keepNext/>
        <w:keepLines/>
      </w:pPr>
      <w:r w:rsidRPr="005B25A1">
        <w:t>-</w:t>
      </w:r>
    </w:p>
    <w:p w14:paraId="5058C780" w14:textId="77777777" w:rsidR="007615D6" w:rsidRPr="005B25A1" w:rsidRDefault="007615D6" w:rsidP="007615D6">
      <w:pPr>
        <w:keepNext/>
        <w:keepLines/>
        <w:rPr>
          <w:b/>
          <w:bCs/>
        </w:rPr>
      </w:pPr>
      <w:r w:rsidRPr="005B25A1">
        <w:rPr>
          <w:b/>
          <w:bCs/>
        </w:rPr>
        <w:t>Plenary Discussion:</w:t>
      </w:r>
    </w:p>
    <w:p w14:paraId="78EA54DF" w14:textId="77777777" w:rsidR="007615D6" w:rsidRPr="005B25A1" w:rsidRDefault="007615D6" w:rsidP="007615D6">
      <w:pPr>
        <w:keepNext/>
        <w:keepLines/>
      </w:pPr>
      <w:r>
        <w:rPr>
          <w:color w:val="FF0000"/>
        </w:rPr>
        <w:t>NO DISCUSSION RECORDED</w:t>
      </w:r>
    </w:p>
    <w:p w14:paraId="50C6EF97" w14:textId="77777777" w:rsidR="007615D6" w:rsidRPr="00EB0339" w:rsidRDefault="007615D6" w:rsidP="007615D6">
      <w:r w:rsidRPr="005B25A1">
        <w:rPr>
          <w:b/>
          <w:bCs/>
        </w:rPr>
        <w:t>Status:</w:t>
      </w:r>
      <w:r>
        <w:t xml:space="preserve"> </w:t>
      </w:r>
      <w:r>
        <w:rPr>
          <w:color w:val="0000FF"/>
        </w:rPr>
        <w:t>Not concluded</w:t>
      </w:r>
      <w:r>
        <w:t>.</w:t>
      </w:r>
    </w:p>
    <w:p w14:paraId="7AE24201" w14:textId="77777777" w:rsidR="00E00DA6" w:rsidRDefault="007615D6" w:rsidP="000A3FBD">
      <w:pPr>
        <w:pStyle w:val="NormTop"/>
      </w:pPr>
      <w:r>
        <w:rPr>
          <w:color w:val="0000FF"/>
        </w:rPr>
        <w:t>S2-2506894</w:t>
      </w:r>
      <w:r w:rsidRPr="00D53282">
        <w:t xml:space="preserve"> </w:t>
      </w:r>
      <w:r>
        <w:t>(P-CR) 23.700-67: KI#2: Energy saving service principle proposal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energy saving service principle for KI#2.</w:t>
      </w:r>
    </w:p>
    <w:p w14:paraId="550B0B83" w14:textId="77777777" w:rsidR="007615D6" w:rsidRPr="005B25A1" w:rsidRDefault="007615D6" w:rsidP="007615D6">
      <w:pPr>
        <w:keepNext/>
        <w:keepLines/>
        <w:rPr>
          <w:b/>
          <w:bCs/>
        </w:rPr>
      </w:pPr>
      <w:r w:rsidRPr="005B25A1">
        <w:rPr>
          <w:b/>
          <w:bCs/>
        </w:rPr>
        <w:t>Convenor comment:</w:t>
      </w:r>
    </w:p>
    <w:p w14:paraId="23C570D7" w14:textId="77777777" w:rsidR="007615D6" w:rsidRPr="005B25A1" w:rsidRDefault="007615D6" w:rsidP="007615D6">
      <w:pPr>
        <w:keepNext/>
        <w:keepLines/>
      </w:pPr>
      <w:r w:rsidRPr="005B25A1">
        <w:t>Handle (1st round).</w:t>
      </w:r>
    </w:p>
    <w:p w14:paraId="6886B02F" w14:textId="77777777" w:rsidR="007615D6" w:rsidRPr="005B25A1" w:rsidRDefault="007615D6" w:rsidP="007615D6">
      <w:pPr>
        <w:keepNext/>
        <w:keepLines/>
        <w:rPr>
          <w:b/>
          <w:bCs/>
        </w:rPr>
      </w:pPr>
      <w:r w:rsidRPr="005B25A1">
        <w:rPr>
          <w:b/>
          <w:bCs/>
        </w:rPr>
        <w:t>Parallel discussion:</w:t>
      </w:r>
    </w:p>
    <w:p w14:paraId="1221F13D" w14:textId="77777777" w:rsidR="007615D6" w:rsidRPr="005B25A1" w:rsidRDefault="007615D6" w:rsidP="007615D6">
      <w:pPr>
        <w:keepNext/>
        <w:keepLines/>
      </w:pPr>
      <w:r w:rsidRPr="005B25A1">
        <w:t>-</w:t>
      </w:r>
    </w:p>
    <w:p w14:paraId="3B3075CC" w14:textId="77777777" w:rsidR="007615D6" w:rsidRPr="005B25A1" w:rsidRDefault="007615D6" w:rsidP="007615D6">
      <w:pPr>
        <w:keepNext/>
        <w:keepLines/>
        <w:rPr>
          <w:b/>
          <w:bCs/>
        </w:rPr>
      </w:pPr>
      <w:r w:rsidRPr="005B25A1">
        <w:rPr>
          <w:b/>
          <w:bCs/>
        </w:rPr>
        <w:t>Plenary Discussion:</w:t>
      </w:r>
    </w:p>
    <w:p w14:paraId="4D23D545" w14:textId="77777777" w:rsidR="007615D6" w:rsidRPr="005B25A1" w:rsidRDefault="007615D6" w:rsidP="007615D6">
      <w:pPr>
        <w:keepNext/>
        <w:keepLines/>
      </w:pPr>
      <w:r>
        <w:rPr>
          <w:color w:val="FF0000"/>
        </w:rPr>
        <w:t>NO DISCUSSION RECORDED</w:t>
      </w:r>
    </w:p>
    <w:p w14:paraId="72B9A0D0" w14:textId="77777777" w:rsidR="007615D6" w:rsidRPr="00EB0339" w:rsidRDefault="007615D6" w:rsidP="007615D6">
      <w:r w:rsidRPr="005B25A1">
        <w:rPr>
          <w:b/>
          <w:bCs/>
        </w:rPr>
        <w:t>Status:</w:t>
      </w:r>
      <w:r>
        <w:t xml:space="preserve"> </w:t>
      </w:r>
      <w:r>
        <w:rPr>
          <w:color w:val="0000FF"/>
        </w:rPr>
        <w:t>Not concluded</w:t>
      </w:r>
      <w:r>
        <w:t>.</w:t>
      </w:r>
    </w:p>
    <w:p w14:paraId="565B4937" w14:textId="77777777" w:rsidR="00E00DA6" w:rsidRDefault="007615D6" w:rsidP="000A3FBD">
      <w:pPr>
        <w:pStyle w:val="NormTop"/>
      </w:pPr>
      <w:r>
        <w:rPr>
          <w:color w:val="0000FF"/>
        </w:rPr>
        <w:t>S2-2506979</w:t>
      </w:r>
      <w:r w:rsidRPr="00D53282">
        <w:t xml:space="preserve"> </w:t>
      </w:r>
      <w:r>
        <w:t>(P-CR) 23.700-67: Interim agreements for KI#2 (Source: MediaTek Inc., vivo)</w:t>
      </w:r>
      <w:r>
        <w:br/>
      </w:r>
      <w:r w:rsidRPr="00D53282">
        <w:rPr>
          <w:b/>
        </w:rPr>
        <w:t>Document for:</w:t>
      </w:r>
      <w:r w:rsidRPr="00D53282">
        <w:t xml:space="preserve"> </w:t>
      </w:r>
      <w:r>
        <w:t>Approval</w:t>
      </w:r>
      <w:r>
        <w:br/>
      </w:r>
      <w:r w:rsidRPr="00D53282">
        <w:rPr>
          <w:b/>
        </w:rPr>
        <w:t>Abstract:</w:t>
      </w:r>
      <w:r w:rsidRPr="00D53282">
        <w:t xml:space="preserve"> </w:t>
      </w:r>
      <w:r>
        <w:br/>
        <w:t>The contribution proposes to resolve Ens in this solution.</w:t>
      </w:r>
    </w:p>
    <w:p w14:paraId="0714B45A" w14:textId="77777777" w:rsidR="007615D6" w:rsidRPr="005B25A1" w:rsidRDefault="007615D6" w:rsidP="007615D6">
      <w:pPr>
        <w:keepNext/>
        <w:keepLines/>
        <w:rPr>
          <w:b/>
          <w:bCs/>
        </w:rPr>
      </w:pPr>
      <w:r w:rsidRPr="005B25A1">
        <w:rPr>
          <w:b/>
          <w:bCs/>
        </w:rPr>
        <w:t>Convenor comment:</w:t>
      </w:r>
    </w:p>
    <w:p w14:paraId="40578D5A" w14:textId="77777777" w:rsidR="007615D6" w:rsidRPr="005B25A1" w:rsidRDefault="007615D6" w:rsidP="007615D6">
      <w:pPr>
        <w:keepNext/>
        <w:keepLines/>
      </w:pPr>
      <w:r w:rsidRPr="005B25A1">
        <w:t>Merge to S2-2506264?</w:t>
      </w:r>
    </w:p>
    <w:p w14:paraId="79D6996C" w14:textId="77777777" w:rsidR="007615D6" w:rsidRPr="005B25A1" w:rsidRDefault="007615D6" w:rsidP="007615D6">
      <w:pPr>
        <w:keepNext/>
        <w:keepLines/>
        <w:rPr>
          <w:b/>
          <w:bCs/>
        </w:rPr>
      </w:pPr>
      <w:r w:rsidRPr="005B25A1">
        <w:rPr>
          <w:b/>
          <w:bCs/>
        </w:rPr>
        <w:t>Parallel discussion:</w:t>
      </w:r>
    </w:p>
    <w:p w14:paraId="38C8BB5F" w14:textId="77777777" w:rsidR="007615D6" w:rsidRPr="005B25A1" w:rsidRDefault="007615D6" w:rsidP="007615D6">
      <w:pPr>
        <w:keepNext/>
        <w:keepLines/>
      </w:pPr>
      <w:r w:rsidRPr="005B25A1">
        <w:t>-</w:t>
      </w:r>
    </w:p>
    <w:p w14:paraId="07C8FE29" w14:textId="77777777" w:rsidR="007615D6" w:rsidRPr="005B25A1" w:rsidRDefault="007615D6" w:rsidP="007615D6">
      <w:pPr>
        <w:keepNext/>
        <w:keepLines/>
        <w:rPr>
          <w:b/>
          <w:bCs/>
        </w:rPr>
      </w:pPr>
      <w:r w:rsidRPr="005B25A1">
        <w:rPr>
          <w:b/>
          <w:bCs/>
        </w:rPr>
        <w:t>Plenary Discussion:</w:t>
      </w:r>
    </w:p>
    <w:p w14:paraId="44CB2BC8" w14:textId="77777777" w:rsidR="007615D6" w:rsidRPr="005B25A1" w:rsidRDefault="007615D6" w:rsidP="007615D6">
      <w:pPr>
        <w:keepNext/>
        <w:keepLines/>
      </w:pPr>
      <w:r>
        <w:rPr>
          <w:color w:val="FF0000"/>
        </w:rPr>
        <w:t>NO DISCUSSION RECORDED</w:t>
      </w:r>
    </w:p>
    <w:p w14:paraId="415B7D09" w14:textId="77777777" w:rsidR="007615D6" w:rsidRPr="00EB0339" w:rsidRDefault="007615D6" w:rsidP="007615D6">
      <w:r w:rsidRPr="005B25A1">
        <w:rPr>
          <w:b/>
          <w:bCs/>
        </w:rPr>
        <w:t>Status:</w:t>
      </w:r>
      <w:r>
        <w:t xml:space="preserve"> </w:t>
      </w:r>
      <w:r>
        <w:rPr>
          <w:color w:val="0000FF"/>
        </w:rPr>
        <w:t>Not concluded</w:t>
      </w:r>
      <w:r>
        <w:t>.</w:t>
      </w:r>
    </w:p>
    <w:p w14:paraId="6DD892E4" w14:textId="77777777" w:rsidR="00E00DA6" w:rsidRDefault="007615D6" w:rsidP="000A3FBD">
      <w:pPr>
        <w:pStyle w:val="NormTop"/>
      </w:pPr>
      <w:r>
        <w:rPr>
          <w:color w:val="0000FF"/>
        </w:rPr>
        <w:t>S2-2507043</w:t>
      </w:r>
      <w:r w:rsidRPr="00D53282">
        <w:t xml:space="preserve"> </w:t>
      </w:r>
      <w:r>
        <w:t>(P-CR) 23.700-67: KI#2: proposal for agreed principles (Source: vivo)</w:t>
      </w:r>
      <w:r>
        <w:br/>
      </w:r>
      <w:r w:rsidRPr="00D53282">
        <w:rPr>
          <w:b/>
        </w:rPr>
        <w:t>Document</w:t>
      </w:r>
      <w:r w:rsidRPr="00D53282">
        <w:rPr>
          <w:b/>
        </w:rPr>
        <w:lastRenderedPageBreak/>
        <w:t xml:space="preserve"> for:</w:t>
      </w:r>
      <w:r w:rsidRPr="00D53282">
        <w:t xml:space="preserve"> </w:t>
      </w:r>
      <w:r>
        <w:t>Approval</w:t>
      </w:r>
      <w:r>
        <w:br/>
      </w:r>
      <w:r w:rsidRPr="00D53282">
        <w:rPr>
          <w:b/>
        </w:rPr>
        <w:t>Abstract:</w:t>
      </w:r>
      <w:r w:rsidRPr="00D53282">
        <w:t xml:space="preserve"> </w:t>
      </w:r>
      <w:r>
        <w:br/>
        <w:t>This contribution proposes to agree the principles for KI#2 for FS_EnergySys_Ph2.</w:t>
      </w:r>
    </w:p>
    <w:p w14:paraId="28881FC1" w14:textId="77777777" w:rsidR="007615D6" w:rsidRPr="005B25A1" w:rsidRDefault="007615D6" w:rsidP="007615D6">
      <w:pPr>
        <w:keepNext/>
        <w:keepLines/>
        <w:rPr>
          <w:b/>
          <w:bCs/>
        </w:rPr>
      </w:pPr>
      <w:r w:rsidRPr="005B25A1">
        <w:rPr>
          <w:b/>
          <w:bCs/>
        </w:rPr>
        <w:t>Convenor comment:</w:t>
      </w:r>
    </w:p>
    <w:p w14:paraId="0936EA63" w14:textId="77777777" w:rsidR="007615D6" w:rsidRPr="005B25A1" w:rsidRDefault="007615D6" w:rsidP="007615D6">
      <w:pPr>
        <w:keepNext/>
        <w:keepLines/>
      </w:pPr>
      <w:r w:rsidRPr="005B25A1">
        <w:t>Handle (1st round).</w:t>
      </w:r>
    </w:p>
    <w:p w14:paraId="1ACA7F14" w14:textId="77777777" w:rsidR="007615D6" w:rsidRPr="005B25A1" w:rsidRDefault="007615D6" w:rsidP="007615D6">
      <w:pPr>
        <w:keepNext/>
        <w:keepLines/>
        <w:rPr>
          <w:b/>
          <w:bCs/>
        </w:rPr>
      </w:pPr>
      <w:r w:rsidRPr="005B25A1">
        <w:rPr>
          <w:b/>
          <w:bCs/>
        </w:rPr>
        <w:t>Parallel discussion:</w:t>
      </w:r>
    </w:p>
    <w:p w14:paraId="6579F50F" w14:textId="77777777" w:rsidR="007615D6" w:rsidRPr="005B25A1" w:rsidRDefault="007615D6" w:rsidP="007615D6">
      <w:pPr>
        <w:keepNext/>
        <w:keepLines/>
      </w:pPr>
      <w:r w:rsidRPr="005B25A1">
        <w:t>-</w:t>
      </w:r>
    </w:p>
    <w:p w14:paraId="12BB35A4" w14:textId="77777777" w:rsidR="007615D6" w:rsidRPr="005B25A1" w:rsidRDefault="007615D6" w:rsidP="007615D6">
      <w:pPr>
        <w:keepNext/>
        <w:keepLines/>
        <w:rPr>
          <w:b/>
          <w:bCs/>
        </w:rPr>
      </w:pPr>
      <w:r w:rsidRPr="005B25A1">
        <w:rPr>
          <w:b/>
          <w:bCs/>
        </w:rPr>
        <w:t>Plenary Discussion:</w:t>
      </w:r>
    </w:p>
    <w:p w14:paraId="33058B5A" w14:textId="77777777" w:rsidR="007615D6" w:rsidRPr="005B25A1" w:rsidRDefault="007615D6" w:rsidP="007615D6">
      <w:pPr>
        <w:keepNext/>
        <w:keepLines/>
      </w:pPr>
      <w:r>
        <w:rPr>
          <w:color w:val="FF0000"/>
        </w:rPr>
        <w:t>NO DISCUSSION RECORDED</w:t>
      </w:r>
    </w:p>
    <w:p w14:paraId="76BFCD10" w14:textId="77777777" w:rsidR="007615D6" w:rsidRPr="00EB0339" w:rsidRDefault="007615D6" w:rsidP="007615D6">
      <w:r w:rsidRPr="005B25A1">
        <w:rPr>
          <w:b/>
          <w:bCs/>
        </w:rPr>
        <w:t>Status:</w:t>
      </w:r>
      <w:r>
        <w:t xml:space="preserve"> </w:t>
      </w:r>
      <w:r>
        <w:rPr>
          <w:color w:val="0000FF"/>
        </w:rPr>
        <w:t>Not concluded</w:t>
      </w:r>
      <w:r>
        <w:t>.</w:t>
      </w:r>
    </w:p>
    <w:p w14:paraId="372AE90E" w14:textId="77777777" w:rsidR="00E00DA6" w:rsidRDefault="007615D6" w:rsidP="000A3FBD">
      <w:pPr>
        <w:pStyle w:val="NormTop"/>
      </w:pPr>
      <w:r>
        <w:rPr>
          <w:color w:val="0000FF"/>
        </w:rPr>
        <w:t>S2-2507154</w:t>
      </w:r>
      <w:r w:rsidRPr="00D53282">
        <w:t xml:space="preserve"> </w:t>
      </w:r>
      <w:r>
        <w:t>(P-CR) 23.700-67: Agreed principle of KI#2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an agreed principle of KI#2.</w:t>
      </w:r>
    </w:p>
    <w:p w14:paraId="043B9CE0" w14:textId="77777777" w:rsidR="007615D6" w:rsidRPr="005B25A1" w:rsidRDefault="007615D6" w:rsidP="007615D6">
      <w:pPr>
        <w:keepNext/>
        <w:keepLines/>
        <w:rPr>
          <w:b/>
          <w:bCs/>
        </w:rPr>
      </w:pPr>
      <w:r w:rsidRPr="005B25A1">
        <w:rPr>
          <w:b/>
          <w:bCs/>
        </w:rPr>
        <w:t>Convenor comment:</w:t>
      </w:r>
    </w:p>
    <w:p w14:paraId="7DFDE83B" w14:textId="77777777" w:rsidR="007615D6" w:rsidRPr="005B25A1" w:rsidRDefault="007615D6" w:rsidP="007615D6">
      <w:pPr>
        <w:keepNext/>
        <w:keepLines/>
      </w:pPr>
      <w:r w:rsidRPr="005B25A1">
        <w:t>Merge to S2-2507043?</w:t>
      </w:r>
    </w:p>
    <w:p w14:paraId="10C31BBE" w14:textId="77777777" w:rsidR="007615D6" w:rsidRPr="005B25A1" w:rsidRDefault="007615D6" w:rsidP="007615D6">
      <w:pPr>
        <w:keepNext/>
        <w:keepLines/>
        <w:rPr>
          <w:b/>
          <w:bCs/>
        </w:rPr>
      </w:pPr>
      <w:r w:rsidRPr="005B25A1">
        <w:rPr>
          <w:b/>
          <w:bCs/>
        </w:rPr>
        <w:t>Parallel discussion:</w:t>
      </w:r>
    </w:p>
    <w:p w14:paraId="280C08B0" w14:textId="77777777" w:rsidR="007615D6" w:rsidRPr="005B25A1" w:rsidRDefault="007615D6" w:rsidP="007615D6">
      <w:pPr>
        <w:keepNext/>
        <w:keepLines/>
      </w:pPr>
      <w:r w:rsidRPr="005B25A1">
        <w:t>-</w:t>
      </w:r>
    </w:p>
    <w:p w14:paraId="70B61868" w14:textId="77777777" w:rsidR="007615D6" w:rsidRPr="005B25A1" w:rsidRDefault="007615D6" w:rsidP="007615D6">
      <w:pPr>
        <w:keepNext/>
        <w:keepLines/>
        <w:rPr>
          <w:b/>
          <w:bCs/>
        </w:rPr>
      </w:pPr>
      <w:r w:rsidRPr="005B25A1">
        <w:rPr>
          <w:b/>
          <w:bCs/>
        </w:rPr>
        <w:t>Plenary Discussion:</w:t>
      </w:r>
    </w:p>
    <w:p w14:paraId="14D35122" w14:textId="77777777" w:rsidR="007615D6" w:rsidRPr="005B25A1" w:rsidRDefault="007615D6" w:rsidP="007615D6">
      <w:pPr>
        <w:keepNext/>
        <w:keepLines/>
      </w:pPr>
      <w:r>
        <w:rPr>
          <w:color w:val="FF0000"/>
        </w:rPr>
        <w:t>NO DISCUSSION RECORDED</w:t>
      </w:r>
    </w:p>
    <w:p w14:paraId="09DC48DE" w14:textId="77777777" w:rsidR="007615D6" w:rsidRPr="00EB0339" w:rsidRDefault="007615D6" w:rsidP="007615D6">
      <w:r w:rsidRPr="005B25A1">
        <w:rPr>
          <w:b/>
          <w:bCs/>
        </w:rPr>
        <w:t>Status:</w:t>
      </w:r>
      <w:r>
        <w:t xml:space="preserve"> </w:t>
      </w:r>
      <w:r>
        <w:rPr>
          <w:color w:val="0000FF"/>
        </w:rPr>
        <w:t>Not concluded</w:t>
      </w:r>
      <w:r>
        <w:t>.</w:t>
      </w:r>
    </w:p>
    <w:p w14:paraId="62E41303" w14:textId="77777777" w:rsidR="00E00DA6" w:rsidRDefault="007615D6" w:rsidP="000A3FBD">
      <w:pPr>
        <w:pStyle w:val="NormTop"/>
      </w:pPr>
      <w:r>
        <w:rPr>
          <w:color w:val="0000FF"/>
        </w:rPr>
        <w:t>S2-2507338</w:t>
      </w:r>
      <w:r w:rsidRPr="00D53282">
        <w:t xml:space="preserve"> </w:t>
      </w:r>
      <w:r>
        <w:t>(P-CR) 23.700-67: Interim principle for KI#2 (Source: China Telecom)</w:t>
      </w:r>
      <w:r>
        <w:br/>
      </w:r>
      <w:r w:rsidRPr="00D53282">
        <w:rPr>
          <w:b/>
        </w:rPr>
        <w:t>Document for:</w:t>
      </w:r>
      <w:r w:rsidRPr="00D53282">
        <w:t xml:space="preserve"> </w:t>
      </w:r>
      <w:r>
        <w:t>Approval</w:t>
      </w:r>
      <w:r>
        <w:br/>
      </w:r>
      <w:r w:rsidRPr="00D53282">
        <w:rPr>
          <w:b/>
        </w:rPr>
        <w:t>Abstract:</w:t>
      </w:r>
      <w:r w:rsidRPr="00D53282">
        <w:t xml:space="preserve"> </w:t>
      </w:r>
    </w:p>
    <w:p w14:paraId="62BA33ED" w14:textId="77777777" w:rsidR="007615D6" w:rsidRPr="005B25A1" w:rsidRDefault="007615D6" w:rsidP="007615D6">
      <w:pPr>
        <w:keepNext/>
        <w:keepLines/>
        <w:rPr>
          <w:b/>
          <w:bCs/>
        </w:rPr>
      </w:pPr>
      <w:r w:rsidRPr="005B25A1">
        <w:rPr>
          <w:b/>
          <w:bCs/>
        </w:rPr>
        <w:t>Convenor comment:</w:t>
      </w:r>
    </w:p>
    <w:p w14:paraId="1C670323" w14:textId="77777777" w:rsidR="007615D6" w:rsidRPr="005B25A1" w:rsidRDefault="007615D6" w:rsidP="007615D6">
      <w:pPr>
        <w:keepNext/>
        <w:keepLines/>
      </w:pPr>
      <w:r w:rsidRPr="005B25A1">
        <w:t>Merge to S2-2507043?</w:t>
      </w:r>
    </w:p>
    <w:p w14:paraId="36F008BE" w14:textId="77777777" w:rsidR="007615D6" w:rsidRPr="005B25A1" w:rsidRDefault="007615D6" w:rsidP="007615D6">
      <w:pPr>
        <w:keepNext/>
        <w:keepLines/>
        <w:rPr>
          <w:b/>
          <w:bCs/>
        </w:rPr>
      </w:pPr>
      <w:r w:rsidRPr="005B25A1">
        <w:rPr>
          <w:b/>
          <w:bCs/>
        </w:rPr>
        <w:t>Parallel discussion:</w:t>
      </w:r>
    </w:p>
    <w:p w14:paraId="318C2F40" w14:textId="77777777" w:rsidR="007615D6" w:rsidRPr="005B25A1" w:rsidRDefault="007615D6" w:rsidP="007615D6">
      <w:pPr>
        <w:keepNext/>
        <w:keepLines/>
      </w:pPr>
      <w:r w:rsidRPr="005B25A1">
        <w:t>-</w:t>
      </w:r>
    </w:p>
    <w:p w14:paraId="69FD7600" w14:textId="77777777" w:rsidR="007615D6" w:rsidRPr="005B25A1" w:rsidRDefault="007615D6" w:rsidP="007615D6">
      <w:pPr>
        <w:keepNext/>
        <w:keepLines/>
        <w:rPr>
          <w:b/>
          <w:bCs/>
        </w:rPr>
      </w:pPr>
      <w:r w:rsidRPr="005B25A1">
        <w:rPr>
          <w:b/>
          <w:bCs/>
        </w:rPr>
        <w:t>Plenary Discussion:</w:t>
      </w:r>
    </w:p>
    <w:p w14:paraId="3BA4D057" w14:textId="77777777" w:rsidR="007615D6" w:rsidRPr="005B25A1" w:rsidRDefault="007615D6" w:rsidP="007615D6">
      <w:pPr>
        <w:keepNext/>
        <w:keepLines/>
      </w:pPr>
      <w:r>
        <w:rPr>
          <w:color w:val="FF0000"/>
        </w:rPr>
        <w:t>NO DISCUSSION RECORDED</w:t>
      </w:r>
    </w:p>
    <w:p w14:paraId="3CD97A7D" w14:textId="77777777" w:rsidR="007615D6" w:rsidRPr="00EB0339" w:rsidRDefault="007615D6" w:rsidP="007615D6">
      <w:r w:rsidRPr="005B25A1">
        <w:rPr>
          <w:b/>
          <w:bCs/>
        </w:rPr>
        <w:t>Status:</w:t>
      </w:r>
      <w:r>
        <w:t xml:space="preserve"> </w:t>
      </w:r>
      <w:r>
        <w:rPr>
          <w:color w:val="0000FF"/>
        </w:rPr>
        <w:t>Not concluded</w:t>
      </w:r>
      <w:r>
        <w:t>.</w:t>
      </w:r>
    </w:p>
    <w:p w14:paraId="7E3CE1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w:t>
      </w:r>
    </w:p>
    <w:p w14:paraId="00B43D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New Solutions</w:t>
      </w:r>
    </w:p>
    <w:p w14:paraId="1D98FFF7" w14:textId="77777777" w:rsidR="00E00DA6" w:rsidRDefault="007615D6" w:rsidP="000A3FBD">
      <w:pPr>
        <w:pStyle w:val="NormTop"/>
      </w:pPr>
      <w:r>
        <w:rPr>
          <w:color w:val="0000FF"/>
        </w:rPr>
        <w:t>S2-2506455</w:t>
      </w:r>
      <w:r w:rsidRPr="00D53282">
        <w:t xml:space="preserve"> </w:t>
      </w:r>
      <w:r>
        <w:t>(P-CR) 23.700-67: KI#3: New Sol: Energy policy based N</w:t>
      </w:r>
      <w:r>
        <w:lastRenderedPageBreak/>
        <w:t>F discovery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KI#3 where multiple energy priorities can be configured in the NF profile and the consume select one of the as the criteria in NF discovery.</w:t>
      </w:r>
    </w:p>
    <w:p w14:paraId="11A06154" w14:textId="77777777" w:rsidR="007615D6" w:rsidRPr="005B25A1" w:rsidRDefault="007615D6" w:rsidP="007615D6">
      <w:pPr>
        <w:keepNext/>
        <w:keepLines/>
        <w:rPr>
          <w:b/>
          <w:bCs/>
        </w:rPr>
      </w:pPr>
      <w:r w:rsidRPr="005B25A1">
        <w:rPr>
          <w:b/>
          <w:bCs/>
        </w:rPr>
        <w:t>Convenor comment:</w:t>
      </w:r>
    </w:p>
    <w:p w14:paraId="50C29424" w14:textId="77777777" w:rsidR="007615D6" w:rsidRPr="005B25A1" w:rsidRDefault="007615D6" w:rsidP="007615D6">
      <w:pPr>
        <w:keepNext/>
        <w:keepLines/>
      </w:pPr>
      <w:r w:rsidRPr="005B25A1">
        <w:t>Handle (1st round).</w:t>
      </w:r>
    </w:p>
    <w:p w14:paraId="53BA093F" w14:textId="77777777" w:rsidR="007615D6" w:rsidRPr="005B25A1" w:rsidRDefault="007615D6" w:rsidP="007615D6">
      <w:pPr>
        <w:keepNext/>
        <w:keepLines/>
        <w:rPr>
          <w:b/>
          <w:bCs/>
        </w:rPr>
      </w:pPr>
      <w:r w:rsidRPr="005B25A1">
        <w:rPr>
          <w:b/>
          <w:bCs/>
        </w:rPr>
        <w:t>Parallel discussion:</w:t>
      </w:r>
    </w:p>
    <w:p w14:paraId="2301A814" w14:textId="77777777" w:rsidR="007615D6" w:rsidRPr="005B25A1" w:rsidRDefault="007615D6" w:rsidP="007615D6">
      <w:pPr>
        <w:keepNext/>
        <w:keepLines/>
      </w:pPr>
      <w:r w:rsidRPr="005B25A1">
        <w:t>-</w:t>
      </w:r>
    </w:p>
    <w:p w14:paraId="1199DA37" w14:textId="77777777" w:rsidR="007615D6" w:rsidRPr="005B25A1" w:rsidRDefault="007615D6" w:rsidP="007615D6">
      <w:pPr>
        <w:keepNext/>
        <w:keepLines/>
        <w:rPr>
          <w:b/>
          <w:bCs/>
        </w:rPr>
      </w:pPr>
      <w:r w:rsidRPr="005B25A1">
        <w:rPr>
          <w:b/>
          <w:bCs/>
        </w:rPr>
        <w:t>Plenary Discussion:</w:t>
      </w:r>
    </w:p>
    <w:p w14:paraId="56552661" w14:textId="77777777" w:rsidR="007615D6" w:rsidRPr="005B25A1" w:rsidRDefault="007615D6" w:rsidP="007615D6">
      <w:pPr>
        <w:keepNext/>
        <w:keepLines/>
      </w:pPr>
      <w:r>
        <w:rPr>
          <w:color w:val="FF0000"/>
        </w:rPr>
        <w:t>NO DISCUSSION RECORDED</w:t>
      </w:r>
    </w:p>
    <w:p w14:paraId="1BAE2C22" w14:textId="77777777" w:rsidR="007615D6" w:rsidRPr="00EB0339" w:rsidRDefault="007615D6" w:rsidP="007615D6">
      <w:r w:rsidRPr="005B25A1">
        <w:rPr>
          <w:b/>
          <w:bCs/>
        </w:rPr>
        <w:t>Status:</w:t>
      </w:r>
      <w:r>
        <w:t xml:space="preserve"> </w:t>
      </w:r>
      <w:r>
        <w:rPr>
          <w:color w:val="0000FF"/>
        </w:rPr>
        <w:t>Not concluded</w:t>
      </w:r>
      <w:r>
        <w:t>.</w:t>
      </w:r>
    </w:p>
    <w:p w14:paraId="03DFE67A" w14:textId="77777777" w:rsidR="00E00DA6" w:rsidRDefault="007615D6" w:rsidP="000A3FBD">
      <w:pPr>
        <w:pStyle w:val="NormTop"/>
      </w:pPr>
      <w:r>
        <w:rPr>
          <w:color w:val="0000FF"/>
        </w:rPr>
        <w:t>S2-2506885</w:t>
      </w:r>
      <w:r w:rsidRPr="00D53282">
        <w:t xml:space="preserve"> </w:t>
      </w:r>
      <w:r>
        <w:t xml:space="preserve">(P-CR) 23.700-67: KI #3, New Sol: N3IWF and TNGF Reselection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p>
    <w:p w14:paraId="3F998CCB" w14:textId="77777777" w:rsidR="007615D6" w:rsidRPr="005B25A1" w:rsidRDefault="007615D6" w:rsidP="007615D6">
      <w:pPr>
        <w:keepNext/>
        <w:keepLines/>
        <w:rPr>
          <w:b/>
          <w:bCs/>
        </w:rPr>
      </w:pPr>
      <w:r w:rsidRPr="005B25A1">
        <w:rPr>
          <w:b/>
          <w:bCs/>
        </w:rPr>
        <w:t>Convenor comment:</w:t>
      </w:r>
    </w:p>
    <w:p w14:paraId="00BB239D" w14:textId="77777777" w:rsidR="007615D6" w:rsidRPr="005B25A1" w:rsidRDefault="007615D6" w:rsidP="007615D6">
      <w:pPr>
        <w:keepNext/>
        <w:keepLines/>
      </w:pPr>
      <w:r w:rsidRPr="005B25A1">
        <w:t>Handle (1st round).</w:t>
      </w:r>
    </w:p>
    <w:p w14:paraId="2651E5AD" w14:textId="77777777" w:rsidR="007615D6" w:rsidRPr="005B25A1" w:rsidRDefault="007615D6" w:rsidP="007615D6">
      <w:pPr>
        <w:keepNext/>
        <w:keepLines/>
        <w:rPr>
          <w:b/>
          <w:bCs/>
        </w:rPr>
      </w:pPr>
      <w:r w:rsidRPr="005B25A1">
        <w:rPr>
          <w:b/>
          <w:bCs/>
        </w:rPr>
        <w:t>Parallel discussion:</w:t>
      </w:r>
    </w:p>
    <w:p w14:paraId="2EE4D4B3" w14:textId="77777777" w:rsidR="007615D6" w:rsidRPr="005B25A1" w:rsidRDefault="007615D6" w:rsidP="007615D6">
      <w:pPr>
        <w:keepNext/>
        <w:keepLines/>
      </w:pPr>
      <w:r w:rsidRPr="005B25A1">
        <w:t>-</w:t>
      </w:r>
    </w:p>
    <w:p w14:paraId="1BC09482" w14:textId="77777777" w:rsidR="007615D6" w:rsidRPr="005B25A1" w:rsidRDefault="007615D6" w:rsidP="007615D6">
      <w:pPr>
        <w:keepNext/>
        <w:keepLines/>
        <w:rPr>
          <w:b/>
          <w:bCs/>
        </w:rPr>
      </w:pPr>
      <w:r w:rsidRPr="005B25A1">
        <w:rPr>
          <w:b/>
          <w:bCs/>
        </w:rPr>
        <w:t>Plenary Discussion:</w:t>
      </w:r>
    </w:p>
    <w:p w14:paraId="460E0745" w14:textId="77777777" w:rsidR="007615D6" w:rsidRPr="005B25A1" w:rsidRDefault="007615D6" w:rsidP="007615D6">
      <w:pPr>
        <w:keepNext/>
        <w:keepLines/>
      </w:pPr>
      <w:r>
        <w:rPr>
          <w:color w:val="FF0000"/>
        </w:rPr>
        <w:t>NO DISCUSSION RECORDED</w:t>
      </w:r>
    </w:p>
    <w:p w14:paraId="2339C191" w14:textId="77777777" w:rsidR="007615D6" w:rsidRPr="00EB0339" w:rsidRDefault="007615D6" w:rsidP="007615D6">
      <w:r w:rsidRPr="005B25A1">
        <w:rPr>
          <w:b/>
          <w:bCs/>
        </w:rPr>
        <w:t>Status:</w:t>
      </w:r>
      <w:r>
        <w:t xml:space="preserve"> </w:t>
      </w:r>
      <w:r>
        <w:rPr>
          <w:color w:val="0000FF"/>
        </w:rPr>
        <w:t>Not concluded</w:t>
      </w:r>
      <w:r>
        <w:t>.</w:t>
      </w:r>
    </w:p>
    <w:p w14:paraId="79C38B39" w14:textId="77777777" w:rsidR="00E00DA6" w:rsidRDefault="007615D6" w:rsidP="000A3FBD">
      <w:pPr>
        <w:pStyle w:val="NormTop"/>
      </w:pPr>
      <w:r>
        <w:rPr>
          <w:color w:val="0000FF"/>
        </w:rPr>
        <w:t>S2-2507398</w:t>
      </w:r>
      <w:r w:rsidRPr="00D53282">
        <w:t xml:space="preserve"> </w:t>
      </w:r>
      <w:r>
        <w:t>(P-CR) 23.700-67: Using the NF Status to control NF traffic before activating energy saving state  (Source: Lenovo)</w:t>
      </w:r>
      <w:r>
        <w:br/>
      </w:r>
      <w:r w:rsidRPr="00D53282">
        <w:rPr>
          <w:b/>
        </w:rPr>
        <w:t>Document for:</w:t>
      </w:r>
      <w:r w:rsidRPr="00D53282">
        <w:t xml:space="preserve"> </w:t>
      </w:r>
      <w:r>
        <w:t>Approval</w:t>
      </w:r>
      <w:r>
        <w:br/>
      </w:r>
      <w:r w:rsidRPr="00D53282">
        <w:rPr>
          <w:b/>
        </w:rPr>
        <w:t>Abstract:</w:t>
      </w:r>
      <w:r w:rsidRPr="00D53282">
        <w:t xml:space="preserve"> </w:t>
      </w:r>
    </w:p>
    <w:p w14:paraId="5DC108B6" w14:textId="77777777" w:rsidR="007615D6" w:rsidRPr="005B25A1" w:rsidRDefault="007615D6" w:rsidP="007615D6">
      <w:pPr>
        <w:keepNext/>
        <w:keepLines/>
        <w:rPr>
          <w:b/>
          <w:bCs/>
        </w:rPr>
      </w:pPr>
      <w:r w:rsidRPr="005B25A1">
        <w:rPr>
          <w:b/>
          <w:bCs/>
        </w:rPr>
        <w:t>Convenor comment:</w:t>
      </w:r>
    </w:p>
    <w:p w14:paraId="51780376" w14:textId="77777777" w:rsidR="007615D6" w:rsidRPr="005B25A1" w:rsidRDefault="007615D6" w:rsidP="007615D6">
      <w:pPr>
        <w:keepNext/>
        <w:keepLines/>
      </w:pPr>
      <w:r w:rsidRPr="005B25A1">
        <w:t>Handle (1st round).</w:t>
      </w:r>
    </w:p>
    <w:p w14:paraId="04299B70" w14:textId="77777777" w:rsidR="007615D6" w:rsidRPr="005B25A1" w:rsidRDefault="007615D6" w:rsidP="007615D6">
      <w:pPr>
        <w:keepNext/>
        <w:keepLines/>
        <w:rPr>
          <w:b/>
          <w:bCs/>
        </w:rPr>
      </w:pPr>
      <w:r w:rsidRPr="005B25A1">
        <w:rPr>
          <w:b/>
          <w:bCs/>
        </w:rPr>
        <w:t>Parallel discussion:</w:t>
      </w:r>
    </w:p>
    <w:p w14:paraId="4B3CDBCC" w14:textId="77777777" w:rsidR="007615D6" w:rsidRPr="005B25A1" w:rsidRDefault="007615D6" w:rsidP="007615D6">
      <w:pPr>
        <w:keepNext/>
        <w:keepLines/>
      </w:pPr>
      <w:r w:rsidRPr="005B25A1">
        <w:t>-</w:t>
      </w:r>
    </w:p>
    <w:p w14:paraId="78C8FF37" w14:textId="77777777" w:rsidR="007615D6" w:rsidRPr="005B25A1" w:rsidRDefault="007615D6" w:rsidP="007615D6">
      <w:pPr>
        <w:keepNext/>
        <w:keepLines/>
        <w:rPr>
          <w:b/>
          <w:bCs/>
        </w:rPr>
      </w:pPr>
      <w:r w:rsidRPr="005B25A1">
        <w:rPr>
          <w:b/>
          <w:bCs/>
        </w:rPr>
        <w:t>Plenary Discussion:</w:t>
      </w:r>
    </w:p>
    <w:p w14:paraId="51F3E694" w14:textId="77777777" w:rsidR="007615D6" w:rsidRPr="005B25A1" w:rsidRDefault="007615D6" w:rsidP="007615D6">
      <w:pPr>
        <w:keepNext/>
        <w:keepLines/>
      </w:pPr>
      <w:r>
        <w:rPr>
          <w:color w:val="FF0000"/>
        </w:rPr>
        <w:t>NO DISCUSSION RECORDED</w:t>
      </w:r>
    </w:p>
    <w:p w14:paraId="14E19083" w14:textId="77777777" w:rsidR="007615D6" w:rsidRPr="00EB0339" w:rsidRDefault="007615D6" w:rsidP="007615D6">
      <w:r w:rsidRPr="005B25A1">
        <w:rPr>
          <w:b/>
          <w:bCs/>
        </w:rPr>
        <w:t>Status:</w:t>
      </w:r>
      <w:r>
        <w:t xml:space="preserve"> </w:t>
      </w:r>
      <w:r>
        <w:rPr>
          <w:color w:val="0000FF"/>
        </w:rPr>
        <w:t>Not concluded</w:t>
      </w:r>
      <w:r>
        <w:t>.</w:t>
      </w:r>
    </w:p>
    <w:p w14:paraId="2C71B5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Solution update</w:t>
      </w:r>
    </w:p>
    <w:p w14:paraId="21575203" w14:textId="77777777" w:rsidR="00E00DA6" w:rsidRDefault="007615D6" w:rsidP="000A3FBD">
      <w:pPr>
        <w:pStyle w:val="NormTop"/>
      </w:pPr>
      <w:r>
        <w:rPr>
          <w:color w:val="0000FF"/>
        </w:rPr>
        <w:t>S2-2506457</w:t>
      </w:r>
      <w:r w:rsidRPr="00D53282">
        <w:t xml:space="preserve"> </w:t>
      </w:r>
      <w:r>
        <w:t>(P-CR) 23.700-67: KI#3: Update Sol#23: UP path adjustment</w:t>
      </w:r>
      <w:r>
        <w:lastRenderedPageBreak/>
        <w:t xml:space="preserve"> considering energy-related information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#23 for KI#3 by addressing the EN on the list of the triggers.</w:t>
      </w:r>
    </w:p>
    <w:p w14:paraId="2DF1F1D7" w14:textId="77777777" w:rsidR="007615D6" w:rsidRPr="005B25A1" w:rsidRDefault="007615D6" w:rsidP="007615D6">
      <w:pPr>
        <w:keepNext/>
        <w:keepLines/>
        <w:rPr>
          <w:b/>
          <w:bCs/>
        </w:rPr>
      </w:pPr>
      <w:r w:rsidRPr="005B25A1">
        <w:rPr>
          <w:b/>
          <w:bCs/>
        </w:rPr>
        <w:t>Convenor comment:</w:t>
      </w:r>
    </w:p>
    <w:p w14:paraId="35D79A26" w14:textId="77777777" w:rsidR="007615D6" w:rsidRPr="005B25A1" w:rsidRDefault="007615D6" w:rsidP="007615D6">
      <w:pPr>
        <w:keepNext/>
        <w:keepLines/>
      </w:pPr>
      <w:r w:rsidRPr="005B25A1">
        <w:t>Handle (2nd round).</w:t>
      </w:r>
    </w:p>
    <w:p w14:paraId="2B4183DD" w14:textId="77777777" w:rsidR="007615D6" w:rsidRPr="005B25A1" w:rsidRDefault="007615D6" w:rsidP="007615D6">
      <w:pPr>
        <w:keepNext/>
        <w:keepLines/>
        <w:rPr>
          <w:b/>
          <w:bCs/>
        </w:rPr>
      </w:pPr>
      <w:r w:rsidRPr="005B25A1">
        <w:rPr>
          <w:b/>
          <w:bCs/>
        </w:rPr>
        <w:t>Parallel discussion:</w:t>
      </w:r>
    </w:p>
    <w:p w14:paraId="0B6C89E2" w14:textId="77777777" w:rsidR="007615D6" w:rsidRPr="005B25A1" w:rsidRDefault="007615D6" w:rsidP="007615D6">
      <w:pPr>
        <w:keepNext/>
        <w:keepLines/>
      </w:pPr>
      <w:r w:rsidRPr="005B25A1">
        <w:t>-</w:t>
      </w:r>
    </w:p>
    <w:p w14:paraId="5DF25959" w14:textId="77777777" w:rsidR="007615D6" w:rsidRPr="005B25A1" w:rsidRDefault="007615D6" w:rsidP="007615D6">
      <w:pPr>
        <w:keepNext/>
        <w:keepLines/>
        <w:rPr>
          <w:b/>
          <w:bCs/>
        </w:rPr>
      </w:pPr>
      <w:r w:rsidRPr="005B25A1">
        <w:rPr>
          <w:b/>
          <w:bCs/>
        </w:rPr>
        <w:t>Plenary Discussion:</w:t>
      </w:r>
    </w:p>
    <w:p w14:paraId="355A98A7" w14:textId="77777777" w:rsidR="007615D6" w:rsidRPr="005B25A1" w:rsidRDefault="007615D6" w:rsidP="007615D6">
      <w:pPr>
        <w:keepNext/>
        <w:keepLines/>
      </w:pPr>
      <w:r>
        <w:rPr>
          <w:color w:val="FF0000"/>
        </w:rPr>
        <w:t>NO DISCUSSION RECORDED</w:t>
      </w:r>
    </w:p>
    <w:p w14:paraId="6F9F1907" w14:textId="77777777" w:rsidR="007615D6" w:rsidRPr="00EB0339" w:rsidRDefault="007615D6" w:rsidP="007615D6">
      <w:r w:rsidRPr="005B25A1">
        <w:rPr>
          <w:b/>
          <w:bCs/>
        </w:rPr>
        <w:t>Status:</w:t>
      </w:r>
      <w:r>
        <w:t xml:space="preserve"> </w:t>
      </w:r>
      <w:r>
        <w:rPr>
          <w:color w:val="0000FF"/>
        </w:rPr>
        <w:t>Not concluded</w:t>
      </w:r>
      <w:r>
        <w:t>.</w:t>
      </w:r>
    </w:p>
    <w:p w14:paraId="459023FE" w14:textId="77777777" w:rsidR="00E00DA6" w:rsidRDefault="007615D6" w:rsidP="000A3FBD">
      <w:pPr>
        <w:pStyle w:val="NormTop"/>
      </w:pPr>
      <w:r>
        <w:rPr>
          <w:color w:val="0000FF"/>
        </w:rPr>
        <w:t>S2-2506263</w:t>
      </w:r>
      <w:r w:rsidRPr="00D53282">
        <w:t xml:space="preserve"> </w:t>
      </w:r>
      <w:r>
        <w:t>(P-CR) 23.700-67: KI#3 Solution#21 update (Source: CATT, Toyota)</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#21 'UP path adjustment based on energy related information' for KI#3.</w:t>
      </w:r>
    </w:p>
    <w:p w14:paraId="45C1AA41" w14:textId="77777777" w:rsidR="007615D6" w:rsidRPr="005B25A1" w:rsidRDefault="007615D6" w:rsidP="007615D6">
      <w:pPr>
        <w:keepNext/>
        <w:keepLines/>
        <w:rPr>
          <w:b/>
          <w:bCs/>
        </w:rPr>
      </w:pPr>
      <w:r w:rsidRPr="005B25A1">
        <w:rPr>
          <w:b/>
          <w:bCs/>
        </w:rPr>
        <w:t>Convenor comment:</w:t>
      </w:r>
    </w:p>
    <w:p w14:paraId="31AD576E" w14:textId="77777777" w:rsidR="007615D6" w:rsidRPr="005B25A1" w:rsidRDefault="007615D6" w:rsidP="007615D6">
      <w:pPr>
        <w:keepNext/>
        <w:keepLines/>
      </w:pPr>
      <w:r w:rsidRPr="005B25A1">
        <w:t>Handle (2nd round).</w:t>
      </w:r>
    </w:p>
    <w:p w14:paraId="61FFEC4D" w14:textId="77777777" w:rsidR="007615D6" w:rsidRPr="005B25A1" w:rsidRDefault="007615D6" w:rsidP="007615D6">
      <w:pPr>
        <w:keepNext/>
        <w:keepLines/>
        <w:rPr>
          <w:b/>
          <w:bCs/>
        </w:rPr>
      </w:pPr>
      <w:r w:rsidRPr="005B25A1">
        <w:rPr>
          <w:b/>
          <w:bCs/>
        </w:rPr>
        <w:t>Parallel discussion:</w:t>
      </w:r>
    </w:p>
    <w:p w14:paraId="321941E8" w14:textId="77777777" w:rsidR="007615D6" w:rsidRPr="005B25A1" w:rsidRDefault="007615D6" w:rsidP="007615D6">
      <w:pPr>
        <w:keepNext/>
        <w:keepLines/>
      </w:pPr>
      <w:r w:rsidRPr="005B25A1">
        <w:t>-</w:t>
      </w:r>
    </w:p>
    <w:p w14:paraId="0E022565" w14:textId="77777777" w:rsidR="007615D6" w:rsidRPr="005B25A1" w:rsidRDefault="007615D6" w:rsidP="007615D6">
      <w:pPr>
        <w:keepNext/>
        <w:keepLines/>
        <w:rPr>
          <w:b/>
          <w:bCs/>
        </w:rPr>
      </w:pPr>
      <w:r w:rsidRPr="005B25A1">
        <w:rPr>
          <w:b/>
          <w:bCs/>
        </w:rPr>
        <w:t>Plenary Discussion:</w:t>
      </w:r>
    </w:p>
    <w:p w14:paraId="03614B71" w14:textId="77777777" w:rsidR="007615D6" w:rsidRPr="005B25A1" w:rsidRDefault="007615D6" w:rsidP="007615D6">
      <w:pPr>
        <w:keepNext/>
        <w:keepLines/>
      </w:pPr>
      <w:r>
        <w:rPr>
          <w:color w:val="FF0000"/>
        </w:rPr>
        <w:t>NO DISCUSSION RECORDED</w:t>
      </w:r>
    </w:p>
    <w:p w14:paraId="4697E6EC" w14:textId="77777777" w:rsidR="007615D6" w:rsidRPr="00EB0339" w:rsidRDefault="007615D6" w:rsidP="007615D6">
      <w:r w:rsidRPr="005B25A1">
        <w:rPr>
          <w:b/>
          <w:bCs/>
        </w:rPr>
        <w:t>Status:</w:t>
      </w:r>
      <w:r>
        <w:t xml:space="preserve"> </w:t>
      </w:r>
      <w:r>
        <w:rPr>
          <w:color w:val="0000FF"/>
        </w:rPr>
        <w:t>Not concluded</w:t>
      </w:r>
      <w:r>
        <w:t>.</w:t>
      </w:r>
    </w:p>
    <w:p w14:paraId="4C82C067" w14:textId="77777777" w:rsidR="00E00DA6" w:rsidRDefault="007615D6" w:rsidP="000A3FBD">
      <w:pPr>
        <w:pStyle w:val="NormTop"/>
      </w:pPr>
      <w:r>
        <w:rPr>
          <w:color w:val="0000FF"/>
        </w:rPr>
        <w:t>S2-2507152</w:t>
      </w:r>
      <w:r w:rsidRPr="00D53282">
        <w:t xml:space="preserve"> </w:t>
      </w:r>
      <w:r>
        <w:t>(P-CR) 23.700-67: Solution #20 update: Energy aware NF and path selection (Source: China Mobile)</w:t>
      </w:r>
      <w:r>
        <w:br/>
      </w:r>
      <w:r w:rsidRPr="00D53282">
        <w:rPr>
          <w:b/>
        </w:rPr>
        <w:t>Document for:</w:t>
      </w:r>
      <w:r w:rsidRPr="00D53282">
        <w:t xml:space="preserve"> </w:t>
      </w:r>
      <w:r>
        <w:t>Approval</w:t>
      </w:r>
      <w:r>
        <w:br/>
      </w:r>
      <w:r w:rsidRPr="00D53282">
        <w:rPr>
          <w:b/>
        </w:rPr>
        <w:t>Abstract:</w:t>
      </w:r>
      <w:r w:rsidRPr="00D53282">
        <w:t xml:space="preserve"> </w:t>
      </w:r>
      <w:r>
        <w:br/>
        <w:t>Propose a update for solution #20: Energy aware NF and path selection.</w:t>
      </w:r>
    </w:p>
    <w:p w14:paraId="4F1C12FF" w14:textId="77777777" w:rsidR="007615D6" w:rsidRPr="005B25A1" w:rsidRDefault="007615D6" w:rsidP="007615D6">
      <w:pPr>
        <w:keepNext/>
        <w:keepLines/>
        <w:rPr>
          <w:b/>
          <w:bCs/>
        </w:rPr>
      </w:pPr>
      <w:r w:rsidRPr="005B25A1">
        <w:rPr>
          <w:b/>
          <w:bCs/>
        </w:rPr>
        <w:t>Convenor comment:</w:t>
      </w:r>
    </w:p>
    <w:p w14:paraId="0311A9D7" w14:textId="77777777" w:rsidR="007615D6" w:rsidRPr="005B25A1" w:rsidRDefault="007615D6" w:rsidP="007615D6">
      <w:pPr>
        <w:keepNext/>
        <w:keepLines/>
      </w:pPr>
      <w:r w:rsidRPr="005B25A1">
        <w:t>Handle (2nd round).</w:t>
      </w:r>
    </w:p>
    <w:p w14:paraId="57AD517B" w14:textId="77777777" w:rsidR="007615D6" w:rsidRPr="005B25A1" w:rsidRDefault="007615D6" w:rsidP="007615D6">
      <w:pPr>
        <w:keepNext/>
        <w:keepLines/>
        <w:rPr>
          <w:b/>
          <w:bCs/>
        </w:rPr>
      </w:pPr>
      <w:r w:rsidRPr="005B25A1">
        <w:rPr>
          <w:b/>
          <w:bCs/>
        </w:rPr>
        <w:t>Parallel discussion:</w:t>
      </w:r>
    </w:p>
    <w:p w14:paraId="2F1BB441" w14:textId="77777777" w:rsidR="007615D6" w:rsidRPr="005B25A1" w:rsidRDefault="007615D6" w:rsidP="007615D6">
      <w:pPr>
        <w:keepNext/>
        <w:keepLines/>
      </w:pPr>
      <w:r w:rsidRPr="005B25A1">
        <w:t>-</w:t>
      </w:r>
    </w:p>
    <w:p w14:paraId="54DEE08D" w14:textId="77777777" w:rsidR="007615D6" w:rsidRPr="005B25A1" w:rsidRDefault="007615D6" w:rsidP="007615D6">
      <w:pPr>
        <w:keepNext/>
        <w:keepLines/>
        <w:rPr>
          <w:b/>
          <w:bCs/>
        </w:rPr>
      </w:pPr>
      <w:r w:rsidRPr="005B25A1">
        <w:rPr>
          <w:b/>
          <w:bCs/>
        </w:rPr>
        <w:t>Plenary Discussion:</w:t>
      </w:r>
    </w:p>
    <w:p w14:paraId="0559713F" w14:textId="77777777" w:rsidR="007615D6" w:rsidRPr="005B25A1" w:rsidRDefault="007615D6" w:rsidP="007615D6">
      <w:pPr>
        <w:keepNext/>
        <w:keepLines/>
      </w:pPr>
      <w:r>
        <w:rPr>
          <w:color w:val="FF0000"/>
        </w:rPr>
        <w:t>NO DISCUSSION RECORDED</w:t>
      </w:r>
    </w:p>
    <w:p w14:paraId="535A2034" w14:textId="77777777" w:rsidR="007615D6" w:rsidRPr="00EB0339" w:rsidRDefault="007615D6" w:rsidP="007615D6">
      <w:r w:rsidRPr="005B25A1">
        <w:rPr>
          <w:b/>
          <w:bCs/>
        </w:rPr>
        <w:t>Status:</w:t>
      </w:r>
      <w:r>
        <w:t xml:space="preserve"> </w:t>
      </w:r>
      <w:r>
        <w:rPr>
          <w:color w:val="0000FF"/>
        </w:rPr>
        <w:t>Not concluded</w:t>
      </w:r>
      <w:r>
        <w:t>.</w:t>
      </w:r>
    </w:p>
    <w:p w14:paraId="43924C13" w14:textId="77777777" w:rsidR="00E00DA6" w:rsidRDefault="007615D6" w:rsidP="000A3FBD">
      <w:pPr>
        <w:pStyle w:val="NormTop"/>
      </w:pPr>
      <w:r>
        <w:rPr>
          <w:color w:val="0000FF"/>
        </w:rPr>
        <w:t>S2-2507401</w:t>
      </w:r>
      <w:r w:rsidRPr="00D53282">
        <w:t xml:space="preserve"> </w:t>
      </w:r>
      <w:r>
        <w:t>(P-CR) 23.700-67: Delete NOTE 1 and NOTE 2 from Solution 20  (Source: Lenovo)</w:t>
      </w:r>
      <w:r>
        <w:br/>
      </w:r>
      <w:r w:rsidRPr="00D53282">
        <w:rPr>
          <w:b/>
        </w:rPr>
        <w:lastRenderedPageBreak/>
        <w:t>Document for:</w:t>
      </w:r>
      <w:r w:rsidRPr="00D53282">
        <w:t xml:space="preserve"> </w:t>
      </w:r>
      <w:r>
        <w:t>Approval</w:t>
      </w:r>
      <w:r>
        <w:br/>
      </w:r>
      <w:r w:rsidRPr="00D53282">
        <w:rPr>
          <w:b/>
        </w:rPr>
        <w:t>Abstract:</w:t>
      </w:r>
      <w:r w:rsidRPr="00D53282">
        <w:t xml:space="preserve"> </w:t>
      </w:r>
    </w:p>
    <w:p w14:paraId="5E7D3EEE" w14:textId="77777777" w:rsidR="007615D6" w:rsidRPr="005B25A1" w:rsidRDefault="007615D6" w:rsidP="007615D6">
      <w:pPr>
        <w:keepNext/>
        <w:keepLines/>
        <w:rPr>
          <w:b/>
          <w:bCs/>
        </w:rPr>
      </w:pPr>
      <w:r w:rsidRPr="005B25A1">
        <w:rPr>
          <w:b/>
          <w:bCs/>
        </w:rPr>
        <w:t>Convenor comment:</w:t>
      </w:r>
    </w:p>
    <w:p w14:paraId="05E41BFD" w14:textId="77777777" w:rsidR="007615D6" w:rsidRPr="005B25A1" w:rsidRDefault="007615D6" w:rsidP="007615D6">
      <w:pPr>
        <w:keepNext/>
        <w:keepLines/>
      </w:pPr>
      <w:r w:rsidRPr="005B25A1">
        <w:t>Handle (2nd round).</w:t>
      </w:r>
    </w:p>
    <w:p w14:paraId="1B125F20" w14:textId="77777777" w:rsidR="007615D6" w:rsidRPr="005B25A1" w:rsidRDefault="007615D6" w:rsidP="007615D6">
      <w:pPr>
        <w:keepNext/>
        <w:keepLines/>
        <w:rPr>
          <w:b/>
          <w:bCs/>
        </w:rPr>
      </w:pPr>
      <w:r w:rsidRPr="005B25A1">
        <w:rPr>
          <w:b/>
          <w:bCs/>
        </w:rPr>
        <w:t>Parallel discussion:</w:t>
      </w:r>
    </w:p>
    <w:p w14:paraId="2AD81A87" w14:textId="77777777" w:rsidR="007615D6" w:rsidRPr="005B25A1" w:rsidRDefault="007615D6" w:rsidP="007615D6">
      <w:pPr>
        <w:keepNext/>
        <w:keepLines/>
      </w:pPr>
      <w:r w:rsidRPr="005B25A1">
        <w:t>-</w:t>
      </w:r>
    </w:p>
    <w:p w14:paraId="3F7E86F5" w14:textId="77777777" w:rsidR="007615D6" w:rsidRPr="005B25A1" w:rsidRDefault="007615D6" w:rsidP="007615D6">
      <w:pPr>
        <w:keepNext/>
        <w:keepLines/>
        <w:rPr>
          <w:b/>
          <w:bCs/>
        </w:rPr>
      </w:pPr>
      <w:r w:rsidRPr="005B25A1">
        <w:rPr>
          <w:b/>
          <w:bCs/>
        </w:rPr>
        <w:t>Plenary Discussion:</w:t>
      </w:r>
    </w:p>
    <w:p w14:paraId="740C3DA4" w14:textId="77777777" w:rsidR="007615D6" w:rsidRPr="005B25A1" w:rsidRDefault="007615D6" w:rsidP="007615D6">
      <w:pPr>
        <w:keepNext/>
        <w:keepLines/>
      </w:pPr>
      <w:r>
        <w:rPr>
          <w:color w:val="FF0000"/>
        </w:rPr>
        <w:t>NO DISCUSSION RECORDED</w:t>
      </w:r>
    </w:p>
    <w:p w14:paraId="14A5B836" w14:textId="77777777" w:rsidR="007615D6" w:rsidRPr="00EB0339" w:rsidRDefault="007615D6" w:rsidP="007615D6">
      <w:r w:rsidRPr="005B25A1">
        <w:rPr>
          <w:b/>
          <w:bCs/>
        </w:rPr>
        <w:t>Status:</w:t>
      </w:r>
      <w:r>
        <w:t xml:space="preserve"> </w:t>
      </w:r>
      <w:r>
        <w:rPr>
          <w:color w:val="0000FF"/>
        </w:rPr>
        <w:t>Not concluded</w:t>
      </w:r>
      <w:r>
        <w:t>.</w:t>
      </w:r>
    </w:p>
    <w:p w14:paraId="3498BE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Interim Agreement and Principles</w:t>
      </w:r>
    </w:p>
    <w:p w14:paraId="62CBF250" w14:textId="77777777" w:rsidR="00E00DA6" w:rsidRDefault="007615D6" w:rsidP="000A3FBD">
      <w:pPr>
        <w:pStyle w:val="NormTop"/>
      </w:pPr>
      <w:r>
        <w:rPr>
          <w:color w:val="0000FF"/>
        </w:rPr>
        <w:t>S2-2506242</w:t>
      </w:r>
      <w:r w:rsidRPr="00D53282">
        <w:t xml:space="preserve"> </w:t>
      </w:r>
      <w:r>
        <w:t>(P-CR) 23.700-67: KI#3: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p>
    <w:p w14:paraId="451BE2EB" w14:textId="77777777" w:rsidR="007615D6" w:rsidRPr="005B25A1" w:rsidRDefault="007615D6" w:rsidP="007615D6">
      <w:pPr>
        <w:keepNext/>
        <w:keepLines/>
        <w:rPr>
          <w:b/>
          <w:bCs/>
        </w:rPr>
      </w:pPr>
      <w:r w:rsidRPr="005B25A1">
        <w:rPr>
          <w:b/>
          <w:bCs/>
        </w:rPr>
        <w:t>Convenor comment:</w:t>
      </w:r>
    </w:p>
    <w:p w14:paraId="59DD34E0" w14:textId="77777777" w:rsidR="007615D6" w:rsidRPr="005B25A1" w:rsidRDefault="007615D6" w:rsidP="007615D6">
      <w:pPr>
        <w:keepNext/>
        <w:keepLines/>
      </w:pPr>
      <w:r w:rsidRPr="005B25A1">
        <w:t>Handle (1st round).</w:t>
      </w:r>
    </w:p>
    <w:p w14:paraId="1642579C" w14:textId="77777777" w:rsidR="007615D6" w:rsidRPr="005B25A1" w:rsidRDefault="007615D6" w:rsidP="007615D6">
      <w:pPr>
        <w:keepNext/>
        <w:keepLines/>
        <w:rPr>
          <w:b/>
          <w:bCs/>
        </w:rPr>
      </w:pPr>
      <w:r w:rsidRPr="005B25A1">
        <w:rPr>
          <w:b/>
          <w:bCs/>
        </w:rPr>
        <w:t>Parallel discussion:</w:t>
      </w:r>
    </w:p>
    <w:p w14:paraId="0A27B42C" w14:textId="77777777" w:rsidR="007615D6" w:rsidRPr="005B25A1" w:rsidRDefault="007615D6" w:rsidP="007615D6">
      <w:pPr>
        <w:keepNext/>
        <w:keepLines/>
      </w:pPr>
      <w:r w:rsidRPr="005B25A1">
        <w:t>-</w:t>
      </w:r>
    </w:p>
    <w:p w14:paraId="3037ADD0" w14:textId="77777777" w:rsidR="007615D6" w:rsidRPr="005B25A1" w:rsidRDefault="007615D6" w:rsidP="007615D6">
      <w:pPr>
        <w:keepNext/>
        <w:keepLines/>
        <w:rPr>
          <w:b/>
          <w:bCs/>
        </w:rPr>
      </w:pPr>
      <w:r w:rsidRPr="005B25A1">
        <w:rPr>
          <w:b/>
          <w:bCs/>
        </w:rPr>
        <w:t>Plenary Discussion:</w:t>
      </w:r>
    </w:p>
    <w:p w14:paraId="6313D662" w14:textId="77777777" w:rsidR="007615D6" w:rsidRPr="005B25A1" w:rsidRDefault="007615D6" w:rsidP="007615D6">
      <w:pPr>
        <w:keepNext/>
        <w:keepLines/>
      </w:pPr>
      <w:r>
        <w:rPr>
          <w:color w:val="FF0000"/>
        </w:rPr>
        <w:t>NO DISCUSSION RECORDED</w:t>
      </w:r>
    </w:p>
    <w:p w14:paraId="0B1454EE" w14:textId="77777777" w:rsidR="007615D6" w:rsidRPr="00EB0339" w:rsidRDefault="007615D6" w:rsidP="007615D6">
      <w:r w:rsidRPr="005B25A1">
        <w:rPr>
          <w:b/>
          <w:bCs/>
        </w:rPr>
        <w:t>Status:</w:t>
      </w:r>
      <w:r>
        <w:t xml:space="preserve"> </w:t>
      </w:r>
      <w:r>
        <w:rPr>
          <w:color w:val="0000FF"/>
        </w:rPr>
        <w:t>Not concluded</w:t>
      </w:r>
      <w:r>
        <w:t>.</w:t>
      </w:r>
    </w:p>
    <w:p w14:paraId="260AF472" w14:textId="77777777" w:rsidR="00E00DA6" w:rsidRDefault="007615D6" w:rsidP="000A3FBD">
      <w:pPr>
        <w:pStyle w:val="NormTop"/>
      </w:pPr>
      <w:r>
        <w:rPr>
          <w:color w:val="0000FF"/>
        </w:rPr>
        <w:t>S2-2506265</w:t>
      </w:r>
      <w:r w:rsidRPr="00D53282">
        <w:t xml:space="preserve"> </w:t>
      </w:r>
      <w:r>
        <w:t>(P-CR) 23.700-67: KI#3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KI#3.</w:t>
      </w:r>
    </w:p>
    <w:p w14:paraId="0D5085EB" w14:textId="77777777" w:rsidR="007615D6" w:rsidRPr="005B25A1" w:rsidRDefault="007615D6" w:rsidP="007615D6">
      <w:pPr>
        <w:keepNext/>
        <w:keepLines/>
        <w:rPr>
          <w:b/>
          <w:bCs/>
        </w:rPr>
      </w:pPr>
      <w:r w:rsidRPr="005B25A1">
        <w:rPr>
          <w:b/>
          <w:bCs/>
        </w:rPr>
        <w:t>Convenor comment:</w:t>
      </w:r>
    </w:p>
    <w:p w14:paraId="652E4D4E" w14:textId="77777777" w:rsidR="007615D6" w:rsidRPr="005B25A1" w:rsidRDefault="007615D6" w:rsidP="007615D6">
      <w:pPr>
        <w:keepNext/>
        <w:keepLines/>
      </w:pPr>
      <w:r w:rsidRPr="005B25A1">
        <w:t>Merge to S2-2506242?</w:t>
      </w:r>
    </w:p>
    <w:p w14:paraId="3C58875F" w14:textId="77777777" w:rsidR="007615D6" w:rsidRPr="005B25A1" w:rsidRDefault="007615D6" w:rsidP="007615D6">
      <w:pPr>
        <w:keepNext/>
        <w:keepLines/>
        <w:rPr>
          <w:b/>
          <w:bCs/>
        </w:rPr>
      </w:pPr>
      <w:r w:rsidRPr="005B25A1">
        <w:rPr>
          <w:b/>
          <w:bCs/>
        </w:rPr>
        <w:t>Parallel discussion:</w:t>
      </w:r>
    </w:p>
    <w:p w14:paraId="2B4E1FC7" w14:textId="77777777" w:rsidR="007615D6" w:rsidRPr="005B25A1" w:rsidRDefault="007615D6" w:rsidP="007615D6">
      <w:pPr>
        <w:keepNext/>
        <w:keepLines/>
      </w:pPr>
      <w:r w:rsidRPr="005B25A1">
        <w:t>-</w:t>
      </w:r>
    </w:p>
    <w:p w14:paraId="6F25EE15" w14:textId="77777777" w:rsidR="007615D6" w:rsidRPr="005B25A1" w:rsidRDefault="007615D6" w:rsidP="007615D6">
      <w:pPr>
        <w:keepNext/>
        <w:keepLines/>
        <w:rPr>
          <w:b/>
          <w:bCs/>
        </w:rPr>
      </w:pPr>
      <w:r w:rsidRPr="005B25A1">
        <w:rPr>
          <w:b/>
          <w:bCs/>
        </w:rPr>
        <w:t>Plenary Discussion:</w:t>
      </w:r>
    </w:p>
    <w:p w14:paraId="1D2B7ED6" w14:textId="77777777" w:rsidR="007615D6" w:rsidRPr="005B25A1" w:rsidRDefault="007615D6" w:rsidP="007615D6">
      <w:pPr>
        <w:keepNext/>
        <w:keepLines/>
      </w:pPr>
      <w:r>
        <w:rPr>
          <w:color w:val="FF0000"/>
        </w:rPr>
        <w:t>NO DISCUSSION RECORDED</w:t>
      </w:r>
    </w:p>
    <w:p w14:paraId="28AD9E1A" w14:textId="77777777" w:rsidR="007615D6" w:rsidRPr="00EB0339" w:rsidRDefault="007615D6" w:rsidP="007615D6">
      <w:r w:rsidRPr="005B25A1">
        <w:rPr>
          <w:b/>
          <w:bCs/>
        </w:rPr>
        <w:t>Status:</w:t>
      </w:r>
      <w:r>
        <w:t xml:space="preserve"> </w:t>
      </w:r>
      <w:r>
        <w:rPr>
          <w:color w:val="0000FF"/>
        </w:rPr>
        <w:t>Not concluded</w:t>
      </w:r>
      <w:r>
        <w:t>.</w:t>
      </w:r>
    </w:p>
    <w:p w14:paraId="2797146D" w14:textId="77777777" w:rsidR="00E00DA6" w:rsidRDefault="007615D6" w:rsidP="000A3FBD">
      <w:pPr>
        <w:pStyle w:val="NormTop"/>
      </w:pPr>
      <w:r>
        <w:rPr>
          <w:color w:val="0000FF"/>
        </w:rPr>
        <w:t>S2-2506413</w:t>
      </w:r>
      <w:r w:rsidRPr="00D53282">
        <w:t xml:space="preserve"> </w:t>
      </w:r>
      <w:r>
        <w:t>(P-CR) 23.700-67: KI#3 Evaluation and agreements (Source: Ericsson)</w:t>
      </w:r>
      <w:r>
        <w:br/>
      </w:r>
      <w:r w:rsidRPr="00D53282">
        <w:rPr>
          <w:b/>
        </w:rPr>
        <w:t>Document f</w:t>
      </w:r>
      <w:r w:rsidRPr="00D53282">
        <w:rPr>
          <w:b/>
        </w:rPr>
        <w:lastRenderedPageBreak/>
        <w:t>or:</w:t>
      </w:r>
      <w:r w:rsidRPr="00D53282">
        <w:t xml:space="preserve"> </w:t>
      </w:r>
      <w:r>
        <w:t>Approval</w:t>
      </w:r>
      <w:r>
        <w:br/>
      </w:r>
      <w:r w:rsidRPr="00D53282">
        <w:rPr>
          <w:b/>
        </w:rPr>
        <w:t>Abstract:</w:t>
      </w:r>
      <w:r w:rsidRPr="00D53282">
        <w:t xml:space="preserve"> </w:t>
      </w:r>
      <w:r>
        <w:br/>
        <w:t>Proposed KI#3 agreements.</w:t>
      </w:r>
    </w:p>
    <w:p w14:paraId="69F7704A" w14:textId="77777777" w:rsidR="007615D6" w:rsidRPr="005B25A1" w:rsidRDefault="007615D6" w:rsidP="007615D6">
      <w:pPr>
        <w:keepNext/>
        <w:keepLines/>
        <w:rPr>
          <w:b/>
          <w:bCs/>
        </w:rPr>
      </w:pPr>
      <w:r w:rsidRPr="005B25A1">
        <w:rPr>
          <w:b/>
          <w:bCs/>
        </w:rPr>
        <w:t>Convenor comment:</w:t>
      </w:r>
    </w:p>
    <w:p w14:paraId="549BA6CA" w14:textId="77777777" w:rsidR="007615D6" w:rsidRPr="005B25A1" w:rsidRDefault="007615D6" w:rsidP="007615D6">
      <w:pPr>
        <w:keepNext/>
        <w:keepLines/>
      </w:pPr>
      <w:r w:rsidRPr="005B25A1">
        <w:t>Merge to S2-2506242?</w:t>
      </w:r>
    </w:p>
    <w:p w14:paraId="725A8067" w14:textId="77777777" w:rsidR="007615D6" w:rsidRPr="005B25A1" w:rsidRDefault="007615D6" w:rsidP="007615D6">
      <w:pPr>
        <w:keepNext/>
        <w:keepLines/>
        <w:rPr>
          <w:b/>
          <w:bCs/>
        </w:rPr>
      </w:pPr>
      <w:r w:rsidRPr="005B25A1">
        <w:rPr>
          <w:b/>
          <w:bCs/>
        </w:rPr>
        <w:t>Parallel discussion:</w:t>
      </w:r>
    </w:p>
    <w:p w14:paraId="14FCD446" w14:textId="77777777" w:rsidR="007615D6" w:rsidRPr="005B25A1" w:rsidRDefault="007615D6" w:rsidP="007615D6">
      <w:pPr>
        <w:keepNext/>
        <w:keepLines/>
      </w:pPr>
      <w:r w:rsidRPr="005B25A1">
        <w:t>-</w:t>
      </w:r>
    </w:p>
    <w:p w14:paraId="426847CA" w14:textId="77777777" w:rsidR="007615D6" w:rsidRPr="005B25A1" w:rsidRDefault="007615D6" w:rsidP="007615D6">
      <w:pPr>
        <w:keepNext/>
        <w:keepLines/>
        <w:rPr>
          <w:b/>
          <w:bCs/>
        </w:rPr>
      </w:pPr>
      <w:r w:rsidRPr="005B25A1">
        <w:rPr>
          <w:b/>
          <w:bCs/>
        </w:rPr>
        <w:t>Plenary Discussion:</w:t>
      </w:r>
    </w:p>
    <w:p w14:paraId="3596D95D" w14:textId="77777777" w:rsidR="007615D6" w:rsidRPr="005B25A1" w:rsidRDefault="007615D6" w:rsidP="007615D6">
      <w:pPr>
        <w:keepNext/>
        <w:keepLines/>
      </w:pPr>
      <w:r>
        <w:rPr>
          <w:color w:val="FF0000"/>
        </w:rPr>
        <w:t>NO DISCUSSION RECORDED</w:t>
      </w:r>
    </w:p>
    <w:p w14:paraId="771D9B79" w14:textId="77777777" w:rsidR="007615D6" w:rsidRPr="00EB0339" w:rsidRDefault="007615D6" w:rsidP="007615D6">
      <w:r w:rsidRPr="005B25A1">
        <w:rPr>
          <w:b/>
          <w:bCs/>
        </w:rPr>
        <w:t>Status:</w:t>
      </w:r>
      <w:r>
        <w:t xml:space="preserve"> </w:t>
      </w:r>
      <w:r>
        <w:rPr>
          <w:color w:val="0000FF"/>
        </w:rPr>
        <w:t>Not concluded</w:t>
      </w:r>
      <w:r>
        <w:t>.</w:t>
      </w:r>
    </w:p>
    <w:p w14:paraId="45E2773A" w14:textId="77777777" w:rsidR="00E00DA6" w:rsidRDefault="007615D6" w:rsidP="000A3FBD">
      <w:pPr>
        <w:pStyle w:val="NormTop"/>
      </w:pPr>
      <w:r>
        <w:rPr>
          <w:color w:val="0000FF"/>
        </w:rPr>
        <w:t>S2-2506456</w:t>
      </w:r>
      <w:r w:rsidRPr="00D53282">
        <w:t xml:space="preserve"> </w:t>
      </w:r>
      <w:r>
        <w:t>(P-CR) 23.700-67: KI#3: Interim agreements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KI#3 of FS_EnergySys_Ph2.</w:t>
      </w:r>
    </w:p>
    <w:p w14:paraId="1C04D918" w14:textId="77777777" w:rsidR="007615D6" w:rsidRPr="005B25A1" w:rsidRDefault="007615D6" w:rsidP="007615D6">
      <w:pPr>
        <w:keepNext/>
        <w:keepLines/>
        <w:rPr>
          <w:b/>
          <w:bCs/>
        </w:rPr>
      </w:pPr>
      <w:r w:rsidRPr="005B25A1">
        <w:rPr>
          <w:b/>
          <w:bCs/>
        </w:rPr>
        <w:t>Convenor comment:</w:t>
      </w:r>
    </w:p>
    <w:p w14:paraId="01092C37" w14:textId="77777777" w:rsidR="007615D6" w:rsidRPr="005B25A1" w:rsidRDefault="007615D6" w:rsidP="007615D6">
      <w:pPr>
        <w:keepNext/>
        <w:keepLines/>
      </w:pPr>
      <w:r w:rsidRPr="005B25A1">
        <w:t>Handle (1st round).</w:t>
      </w:r>
    </w:p>
    <w:p w14:paraId="57F1D9D3" w14:textId="77777777" w:rsidR="007615D6" w:rsidRPr="005B25A1" w:rsidRDefault="007615D6" w:rsidP="007615D6">
      <w:pPr>
        <w:keepNext/>
        <w:keepLines/>
        <w:rPr>
          <w:b/>
          <w:bCs/>
        </w:rPr>
      </w:pPr>
      <w:r w:rsidRPr="005B25A1">
        <w:rPr>
          <w:b/>
          <w:bCs/>
        </w:rPr>
        <w:t>Parallel discussion:</w:t>
      </w:r>
    </w:p>
    <w:p w14:paraId="743E550F" w14:textId="77777777" w:rsidR="007615D6" w:rsidRPr="005B25A1" w:rsidRDefault="007615D6" w:rsidP="007615D6">
      <w:pPr>
        <w:keepNext/>
        <w:keepLines/>
      </w:pPr>
      <w:r w:rsidRPr="005B25A1">
        <w:t>-</w:t>
      </w:r>
    </w:p>
    <w:p w14:paraId="16520ADA" w14:textId="77777777" w:rsidR="007615D6" w:rsidRPr="005B25A1" w:rsidRDefault="007615D6" w:rsidP="007615D6">
      <w:pPr>
        <w:keepNext/>
        <w:keepLines/>
        <w:rPr>
          <w:b/>
          <w:bCs/>
        </w:rPr>
      </w:pPr>
      <w:r w:rsidRPr="005B25A1">
        <w:rPr>
          <w:b/>
          <w:bCs/>
        </w:rPr>
        <w:t>Plenary Discussion:</w:t>
      </w:r>
    </w:p>
    <w:p w14:paraId="6476FDF9" w14:textId="77777777" w:rsidR="007615D6" w:rsidRPr="005B25A1" w:rsidRDefault="007615D6" w:rsidP="007615D6">
      <w:pPr>
        <w:keepNext/>
        <w:keepLines/>
      </w:pPr>
      <w:r>
        <w:rPr>
          <w:color w:val="FF0000"/>
        </w:rPr>
        <w:t>NO DISCUSSION RECORDED</w:t>
      </w:r>
    </w:p>
    <w:p w14:paraId="43FA1CD0" w14:textId="77777777" w:rsidR="007615D6" w:rsidRPr="00EB0339" w:rsidRDefault="007615D6" w:rsidP="007615D6">
      <w:r w:rsidRPr="005B25A1">
        <w:rPr>
          <w:b/>
          <w:bCs/>
        </w:rPr>
        <w:t>Status:</w:t>
      </w:r>
      <w:r>
        <w:t xml:space="preserve"> </w:t>
      </w:r>
      <w:r>
        <w:rPr>
          <w:color w:val="0000FF"/>
        </w:rPr>
        <w:t>Not concluded</w:t>
      </w:r>
      <w:r>
        <w:t>.</w:t>
      </w:r>
    </w:p>
    <w:p w14:paraId="6D302BDB" w14:textId="77777777" w:rsidR="00E00DA6" w:rsidRDefault="007615D6" w:rsidP="000A3FBD">
      <w:pPr>
        <w:pStyle w:val="NormTop"/>
      </w:pPr>
      <w:r>
        <w:rPr>
          <w:color w:val="0000FF"/>
        </w:rPr>
        <w:t>S2-2506772</w:t>
      </w:r>
      <w:r w:rsidRPr="00D53282">
        <w:t xml:space="preserve"> </w:t>
      </w:r>
      <w:r>
        <w:t>(P-CR) 23.700-67: Key issue#3, the analysis and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issue#3 and give the agreement proposal.</w:t>
      </w:r>
    </w:p>
    <w:p w14:paraId="6C0F57A8" w14:textId="77777777" w:rsidR="007615D6" w:rsidRPr="005B25A1" w:rsidRDefault="007615D6" w:rsidP="007615D6">
      <w:pPr>
        <w:keepNext/>
        <w:keepLines/>
        <w:rPr>
          <w:b/>
          <w:bCs/>
        </w:rPr>
      </w:pPr>
      <w:r w:rsidRPr="005B25A1">
        <w:rPr>
          <w:b/>
          <w:bCs/>
        </w:rPr>
        <w:t>Convenor comment:</w:t>
      </w:r>
    </w:p>
    <w:p w14:paraId="23A2C5D7" w14:textId="77777777" w:rsidR="007615D6" w:rsidRPr="005B25A1" w:rsidRDefault="007615D6" w:rsidP="007615D6">
      <w:pPr>
        <w:keepNext/>
        <w:keepLines/>
      </w:pPr>
      <w:r w:rsidRPr="005B25A1">
        <w:t>Merge to S2-2506242?</w:t>
      </w:r>
    </w:p>
    <w:p w14:paraId="368C7BAF" w14:textId="77777777" w:rsidR="007615D6" w:rsidRPr="005B25A1" w:rsidRDefault="007615D6" w:rsidP="007615D6">
      <w:pPr>
        <w:keepNext/>
        <w:keepLines/>
        <w:rPr>
          <w:b/>
          <w:bCs/>
        </w:rPr>
      </w:pPr>
      <w:r w:rsidRPr="005B25A1">
        <w:rPr>
          <w:b/>
          <w:bCs/>
        </w:rPr>
        <w:t>Parallel discussion:</w:t>
      </w:r>
    </w:p>
    <w:p w14:paraId="4671B35A" w14:textId="77777777" w:rsidR="007615D6" w:rsidRPr="005B25A1" w:rsidRDefault="007615D6" w:rsidP="007615D6">
      <w:pPr>
        <w:keepNext/>
        <w:keepLines/>
      </w:pPr>
      <w:r w:rsidRPr="005B25A1">
        <w:t>-</w:t>
      </w:r>
    </w:p>
    <w:p w14:paraId="12FA682D" w14:textId="77777777" w:rsidR="007615D6" w:rsidRPr="005B25A1" w:rsidRDefault="007615D6" w:rsidP="007615D6">
      <w:pPr>
        <w:keepNext/>
        <w:keepLines/>
        <w:rPr>
          <w:b/>
          <w:bCs/>
        </w:rPr>
      </w:pPr>
      <w:r w:rsidRPr="005B25A1">
        <w:rPr>
          <w:b/>
          <w:bCs/>
        </w:rPr>
        <w:t>Plenary Discussion:</w:t>
      </w:r>
    </w:p>
    <w:p w14:paraId="2B7B5014" w14:textId="77777777" w:rsidR="007615D6" w:rsidRPr="005B25A1" w:rsidRDefault="007615D6" w:rsidP="007615D6">
      <w:pPr>
        <w:keepNext/>
        <w:keepLines/>
      </w:pPr>
      <w:r>
        <w:rPr>
          <w:color w:val="FF0000"/>
        </w:rPr>
        <w:t>NO DISCUSSION RECORDED</w:t>
      </w:r>
    </w:p>
    <w:p w14:paraId="34BBDEEA" w14:textId="77777777" w:rsidR="007615D6" w:rsidRPr="00EB0339" w:rsidRDefault="007615D6" w:rsidP="007615D6">
      <w:r w:rsidRPr="005B25A1">
        <w:rPr>
          <w:b/>
          <w:bCs/>
        </w:rPr>
        <w:t>Status:</w:t>
      </w:r>
      <w:r>
        <w:t xml:space="preserve"> </w:t>
      </w:r>
      <w:r>
        <w:rPr>
          <w:color w:val="0000FF"/>
        </w:rPr>
        <w:t>Not concluded</w:t>
      </w:r>
      <w:r>
        <w:t>.</w:t>
      </w:r>
    </w:p>
    <w:p w14:paraId="26639412" w14:textId="77777777" w:rsidR="00E00DA6" w:rsidRDefault="007615D6" w:rsidP="000A3FBD">
      <w:pPr>
        <w:pStyle w:val="NormTop"/>
      </w:pPr>
      <w:r>
        <w:rPr>
          <w:color w:val="0000FF"/>
        </w:rPr>
        <w:t>S2-2507044</w:t>
      </w:r>
      <w:r w:rsidRPr="00D53282">
        <w:t xml:space="preserve"> </w:t>
      </w:r>
      <w:r>
        <w:t>(P-CR) 23.700-67: Interim principles for KI3 (Source: vivo)</w:t>
      </w:r>
      <w:r>
        <w:br/>
      </w:r>
      <w:r w:rsidRPr="00D53282">
        <w:rPr>
          <w:b/>
        </w:rPr>
        <w:t>Document for:</w:t>
      </w:r>
      <w:r w:rsidRPr="00D53282">
        <w:t xml:space="preserve"> </w:t>
      </w:r>
      <w:r>
        <w:t>Appr</w:t>
      </w:r>
      <w:r>
        <w:lastRenderedPageBreak/>
        <w:t>oval</w:t>
      </w:r>
      <w:r>
        <w:br/>
      </w:r>
      <w:r w:rsidRPr="00D53282">
        <w:rPr>
          <w:b/>
        </w:rPr>
        <w:t>Abstract:</w:t>
      </w:r>
      <w:r w:rsidRPr="00D53282">
        <w:t xml:space="preserve"> </w:t>
      </w:r>
    </w:p>
    <w:p w14:paraId="553440F1" w14:textId="77777777" w:rsidR="007615D6" w:rsidRPr="005B25A1" w:rsidRDefault="007615D6" w:rsidP="007615D6">
      <w:pPr>
        <w:keepNext/>
        <w:keepLines/>
        <w:rPr>
          <w:b/>
          <w:bCs/>
        </w:rPr>
      </w:pPr>
      <w:r w:rsidRPr="005B25A1">
        <w:rPr>
          <w:b/>
          <w:bCs/>
        </w:rPr>
        <w:t>Convenor comment:</w:t>
      </w:r>
    </w:p>
    <w:p w14:paraId="50AC458D" w14:textId="77777777" w:rsidR="007615D6" w:rsidRPr="005B25A1" w:rsidRDefault="007615D6" w:rsidP="007615D6">
      <w:pPr>
        <w:keepNext/>
        <w:keepLines/>
      </w:pPr>
      <w:r w:rsidRPr="005B25A1">
        <w:t>Merge to S2-2506242?</w:t>
      </w:r>
    </w:p>
    <w:p w14:paraId="7BF5108E" w14:textId="77777777" w:rsidR="007615D6" w:rsidRPr="005B25A1" w:rsidRDefault="007615D6" w:rsidP="007615D6">
      <w:pPr>
        <w:keepNext/>
        <w:keepLines/>
        <w:rPr>
          <w:b/>
          <w:bCs/>
        </w:rPr>
      </w:pPr>
      <w:r w:rsidRPr="005B25A1">
        <w:rPr>
          <w:b/>
          <w:bCs/>
        </w:rPr>
        <w:t>Parallel discussion:</w:t>
      </w:r>
    </w:p>
    <w:p w14:paraId="03890BBB" w14:textId="77777777" w:rsidR="007615D6" w:rsidRPr="005B25A1" w:rsidRDefault="007615D6" w:rsidP="007615D6">
      <w:pPr>
        <w:keepNext/>
        <w:keepLines/>
      </w:pPr>
      <w:r w:rsidRPr="005B25A1">
        <w:t>-</w:t>
      </w:r>
    </w:p>
    <w:p w14:paraId="3B93A707" w14:textId="77777777" w:rsidR="007615D6" w:rsidRPr="005B25A1" w:rsidRDefault="007615D6" w:rsidP="007615D6">
      <w:pPr>
        <w:keepNext/>
        <w:keepLines/>
        <w:rPr>
          <w:b/>
          <w:bCs/>
        </w:rPr>
      </w:pPr>
      <w:r w:rsidRPr="005B25A1">
        <w:rPr>
          <w:b/>
          <w:bCs/>
        </w:rPr>
        <w:t>Plenary Discussion:</w:t>
      </w:r>
    </w:p>
    <w:p w14:paraId="2A7B83D2" w14:textId="77777777" w:rsidR="007615D6" w:rsidRPr="005B25A1" w:rsidRDefault="007615D6" w:rsidP="007615D6">
      <w:pPr>
        <w:keepNext/>
        <w:keepLines/>
      </w:pPr>
      <w:r>
        <w:rPr>
          <w:color w:val="FF0000"/>
        </w:rPr>
        <w:t>NO DISCUSSION RECORDED</w:t>
      </w:r>
    </w:p>
    <w:p w14:paraId="5F7CE5AE" w14:textId="77777777" w:rsidR="007615D6" w:rsidRPr="00EB0339" w:rsidRDefault="007615D6" w:rsidP="007615D6">
      <w:r w:rsidRPr="005B25A1">
        <w:rPr>
          <w:b/>
          <w:bCs/>
        </w:rPr>
        <w:t>Status:</w:t>
      </w:r>
      <w:r>
        <w:t xml:space="preserve"> </w:t>
      </w:r>
      <w:r>
        <w:rPr>
          <w:color w:val="0000FF"/>
        </w:rPr>
        <w:t>Not concluded</w:t>
      </w:r>
      <w:r>
        <w:t>.</w:t>
      </w:r>
    </w:p>
    <w:p w14:paraId="55842E9C" w14:textId="77777777" w:rsidR="00E00DA6" w:rsidRDefault="007615D6" w:rsidP="000A3FBD">
      <w:pPr>
        <w:pStyle w:val="NormTop"/>
      </w:pPr>
      <w:r>
        <w:rPr>
          <w:color w:val="0000FF"/>
        </w:rPr>
        <w:t>S2-2507147</w:t>
      </w:r>
      <w:r w:rsidRPr="00D53282">
        <w:t xml:space="preserve"> </w:t>
      </w:r>
      <w:r>
        <w:t>(P-CR) 23.700-67: Agreed principles for key issue #3 (Source: China Mobile)</w:t>
      </w:r>
      <w:r>
        <w:br/>
      </w:r>
      <w:r w:rsidRPr="00D53282">
        <w:rPr>
          <w:b/>
        </w:rPr>
        <w:t>Document for:</w:t>
      </w:r>
      <w:r w:rsidRPr="00D53282">
        <w:t xml:space="preserve"> </w:t>
      </w:r>
      <w:r>
        <w:t>Approval</w:t>
      </w:r>
      <w:r>
        <w:br/>
      </w:r>
      <w:r w:rsidRPr="00D53282">
        <w:rPr>
          <w:b/>
        </w:rPr>
        <w:t>Abstract:</w:t>
      </w:r>
      <w:r w:rsidRPr="00D53282">
        <w:t xml:space="preserve"> </w:t>
      </w:r>
      <w:r>
        <w:br/>
        <w:t>Propose agreed principles for key issue #3.</w:t>
      </w:r>
    </w:p>
    <w:p w14:paraId="4AFCEDD0" w14:textId="77777777" w:rsidR="007615D6" w:rsidRPr="005B25A1" w:rsidRDefault="007615D6" w:rsidP="007615D6">
      <w:pPr>
        <w:keepNext/>
        <w:keepLines/>
        <w:rPr>
          <w:b/>
          <w:bCs/>
        </w:rPr>
      </w:pPr>
      <w:r w:rsidRPr="005B25A1">
        <w:rPr>
          <w:b/>
          <w:bCs/>
        </w:rPr>
        <w:t>Convenor comment:</w:t>
      </w:r>
    </w:p>
    <w:p w14:paraId="643C27EA" w14:textId="77777777" w:rsidR="007615D6" w:rsidRPr="005B25A1" w:rsidRDefault="007615D6" w:rsidP="007615D6">
      <w:pPr>
        <w:keepNext/>
        <w:keepLines/>
      </w:pPr>
      <w:r w:rsidRPr="005B25A1">
        <w:t>Merge to S2-2506242?</w:t>
      </w:r>
    </w:p>
    <w:p w14:paraId="72D436AA" w14:textId="77777777" w:rsidR="007615D6" w:rsidRPr="005B25A1" w:rsidRDefault="007615D6" w:rsidP="007615D6">
      <w:pPr>
        <w:keepNext/>
        <w:keepLines/>
        <w:rPr>
          <w:b/>
          <w:bCs/>
        </w:rPr>
      </w:pPr>
      <w:r w:rsidRPr="005B25A1">
        <w:rPr>
          <w:b/>
          <w:bCs/>
        </w:rPr>
        <w:t>Parallel discussion:</w:t>
      </w:r>
    </w:p>
    <w:p w14:paraId="5241FEDC" w14:textId="77777777" w:rsidR="007615D6" w:rsidRPr="005B25A1" w:rsidRDefault="007615D6" w:rsidP="007615D6">
      <w:pPr>
        <w:keepNext/>
        <w:keepLines/>
      </w:pPr>
      <w:r w:rsidRPr="005B25A1">
        <w:t>-</w:t>
      </w:r>
    </w:p>
    <w:p w14:paraId="48DB155D" w14:textId="77777777" w:rsidR="007615D6" w:rsidRPr="005B25A1" w:rsidRDefault="007615D6" w:rsidP="007615D6">
      <w:pPr>
        <w:keepNext/>
        <w:keepLines/>
        <w:rPr>
          <w:b/>
          <w:bCs/>
        </w:rPr>
      </w:pPr>
      <w:r w:rsidRPr="005B25A1">
        <w:rPr>
          <w:b/>
          <w:bCs/>
        </w:rPr>
        <w:t>Plenary Discussion:</w:t>
      </w:r>
    </w:p>
    <w:p w14:paraId="17CF69A7" w14:textId="77777777" w:rsidR="007615D6" w:rsidRPr="005B25A1" w:rsidRDefault="007615D6" w:rsidP="007615D6">
      <w:pPr>
        <w:keepNext/>
        <w:keepLines/>
      </w:pPr>
      <w:r>
        <w:rPr>
          <w:color w:val="FF0000"/>
        </w:rPr>
        <w:t>NO DISCUSSION RECORDED</w:t>
      </w:r>
    </w:p>
    <w:p w14:paraId="0B14EF7B" w14:textId="77777777" w:rsidR="007615D6" w:rsidRPr="00EB0339" w:rsidRDefault="007615D6" w:rsidP="007615D6">
      <w:r w:rsidRPr="005B25A1">
        <w:rPr>
          <w:b/>
          <w:bCs/>
        </w:rPr>
        <w:t>Status:</w:t>
      </w:r>
      <w:r>
        <w:t xml:space="preserve"> </w:t>
      </w:r>
      <w:r>
        <w:rPr>
          <w:color w:val="0000FF"/>
        </w:rPr>
        <w:t>Not concluded</w:t>
      </w:r>
      <w:r>
        <w:t>.</w:t>
      </w:r>
    </w:p>
    <w:p w14:paraId="3D3403EC" w14:textId="77777777" w:rsidR="007615D6" w:rsidRDefault="007615D6" w:rsidP="005A50C0">
      <w:pPr>
        <w:pStyle w:val="Heading3"/>
      </w:pPr>
      <w:r>
        <w:t>20.5.1</w:t>
      </w:r>
      <w:r>
        <w:tab/>
        <w:t>Study on Architecture support of Ambient power-enabled Internet of Things - Phase 2 (FS_AmbientIoT_Ph2_ARC)</w:t>
      </w:r>
    </w:p>
    <w:p w14:paraId="0F873E1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265CB86" w14:textId="77777777" w:rsidR="008A22D1" w:rsidRDefault="008A22D1" w:rsidP="00BB3F37"/>
    <w:p w14:paraId="263DC559" w14:textId="77777777" w:rsidR="008A22D1" w:rsidRDefault="008A22D1" w:rsidP="00BB3F37"/>
    <w:p w14:paraId="2AC8AF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Skeleton and Scope</w:t>
      </w:r>
    </w:p>
    <w:p w14:paraId="700F8487" w14:textId="77777777" w:rsidR="00E00DA6" w:rsidRDefault="007615D6" w:rsidP="000A3FBD">
      <w:pPr>
        <w:pStyle w:val="NormTop"/>
      </w:pPr>
      <w:r>
        <w:rPr>
          <w:color w:val="0000FF"/>
        </w:rPr>
        <w:t>S2-2506350</w:t>
      </w:r>
      <w:r w:rsidRPr="00D53282">
        <w:t xml:space="preserve"> </w:t>
      </w:r>
      <w:r>
        <w:t>(OTHER) Skeleton for TR 23.700-30 (Source: OPPO)</w:t>
      </w:r>
      <w:r>
        <w:br/>
      </w:r>
      <w:r w:rsidRPr="00D53282">
        <w:rPr>
          <w:b/>
        </w:rPr>
        <w:t>Document for:</w:t>
      </w:r>
      <w:r w:rsidRPr="00D53282">
        <w:t xml:space="preserve"> </w:t>
      </w:r>
      <w:r>
        <w:t>Approval</w:t>
      </w:r>
      <w:r>
        <w:br/>
      </w:r>
      <w:r w:rsidRPr="00D53282">
        <w:rPr>
          <w:b/>
        </w:rPr>
        <w:t>Abstract:</w:t>
      </w:r>
      <w:r w:rsidRPr="00D53282">
        <w:t xml:space="preserve"> </w:t>
      </w:r>
    </w:p>
    <w:p w14:paraId="1E5C27AE" w14:textId="77777777" w:rsidR="00E00DA6" w:rsidRPr="00B81031" w:rsidRDefault="00000000" w:rsidP="00B81031">
      <w:pPr>
        <w:keepNext/>
        <w:keepLines/>
        <w:rPr>
          <w:i/>
        </w:rPr>
      </w:pPr>
      <w:r w:rsidRPr="00B81031">
        <w:rPr>
          <w:b/>
          <w:bCs/>
          <w:i/>
        </w:rPr>
        <w:t>Comment:</w:t>
      </w:r>
      <w:r>
        <w:rPr>
          <w:i/>
        </w:rPr>
        <w:t xml:space="preserve"> </w:t>
      </w:r>
      <w:r w:rsidR="007615D6">
        <w:rPr>
          <w:i/>
        </w:rPr>
        <w:t>Skeleton TR 23.700-30.</w:t>
      </w:r>
    </w:p>
    <w:p w14:paraId="506B02C5" w14:textId="77777777" w:rsidR="007615D6" w:rsidRPr="005B25A1" w:rsidRDefault="007615D6" w:rsidP="007615D6">
      <w:pPr>
        <w:keepNext/>
        <w:keepLines/>
        <w:rPr>
          <w:b/>
          <w:bCs/>
        </w:rPr>
      </w:pPr>
      <w:r w:rsidRPr="005B25A1">
        <w:rPr>
          <w:b/>
          <w:bCs/>
        </w:rPr>
        <w:t>Convenor comment:</w:t>
      </w:r>
    </w:p>
    <w:p w14:paraId="34562120" w14:textId="77777777" w:rsidR="007615D6" w:rsidRPr="005B25A1" w:rsidRDefault="007615D6" w:rsidP="007615D6">
      <w:pPr>
        <w:keepNext/>
        <w:keepLines/>
      </w:pPr>
      <w:r w:rsidRPr="005B25A1">
        <w:t>Skeleton for TR 23.700-30.</w:t>
      </w:r>
    </w:p>
    <w:p w14:paraId="67418F21" w14:textId="77777777" w:rsidR="007615D6" w:rsidRPr="005B25A1" w:rsidRDefault="007615D6" w:rsidP="007615D6">
      <w:pPr>
        <w:keepNext/>
        <w:keepLines/>
        <w:rPr>
          <w:b/>
          <w:bCs/>
        </w:rPr>
      </w:pPr>
      <w:r w:rsidRPr="005B25A1">
        <w:rPr>
          <w:b/>
          <w:bCs/>
        </w:rPr>
        <w:t>Parallel discussion:</w:t>
      </w:r>
    </w:p>
    <w:p w14:paraId="591CE244" w14:textId="77777777" w:rsidR="007615D6" w:rsidRPr="005B25A1" w:rsidRDefault="007615D6" w:rsidP="007615D6">
      <w:pPr>
        <w:keepNext/>
        <w:keepLines/>
      </w:pPr>
      <w:r w:rsidRPr="005B25A1">
        <w:t>-</w:t>
      </w:r>
    </w:p>
    <w:p w14:paraId="44213F84" w14:textId="77777777" w:rsidR="007615D6" w:rsidRPr="005B25A1" w:rsidRDefault="007615D6" w:rsidP="007615D6">
      <w:pPr>
        <w:keepNext/>
        <w:keepLines/>
        <w:rPr>
          <w:b/>
          <w:bCs/>
        </w:rPr>
      </w:pPr>
      <w:r w:rsidRPr="005B25A1">
        <w:rPr>
          <w:b/>
          <w:bCs/>
        </w:rPr>
        <w:t>Plenary Discussion:</w:t>
      </w:r>
    </w:p>
    <w:p w14:paraId="4A8E8B9C" w14:textId="77777777" w:rsidR="007615D6" w:rsidRPr="005B25A1" w:rsidRDefault="007615D6" w:rsidP="007615D6">
      <w:pPr>
        <w:keepNext/>
        <w:keepLines/>
      </w:pPr>
      <w:r>
        <w:rPr>
          <w:color w:val="FF0000"/>
        </w:rPr>
        <w:t>NO DISCUSSION RECORDED</w:t>
      </w:r>
    </w:p>
    <w:p w14:paraId="598EC5A6" w14:textId="77777777" w:rsidR="007615D6" w:rsidRPr="00EB0339" w:rsidRDefault="007615D6" w:rsidP="007615D6">
      <w:r w:rsidRPr="005B25A1">
        <w:rPr>
          <w:b/>
          <w:bCs/>
        </w:rPr>
        <w:t>Status:</w:t>
      </w:r>
      <w:r>
        <w:t xml:space="preserve"> </w:t>
      </w:r>
      <w:r>
        <w:rPr>
          <w:color w:val="0000FF"/>
        </w:rPr>
        <w:t>Not concluded</w:t>
      </w:r>
      <w:r>
        <w:t>.</w:t>
      </w:r>
    </w:p>
    <w:p w14:paraId="5541534F" w14:textId="77777777" w:rsidR="00E00DA6" w:rsidRDefault="007615D6" w:rsidP="000A3FBD">
      <w:pPr>
        <w:pStyle w:val="NormTop"/>
      </w:pPr>
      <w:r>
        <w:rPr>
          <w:color w:val="0000FF"/>
        </w:rPr>
        <w:t>S2-2507247</w:t>
      </w:r>
      <w:r w:rsidRPr="00D53282">
        <w:t xml:space="preserve"> </w:t>
      </w:r>
      <w:r>
        <w:t xml:space="preserve">(P-CR) 23.700-30: TR 23.700-30 Scope (Source: Huawei, </w:t>
      </w:r>
      <w:proofErr w:type="spellStart"/>
      <w:r>
        <w:t>HiSilicon</w:t>
      </w:r>
      <w:proofErr w:type="spellEnd"/>
      <w:r>
        <w:t>)</w:t>
      </w:r>
      <w:r>
        <w:br/>
      </w:r>
      <w:r w:rsidRPr="00D53282">
        <w:rPr>
          <w:b/>
        </w:rPr>
        <w:t>Document for:</w:t>
      </w:r>
      <w:r w:rsidRPr="00D53282">
        <w:lastRenderedPageBreak/>
        <w:t xml:space="preserve"> </w:t>
      </w:r>
      <w:r>
        <w:t>Approval</w:t>
      </w:r>
      <w:r>
        <w:br/>
      </w:r>
      <w:r w:rsidRPr="00D53282">
        <w:rPr>
          <w:b/>
        </w:rPr>
        <w:t>Abstract:</w:t>
      </w:r>
      <w:r w:rsidRPr="00D53282">
        <w:t xml:space="preserve"> </w:t>
      </w:r>
    </w:p>
    <w:p w14:paraId="4625EE04" w14:textId="77777777" w:rsidR="007615D6" w:rsidRPr="005B25A1" w:rsidRDefault="007615D6" w:rsidP="007615D6">
      <w:pPr>
        <w:keepNext/>
        <w:keepLines/>
        <w:rPr>
          <w:b/>
          <w:bCs/>
        </w:rPr>
      </w:pPr>
      <w:r w:rsidRPr="005B25A1">
        <w:rPr>
          <w:b/>
          <w:bCs/>
        </w:rPr>
        <w:t>Convenor comment:</w:t>
      </w:r>
    </w:p>
    <w:p w14:paraId="3828F402" w14:textId="77777777" w:rsidR="007615D6" w:rsidRPr="005B25A1" w:rsidRDefault="007615D6" w:rsidP="007615D6">
      <w:pPr>
        <w:keepNext/>
        <w:keepLines/>
      </w:pPr>
      <w:r w:rsidRPr="005B25A1">
        <w:t>Baseline for scope?</w:t>
      </w:r>
    </w:p>
    <w:p w14:paraId="1625C16D" w14:textId="77777777" w:rsidR="007615D6" w:rsidRPr="005B25A1" w:rsidRDefault="007615D6" w:rsidP="007615D6">
      <w:pPr>
        <w:keepNext/>
        <w:keepLines/>
        <w:rPr>
          <w:b/>
          <w:bCs/>
        </w:rPr>
      </w:pPr>
      <w:r w:rsidRPr="005B25A1">
        <w:rPr>
          <w:b/>
          <w:bCs/>
        </w:rPr>
        <w:t>Parallel discussion:</w:t>
      </w:r>
    </w:p>
    <w:p w14:paraId="417A3E20" w14:textId="77777777" w:rsidR="007615D6" w:rsidRPr="005B25A1" w:rsidRDefault="007615D6" w:rsidP="007615D6">
      <w:pPr>
        <w:keepNext/>
        <w:keepLines/>
      </w:pPr>
      <w:r w:rsidRPr="005B25A1">
        <w:t>-</w:t>
      </w:r>
    </w:p>
    <w:p w14:paraId="09AE2F10" w14:textId="77777777" w:rsidR="007615D6" w:rsidRPr="005B25A1" w:rsidRDefault="007615D6" w:rsidP="007615D6">
      <w:pPr>
        <w:keepNext/>
        <w:keepLines/>
        <w:rPr>
          <w:b/>
          <w:bCs/>
        </w:rPr>
      </w:pPr>
      <w:r w:rsidRPr="005B25A1">
        <w:rPr>
          <w:b/>
          <w:bCs/>
        </w:rPr>
        <w:t>Plenary Discussion:</w:t>
      </w:r>
    </w:p>
    <w:p w14:paraId="7A503FB1" w14:textId="77777777" w:rsidR="007615D6" w:rsidRPr="005B25A1" w:rsidRDefault="007615D6" w:rsidP="007615D6">
      <w:pPr>
        <w:keepNext/>
        <w:keepLines/>
      </w:pPr>
      <w:r>
        <w:rPr>
          <w:color w:val="FF0000"/>
        </w:rPr>
        <w:t>NO DISCUSSION RECORDED</w:t>
      </w:r>
    </w:p>
    <w:p w14:paraId="73A8630E" w14:textId="77777777" w:rsidR="007615D6" w:rsidRPr="00EB0339" w:rsidRDefault="007615D6" w:rsidP="007615D6">
      <w:r w:rsidRPr="005B25A1">
        <w:rPr>
          <w:b/>
          <w:bCs/>
        </w:rPr>
        <w:t>Status:</w:t>
      </w:r>
      <w:r>
        <w:t xml:space="preserve"> </w:t>
      </w:r>
      <w:r>
        <w:rPr>
          <w:color w:val="0000FF"/>
        </w:rPr>
        <w:t>Not concluded</w:t>
      </w:r>
      <w:r>
        <w:t>.</w:t>
      </w:r>
    </w:p>
    <w:p w14:paraId="1DED16BC" w14:textId="77777777" w:rsidR="00E00DA6" w:rsidRDefault="007615D6" w:rsidP="000A3FBD">
      <w:pPr>
        <w:pStyle w:val="NormTop"/>
      </w:pPr>
      <w:r>
        <w:rPr>
          <w:color w:val="0000FF"/>
        </w:rPr>
        <w:t>S2-2506351</w:t>
      </w:r>
      <w:r w:rsidRPr="00D53282">
        <w:t xml:space="preserve"> </w:t>
      </w:r>
      <w:r>
        <w:t>(P-CR) 23.700-30: Scope (Source: OPPO)</w:t>
      </w:r>
      <w:r>
        <w:br/>
      </w:r>
      <w:r w:rsidRPr="00D53282">
        <w:rPr>
          <w:b/>
        </w:rPr>
        <w:t>Document for:</w:t>
      </w:r>
      <w:r w:rsidRPr="00D53282">
        <w:t xml:space="preserve"> </w:t>
      </w:r>
      <w:r>
        <w:t>Approval</w:t>
      </w:r>
      <w:r>
        <w:br/>
      </w:r>
      <w:r w:rsidRPr="00D53282">
        <w:rPr>
          <w:b/>
        </w:rPr>
        <w:t>Abstract:</w:t>
      </w:r>
      <w:r w:rsidRPr="00D53282">
        <w:t xml:space="preserve"> </w:t>
      </w:r>
    </w:p>
    <w:p w14:paraId="2B8DED82" w14:textId="77777777" w:rsidR="007615D6" w:rsidRPr="005B25A1" w:rsidRDefault="007615D6" w:rsidP="007615D6">
      <w:pPr>
        <w:keepNext/>
        <w:keepLines/>
        <w:rPr>
          <w:b/>
          <w:bCs/>
        </w:rPr>
      </w:pPr>
      <w:r w:rsidRPr="005B25A1">
        <w:rPr>
          <w:b/>
          <w:bCs/>
        </w:rPr>
        <w:t>Convenor comment:</w:t>
      </w:r>
    </w:p>
    <w:p w14:paraId="7EDD6B71" w14:textId="77777777" w:rsidR="007615D6" w:rsidRPr="005B25A1" w:rsidRDefault="007615D6" w:rsidP="007615D6">
      <w:pPr>
        <w:keepNext/>
        <w:keepLines/>
      </w:pPr>
      <w:r w:rsidRPr="005B25A1">
        <w:t>Merge into S2-2507247?</w:t>
      </w:r>
    </w:p>
    <w:p w14:paraId="0F6FB861" w14:textId="77777777" w:rsidR="007615D6" w:rsidRPr="005B25A1" w:rsidRDefault="007615D6" w:rsidP="007615D6">
      <w:pPr>
        <w:keepNext/>
        <w:keepLines/>
        <w:rPr>
          <w:b/>
          <w:bCs/>
        </w:rPr>
      </w:pPr>
      <w:r w:rsidRPr="005B25A1">
        <w:rPr>
          <w:b/>
          <w:bCs/>
        </w:rPr>
        <w:t>Parallel discussion:</w:t>
      </w:r>
    </w:p>
    <w:p w14:paraId="4C010B1F" w14:textId="77777777" w:rsidR="007615D6" w:rsidRPr="005B25A1" w:rsidRDefault="007615D6" w:rsidP="007615D6">
      <w:pPr>
        <w:keepNext/>
        <w:keepLines/>
      </w:pPr>
      <w:r w:rsidRPr="005B25A1">
        <w:t>-</w:t>
      </w:r>
    </w:p>
    <w:p w14:paraId="5F1492B4" w14:textId="77777777" w:rsidR="007615D6" w:rsidRPr="005B25A1" w:rsidRDefault="007615D6" w:rsidP="007615D6">
      <w:pPr>
        <w:keepNext/>
        <w:keepLines/>
        <w:rPr>
          <w:b/>
          <w:bCs/>
        </w:rPr>
      </w:pPr>
      <w:r w:rsidRPr="005B25A1">
        <w:rPr>
          <w:b/>
          <w:bCs/>
        </w:rPr>
        <w:t>Plenary Discussion:</w:t>
      </w:r>
    </w:p>
    <w:p w14:paraId="334CF98E" w14:textId="77777777" w:rsidR="007615D6" w:rsidRPr="005B25A1" w:rsidRDefault="007615D6" w:rsidP="007615D6">
      <w:pPr>
        <w:keepNext/>
        <w:keepLines/>
      </w:pPr>
      <w:r>
        <w:rPr>
          <w:color w:val="FF0000"/>
        </w:rPr>
        <w:t>NO DISCUSSION RECORDED</w:t>
      </w:r>
    </w:p>
    <w:p w14:paraId="2B0E8139" w14:textId="77777777" w:rsidR="007615D6" w:rsidRPr="00EB0339" w:rsidRDefault="007615D6" w:rsidP="007615D6">
      <w:r w:rsidRPr="005B25A1">
        <w:rPr>
          <w:b/>
          <w:bCs/>
        </w:rPr>
        <w:t>Status:</w:t>
      </w:r>
      <w:r>
        <w:t xml:space="preserve"> </w:t>
      </w:r>
      <w:r>
        <w:rPr>
          <w:color w:val="0000FF"/>
        </w:rPr>
        <w:t>Not concluded</w:t>
      </w:r>
      <w:r>
        <w:t>.</w:t>
      </w:r>
    </w:p>
    <w:p w14:paraId="668029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 and requirement</w:t>
      </w:r>
    </w:p>
    <w:p w14:paraId="5DD31266" w14:textId="77777777" w:rsidR="00E00DA6" w:rsidRDefault="007615D6" w:rsidP="000A3FBD">
      <w:pPr>
        <w:pStyle w:val="NormTop"/>
      </w:pPr>
      <w:r>
        <w:rPr>
          <w:color w:val="0000FF"/>
        </w:rPr>
        <w:t>S2-2506354</w:t>
      </w:r>
      <w:r w:rsidRPr="00D53282">
        <w:t xml:space="preserve"> </w:t>
      </w:r>
      <w:r>
        <w:t>(P-CR) 23.700-30: Architectural Assumptions and Requirements (Source: OPPO)</w:t>
      </w:r>
      <w:r>
        <w:br/>
      </w:r>
      <w:r w:rsidRPr="00D53282">
        <w:rPr>
          <w:b/>
        </w:rPr>
        <w:t>Document for:</w:t>
      </w:r>
      <w:r w:rsidRPr="00D53282">
        <w:t xml:space="preserve"> </w:t>
      </w:r>
      <w:r>
        <w:t>Approval</w:t>
      </w:r>
      <w:r>
        <w:br/>
      </w:r>
      <w:r w:rsidRPr="00D53282">
        <w:rPr>
          <w:b/>
        </w:rPr>
        <w:t>Abstract:</w:t>
      </w:r>
      <w:r w:rsidRPr="00D53282">
        <w:t xml:space="preserve"> </w:t>
      </w:r>
    </w:p>
    <w:p w14:paraId="0575AA5A" w14:textId="77777777" w:rsidR="007615D6" w:rsidRPr="005B25A1" w:rsidRDefault="007615D6" w:rsidP="007615D6">
      <w:pPr>
        <w:keepNext/>
        <w:keepLines/>
        <w:rPr>
          <w:b/>
          <w:bCs/>
        </w:rPr>
      </w:pPr>
      <w:r w:rsidRPr="005B25A1">
        <w:rPr>
          <w:b/>
          <w:bCs/>
        </w:rPr>
        <w:t>Convenor comment:</w:t>
      </w:r>
    </w:p>
    <w:p w14:paraId="0E14E344" w14:textId="77777777" w:rsidR="007615D6" w:rsidRPr="005B25A1" w:rsidRDefault="007615D6" w:rsidP="007615D6">
      <w:pPr>
        <w:keepNext/>
        <w:keepLines/>
      </w:pPr>
      <w:r w:rsidRPr="005B25A1">
        <w:t>Merge into S2-2506537 and S2-2506730?</w:t>
      </w:r>
    </w:p>
    <w:p w14:paraId="525F4D64" w14:textId="77777777" w:rsidR="007615D6" w:rsidRPr="005B25A1" w:rsidRDefault="007615D6" w:rsidP="007615D6">
      <w:pPr>
        <w:keepNext/>
        <w:keepLines/>
        <w:rPr>
          <w:b/>
          <w:bCs/>
        </w:rPr>
      </w:pPr>
      <w:r w:rsidRPr="005B25A1">
        <w:rPr>
          <w:b/>
          <w:bCs/>
        </w:rPr>
        <w:t>Parallel discussion:</w:t>
      </w:r>
    </w:p>
    <w:p w14:paraId="2D28DD2E" w14:textId="77777777" w:rsidR="007615D6" w:rsidRPr="005B25A1" w:rsidRDefault="007615D6" w:rsidP="007615D6">
      <w:pPr>
        <w:keepNext/>
        <w:keepLines/>
      </w:pPr>
      <w:r w:rsidRPr="005B25A1">
        <w:t>-</w:t>
      </w:r>
    </w:p>
    <w:p w14:paraId="13B9FE1D" w14:textId="77777777" w:rsidR="007615D6" w:rsidRPr="005B25A1" w:rsidRDefault="007615D6" w:rsidP="007615D6">
      <w:pPr>
        <w:keepNext/>
        <w:keepLines/>
        <w:rPr>
          <w:b/>
          <w:bCs/>
        </w:rPr>
      </w:pPr>
      <w:r w:rsidRPr="005B25A1">
        <w:rPr>
          <w:b/>
          <w:bCs/>
        </w:rPr>
        <w:t>Plenary Discussion:</w:t>
      </w:r>
    </w:p>
    <w:p w14:paraId="61564E30" w14:textId="77777777" w:rsidR="007615D6" w:rsidRPr="005B25A1" w:rsidRDefault="007615D6" w:rsidP="007615D6">
      <w:pPr>
        <w:keepNext/>
        <w:keepLines/>
      </w:pPr>
      <w:r>
        <w:rPr>
          <w:color w:val="FF0000"/>
        </w:rPr>
        <w:t>NO DISCUSSION RECORDED</w:t>
      </w:r>
    </w:p>
    <w:p w14:paraId="4702755B" w14:textId="77777777" w:rsidR="007615D6" w:rsidRPr="00EB0339" w:rsidRDefault="007615D6" w:rsidP="007615D6">
      <w:r w:rsidRPr="005B25A1">
        <w:rPr>
          <w:b/>
          <w:bCs/>
        </w:rPr>
        <w:t>Status:</w:t>
      </w:r>
      <w:r>
        <w:t xml:space="preserve"> </w:t>
      </w:r>
      <w:r>
        <w:rPr>
          <w:color w:val="0000FF"/>
        </w:rPr>
        <w:t>Not concluded</w:t>
      </w:r>
      <w:r>
        <w:t>.</w:t>
      </w:r>
    </w:p>
    <w:p w14:paraId="445D0FCE" w14:textId="77777777" w:rsidR="00E00DA6" w:rsidRDefault="007615D6" w:rsidP="000A3FBD">
      <w:pPr>
        <w:pStyle w:val="NormTop"/>
      </w:pPr>
      <w:r>
        <w:rPr>
          <w:color w:val="0000FF"/>
        </w:rPr>
        <w:t>S2-2506537</w:t>
      </w:r>
      <w:r w:rsidRPr="00D53282">
        <w:t xml:space="preserve"> </w:t>
      </w:r>
      <w:r>
        <w:t>(P-CR) 23.700-30: Architectural Assumptions and Requirements (Source: Ericsson</w:t>
      </w:r>
      <w:r>
        <w:lastRenderedPageBreak/>
        <w:t>)</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the architecture assumptions and requirements.</w:t>
      </w:r>
    </w:p>
    <w:p w14:paraId="41343351" w14:textId="77777777" w:rsidR="007615D6" w:rsidRPr="005B25A1" w:rsidRDefault="007615D6" w:rsidP="007615D6">
      <w:pPr>
        <w:keepNext/>
        <w:keepLines/>
        <w:rPr>
          <w:b/>
          <w:bCs/>
        </w:rPr>
      </w:pPr>
      <w:r w:rsidRPr="005B25A1">
        <w:rPr>
          <w:b/>
          <w:bCs/>
        </w:rPr>
        <w:t>Convenor comment:</w:t>
      </w:r>
    </w:p>
    <w:p w14:paraId="0AA19055" w14:textId="77777777" w:rsidR="007615D6" w:rsidRPr="005B25A1" w:rsidRDefault="007615D6" w:rsidP="007615D6">
      <w:pPr>
        <w:keepNext/>
        <w:keepLines/>
      </w:pPr>
      <w:r w:rsidRPr="005B25A1">
        <w:t>Baseline paper for architecture requirement?</w:t>
      </w:r>
    </w:p>
    <w:p w14:paraId="732AC18D" w14:textId="77777777" w:rsidR="007615D6" w:rsidRPr="005B25A1" w:rsidRDefault="007615D6" w:rsidP="007615D6">
      <w:pPr>
        <w:keepNext/>
        <w:keepLines/>
        <w:rPr>
          <w:b/>
          <w:bCs/>
        </w:rPr>
      </w:pPr>
      <w:r w:rsidRPr="005B25A1">
        <w:rPr>
          <w:b/>
          <w:bCs/>
        </w:rPr>
        <w:t>Parallel discussion:</w:t>
      </w:r>
    </w:p>
    <w:p w14:paraId="4A5032A9" w14:textId="77777777" w:rsidR="007615D6" w:rsidRPr="005B25A1" w:rsidRDefault="007615D6" w:rsidP="007615D6">
      <w:pPr>
        <w:keepNext/>
        <w:keepLines/>
      </w:pPr>
      <w:r w:rsidRPr="005B25A1">
        <w:t>-</w:t>
      </w:r>
    </w:p>
    <w:p w14:paraId="01B461BA" w14:textId="77777777" w:rsidR="007615D6" w:rsidRPr="005B25A1" w:rsidRDefault="007615D6" w:rsidP="007615D6">
      <w:pPr>
        <w:keepNext/>
        <w:keepLines/>
        <w:rPr>
          <w:b/>
          <w:bCs/>
        </w:rPr>
      </w:pPr>
      <w:r w:rsidRPr="005B25A1">
        <w:rPr>
          <w:b/>
          <w:bCs/>
        </w:rPr>
        <w:t>Plenary Discussion:</w:t>
      </w:r>
    </w:p>
    <w:p w14:paraId="0015D85E" w14:textId="77777777" w:rsidR="007615D6" w:rsidRPr="005B25A1" w:rsidRDefault="007615D6" w:rsidP="007615D6">
      <w:pPr>
        <w:keepNext/>
        <w:keepLines/>
      </w:pPr>
      <w:r>
        <w:rPr>
          <w:color w:val="FF0000"/>
        </w:rPr>
        <w:t>NO DISCUSSION RECORDED</w:t>
      </w:r>
    </w:p>
    <w:p w14:paraId="611A3FAD" w14:textId="77777777" w:rsidR="007615D6" w:rsidRPr="00EB0339" w:rsidRDefault="007615D6" w:rsidP="007615D6">
      <w:r w:rsidRPr="005B25A1">
        <w:rPr>
          <w:b/>
          <w:bCs/>
        </w:rPr>
        <w:t>Status:</w:t>
      </w:r>
      <w:r>
        <w:t xml:space="preserve"> </w:t>
      </w:r>
      <w:r>
        <w:rPr>
          <w:color w:val="0000FF"/>
        </w:rPr>
        <w:t>Not concluded</w:t>
      </w:r>
      <w:r>
        <w:t>.</w:t>
      </w:r>
    </w:p>
    <w:p w14:paraId="4709C328" w14:textId="77777777" w:rsidR="00E00DA6" w:rsidRDefault="007615D6" w:rsidP="000A3FBD">
      <w:pPr>
        <w:pStyle w:val="NormTop"/>
      </w:pPr>
      <w:r>
        <w:rPr>
          <w:color w:val="0000FF"/>
        </w:rPr>
        <w:t>S2-2506730</w:t>
      </w:r>
      <w:r w:rsidRPr="00D53282">
        <w:t xml:space="preserve"> </w:t>
      </w:r>
      <w:r>
        <w:t>(P-CR) 23.700-30: Architectural Assumptions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Assumptions in TR 23.700-30.</w:t>
      </w:r>
    </w:p>
    <w:p w14:paraId="5C90B357" w14:textId="77777777" w:rsidR="007615D6" w:rsidRPr="005B25A1" w:rsidRDefault="007615D6" w:rsidP="007615D6">
      <w:pPr>
        <w:keepNext/>
        <w:keepLines/>
        <w:rPr>
          <w:b/>
          <w:bCs/>
        </w:rPr>
      </w:pPr>
      <w:r w:rsidRPr="005B25A1">
        <w:rPr>
          <w:b/>
          <w:bCs/>
        </w:rPr>
        <w:t>Convenor comment:</w:t>
      </w:r>
    </w:p>
    <w:p w14:paraId="363CFA55" w14:textId="77777777" w:rsidR="007615D6" w:rsidRPr="005B25A1" w:rsidRDefault="007615D6" w:rsidP="007615D6">
      <w:pPr>
        <w:keepNext/>
        <w:keepLines/>
      </w:pPr>
      <w:r w:rsidRPr="005B25A1">
        <w:t>Baseline paper for architecture assumption?</w:t>
      </w:r>
    </w:p>
    <w:p w14:paraId="5C5C4DAB" w14:textId="77777777" w:rsidR="007615D6" w:rsidRPr="005B25A1" w:rsidRDefault="007615D6" w:rsidP="007615D6">
      <w:pPr>
        <w:keepNext/>
        <w:keepLines/>
        <w:rPr>
          <w:b/>
          <w:bCs/>
        </w:rPr>
      </w:pPr>
      <w:r w:rsidRPr="005B25A1">
        <w:rPr>
          <w:b/>
          <w:bCs/>
        </w:rPr>
        <w:t>Parallel discussion:</w:t>
      </w:r>
    </w:p>
    <w:p w14:paraId="5C1C7B33" w14:textId="77777777" w:rsidR="007615D6" w:rsidRPr="005B25A1" w:rsidRDefault="007615D6" w:rsidP="007615D6">
      <w:pPr>
        <w:keepNext/>
        <w:keepLines/>
      </w:pPr>
      <w:r w:rsidRPr="005B25A1">
        <w:t>-</w:t>
      </w:r>
    </w:p>
    <w:p w14:paraId="4BAF4AD0" w14:textId="77777777" w:rsidR="007615D6" w:rsidRPr="005B25A1" w:rsidRDefault="007615D6" w:rsidP="007615D6">
      <w:pPr>
        <w:keepNext/>
        <w:keepLines/>
        <w:rPr>
          <w:b/>
          <w:bCs/>
        </w:rPr>
      </w:pPr>
      <w:r w:rsidRPr="005B25A1">
        <w:rPr>
          <w:b/>
          <w:bCs/>
        </w:rPr>
        <w:t>Plenary Discussion:</w:t>
      </w:r>
    </w:p>
    <w:p w14:paraId="1ED5EDFF" w14:textId="77777777" w:rsidR="007615D6" w:rsidRPr="005B25A1" w:rsidRDefault="007615D6" w:rsidP="007615D6">
      <w:pPr>
        <w:keepNext/>
        <w:keepLines/>
      </w:pPr>
      <w:r>
        <w:rPr>
          <w:color w:val="FF0000"/>
        </w:rPr>
        <w:t>NO DISCUSSION RECORDED</w:t>
      </w:r>
    </w:p>
    <w:p w14:paraId="101820B6" w14:textId="77777777" w:rsidR="007615D6" w:rsidRPr="00EB0339" w:rsidRDefault="007615D6" w:rsidP="007615D6">
      <w:r w:rsidRPr="005B25A1">
        <w:rPr>
          <w:b/>
          <w:bCs/>
        </w:rPr>
        <w:t>Status:</w:t>
      </w:r>
      <w:r>
        <w:t xml:space="preserve"> </w:t>
      </w:r>
      <w:r>
        <w:rPr>
          <w:color w:val="0000FF"/>
        </w:rPr>
        <w:t>Not concluded</w:t>
      </w:r>
      <w:r>
        <w:t>.</w:t>
      </w:r>
    </w:p>
    <w:p w14:paraId="08ABAE21" w14:textId="77777777" w:rsidR="00E00DA6" w:rsidRDefault="007615D6" w:rsidP="000A3FBD">
      <w:pPr>
        <w:pStyle w:val="NormTop"/>
      </w:pPr>
      <w:r>
        <w:rPr>
          <w:color w:val="0000FF"/>
        </w:rPr>
        <w:t>S2-2507009</w:t>
      </w:r>
      <w:r w:rsidRPr="00D53282">
        <w:t xml:space="preserve"> </w:t>
      </w:r>
      <w:r>
        <w:t xml:space="preserve">(P-CR) 23.700-30: Architectural Requirements of </w:t>
      </w:r>
      <w:proofErr w:type="spellStart"/>
      <w:r>
        <w:t>AIoT</w:t>
      </w:r>
      <w:proofErr w:type="spellEnd"/>
      <w:r>
        <w:t xml:space="preserve">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addressing the architectural requirements.</w:t>
      </w:r>
    </w:p>
    <w:p w14:paraId="3D43CA75" w14:textId="77777777" w:rsidR="007615D6" w:rsidRPr="005B25A1" w:rsidRDefault="007615D6" w:rsidP="007615D6">
      <w:pPr>
        <w:keepNext/>
        <w:keepLines/>
        <w:rPr>
          <w:b/>
          <w:bCs/>
        </w:rPr>
      </w:pPr>
      <w:r w:rsidRPr="005B25A1">
        <w:rPr>
          <w:b/>
          <w:bCs/>
        </w:rPr>
        <w:t>Convenor comment:</w:t>
      </w:r>
    </w:p>
    <w:p w14:paraId="6CBAB342" w14:textId="77777777" w:rsidR="007615D6" w:rsidRPr="005B25A1" w:rsidRDefault="007615D6" w:rsidP="007615D6">
      <w:pPr>
        <w:keepNext/>
        <w:keepLines/>
      </w:pPr>
      <w:r w:rsidRPr="005B25A1">
        <w:t>Merge into S2-2506537?</w:t>
      </w:r>
    </w:p>
    <w:p w14:paraId="517BD320" w14:textId="77777777" w:rsidR="007615D6" w:rsidRPr="005B25A1" w:rsidRDefault="007615D6" w:rsidP="007615D6">
      <w:pPr>
        <w:keepNext/>
        <w:keepLines/>
        <w:rPr>
          <w:b/>
          <w:bCs/>
        </w:rPr>
      </w:pPr>
      <w:r w:rsidRPr="005B25A1">
        <w:rPr>
          <w:b/>
          <w:bCs/>
        </w:rPr>
        <w:t>Parallel discussion:</w:t>
      </w:r>
    </w:p>
    <w:p w14:paraId="165F5F0D" w14:textId="77777777" w:rsidR="007615D6" w:rsidRPr="005B25A1" w:rsidRDefault="007615D6" w:rsidP="007615D6">
      <w:pPr>
        <w:keepNext/>
        <w:keepLines/>
      </w:pPr>
      <w:r w:rsidRPr="005B25A1">
        <w:t>-</w:t>
      </w:r>
    </w:p>
    <w:p w14:paraId="63CE22D4" w14:textId="77777777" w:rsidR="007615D6" w:rsidRPr="005B25A1" w:rsidRDefault="007615D6" w:rsidP="007615D6">
      <w:pPr>
        <w:keepNext/>
        <w:keepLines/>
        <w:rPr>
          <w:b/>
          <w:bCs/>
        </w:rPr>
      </w:pPr>
      <w:r w:rsidRPr="005B25A1">
        <w:rPr>
          <w:b/>
          <w:bCs/>
        </w:rPr>
        <w:t>Plenary Discussion:</w:t>
      </w:r>
    </w:p>
    <w:p w14:paraId="761B0630" w14:textId="77777777" w:rsidR="007615D6" w:rsidRPr="005B25A1" w:rsidRDefault="007615D6" w:rsidP="007615D6">
      <w:pPr>
        <w:keepNext/>
        <w:keepLines/>
      </w:pPr>
      <w:r>
        <w:rPr>
          <w:color w:val="FF0000"/>
        </w:rPr>
        <w:t>NO DISCUSSION RECORDED</w:t>
      </w:r>
    </w:p>
    <w:p w14:paraId="05C96437" w14:textId="77777777" w:rsidR="007615D6" w:rsidRPr="00EB0339" w:rsidRDefault="007615D6" w:rsidP="007615D6">
      <w:r w:rsidRPr="005B25A1">
        <w:rPr>
          <w:b/>
          <w:bCs/>
        </w:rPr>
        <w:t>Status:</w:t>
      </w:r>
      <w:r>
        <w:t xml:space="preserve"> </w:t>
      </w:r>
      <w:r>
        <w:rPr>
          <w:color w:val="0000FF"/>
        </w:rPr>
        <w:t>Not concluded</w:t>
      </w:r>
      <w:r>
        <w:t>.</w:t>
      </w:r>
    </w:p>
    <w:p w14:paraId="1A16405D" w14:textId="77777777" w:rsidR="00E00DA6" w:rsidRDefault="007615D6" w:rsidP="000A3FBD">
      <w:pPr>
        <w:pStyle w:val="NormTop"/>
      </w:pPr>
      <w:r>
        <w:rPr>
          <w:color w:val="0000FF"/>
        </w:rPr>
        <w:t>S2-2507010</w:t>
      </w:r>
      <w:r w:rsidRPr="00D53282">
        <w:t xml:space="preserve"> </w:t>
      </w:r>
      <w:r>
        <w:t>(P-CR) 23.700-30: Architectural Assumptions (Source: China Mobile)</w:t>
      </w:r>
      <w:r>
        <w:br/>
      </w:r>
      <w:r w:rsidRPr="00D53282">
        <w:rPr>
          <w:b/>
        </w:rPr>
        <w:t>Document fo</w:t>
      </w:r>
      <w:r w:rsidRPr="00D53282">
        <w:rPr>
          <w:b/>
        </w:rPr>
        <w:lastRenderedPageBreak/>
        <w:t>r:</w:t>
      </w:r>
      <w:r w:rsidRPr="00D53282">
        <w:t xml:space="preserve"> </w:t>
      </w:r>
      <w:r>
        <w:t>Approval</w:t>
      </w:r>
      <w:r>
        <w:br/>
      </w:r>
      <w:r w:rsidRPr="00D53282">
        <w:rPr>
          <w:b/>
        </w:rPr>
        <w:t>Abstract:</w:t>
      </w:r>
      <w:r w:rsidRPr="00D53282">
        <w:t xml:space="preserve"> </w:t>
      </w:r>
      <w:r>
        <w:br/>
        <w:t>The contribution proposes addressing the architectural assumptions.</w:t>
      </w:r>
    </w:p>
    <w:p w14:paraId="62AFF3F8" w14:textId="77777777" w:rsidR="007615D6" w:rsidRPr="005B25A1" w:rsidRDefault="007615D6" w:rsidP="007615D6">
      <w:pPr>
        <w:keepNext/>
        <w:keepLines/>
        <w:rPr>
          <w:b/>
          <w:bCs/>
        </w:rPr>
      </w:pPr>
      <w:r w:rsidRPr="005B25A1">
        <w:rPr>
          <w:b/>
          <w:bCs/>
        </w:rPr>
        <w:t>Convenor comment:</w:t>
      </w:r>
    </w:p>
    <w:p w14:paraId="132F562D" w14:textId="77777777" w:rsidR="007615D6" w:rsidRPr="005B25A1" w:rsidRDefault="007615D6" w:rsidP="007615D6">
      <w:pPr>
        <w:keepNext/>
        <w:keepLines/>
      </w:pPr>
      <w:r w:rsidRPr="005B25A1">
        <w:t>Merge into S2-2506730?</w:t>
      </w:r>
    </w:p>
    <w:p w14:paraId="1A09B11A" w14:textId="77777777" w:rsidR="007615D6" w:rsidRPr="005B25A1" w:rsidRDefault="007615D6" w:rsidP="007615D6">
      <w:pPr>
        <w:keepNext/>
        <w:keepLines/>
        <w:rPr>
          <w:b/>
          <w:bCs/>
        </w:rPr>
      </w:pPr>
      <w:r w:rsidRPr="005B25A1">
        <w:rPr>
          <w:b/>
          <w:bCs/>
        </w:rPr>
        <w:t>Parallel discussion:</w:t>
      </w:r>
    </w:p>
    <w:p w14:paraId="00DBE121" w14:textId="77777777" w:rsidR="007615D6" w:rsidRPr="005B25A1" w:rsidRDefault="007615D6" w:rsidP="007615D6">
      <w:pPr>
        <w:keepNext/>
        <w:keepLines/>
      </w:pPr>
      <w:r w:rsidRPr="005B25A1">
        <w:t>-</w:t>
      </w:r>
    </w:p>
    <w:p w14:paraId="0E5868B0" w14:textId="77777777" w:rsidR="007615D6" w:rsidRPr="005B25A1" w:rsidRDefault="007615D6" w:rsidP="007615D6">
      <w:pPr>
        <w:keepNext/>
        <w:keepLines/>
        <w:rPr>
          <w:b/>
          <w:bCs/>
        </w:rPr>
      </w:pPr>
      <w:r w:rsidRPr="005B25A1">
        <w:rPr>
          <w:b/>
          <w:bCs/>
        </w:rPr>
        <w:t>Plenary Discussion:</w:t>
      </w:r>
    </w:p>
    <w:p w14:paraId="70B4D62B" w14:textId="77777777" w:rsidR="007615D6" w:rsidRPr="005B25A1" w:rsidRDefault="007615D6" w:rsidP="007615D6">
      <w:pPr>
        <w:keepNext/>
        <w:keepLines/>
      </w:pPr>
      <w:r>
        <w:rPr>
          <w:color w:val="FF0000"/>
        </w:rPr>
        <w:t>NO DISCUSSION RECORDED</w:t>
      </w:r>
    </w:p>
    <w:p w14:paraId="648917BB" w14:textId="77777777" w:rsidR="007615D6" w:rsidRPr="00EB0339" w:rsidRDefault="007615D6" w:rsidP="007615D6">
      <w:r w:rsidRPr="005B25A1">
        <w:rPr>
          <w:b/>
          <w:bCs/>
        </w:rPr>
        <w:t>Status:</w:t>
      </w:r>
      <w:r>
        <w:t xml:space="preserve"> </w:t>
      </w:r>
      <w:r>
        <w:rPr>
          <w:color w:val="0000FF"/>
        </w:rPr>
        <w:t>Not concluded</w:t>
      </w:r>
      <w:r>
        <w:t>.</w:t>
      </w:r>
    </w:p>
    <w:p w14:paraId="7A605CF0" w14:textId="77777777" w:rsidR="00E00DA6" w:rsidRDefault="007615D6" w:rsidP="000A3FBD">
      <w:pPr>
        <w:pStyle w:val="NormTop"/>
      </w:pPr>
      <w:r>
        <w:rPr>
          <w:color w:val="0000FF"/>
        </w:rPr>
        <w:t>S2-2507248</w:t>
      </w:r>
      <w:r w:rsidRPr="00D53282">
        <w:t xml:space="preserve"> </w:t>
      </w:r>
      <w:r>
        <w:t xml:space="preserve">(P-CR) 23.700-30: Architectural Assumptions and Requirements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5DDA54A1" w14:textId="77777777" w:rsidR="007615D6" w:rsidRPr="005B25A1" w:rsidRDefault="007615D6" w:rsidP="007615D6">
      <w:pPr>
        <w:keepNext/>
        <w:keepLines/>
        <w:rPr>
          <w:b/>
          <w:bCs/>
        </w:rPr>
      </w:pPr>
      <w:r w:rsidRPr="005B25A1">
        <w:rPr>
          <w:b/>
          <w:bCs/>
        </w:rPr>
        <w:t>Convenor comment:</w:t>
      </w:r>
    </w:p>
    <w:p w14:paraId="1BED7EA1" w14:textId="77777777" w:rsidR="007615D6" w:rsidRPr="005B25A1" w:rsidRDefault="007615D6" w:rsidP="007615D6">
      <w:pPr>
        <w:keepNext/>
        <w:keepLines/>
      </w:pPr>
      <w:r w:rsidRPr="005B25A1">
        <w:t>Merge into S2-2506537 and S2-2506730?</w:t>
      </w:r>
    </w:p>
    <w:p w14:paraId="011FADAD" w14:textId="77777777" w:rsidR="007615D6" w:rsidRPr="005B25A1" w:rsidRDefault="007615D6" w:rsidP="007615D6">
      <w:pPr>
        <w:keepNext/>
        <w:keepLines/>
        <w:rPr>
          <w:b/>
          <w:bCs/>
        </w:rPr>
      </w:pPr>
      <w:r w:rsidRPr="005B25A1">
        <w:rPr>
          <w:b/>
          <w:bCs/>
        </w:rPr>
        <w:t>Parallel discussion:</w:t>
      </w:r>
    </w:p>
    <w:p w14:paraId="37566864" w14:textId="77777777" w:rsidR="007615D6" w:rsidRPr="005B25A1" w:rsidRDefault="007615D6" w:rsidP="007615D6">
      <w:pPr>
        <w:keepNext/>
        <w:keepLines/>
      </w:pPr>
      <w:r w:rsidRPr="005B25A1">
        <w:t>-</w:t>
      </w:r>
    </w:p>
    <w:p w14:paraId="08EF940F" w14:textId="77777777" w:rsidR="007615D6" w:rsidRPr="005B25A1" w:rsidRDefault="007615D6" w:rsidP="007615D6">
      <w:pPr>
        <w:keepNext/>
        <w:keepLines/>
        <w:rPr>
          <w:b/>
          <w:bCs/>
        </w:rPr>
      </w:pPr>
      <w:r w:rsidRPr="005B25A1">
        <w:rPr>
          <w:b/>
          <w:bCs/>
        </w:rPr>
        <w:t>Plenary Discussion:</w:t>
      </w:r>
    </w:p>
    <w:p w14:paraId="6A0FA637" w14:textId="77777777" w:rsidR="007615D6" w:rsidRPr="005B25A1" w:rsidRDefault="007615D6" w:rsidP="007615D6">
      <w:pPr>
        <w:keepNext/>
        <w:keepLines/>
      </w:pPr>
      <w:r>
        <w:rPr>
          <w:color w:val="FF0000"/>
        </w:rPr>
        <w:t>NO DISCUSSION RECORDED</w:t>
      </w:r>
    </w:p>
    <w:p w14:paraId="7568709B" w14:textId="77777777" w:rsidR="007615D6" w:rsidRPr="00EB0339" w:rsidRDefault="007615D6" w:rsidP="007615D6">
      <w:r w:rsidRPr="005B25A1">
        <w:rPr>
          <w:b/>
          <w:bCs/>
        </w:rPr>
        <w:t>Status:</w:t>
      </w:r>
      <w:r>
        <w:t xml:space="preserve"> </w:t>
      </w:r>
      <w:r>
        <w:rPr>
          <w:color w:val="0000FF"/>
        </w:rPr>
        <w:t>Not concluded</w:t>
      </w:r>
      <w:r>
        <w:t>.</w:t>
      </w:r>
    </w:p>
    <w:p w14:paraId="42B4E8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key issue</w:t>
      </w:r>
    </w:p>
    <w:p w14:paraId="3142192A" w14:textId="77777777" w:rsidR="00E00DA6" w:rsidRDefault="007615D6" w:rsidP="000A3FBD">
      <w:pPr>
        <w:pStyle w:val="NormTop"/>
      </w:pPr>
      <w:r>
        <w:rPr>
          <w:color w:val="0000FF"/>
        </w:rPr>
        <w:t>S2-2506286</w:t>
      </w:r>
      <w:r w:rsidRPr="00D53282">
        <w:t xml:space="preserve"> </w:t>
      </w:r>
      <w:r>
        <w:t>(P-CR) 23.700-30: AmbientIoT_Ph2_ARC Key Issues (Source: T-Mobile USA)</w:t>
      </w:r>
      <w:r>
        <w:br/>
      </w:r>
      <w:r w:rsidRPr="00D53282">
        <w:rPr>
          <w:b/>
        </w:rPr>
        <w:t>Document for:</w:t>
      </w:r>
      <w:r w:rsidRPr="00D53282">
        <w:t xml:space="preserve"> </w:t>
      </w:r>
      <w:r>
        <w:t>Approval</w:t>
      </w:r>
      <w:r>
        <w:br/>
      </w:r>
      <w:r w:rsidRPr="00D53282">
        <w:rPr>
          <w:b/>
        </w:rPr>
        <w:t>Abstract:</w:t>
      </w:r>
      <w:r w:rsidRPr="00D53282">
        <w:t xml:space="preserve"> </w:t>
      </w:r>
      <w:r>
        <w:br/>
        <w:t>This contribution Key Issues for the Ambient IoT Rel 20 study.</w:t>
      </w:r>
    </w:p>
    <w:p w14:paraId="4FCC25A4" w14:textId="77777777" w:rsidR="007615D6" w:rsidRPr="005B25A1" w:rsidRDefault="007615D6" w:rsidP="007615D6">
      <w:pPr>
        <w:keepNext/>
        <w:keepLines/>
        <w:rPr>
          <w:b/>
          <w:bCs/>
        </w:rPr>
      </w:pPr>
      <w:r w:rsidRPr="005B25A1">
        <w:rPr>
          <w:b/>
          <w:bCs/>
        </w:rPr>
        <w:t>Convenor comment:</w:t>
      </w:r>
    </w:p>
    <w:p w14:paraId="65CCE60F" w14:textId="77777777" w:rsidR="007615D6" w:rsidRPr="005B25A1" w:rsidRDefault="007615D6" w:rsidP="007615D6">
      <w:pPr>
        <w:keepNext/>
        <w:keepLines/>
      </w:pPr>
      <w:r w:rsidRPr="005B25A1">
        <w:t>WT#1 key issue.</w:t>
      </w:r>
    </w:p>
    <w:p w14:paraId="00A2B35B" w14:textId="77777777" w:rsidR="007615D6" w:rsidRPr="005B25A1" w:rsidRDefault="007615D6" w:rsidP="007615D6">
      <w:pPr>
        <w:keepNext/>
        <w:keepLines/>
        <w:rPr>
          <w:b/>
          <w:bCs/>
        </w:rPr>
      </w:pPr>
      <w:r w:rsidRPr="005B25A1">
        <w:rPr>
          <w:b/>
          <w:bCs/>
        </w:rPr>
        <w:t>Parallel discussion:</w:t>
      </w:r>
    </w:p>
    <w:p w14:paraId="7CC75EBB" w14:textId="77777777" w:rsidR="007615D6" w:rsidRPr="005B25A1" w:rsidRDefault="007615D6" w:rsidP="007615D6">
      <w:pPr>
        <w:keepNext/>
        <w:keepLines/>
      </w:pPr>
      <w:r w:rsidRPr="005B25A1">
        <w:t>-</w:t>
      </w:r>
    </w:p>
    <w:p w14:paraId="078A2061" w14:textId="77777777" w:rsidR="007615D6" w:rsidRPr="005B25A1" w:rsidRDefault="007615D6" w:rsidP="007615D6">
      <w:pPr>
        <w:keepNext/>
        <w:keepLines/>
        <w:rPr>
          <w:b/>
          <w:bCs/>
        </w:rPr>
      </w:pPr>
      <w:r w:rsidRPr="005B25A1">
        <w:rPr>
          <w:b/>
          <w:bCs/>
        </w:rPr>
        <w:t>Plenary Discussion:</w:t>
      </w:r>
    </w:p>
    <w:p w14:paraId="5908CC3B" w14:textId="77777777" w:rsidR="007615D6" w:rsidRPr="005B25A1" w:rsidRDefault="007615D6" w:rsidP="007615D6">
      <w:pPr>
        <w:keepNext/>
        <w:keepLines/>
      </w:pPr>
      <w:r>
        <w:rPr>
          <w:color w:val="FF0000"/>
        </w:rPr>
        <w:t>NO DISCUSSION RECORDED</w:t>
      </w:r>
    </w:p>
    <w:p w14:paraId="418FC69B" w14:textId="77777777" w:rsidR="007615D6" w:rsidRPr="00EB0339" w:rsidRDefault="007615D6" w:rsidP="007615D6">
      <w:r w:rsidRPr="005B25A1">
        <w:rPr>
          <w:b/>
          <w:bCs/>
        </w:rPr>
        <w:t>Status:</w:t>
      </w:r>
      <w:r>
        <w:t xml:space="preserve"> </w:t>
      </w:r>
      <w:r>
        <w:rPr>
          <w:color w:val="0000FF"/>
        </w:rPr>
        <w:t>Not concluded</w:t>
      </w:r>
      <w:r>
        <w:t>.</w:t>
      </w:r>
    </w:p>
    <w:p w14:paraId="43C2F39D" w14:textId="77777777" w:rsidR="00E00DA6" w:rsidRDefault="007615D6" w:rsidP="000A3FBD">
      <w:pPr>
        <w:pStyle w:val="NormTop"/>
      </w:pPr>
      <w:r>
        <w:rPr>
          <w:color w:val="0000FF"/>
        </w:rPr>
        <w:t>S2-2506352</w:t>
      </w:r>
      <w:r w:rsidRPr="00D53282">
        <w:t xml:space="preserve"> </w:t>
      </w:r>
      <w:r>
        <w:t>(P-CR) 23.700-30: Key issue for WT#1 (Source: OPPO)</w:t>
      </w:r>
      <w:r>
        <w:br/>
      </w:r>
      <w:r w:rsidRPr="00D53282">
        <w:rPr>
          <w:b/>
        </w:rPr>
        <w:t>Document for:</w:t>
      </w:r>
      <w:r w:rsidRPr="00D53282">
        <w:t xml:space="preserve"> </w:t>
      </w:r>
      <w:r>
        <w:t>Approval</w:t>
      </w:r>
      <w:r>
        <w:br/>
      </w:r>
      <w:r w:rsidRPr="00D53282">
        <w:rPr>
          <w:b/>
        </w:rPr>
        <w:t>Abs</w:t>
      </w:r>
      <w:r w:rsidRPr="00D53282">
        <w:rPr>
          <w:b/>
        </w:rPr>
        <w:lastRenderedPageBreak/>
        <w:t>tract:</w:t>
      </w:r>
      <w:r w:rsidRPr="00D53282">
        <w:t xml:space="preserve"> </w:t>
      </w:r>
    </w:p>
    <w:p w14:paraId="29089691" w14:textId="77777777" w:rsidR="007615D6" w:rsidRPr="005B25A1" w:rsidRDefault="007615D6" w:rsidP="007615D6">
      <w:pPr>
        <w:keepNext/>
        <w:keepLines/>
        <w:rPr>
          <w:b/>
          <w:bCs/>
        </w:rPr>
      </w:pPr>
      <w:r w:rsidRPr="005B25A1">
        <w:rPr>
          <w:b/>
          <w:bCs/>
        </w:rPr>
        <w:t>Convenor comment:</w:t>
      </w:r>
    </w:p>
    <w:p w14:paraId="49850BEC" w14:textId="77777777" w:rsidR="007615D6" w:rsidRPr="005B25A1" w:rsidRDefault="007615D6" w:rsidP="007615D6">
      <w:pPr>
        <w:keepNext/>
        <w:keepLines/>
      </w:pPr>
      <w:r w:rsidRPr="005B25A1">
        <w:t>WT#1 key issue. Pen holder of WT2 key issue?</w:t>
      </w:r>
    </w:p>
    <w:p w14:paraId="10272F02" w14:textId="77777777" w:rsidR="007615D6" w:rsidRPr="005B25A1" w:rsidRDefault="007615D6" w:rsidP="007615D6">
      <w:pPr>
        <w:keepNext/>
        <w:keepLines/>
        <w:rPr>
          <w:b/>
          <w:bCs/>
        </w:rPr>
      </w:pPr>
      <w:r w:rsidRPr="005B25A1">
        <w:rPr>
          <w:b/>
          <w:bCs/>
        </w:rPr>
        <w:t>Parallel discussion:</w:t>
      </w:r>
    </w:p>
    <w:p w14:paraId="4A432423" w14:textId="77777777" w:rsidR="007615D6" w:rsidRPr="005B25A1" w:rsidRDefault="007615D6" w:rsidP="007615D6">
      <w:pPr>
        <w:keepNext/>
        <w:keepLines/>
      </w:pPr>
      <w:r w:rsidRPr="005B25A1">
        <w:t>-</w:t>
      </w:r>
    </w:p>
    <w:p w14:paraId="0CCE2657" w14:textId="77777777" w:rsidR="007615D6" w:rsidRPr="005B25A1" w:rsidRDefault="007615D6" w:rsidP="007615D6">
      <w:pPr>
        <w:keepNext/>
        <w:keepLines/>
        <w:rPr>
          <w:b/>
          <w:bCs/>
        </w:rPr>
      </w:pPr>
      <w:r w:rsidRPr="005B25A1">
        <w:rPr>
          <w:b/>
          <w:bCs/>
        </w:rPr>
        <w:t>Plenary Discussion:</w:t>
      </w:r>
    </w:p>
    <w:p w14:paraId="5BA17FFE" w14:textId="77777777" w:rsidR="007615D6" w:rsidRPr="005B25A1" w:rsidRDefault="007615D6" w:rsidP="007615D6">
      <w:pPr>
        <w:keepNext/>
        <w:keepLines/>
      </w:pPr>
      <w:r>
        <w:rPr>
          <w:color w:val="FF0000"/>
        </w:rPr>
        <w:t>NO DISCUSSION RECORDED</w:t>
      </w:r>
    </w:p>
    <w:p w14:paraId="5DB80971" w14:textId="77777777" w:rsidR="007615D6" w:rsidRPr="00EB0339" w:rsidRDefault="007615D6" w:rsidP="007615D6">
      <w:r w:rsidRPr="005B25A1">
        <w:rPr>
          <w:b/>
          <w:bCs/>
        </w:rPr>
        <w:t>Status:</w:t>
      </w:r>
      <w:r>
        <w:t xml:space="preserve"> </w:t>
      </w:r>
      <w:r>
        <w:rPr>
          <w:color w:val="0000FF"/>
        </w:rPr>
        <w:t>Not concluded</w:t>
      </w:r>
      <w:r>
        <w:t>.</w:t>
      </w:r>
    </w:p>
    <w:p w14:paraId="784F098A" w14:textId="77777777" w:rsidR="00E00DA6" w:rsidRDefault="007615D6" w:rsidP="000A3FBD">
      <w:pPr>
        <w:pStyle w:val="NormTop"/>
      </w:pPr>
      <w:r>
        <w:rPr>
          <w:color w:val="0000FF"/>
        </w:rPr>
        <w:t>S2-2506368</w:t>
      </w:r>
      <w:r w:rsidRPr="00D53282">
        <w:t xml:space="preserve"> </w:t>
      </w:r>
      <w:r>
        <w:t>(P-CR) 23.700-30: 23.700-30: New Key Issue proposal for WT#1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key issue proposal related to WT#1 in the R20 Ambient IoT SID SP-250834.</w:t>
      </w:r>
    </w:p>
    <w:p w14:paraId="0B2DFD01" w14:textId="77777777" w:rsidR="007615D6" w:rsidRPr="005B25A1" w:rsidRDefault="007615D6" w:rsidP="007615D6">
      <w:pPr>
        <w:keepNext/>
        <w:keepLines/>
        <w:rPr>
          <w:b/>
          <w:bCs/>
        </w:rPr>
      </w:pPr>
      <w:r w:rsidRPr="005B25A1">
        <w:rPr>
          <w:b/>
          <w:bCs/>
        </w:rPr>
        <w:t>Convenor comment:</w:t>
      </w:r>
    </w:p>
    <w:p w14:paraId="7E4FCB3A" w14:textId="77777777" w:rsidR="007615D6" w:rsidRPr="005B25A1" w:rsidRDefault="007615D6" w:rsidP="007615D6">
      <w:pPr>
        <w:keepNext/>
        <w:keepLines/>
      </w:pPr>
      <w:r w:rsidRPr="005B25A1">
        <w:t>WT#1 key issue.</w:t>
      </w:r>
    </w:p>
    <w:p w14:paraId="5634754B" w14:textId="77777777" w:rsidR="007615D6" w:rsidRPr="005B25A1" w:rsidRDefault="007615D6" w:rsidP="007615D6">
      <w:pPr>
        <w:keepNext/>
        <w:keepLines/>
        <w:rPr>
          <w:b/>
          <w:bCs/>
        </w:rPr>
      </w:pPr>
      <w:r w:rsidRPr="005B25A1">
        <w:rPr>
          <w:b/>
          <w:bCs/>
        </w:rPr>
        <w:t>Parallel discussion:</w:t>
      </w:r>
    </w:p>
    <w:p w14:paraId="35849696" w14:textId="77777777" w:rsidR="007615D6" w:rsidRPr="005B25A1" w:rsidRDefault="007615D6" w:rsidP="007615D6">
      <w:pPr>
        <w:keepNext/>
        <w:keepLines/>
      </w:pPr>
      <w:r w:rsidRPr="005B25A1">
        <w:t>-</w:t>
      </w:r>
    </w:p>
    <w:p w14:paraId="3A91D840" w14:textId="77777777" w:rsidR="007615D6" w:rsidRPr="005B25A1" w:rsidRDefault="007615D6" w:rsidP="007615D6">
      <w:pPr>
        <w:keepNext/>
        <w:keepLines/>
        <w:rPr>
          <w:b/>
          <w:bCs/>
        </w:rPr>
      </w:pPr>
      <w:r w:rsidRPr="005B25A1">
        <w:rPr>
          <w:b/>
          <w:bCs/>
        </w:rPr>
        <w:t>Plenary Discussion:</w:t>
      </w:r>
    </w:p>
    <w:p w14:paraId="0821EE56" w14:textId="77777777" w:rsidR="007615D6" w:rsidRPr="005B25A1" w:rsidRDefault="007615D6" w:rsidP="007615D6">
      <w:pPr>
        <w:keepNext/>
        <w:keepLines/>
      </w:pPr>
      <w:r>
        <w:rPr>
          <w:color w:val="FF0000"/>
        </w:rPr>
        <w:t>NO DISCUSSION RECORDED</w:t>
      </w:r>
    </w:p>
    <w:p w14:paraId="18C11FFA" w14:textId="77777777" w:rsidR="007615D6" w:rsidRPr="00EB0339" w:rsidRDefault="007615D6" w:rsidP="007615D6">
      <w:r w:rsidRPr="005B25A1">
        <w:rPr>
          <w:b/>
          <w:bCs/>
        </w:rPr>
        <w:t>Status:</w:t>
      </w:r>
      <w:r>
        <w:t xml:space="preserve"> </w:t>
      </w:r>
      <w:r>
        <w:rPr>
          <w:color w:val="0000FF"/>
        </w:rPr>
        <w:t>Not concluded</w:t>
      </w:r>
      <w:r>
        <w:t>.</w:t>
      </w:r>
    </w:p>
    <w:p w14:paraId="43F47F47" w14:textId="77777777" w:rsidR="00E00DA6" w:rsidRDefault="007615D6" w:rsidP="000A3FBD">
      <w:pPr>
        <w:pStyle w:val="NormTop"/>
      </w:pPr>
      <w:r>
        <w:rPr>
          <w:color w:val="0000FF"/>
        </w:rPr>
        <w:t>S2-2506538</w:t>
      </w:r>
      <w:r w:rsidRPr="00D53282">
        <w:t xml:space="preserve"> </w:t>
      </w:r>
      <w:r>
        <w:t xml:space="preserve">(P-CR) 23.700-30: New KI for WT#1 to support </w:t>
      </w:r>
      <w:proofErr w:type="spellStart"/>
      <w:r>
        <w:t>AIoT</w:t>
      </w:r>
      <w:proofErr w:type="spellEnd"/>
      <w:r>
        <w:t xml:space="preserve"> services in Topology 2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discusses and proposes a new KI for WT#1 to support </w:t>
      </w:r>
      <w:proofErr w:type="spellStart"/>
      <w:r>
        <w:t>AIoT</w:t>
      </w:r>
      <w:proofErr w:type="spellEnd"/>
      <w:r>
        <w:t xml:space="preserve"> services in Topology 2.</w:t>
      </w:r>
    </w:p>
    <w:p w14:paraId="15C3AF3F" w14:textId="77777777" w:rsidR="007615D6" w:rsidRPr="005B25A1" w:rsidRDefault="007615D6" w:rsidP="007615D6">
      <w:pPr>
        <w:keepNext/>
        <w:keepLines/>
        <w:rPr>
          <w:b/>
          <w:bCs/>
        </w:rPr>
      </w:pPr>
      <w:r w:rsidRPr="005B25A1">
        <w:rPr>
          <w:b/>
          <w:bCs/>
        </w:rPr>
        <w:t>Convenor comment:</w:t>
      </w:r>
    </w:p>
    <w:p w14:paraId="0F26BF4F" w14:textId="77777777" w:rsidR="007615D6" w:rsidRPr="005B25A1" w:rsidRDefault="007615D6" w:rsidP="007615D6">
      <w:pPr>
        <w:keepNext/>
        <w:keepLines/>
      </w:pPr>
      <w:r w:rsidRPr="005B25A1">
        <w:t>WT#1 key issue.</w:t>
      </w:r>
    </w:p>
    <w:p w14:paraId="5C85EEBF" w14:textId="77777777" w:rsidR="007615D6" w:rsidRPr="005B25A1" w:rsidRDefault="007615D6" w:rsidP="007615D6">
      <w:pPr>
        <w:keepNext/>
        <w:keepLines/>
        <w:rPr>
          <w:b/>
          <w:bCs/>
        </w:rPr>
      </w:pPr>
      <w:r w:rsidRPr="005B25A1">
        <w:rPr>
          <w:b/>
          <w:bCs/>
        </w:rPr>
        <w:t>Parallel discussion:</w:t>
      </w:r>
    </w:p>
    <w:p w14:paraId="1925064E" w14:textId="77777777" w:rsidR="007615D6" w:rsidRPr="005B25A1" w:rsidRDefault="007615D6" w:rsidP="007615D6">
      <w:pPr>
        <w:keepNext/>
        <w:keepLines/>
      </w:pPr>
      <w:r w:rsidRPr="005B25A1">
        <w:t>-</w:t>
      </w:r>
    </w:p>
    <w:p w14:paraId="3C6FADE9" w14:textId="77777777" w:rsidR="007615D6" w:rsidRPr="005B25A1" w:rsidRDefault="007615D6" w:rsidP="007615D6">
      <w:pPr>
        <w:keepNext/>
        <w:keepLines/>
        <w:rPr>
          <w:b/>
          <w:bCs/>
        </w:rPr>
      </w:pPr>
      <w:r w:rsidRPr="005B25A1">
        <w:rPr>
          <w:b/>
          <w:bCs/>
        </w:rPr>
        <w:t>Plenary Discussion:</w:t>
      </w:r>
    </w:p>
    <w:p w14:paraId="236F99BD" w14:textId="77777777" w:rsidR="007615D6" w:rsidRPr="005B25A1" w:rsidRDefault="007615D6" w:rsidP="007615D6">
      <w:pPr>
        <w:keepNext/>
        <w:keepLines/>
      </w:pPr>
      <w:r>
        <w:rPr>
          <w:color w:val="FF0000"/>
        </w:rPr>
        <w:t>NO DISCUSSION RECORDED</w:t>
      </w:r>
    </w:p>
    <w:p w14:paraId="0B69B630" w14:textId="77777777" w:rsidR="007615D6" w:rsidRPr="00EB0339" w:rsidRDefault="007615D6" w:rsidP="007615D6">
      <w:r w:rsidRPr="005B25A1">
        <w:rPr>
          <w:b/>
          <w:bCs/>
        </w:rPr>
        <w:t>Status:</w:t>
      </w:r>
      <w:r>
        <w:t xml:space="preserve"> </w:t>
      </w:r>
      <w:r>
        <w:rPr>
          <w:color w:val="0000FF"/>
        </w:rPr>
        <w:t>Not concluded</w:t>
      </w:r>
      <w:r>
        <w:t>.</w:t>
      </w:r>
    </w:p>
    <w:p w14:paraId="717F10B3" w14:textId="77777777" w:rsidR="00E00DA6" w:rsidRDefault="007615D6" w:rsidP="000A3FBD">
      <w:pPr>
        <w:pStyle w:val="NormTop"/>
      </w:pPr>
      <w:r>
        <w:rPr>
          <w:color w:val="0000FF"/>
        </w:rPr>
        <w:t>S2-2506684</w:t>
      </w:r>
      <w:r w:rsidRPr="00D53282">
        <w:t xml:space="preserve"> </w:t>
      </w:r>
      <w:r>
        <w:t>(P-CR) 23.700-30: Key Issues for WT#1 (Source: Samsung)</w:t>
      </w:r>
      <w:r>
        <w:br/>
      </w:r>
      <w:r w:rsidRPr="00D53282">
        <w:rPr>
          <w:b/>
        </w:rPr>
        <w:t>Document for:</w:t>
      </w:r>
      <w:r w:rsidRPr="00D53282">
        <w:t xml:space="preserve"> </w:t>
      </w:r>
      <w:r>
        <w:t>Approval</w:t>
      </w:r>
      <w:r>
        <w:lastRenderedPageBreak/>
        <w:br/>
      </w:r>
      <w:r w:rsidRPr="00D53282">
        <w:rPr>
          <w:b/>
        </w:rPr>
        <w:t>Abstract:</w:t>
      </w:r>
      <w:r w:rsidRPr="00D53282">
        <w:t xml:space="preserve"> </w:t>
      </w:r>
      <w:r>
        <w:br/>
        <w:t>This contribution proposes to add Key Issues for WT#1.</w:t>
      </w:r>
    </w:p>
    <w:p w14:paraId="32B084E3" w14:textId="77777777" w:rsidR="007615D6" w:rsidRPr="005B25A1" w:rsidRDefault="007615D6" w:rsidP="007615D6">
      <w:pPr>
        <w:keepNext/>
        <w:keepLines/>
        <w:rPr>
          <w:b/>
          <w:bCs/>
        </w:rPr>
      </w:pPr>
      <w:r w:rsidRPr="005B25A1">
        <w:rPr>
          <w:b/>
          <w:bCs/>
        </w:rPr>
        <w:t>Convenor comment:</w:t>
      </w:r>
    </w:p>
    <w:p w14:paraId="38E6B4A2" w14:textId="77777777" w:rsidR="007615D6" w:rsidRPr="005B25A1" w:rsidRDefault="007615D6" w:rsidP="007615D6">
      <w:pPr>
        <w:keepNext/>
        <w:keepLines/>
      </w:pPr>
      <w:r w:rsidRPr="005B25A1">
        <w:t>WT#1 key issue.</w:t>
      </w:r>
    </w:p>
    <w:p w14:paraId="05AC7F3A" w14:textId="77777777" w:rsidR="007615D6" w:rsidRPr="005B25A1" w:rsidRDefault="007615D6" w:rsidP="007615D6">
      <w:pPr>
        <w:keepNext/>
        <w:keepLines/>
        <w:rPr>
          <w:b/>
          <w:bCs/>
        </w:rPr>
      </w:pPr>
      <w:r w:rsidRPr="005B25A1">
        <w:rPr>
          <w:b/>
          <w:bCs/>
        </w:rPr>
        <w:t>Parallel discussion:</w:t>
      </w:r>
    </w:p>
    <w:p w14:paraId="4599756A" w14:textId="77777777" w:rsidR="007615D6" w:rsidRPr="005B25A1" w:rsidRDefault="007615D6" w:rsidP="007615D6">
      <w:pPr>
        <w:keepNext/>
        <w:keepLines/>
      </w:pPr>
      <w:r w:rsidRPr="005B25A1">
        <w:t>-</w:t>
      </w:r>
    </w:p>
    <w:p w14:paraId="2B3A36D4" w14:textId="77777777" w:rsidR="007615D6" w:rsidRPr="005B25A1" w:rsidRDefault="007615D6" w:rsidP="007615D6">
      <w:pPr>
        <w:keepNext/>
        <w:keepLines/>
        <w:rPr>
          <w:b/>
          <w:bCs/>
        </w:rPr>
      </w:pPr>
      <w:r w:rsidRPr="005B25A1">
        <w:rPr>
          <w:b/>
          <w:bCs/>
        </w:rPr>
        <w:t>Plenary Discussion:</w:t>
      </w:r>
    </w:p>
    <w:p w14:paraId="73563C41" w14:textId="77777777" w:rsidR="007615D6" w:rsidRPr="005B25A1" w:rsidRDefault="007615D6" w:rsidP="007615D6">
      <w:pPr>
        <w:keepNext/>
        <w:keepLines/>
      </w:pPr>
      <w:r>
        <w:rPr>
          <w:color w:val="FF0000"/>
        </w:rPr>
        <w:t>NO DISCUSSION RECORDED</w:t>
      </w:r>
    </w:p>
    <w:p w14:paraId="4E527044" w14:textId="77777777" w:rsidR="007615D6" w:rsidRPr="00EB0339" w:rsidRDefault="007615D6" w:rsidP="007615D6">
      <w:r w:rsidRPr="005B25A1">
        <w:rPr>
          <w:b/>
          <w:bCs/>
        </w:rPr>
        <w:t>Status:</w:t>
      </w:r>
      <w:r>
        <w:t xml:space="preserve"> </w:t>
      </w:r>
      <w:r>
        <w:rPr>
          <w:color w:val="0000FF"/>
        </w:rPr>
        <w:t>Not concluded</w:t>
      </w:r>
      <w:r>
        <w:t>.</w:t>
      </w:r>
    </w:p>
    <w:p w14:paraId="4BA9B4D9" w14:textId="77777777" w:rsidR="00E00DA6" w:rsidRDefault="007615D6" w:rsidP="000A3FBD">
      <w:pPr>
        <w:pStyle w:val="NormTop"/>
      </w:pPr>
      <w:r>
        <w:rPr>
          <w:color w:val="0000FF"/>
        </w:rPr>
        <w:t>S2-2506921</w:t>
      </w:r>
      <w:r w:rsidRPr="00D53282">
        <w:t xml:space="preserve"> </w:t>
      </w:r>
      <w:r>
        <w:t>(P-CR) 23.700-30: Key Issue Description for WT#1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488BC1FF" w14:textId="77777777" w:rsidR="007615D6" w:rsidRPr="005B25A1" w:rsidRDefault="007615D6" w:rsidP="007615D6">
      <w:pPr>
        <w:keepNext/>
        <w:keepLines/>
        <w:rPr>
          <w:b/>
          <w:bCs/>
        </w:rPr>
      </w:pPr>
      <w:r w:rsidRPr="005B25A1">
        <w:rPr>
          <w:b/>
          <w:bCs/>
        </w:rPr>
        <w:t>Convenor comment:</w:t>
      </w:r>
    </w:p>
    <w:p w14:paraId="349E3352" w14:textId="77777777" w:rsidR="007615D6" w:rsidRPr="005B25A1" w:rsidRDefault="007615D6" w:rsidP="007615D6">
      <w:pPr>
        <w:keepNext/>
        <w:keepLines/>
      </w:pPr>
      <w:r w:rsidRPr="005B25A1">
        <w:t>WT#1 key issue.</w:t>
      </w:r>
    </w:p>
    <w:p w14:paraId="3423A8E8" w14:textId="77777777" w:rsidR="007615D6" w:rsidRPr="005B25A1" w:rsidRDefault="007615D6" w:rsidP="007615D6">
      <w:pPr>
        <w:keepNext/>
        <w:keepLines/>
        <w:rPr>
          <w:b/>
          <w:bCs/>
        </w:rPr>
      </w:pPr>
      <w:r w:rsidRPr="005B25A1">
        <w:rPr>
          <w:b/>
          <w:bCs/>
        </w:rPr>
        <w:t>Parallel discussion:</w:t>
      </w:r>
    </w:p>
    <w:p w14:paraId="57139722" w14:textId="77777777" w:rsidR="007615D6" w:rsidRPr="005B25A1" w:rsidRDefault="007615D6" w:rsidP="007615D6">
      <w:pPr>
        <w:keepNext/>
        <w:keepLines/>
      </w:pPr>
      <w:r w:rsidRPr="005B25A1">
        <w:t>-</w:t>
      </w:r>
    </w:p>
    <w:p w14:paraId="2599DECD" w14:textId="77777777" w:rsidR="007615D6" w:rsidRPr="005B25A1" w:rsidRDefault="007615D6" w:rsidP="007615D6">
      <w:pPr>
        <w:keepNext/>
        <w:keepLines/>
        <w:rPr>
          <w:b/>
          <w:bCs/>
        </w:rPr>
      </w:pPr>
      <w:r w:rsidRPr="005B25A1">
        <w:rPr>
          <w:b/>
          <w:bCs/>
        </w:rPr>
        <w:t>Plenary Discussion:</w:t>
      </w:r>
    </w:p>
    <w:p w14:paraId="1B052415" w14:textId="77777777" w:rsidR="007615D6" w:rsidRPr="005B25A1" w:rsidRDefault="007615D6" w:rsidP="007615D6">
      <w:pPr>
        <w:keepNext/>
        <w:keepLines/>
      </w:pPr>
      <w:r>
        <w:rPr>
          <w:color w:val="FF0000"/>
        </w:rPr>
        <w:t>NO DISCUSSION RECORDED</w:t>
      </w:r>
    </w:p>
    <w:p w14:paraId="2F4609A7" w14:textId="77777777" w:rsidR="007615D6" w:rsidRPr="00EB0339" w:rsidRDefault="007615D6" w:rsidP="007615D6">
      <w:r w:rsidRPr="005B25A1">
        <w:rPr>
          <w:b/>
          <w:bCs/>
        </w:rPr>
        <w:t>Status:</w:t>
      </w:r>
      <w:r>
        <w:t xml:space="preserve"> </w:t>
      </w:r>
      <w:r>
        <w:rPr>
          <w:color w:val="0000FF"/>
        </w:rPr>
        <w:t>Not concluded</w:t>
      </w:r>
      <w:r>
        <w:t>.</w:t>
      </w:r>
    </w:p>
    <w:p w14:paraId="2CED2535" w14:textId="77777777" w:rsidR="00E00DA6" w:rsidRDefault="007615D6" w:rsidP="000A3FBD">
      <w:pPr>
        <w:pStyle w:val="NormTop"/>
      </w:pPr>
      <w:r>
        <w:rPr>
          <w:color w:val="0000FF"/>
        </w:rPr>
        <w:t>S2-2506948</w:t>
      </w:r>
      <w:r w:rsidRPr="00D53282">
        <w:t xml:space="preserve"> </w:t>
      </w:r>
      <w:r>
        <w:t xml:space="preserve">(P-CR) 23.700-30: PCR to TR 23.700-30: Key Issue of Supporting </w:t>
      </w:r>
      <w:proofErr w:type="spellStart"/>
      <w:r>
        <w:t>AIoT</w:t>
      </w:r>
      <w:proofErr w:type="spellEnd"/>
      <w:r>
        <w:t xml:space="preserve"> Services in Topology 2 (Source: ZTE)</w:t>
      </w:r>
      <w:r>
        <w:br/>
      </w:r>
      <w:r w:rsidRPr="00D53282">
        <w:rPr>
          <w:b/>
        </w:rPr>
        <w:t>Document for:</w:t>
      </w:r>
      <w:r w:rsidRPr="00D53282">
        <w:t xml:space="preserve"> </w:t>
      </w:r>
      <w:r>
        <w:t>Approval</w:t>
      </w:r>
      <w:r>
        <w:br/>
      </w:r>
      <w:r w:rsidRPr="00D53282">
        <w:rPr>
          <w:b/>
        </w:rPr>
        <w:t>Abstract:</w:t>
      </w:r>
      <w:r w:rsidRPr="00D53282">
        <w:t xml:space="preserve"> </w:t>
      </w:r>
      <w:r>
        <w:br/>
        <w:t xml:space="preserve">The paper adds key issue of supporting </w:t>
      </w:r>
      <w:proofErr w:type="spellStart"/>
      <w:r>
        <w:t>AIoT</w:t>
      </w:r>
      <w:proofErr w:type="spellEnd"/>
      <w:r>
        <w:t xml:space="preserve"> services in Topology 2 in TR 23.700-30.</w:t>
      </w:r>
    </w:p>
    <w:p w14:paraId="20B93E6B" w14:textId="77777777" w:rsidR="007615D6" w:rsidRPr="005B25A1" w:rsidRDefault="007615D6" w:rsidP="007615D6">
      <w:pPr>
        <w:keepNext/>
        <w:keepLines/>
        <w:rPr>
          <w:b/>
          <w:bCs/>
        </w:rPr>
      </w:pPr>
      <w:r w:rsidRPr="005B25A1">
        <w:rPr>
          <w:b/>
          <w:bCs/>
        </w:rPr>
        <w:t>Convenor comment:</w:t>
      </w:r>
    </w:p>
    <w:p w14:paraId="7D9C5261" w14:textId="77777777" w:rsidR="007615D6" w:rsidRPr="005B25A1" w:rsidRDefault="007615D6" w:rsidP="007615D6">
      <w:pPr>
        <w:keepNext/>
        <w:keepLines/>
      </w:pPr>
      <w:r w:rsidRPr="005B25A1">
        <w:t>WT#1 key issue.</w:t>
      </w:r>
    </w:p>
    <w:p w14:paraId="71114653" w14:textId="77777777" w:rsidR="007615D6" w:rsidRPr="005B25A1" w:rsidRDefault="007615D6" w:rsidP="007615D6">
      <w:pPr>
        <w:keepNext/>
        <w:keepLines/>
        <w:rPr>
          <w:b/>
          <w:bCs/>
        </w:rPr>
      </w:pPr>
      <w:r w:rsidRPr="005B25A1">
        <w:rPr>
          <w:b/>
          <w:bCs/>
        </w:rPr>
        <w:t>Parallel discussion:</w:t>
      </w:r>
    </w:p>
    <w:p w14:paraId="3EC3DE5B" w14:textId="77777777" w:rsidR="007615D6" w:rsidRPr="005B25A1" w:rsidRDefault="007615D6" w:rsidP="007615D6">
      <w:pPr>
        <w:keepNext/>
        <w:keepLines/>
      </w:pPr>
      <w:r w:rsidRPr="005B25A1">
        <w:t>-</w:t>
      </w:r>
    </w:p>
    <w:p w14:paraId="7B361ACD" w14:textId="77777777" w:rsidR="007615D6" w:rsidRPr="005B25A1" w:rsidRDefault="007615D6" w:rsidP="007615D6">
      <w:pPr>
        <w:keepNext/>
        <w:keepLines/>
        <w:rPr>
          <w:b/>
          <w:bCs/>
        </w:rPr>
      </w:pPr>
      <w:r w:rsidRPr="005B25A1">
        <w:rPr>
          <w:b/>
          <w:bCs/>
        </w:rPr>
        <w:t>Plenary Discussion:</w:t>
      </w:r>
    </w:p>
    <w:p w14:paraId="65AF3131" w14:textId="77777777" w:rsidR="007615D6" w:rsidRPr="005B25A1" w:rsidRDefault="007615D6" w:rsidP="007615D6">
      <w:pPr>
        <w:keepNext/>
        <w:keepLines/>
      </w:pPr>
      <w:r>
        <w:rPr>
          <w:color w:val="FF0000"/>
        </w:rPr>
        <w:t>NO DISCUSSION RECORDED</w:t>
      </w:r>
    </w:p>
    <w:p w14:paraId="0CFF156C" w14:textId="77777777" w:rsidR="007615D6" w:rsidRPr="00EB0339" w:rsidRDefault="007615D6" w:rsidP="007615D6">
      <w:r w:rsidRPr="005B25A1">
        <w:rPr>
          <w:b/>
          <w:bCs/>
        </w:rPr>
        <w:t>Status:</w:t>
      </w:r>
      <w:r>
        <w:t xml:space="preserve"> </w:t>
      </w:r>
      <w:r>
        <w:rPr>
          <w:color w:val="0000FF"/>
        </w:rPr>
        <w:t>Not concluded</w:t>
      </w:r>
      <w:r>
        <w:t>.</w:t>
      </w:r>
    </w:p>
    <w:p w14:paraId="30E583F0" w14:textId="77777777" w:rsidR="00E00DA6" w:rsidRDefault="007615D6" w:rsidP="000A3FBD">
      <w:pPr>
        <w:pStyle w:val="NormTop"/>
      </w:pPr>
      <w:r>
        <w:rPr>
          <w:color w:val="0000FF"/>
        </w:rPr>
        <w:t>S2-2507028</w:t>
      </w:r>
      <w:r w:rsidRPr="00D53282">
        <w:t xml:space="preserve"> </w:t>
      </w:r>
      <w:r>
        <w:t>(P-CR) 23.700-30: Key issue for support of RRC-based option for UE Reader conn</w:t>
      </w:r>
      <w:r>
        <w:lastRenderedPageBreak/>
        <w:t>ectivity (Source: vivo)</w:t>
      </w:r>
      <w:r>
        <w:br/>
      </w:r>
      <w:r w:rsidRPr="00D53282">
        <w:rPr>
          <w:b/>
        </w:rPr>
        <w:t>Document for:</w:t>
      </w:r>
      <w:r w:rsidRPr="00D53282">
        <w:t xml:space="preserve"> </w:t>
      </w:r>
      <w:r>
        <w:t>Approval</w:t>
      </w:r>
      <w:r>
        <w:br/>
      </w:r>
      <w:r w:rsidRPr="00D53282">
        <w:rPr>
          <w:b/>
        </w:rPr>
        <w:t>Abstract:</w:t>
      </w:r>
      <w:r w:rsidRPr="00D53282">
        <w:t xml:space="preserve"> </w:t>
      </w:r>
    </w:p>
    <w:p w14:paraId="70034E66" w14:textId="77777777" w:rsidR="007615D6" w:rsidRPr="005B25A1" w:rsidRDefault="007615D6" w:rsidP="007615D6">
      <w:pPr>
        <w:keepNext/>
        <w:keepLines/>
        <w:rPr>
          <w:b/>
          <w:bCs/>
        </w:rPr>
      </w:pPr>
      <w:r w:rsidRPr="005B25A1">
        <w:rPr>
          <w:b/>
          <w:bCs/>
        </w:rPr>
        <w:t>Convenor comment:</w:t>
      </w:r>
    </w:p>
    <w:p w14:paraId="49E39272" w14:textId="77777777" w:rsidR="007615D6" w:rsidRPr="005B25A1" w:rsidRDefault="007615D6" w:rsidP="007615D6">
      <w:pPr>
        <w:keepNext/>
        <w:keepLines/>
      </w:pPr>
      <w:r w:rsidRPr="005B25A1">
        <w:t>WT#1 key issue.</w:t>
      </w:r>
    </w:p>
    <w:p w14:paraId="3A75EEC4" w14:textId="77777777" w:rsidR="007615D6" w:rsidRPr="005B25A1" w:rsidRDefault="007615D6" w:rsidP="007615D6">
      <w:pPr>
        <w:keepNext/>
        <w:keepLines/>
        <w:rPr>
          <w:b/>
          <w:bCs/>
        </w:rPr>
      </w:pPr>
      <w:r w:rsidRPr="005B25A1">
        <w:rPr>
          <w:b/>
          <w:bCs/>
        </w:rPr>
        <w:t>Parallel discussion:</w:t>
      </w:r>
    </w:p>
    <w:p w14:paraId="59559664" w14:textId="77777777" w:rsidR="007615D6" w:rsidRPr="005B25A1" w:rsidRDefault="007615D6" w:rsidP="007615D6">
      <w:pPr>
        <w:keepNext/>
        <w:keepLines/>
      </w:pPr>
      <w:r w:rsidRPr="005B25A1">
        <w:t>-</w:t>
      </w:r>
    </w:p>
    <w:p w14:paraId="43775537" w14:textId="77777777" w:rsidR="007615D6" w:rsidRPr="005B25A1" w:rsidRDefault="007615D6" w:rsidP="007615D6">
      <w:pPr>
        <w:keepNext/>
        <w:keepLines/>
        <w:rPr>
          <w:b/>
          <w:bCs/>
        </w:rPr>
      </w:pPr>
      <w:r w:rsidRPr="005B25A1">
        <w:rPr>
          <w:b/>
          <w:bCs/>
        </w:rPr>
        <w:t>Plenary Discussion:</w:t>
      </w:r>
    </w:p>
    <w:p w14:paraId="540D057B" w14:textId="77777777" w:rsidR="007615D6" w:rsidRPr="005B25A1" w:rsidRDefault="007615D6" w:rsidP="007615D6">
      <w:pPr>
        <w:keepNext/>
        <w:keepLines/>
      </w:pPr>
      <w:r>
        <w:rPr>
          <w:color w:val="FF0000"/>
        </w:rPr>
        <w:t>NO DISCUSSION RECORDED</w:t>
      </w:r>
    </w:p>
    <w:p w14:paraId="12982C1C" w14:textId="77777777" w:rsidR="007615D6" w:rsidRPr="00EB0339" w:rsidRDefault="007615D6" w:rsidP="007615D6">
      <w:r w:rsidRPr="005B25A1">
        <w:rPr>
          <w:b/>
          <w:bCs/>
        </w:rPr>
        <w:t>Status:</w:t>
      </w:r>
      <w:r>
        <w:t xml:space="preserve"> </w:t>
      </w:r>
      <w:r>
        <w:rPr>
          <w:color w:val="0000FF"/>
        </w:rPr>
        <w:t>Not concluded</w:t>
      </w:r>
      <w:r>
        <w:t>.</w:t>
      </w:r>
    </w:p>
    <w:p w14:paraId="72E0DB47" w14:textId="77777777" w:rsidR="00E00DA6" w:rsidRDefault="007615D6" w:rsidP="000A3FBD">
      <w:pPr>
        <w:pStyle w:val="NormTop"/>
      </w:pPr>
      <w:r>
        <w:rPr>
          <w:color w:val="0000FF"/>
        </w:rPr>
        <w:t>S2-2507058</w:t>
      </w:r>
      <w:r w:rsidRPr="00D53282">
        <w:t xml:space="preserve"> </w:t>
      </w:r>
      <w:r>
        <w:t>(P-CR) 23.700-30: Key issue for supporting Topology 2 (Source: NTT DOCOMO)</w:t>
      </w:r>
      <w:r>
        <w:br/>
      </w:r>
      <w:r w:rsidRPr="00D53282">
        <w:rPr>
          <w:b/>
        </w:rPr>
        <w:t>Document for:</w:t>
      </w:r>
      <w:r w:rsidRPr="00D53282">
        <w:t xml:space="preserve"> </w:t>
      </w:r>
      <w:r>
        <w:t>Approval</w:t>
      </w:r>
      <w:r>
        <w:br/>
      </w:r>
      <w:r w:rsidRPr="00D53282">
        <w:rPr>
          <w:b/>
        </w:rPr>
        <w:t>Abstract:</w:t>
      </w:r>
      <w:r w:rsidRPr="00D53282">
        <w:t xml:space="preserve"> </w:t>
      </w:r>
      <w:r>
        <w:br/>
        <w:t>This PCR is to propose the key issue description for WT#1.</w:t>
      </w:r>
    </w:p>
    <w:p w14:paraId="374919F8" w14:textId="77777777" w:rsidR="007615D6" w:rsidRPr="005B25A1" w:rsidRDefault="007615D6" w:rsidP="007615D6">
      <w:pPr>
        <w:keepNext/>
        <w:keepLines/>
        <w:rPr>
          <w:b/>
          <w:bCs/>
        </w:rPr>
      </w:pPr>
      <w:r w:rsidRPr="005B25A1">
        <w:rPr>
          <w:b/>
          <w:bCs/>
        </w:rPr>
        <w:t>Convenor comment:</w:t>
      </w:r>
    </w:p>
    <w:p w14:paraId="0A761D95" w14:textId="77777777" w:rsidR="007615D6" w:rsidRPr="005B25A1" w:rsidRDefault="007615D6" w:rsidP="007615D6">
      <w:pPr>
        <w:keepNext/>
        <w:keepLines/>
      </w:pPr>
      <w:r w:rsidRPr="005B25A1">
        <w:t>WT#1 key issue.</w:t>
      </w:r>
    </w:p>
    <w:p w14:paraId="7059927A" w14:textId="77777777" w:rsidR="007615D6" w:rsidRPr="005B25A1" w:rsidRDefault="007615D6" w:rsidP="007615D6">
      <w:pPr>
        <w:keepNext/>
        <w:keepLines/>
        <w:rPr>
          <w:b/>
          <w:bCs/>
        </w:rPr>
      </w:pPr>
      <w:r w:rsidRPr="005B25A1">
        <w:rPr>
          <w:b/>
          <w:bCs/>
        </w:rPr>
        <w:t>Parallel discussion:</w:t>
      </w:r>
    </w:p>
    <w:p w14:paraId="375538C0" w14:textId="77777777" w:rsidR="007615D6" w:rsidRPr="005B25A1" w:rsidRDefault="007615D6" w:rsidP="007615D6">
      <w:pPr>
        <w:keepNext/>
        <w:keepLines/>
      </w:pPr>
      <w:r w:rsidRPr="005B25A1">
        <w:t>-</w:t>
      </w:r>
    </w:p>
    <w:p w14:paraId="5B6EDCEA" w14:textId="77777777" w:rsidR="007615D6" w:rsidRPr="005B25A1" w:rsidRDefault="007615D6" w:rsidP="007615D6">
      <w:pPr>
        <w:keepNext/>
        <w:keepLines/>
        <w:rPr>
          <w:b/>
          <w:bCs/>
        </w:rPr>
      </w:pPr>
      <w:r w:rsidRPr="005B25A1">
        <w:rPr>
          <w:b/>
          <w:bCs/>
        </w:rPr>
        <w:t>Plenary Discussion:</w:t>
      </w:r>
    </w:p>
    <w:p w14:paraId="471DDB91" w14:textId="77777777" w:rsidR="007615D6" w:rsidRPr="005B25A1" w:rsidRDefault="007615D6" w:rsidP="007615D6">
      <w:pPr>
        <w:keepNext/>
        <w:keepLines/>
      </w:pPr>
      <w:r>
        <w:rPr>
          <w:color w:val="FF0000"/>
        </w:rPr>
        <w:t>NO DISCUSSION RECORDED</w:t>
      </w:r>
    </w:p>
    <w:p w14:paraId="5F7D2C5B" w14:textId="77777777" w:rsidR="007615D6" w:rsidRPr="00EB0339" w:rsidRDefault="007615D6" w:rsidP="007615D6">
      <w:r w:rsidRPr="005B25A1">
        <w:rPr>
          <w:b/>
          <w:bCs/>
        </w:rPr>
        <w:t>Status:</w:t>
      </w:r>
      <w:r>
        <w:t xml:space="preserve"> </w:t>
      </w:r>
      <w:r>
        <w:rPr>
          <w:color w:val="0000FF"/>
        </w:rPr>
        <w:t>Not concluded</w:t>
      </w:r>
      <w:r>
        <w:t>.</w:t>
      </w:r>
    </w:p>
    <w:p w14:paraId="601B815D" w14:textId="77777777" w:rsidR="00E00DA6" w:rsidRDefault="007615D6" w:rsidP="000A3FBD">
      <w:pPr>
        <w:pStyle w:val="NormTop"/>
      </w:pPr>
      <w:r>
        <w:rPr>
          <w:color w:val="0000FF"/>
        </w:rPr>
        <w:t>S2-2507095</w:t>
      </w:r>
      <w:r w:rsidRPr="00D53282">
        <w:t xml:space="preserve"> </w:t>
      </w:r>
      <w:r>
        <w:t xml:space="preserve">(P-CR) 23.700-30: New KI: Support of </w:t>
      </w:r>
      <w:proofErr w:type="spellStart"/>
      <w:r>
        <w:t>AIoT</w:t>
      </w:r>
      <w:proofErr w:type="spellEnd"/>
      <w:r>
        <w:t xml:space="preserve"> services in Topology 2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KI for WT#1.</w:t>
      </w:r>
    </w:p>
    <w:p w14:paraId="1A3EB29E" w14:textId="77777777" w:rsidR="007615D6" w:rsidRPr="005B25A1" w:rsidRDefault="007615D6" w:rsidP="007615D6">
      <w:pPr>
        <w:keepNext/>
        <w:keepLines/>
        <w:rPr>
          <w:b/>
          <w:bCs/>
        </w:rPr>
      </w:pPr>
      <w:r w:rsidRPr="005B25A1">
        <w:rPr>
          <w:b/>
          <w:bCs/>
        </w:rPr>
        <w:t>Convenor comment:</w:t>
      </w:r>
    </w:p>
    <w:p w14:paraId="7257051A" w14:textId="77777777" w:rsidR="007615D6" w:rsidRPr="005B25A1" w:rsidRDefault="007615D6" w:rsidP="007615D6">
      <w:pPr>
        <w:keepNext/>
        <w:keepLines/>
      </w:pPr>
      <w:r w:rsidRPr="005B25A1">
        <w:t>WT#1 key issue.</w:t>
      </w:r>
    </w:p>
    <w:p w14:paraId="0F6BAF02" w14:textId="77777777" w:rsidR="007615D6" w:rsidRPr="005B25A1" w:rsidRDefault="007615D6" w:rsidP="007615D6">
      <w:pPr>
        <w:keepNext/>
        <w:keepLines/>
        <w:rPr>
          <w:b/>
          <w:bCs/>
        </w:rPr>
      </w:pPr>
      <w:r w:rsidRPr="005B25A1">
        <w:rPr>
          <w:b/>
          <w:bCs/>
        </w:rPr>
        <w:t>Parallel discussion:</w:t>
      </w:r>
    </w:p>
    <w:p w14:paraId="31259D3E" w14:textId="77777777" w:rsidR="007615D6" w:rsidRPr="005B25A1" w:rsidRDefault="007615D6" w:rsidP="007615D6">
      <w:pPr>
        <w:keepNext/>
        <w:keepLines/>
      </w:pPr>
      <w:r w:rsidRPr="005B25A1">
        <w:t>-</w:t>
      </w:r>
    </w:p>
    <w:p w14:paraId="0B0E323D" w14:textId="77777777" w:rsidR="007615D6" w:rsidRPr="005B25A1" w:rsidRDefault="007615D6" w:rsidP="007615D6">
      <w:pPr>
        <w:keepNext/>
        <w:keepLines/>
        <w:rPr>
          <w:b/>
          <w:bCs/>
        </w:rPr>
      </w:pPr>
      <w:r w:rsidRPr="005B25A1">
        <w:rPr>
          <w:b/>
          <w:bCs/>
        </w:rPr>
        <w:t>Plenary Discussion:</w:t>
      </w:r>
    </w:p>
    <w:p w14:paraId="3AA9F20D" w14:textId="77777777" w:rsidR="007615D6" w:rsidRPr="005B25A1" w:rsidRDefault="007615D6" w:rsidP="007615D6">
      <w:pPr>
        <w:keepNext/>
        <w:keepLines/>
      </w:pPr>
      <w:r>
        <w:rPr>
          <w:color w:val="FF0000"/>
        </w:rPr>
        <w:t>NO DISCUSSION RECORDED</w:t>
      </w:r>
    </w:p>
    <w:p w14:paraId="24B7B6CA" w14:textId="77777777" w:rsidR="007615D6" w:rsidRPr="00EB0339" w:rsidRDefault="007615D6" w:rsidP="007615D6">
      <w:r w:rsidRPr="005B25A1">
        <w:rPr>
          <w:b/>
          <w:bCs/>
        </w:rPr>
        <w:t>Status:</w:t>
      </w:r>
      <w:r>
        <w:t xml:space="preserve"> </w:t>
      </w:r>
      <w:r>
        <w:rPr>
          <w:color w:val="0000FF"/>
        </w:rPr>
        <w:t>Not concluded</w:t>
      </w:r>
      <w:r>
        <w:t>.</w:t>
      </w:r>
    </w:p>
    <w:p w14:paraId="36EC2399" w14:textId="77777777" w:rsidR="00E00DA6" w:rsidRDefault="007615D6" w:rsidP="000A3FBD">
      <w:pPr>
        <w:pStyle w:val="NormTop"/>
      </w:pPr>
      <w:r>
        <w:rPr>
          <w:color w:val="0000FF"/>
        </w:rPr>
        <w:t>S2-2507238</w:t>
      </w:r>
      <w:r w:rsidRPr="00D53282">
        <w:t xml:space="preserve"> </w:t>
      </w:r>
      <w:r>
        <w:t xml:space="preserve">(P-CR) 23.700-30: Key issue for WT#1: Study the support of </w:t>
      </w:r>
      <w:proofErr w:type="spellStart"/>
      <w:r>
        <w:t>AIoT</w:t>
      </w:r>
      <w:proofErr w:type="spellEnd"/>
      <w:r>
        <w:t xml:space="preserve"> services in To</w:t>
      </w:r>
      <w:r>
        <w:lastRenderedPageBreak/>
        <w:t>pology 2 (Source: China Mobile)</w:t>
      </w:r>
      <w:r>
        <w:br/>
      </w:r>
      <w:r w:rsidRPr="00D53282">
        <w:rPr>
          <w:b/>
        </w:rPr>
        <w:t>Document for:</w:t>
      </w:r>
      <w:r w:rsidRPr="00D53282">
        <w:t xml:space="preserve"> </w:t>
      </w:r>
      <w:r>
        <w:t>Approval</w:t>
      </w:r>
      <w:r>
        <w:br/>
      </w:r>
      <w:r w:rsidRPr="00D53282">
        <w:rPr>
          <w:b/>
        </w:rPr>
        <w:t>Abstract:</w:t>
      </w:r>
      <w:r w:rsidRPr="00D53282">
        <w:t xml:space="preserve"> </w:t>
      </w:r>
    </w:p>
    <w:p w14:paraId="1C1E719C" w14:textId="77777777" w:rsidR="007615D6" w:rsidRPr="005B25A1" w:rsidRDefault="007615D6" w:rsidP="007615D6">
      <w:pPr>
        <w:keepNext/>
        <w:keepLines/>
        <w:rPr>
          <w:b/>
          <w:bCs/>
        </w:rPr>
      </w:pPr>
      <w:r w:rsidRPr="005B25A1">
        <w:rPr>
          <w:b/>
          <w:bCs/>
        </w:rPr>
        <w:t>Convenor comment:</w:t>
      </w:r>
    </w:p>
    <w:p w14:paraId="56F93D05" w14:textId="77777777" w:rsidR="007615D6" w:rsidRPr="005B25A1" w:rsidRDefault="007615D6" w:rsidP="007615D6">
      <w:pPr>
        <w:keepNext/>
        <w:keepLines/>
      </w:pPr>
      <w:r w:rsidRPr="005B25A1">
        <w:t>WT#1 key issue.</w:t>
      </w:r>
    </w:p>
    <w:p w14:paraId="32A6D05E" w14:textId="77777777" w:rsidR="007615D6" w:rsidRPr="005B25A1" w:rsidRDefault="007615D6" w:rsidP="007615D6">
      <w:pPr>
        <w:keepNext/>
        <w:keepLines/>
        <w:rPr>
          <w:b/>
          <w:bCs/>
        </w:rPr>
      </w:pPr>
      <w:r w:rsidRPr="005B25A1">
        <w:rPr>
          <w:b/>
          <w:bCs/>
        </w:rPr>
        <w:t>Parallel discussion:</w:t>
      </w:r>
    </w:p>
    <w:p w14:paraId="44948109" w14:textId="77777777" w:rsidR="007615D6" w:rsidRPr="005B25A1" w:rsidRDefault="007615D6" w:rsidP="007615D6">
      <w:pPr>
        <w:keepNext/>
        <w:keepLines/>
      </w:pPr>
      <w:r w:rsidRPr="005B25A1">
        <w:t>-</w:t>
      </w:r>
    </w:p>
    <w:p w14:paraId="10271CC6" w14:textId="77777777" w:rsidR="007615D6" w:rsidRPr="005B25A1" w:rsidRDefault="007615D6" w:rsidP="007615D6">
      <w:pPr>
        <w:keepNext/>
        <w:keepLines/>
        <w:rPr>
          <w:b/>
          <w:bCs/>
        </w:rPr>
      </w:pPr>
      <w:r w:rsidRPr="005B25A1">
        <w:rPr>
          <w:b/>
          <w:bCs/>
        </w:rPr>
        <w:t>Plenary Discussion:</w:t>
      </w:r>
    </w:p>
    <w:p w14:paraId="47879DFD" w14:textId="77777777" w:rsidR="007615D6" w:rsidRPr="005B25A1" w:rsidRDefault="007615D6" w:rsidP="007615D6">
      <w:pPr>
        <w:keepNext/>
        <w:keepLines/>
      </w:pPr>
      <w:r>
        <w:rPr>
          <w:color w:val="FF0000"/>
        </w:rPr>
        <w:t>NO DISCUSSION RECORDED</w:t>
      </w:r>
    </w:p>
    <w:p w14:paraId="38C4C662" w14:textId="77777777" w:rsidR="007615D6" w:rsidRPr="00EB0339" w:rsidRDefault="007615D6" w:rsidP="007615D6">
      <w:r w:rsidRPr="005B25A1">
        <w:rPr>
          <w:b/>
          <w:bCs/>
        </w:rPr>
        <w:t>Status:</w:t>
      </w:r>
      <w:r>
        <w:t xml:space="preserve"> </w:t>
      </w:r>
      <w:r>
        <w:rPr>
          <w:color w:val="0000FF"/>
        </w:rPr>
        <w:t>Not concluded</w:t>
      </w:r>
      <w:r>
        <w:t>.</w:t>
      </w:r>
    </w:p>
    <w:p w14:paraId="6FFB5E69" w14:textId="77777777" w:rsidR="00E00DA6" w:rsidRDefault="007615D6" w:rsidP="000A3FBD">
      <w:pPr>
        <w:pStyle w:val="NormTop"/>
      </w:pPr>
      <w:r>
        <w:rPr>
          <w:color w:val="0000FF"/>
        </w:rPr>
        <w:t>S2-2507249</w:t>
      </w:r>
      <w:r w:rsidRPr="00D53282">
        <w:t xml:space="preserve"> </w:t>
      </w:r>
      <w:r>
        <w:t xml:space="preserve">(P-CR) 23.700-30: WT1 KI Support of </w:t>
      </w:r>
      <w:proofErr w:type="spellStart"/>
      <w:r>
        <w:t>AIoT</w:t>
      </w:r>
      <w:proofErr w:type="spellEnd"/>
      <w:r>
        <w:t xml:space="preserve"> services in Topology 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1961E6EC" w14:textId="77777777" w:rsidR="007615D6" w:rsidRPr="005B25A1" w:rsidRDefault="007615D6" w:rsidP="007615D6">
      <w:pPr>
        <w:keepNext/>
        <w:keepLines/>
        <w:rPr>
          <w:b/>
          <w:bCs/>
        </w:rPr>
      </w:pPr>
      <w:r w:rsidRPr="005B25A1">
        <w:rPr>
          <w:b/>
          <w:bCs/>
        </w:rPr>
        <w:t>Convenor comment:</w:t>
      </w:r>
    </w:p>
    <w:p w14:paraId="5BE49A1D" w14:textId="77777777" w:rsidR="007615D6" w:rsidRPr="005B25A1" w:rsidRDefault="007615D6" w:rsidP="007615D6">
      <w:pPr>
        <w:keepNext/>
        <w:keepLines/>
      </w:pPr>
      <w:r w:rsidRPr="005B25A1">
        <w:t>WT#1 key issue.</w:t>
      </w:r>
    </w:p>
    <w:p w14:paraId="6BF93515" w14:textId="77777777" w:rsidR="007615D6" w:rsidRPr="005B25A1" w:rsidRDefault="007615D6" w:rsidP="007615D6">
      <w:pPr>
        <w:keepNext/>
        <w:keepLines/>
        <w:rPr>
          <w:b/>
          <w:bCs/>
        </w:rPr>
      </w:pPr>
      <w:r w:rsidRPr="005B25A1">
        <w:rPr>
          <w:b/>
          <w:bCs/>
        </w:rPr>
        <w:t>Parallel discussion:</w:t>
      </w:r>
    </w:p>
    <w:p w14:paraId="52764BB5" w14:textId="77777777" w:rsidR="007615D6" w:rsidRPr="005B25A1" w:rsidRDefault="007615D6" w:rsidP="007615D6">
      <w:pPr>
        <w:keepNext/>
        <w:keepLines/>
      </w:pPr>
      <w:r w:rsidRPr="005B25A1">
        <w:t>-</w:t>
      </w:r>
    </w:p>
    <w:p w14:paraId="1F4339F2" w14:textId="77777777" w:rsidR="007615D6" w:rsidRPr="005B25A1" w:rsidRDefault="007615D6" w:rsidP="007615D6">
      <w:pPr>
        <w:keepNext/>
        <w:keepLines/>
        <w:rPr>
          <w:b/>
          <w:bCs/>
        </w:rPr>
      </w:pPr>
      <w:r w:rsidRPr="005B25A1">
        <w:rPr>
          <w:b/>
          <w:bCs/>
        </w:rPr>
        <w:t>Plenary Discussion:</w:t>
      </w:r>
    </w:p>
    <w:p w14:paraId="7112AE8F" w14:textId="77777777" w:rsidR="007615D6" w:rsidRPr="005B25A1" w:rsidRDefault="007615D6" w:rsidP="007615D6">
      <w:pPr>
        <w:keepNext/>
        <w:keepLines/>
      </w:pPr>
      <w:r>
        <w:rPr>
          <w:color w:val="FF0000"/>
        </w:rPr>
        <w:t>NO DISCUSSION RECORDED</w:t>
      </w:r>
    </w:p>
    <w:p w14:paraId="74BFA63F" w14:textId="77777777" w:rsidR="007615D6" w:rsidRPr="00EB0339" w:rsidRDefault="007615D6" w:rsidP="007615D6">
      <w:r w:rsidRPr="005B25A1">
        <w:rPr>
          <w:b/>
          <w:bCs/>
        </w:rPr>
        <w:t>Status:</w:t>
      </w:r>
      <w:r>
        <w:t xml:space="preserve"> </w:t>
      </w:r>
      <w:r>
        <w:rPr>
          <w:color w:val="0000FF"/>
        </w:rPr>
        <w:t>Not concluded</w:t>
      </w:r>
      <w:r>
        <w:t>.</w:t>
      </w:r>
    </w:p>
    <w:p w14:paraId="7759BA4A" w14:textId="77777777" w:rsidR="00E00DA6" w:rsidRDefault="007615D6" w:rsidP="000A3FBD">
      <w:pPr>
        <w:pStyle w:val="NormTop"/>
      </w:pPr>
      <w:r>
        <w:rPr>
          <w:color w:val="0000FF"/>
        </w:rPr>
        <w:t>S2-2507326</w:t>
      </w:r>
      <w:r w:rsidRPr="00D53282">
        <w:t xml:space="preserve"> </w:t>
      </w:r>
      <w:r>
        <w:t xml:space="preserve">(DISCUSSION) Open issues for Topology 2 support (Source: </w:t>
      </w:r>
      <w:proofErr w:type="spellStart"/>
      <w:r>
        <w:t>InterDigital</w:t>
      </w:r>
      <w:proofErr w:type="spellEnd"/>
      <w:r>
        <w:t xml:space="preserve"> Inc.)</w:t>
      </w:r>
      <w:r>
        <w:br/>
      </w:r>
      <w:r w:rsidRPr="00D53282">
        <w:rPr>
          <w:b/>
        </w:rPr>
        <w:t>Document for:</w:t>
      </w:r>
      <w:r w:rsidRPr="00D53282">
        <w:t xml:space="preserve"> </w:t>
      </w:r>
      <w:r>
        <w:t>Discussion</w:t>
      </w:r>
      <w:r>
        <w:br/>
      </w:r>
      <w:r w:rsidRPr="00D53282">
        <w:rPr>
          <w:b/>
        </w:rPr>
        <w:t>Abstract:</w:t>
      </w:r>
      <w:r w:rsidRPr="00D53282">
        <w:t xml:space="preserve"> </w:t>
      </w:r>
      <w:r>
        <w:br/>
        <w:t>The contribution analyses the open issues for Topology 2 support and proposes the way-forward for certain issues.</w:t>
      </w:r>
    </w:p>
    <w:p w14:paraId="484CAF61" w14:textId="77777777" w:rsidR="007615D6" w:rsidRPr="005B25A1" w:rsidRDefault="007615D6" w:rsidP="007615D6">
      <w:pPr>
        <w:keepNext/>
        <w:keepLines/>
        <w:rPr>
          <w:b/>
          <w:bCs/>
        </w:rPr>
      </w:pPr>
      <w:r w:rsidRPr="005B25A1">
        <w:rPr>
          <w:b/>
          <w:bCs/>
        </w:rPr>
        <w:t>Convenor comment:</w:t>
      </w:r>
    </w:p>
    <w:p w14:paraId="40F0F7E0" w14:textId="77777777" w:rsidR="007615D6" w:rsidRPr="005B25A1" w:rsidRDefault="007615D6" w:rsidP="007615D6">
      <w:pPr>
        <w:keepNext/>
        <w:keepLines/>
      </w:pPr>
      <w:r w:rsidRPr="005B25A1">
        <w:t>DP, WT#1 key issue.</w:t>
      </w:r>
    </w:p>
    <w:p w14:paraId="77622BD5" w14:textId="77777777" w:rsidR="007615D6" w:rsidRPr="005B25A1" w:rsidRDefault="007615D6" w:rsidP="007615D6">
      <w:pPr>
        <w:keepNext/>
        <w:keepLines/>
        <w:rPr>
          <w:b/>
          <w:bCs/>
        </w:rPr>
      </w:pPr>
      <w:r w:rsidRPr="005B25A1">
        <w:rPr>
          <w:b/>
          <w:bCs/>
        </w:rPr>
        <w:t>Parallel discussion:</w:t>
      </w:r>
    </w:p>
    <w:p w14:paraId="0C3873F5" w14:textId="77777777" w:rsidR="007615D6" w:rsidRPr="005B25A1" w:rsidRDefault="007615D6" w:rsidP="007615D6">
      <w:pPr>
        <w:keepNext/>
        <w:keepLines/>
      </w:pPr>
      <w:r w:rsidRPr="005B25A1">
        <w:t>-</w:t>
      </w:r>
    </w:p>
    <w:p w14:paraId="6CC52EEE" w14:textId="77777777" w:rsidR="007615D6" w:rsidRPr="005B25A1" w:rsidRDefault="007615D6" w:rsidP="007615D6">
      <w:pPr>
        <w:keepNext/>
        <w:keepLines/>
        <w:rPr>
          <w:b/>
          <w:bCs/>
        </w:rPr>
      </w:pPr>
      <w:r w:rsidRPr="005B25A1">
        <w:rPr>
          <w:b/>
          <w:bCs/>
        </w:rPr>
        <w:t>Plenary Discussion:</w:t>
      </w:r>
    </w:p>
    <w:p w14:paraId="63A651C0" w14:textId="77777777" w:rsidR="007615D6" w:rsidRPr="005B25A1" w:rsidRDefault="007615D6" w:rsidP="007615D6">
      <w:pPr>
        <w:keepNext/>
        <w:keepLines/>
      </w:pPr>
      <w:r>
        <w:rPr>
          <w:color w:val="FF0000"/>
        </w:rPr>
        <w:t>NO DISCUSSION RECORDED</w:t>
      </w:r>
    </w:p>
    <w:p w14:paraId="7E9B2529" w14:textId="77777777" w:rsidR="007615D6" w:rsidRPr="00EB0339" w:rsidRDefault="007615D6" w:rsidP="007615D6">
      <w:r w:rsidRPr="005B25A1">
        <w:rPr>
          <w:b/>
          <w:bCs/>
        </w:rPr>
        <w:t>Status:</w:t>
      </w:r>
      <w:r>
        <w:t xml:space="preserve"> </w:t>
      </w:r>
      <w:r>
        <w:rPr>
          <w:color w:val="0000FF"/>
        </w:rPr>
        <w:t>Not concluded</w:t>
      </w:r>
      <w:r>
        <w:t>.</w:t>
      </w:r>
    </w:p>
    <w:p w14:paraId="20EDA41C" w14:textId="77777777" w:rsidR="00E00DA6" w:rsidRDefault="007615D6" w:rsidP="000A3FBD">
      <w:pPr>
        <w:pStyle w:val="NormTop"/>
      </w:pPr>
      <w:r>
        <w:rPr>
          <w:color w:val="0000FF"/>
        </w:rPr>
        <w:t>S2-2507328</w:t>
      </w:r>
      <w:r w:rsidRPr="00D53282">
        <w:t xml:space="preserve"> </w:t>
      </w:r>
      <w:r>
        <w:t xml:space="preserve">(P-CR) 23.700-30: New KI for WT#1: Topology 2 support (Source: </w:t>
      </w:r>
      <w:proofErr w:type="spellStart"/>
      <w:r>
        <w:t>InterDigital</w:t>
      </w:r>
      <w:proofErr w:type="spellEnd"/>
      <w:r>
        <w:t xml:space="preserve"> In</w:t>
      </w:r>
      <w:r>
        <w:lastRenderedPageBreak/>
        <w:t>c.)</w:t>
      </w:r>
      <w:r>
        <w:br/>
      </w:r>
      <w:r w:rsidRPr="00D53282">
        <w:rPr>
          <w:b/>
        </w:rPr>
        <w:t>Document for:</w:t>
      </w:r>
      <w:r w:rsidRPr="00D53282">
        <w:t xml:space="preserve"> </w:t>
      </w:r>
      <w:r>
        <w:t>Approval</w:t>
      </w:r>
      <w:r>
        <w:br/>
      </w:r>
      <w:r w:rsidRPr="00D53282">
        <w:rPr>
          <w:b/>
        </w:rPr>
        <w:t>Abstract:</w:t>
      </w:r>
      <w:r w:rsidRPr="00D53282">
        <w:t xml:space="preserve"> </w:t>
      </w:r>
      <w:r>
        <w:br/>
        <w:t>KI#1 proposal for WT#1 Topology 2 support.</w:t>
      </w:r>
    </w:p>
    <w:p w14:paraId="57BD96B8" w14:textId="77777777" w:rsidR="007615D6" w:rsidRPr="005B25A1" w:rsidRDefault="007615D6" w:rsidP="007615D6">
      <w:pPr>
        <w:keepNext/>
        <w:keepLines/>
        <w:rPr>
          <w:b/>
          <w:bCs/>
        </w:rPr>
      </w:pPr>
      <w:r w:rsidRPr="005B25A1">
        <w:rPr>
          <w:b/>
          <w:bCs/>
        </w:rPr>
        <w:t>Convenor comment:</w:t>
      </w:r>
    </w:p>
    <w:p w14:paraId="1F4BF4CD" w14:textId="77777777" w:rsidR="007615D6" w:rsidRPr="005B25A1" w:rsidRDefault="007615D6" w:rsidP="007615D6">
      <w:pPr>
        <w:keepNext/>
        <w:keepLines/>
      </w:pPr>
      <w:r w:rsidRPr="005B25A1">
        <w:t>WT#1 key issue.</w:t>
      </w:r>
    </w:p>
    <w:p w14:paraId="3FFB1BCA" w14:textId="77777777" w:rsidR="007615D6" w:rsidRPr="005B25A1" w:rsidRDefault="007615D6" w:rsidP="007615D6">
      <w:pPr>
        <w:keepNext/>
        <w:keepLines/>
        <w:rPr>
          <w:b/>
          <w:bCs/>
        </w:rPr>
      </w:pPr>
      <w:r w:rsidRPr="005B25A1">
        <w:rPr>
          <w:b/>
          <w:bCs/>
        </w:rPr>
        <w:t>Parallel discussion:</w:t>
      </w:r>
    </w:p>
    <w:p w14:paraId="1F65DA85" w14:textId="77777777" w:rsidR="007615D6" w:rsidRPr="005B25A1" w:rsidRDefault="007615D6" w:rsidP="007615D6">
      <w:pPr>
        <w:keepNext/>
        <w:keepLines/>
      </w:pPr>
      <w:r w:rsidRPr="005B25A1">
        <w:t>-</w:t>
      </w:r>
    </w:p>
    <w:p w14:paraId="217CD465" w14:textId="77777777" w:rsidR="007615D6" w:rsidRPr="005B25A1" w:rsidRDefault="007615D6" w:rsidP="007615D6">
      <w:pPr>
        <w:keepNext/>
        <w:keepLines/>
        <w:rPr>
          <w:b/>
          <w:bCs/>
        </w:rPr>
      </w:pPr>
      <w:r w:rsidRPr="005B25A1">
        <w:rPr>
          <w:b/>
          <w:bCs/>
        </w:rPr>
        <w:t>Plenary Discussion:</w:t>
      </w:r>
    </w:p>
    <w:p w14:paraId="4CECE362" w14:textId="77777777" w:rsidR="007615D6" w:rsidRPr="005B25A1" w:rsidRDefault="007615D6" w:rsidP="007615D6">
      <w:pPr>
        <w:keepNext/>
        <w:keepLines/>
      </w:pPr>
      <w:r>
        <w:rPr>
          <w:color w:val="FF0000"/>
        </w:rPr>
        <w:t>NO DISCUSSION RECORDED</w:t>
      </w:r>
    </w:p>
    <w:p w14:paraId="36DC0563" w14:textId="77777777" w:rsidR="007615D6" w:rsidRPr="00EB0339" w:rsidRDefault="007615D6" w:rsidP="007615D6">
      <w:r w:rsidRPr="005B25A1">
        <w:rPr>
          <w:b/>
          <w:bCs/>
        </w:rPr>
        <w:t>Status:</w:t>
      </w:r>
      <w:r>
        <w:t xml:space="preserve"> </w:t>
      </w:r>
      <w:r>
        <w:rPr>
          <w:color w:val="0000FF"/>
        </w:rPr>
        <w:t>Not concluded</w:t>
      </w:r>
      <w:r>
        <w:t>.</w:t>
      </w:r>
    </w:p>
    <w:p w14:paraId="31C77830" w14:textId="77777777" w:rsidR="00E00DA6" w:rsidRDefault="007615D6" w:rsidP="000A3FBD">
      <w:pPr>
        <w:pStyle w:val="NormTop"/>
      </w:pPr>
      <w:r>
        <w:rPr>
          <w:color w:val="0000FF"/>
        </w:rPr>
        <w:t>S2-2507411</w:t>
      </w:r>
      <w:r w:rsidRPr="00D53282">
        <w:t xml:space="preserve"> </w:t>
      </w:r>
      <w:r>
        <w:t xml:space="preserve">(P-CR) 23.700-30: New KI for WT#1 Study the support of </w:t>
      </w:r>
      <w:proofErr w:type="spellStart"/>
      <w:r>
        <w:t>AIoT</w:t>
      </w:r>
      <w:proofErr w:type="spellEnd"/>
      <w:r>
        <w:t xml:space="preserve"> services in Topology 2 (Source: HONOR)</w:t>
      </w:r>
      <w:r>
        <w:br/>
      </w:r>
      <w:r w:rsidRPr="00D53282">
        <w:rPr>
          <w:b/>
        </w:rPr>
        <w:t>Document for:</w:t>
      </w:r>
      <w:r w:rsidRPr="00D53282">
        <w:t xml:space="preserve"> </w:t>
      </w:r>
      <w:r>
        <w:t>Approval</w:t>
      </w:r>
      <w:r>
        <w:br/>
      </w:r>
      <w:r w:rsidRPr="00D53282">
        <w:rPr>
          <w:b/>
        </w:rPr>
        <w:t>Abstract:</w:t>
      </w:r>
      <w:r w:rsidRPr="00D53282">
        <w:t xml:space="preserve"> </w:t>
      </w:r>
      <w:r>
        <w:br/>
        <w:t xml:space="preserve">KI for WT1 on study the support of </w:t>
      </w:r>
      <w:proofErr w:type="spellStart"/>
      <w:r>
        <w:t>AIoT</w:t>
      </w:r>
      <w:proofErr w:type="spellEnd"/>
      <w:r>
        <w:t xml:space="preserve"> services in Topology 2.</w:t>
      </w:r>
    </w:p>
    <w:p w14:paraId="4C5A9F61" w14:textId="77777777" w:rsidR="007615D6" w:rsidRPr="005B25A1" w:rsidRDefault="007615D6" w:rsidP="007615D6">
      <w:pPr>
        <w:keepNext/>
        <w:keepLines/>
        <w:rPr>
          <w:b/>
          <w:bCs/>
        </w:rPr>
      </w:pPr>
      <w:r w:rsidRPr="005B25A1">
        <w:rPr>
          <w:b/>
          <w:bCs/>
        </w:rPr>
        <w:t>Convenor comment:</w:t>
      </w:r>
    </w:p>
    <w:p w14:paraId="4BA13330" w14:textId="77777777" w:rsidR="007615D6" w:rsidRPr="005B25A1" w:rsidRDefault="007615D6" w:rsidP="007615D6">
      <w:pPr>
        <w:keepNext/>
        <w:keepLines/>
      </w:pPr>
      <w:r w:rsidRPr="005B25A1">
        <w:t>WT#1 key issue.</w:t>
      </w:r>
    </w:p>
    <w:p w14:paraId="0235A84F" w14:textId="77777777" w:rsidR="007615D6" w:rsidRPr="005B25A1" w:rsidRDefault="007615D6" w:rsidP="007615D6">
      <w:pPr>
        <w:keepNext/>
        <w:keepLines/>
        <w:rPr>
          <w:b/>
          <w:bCs/>
        </w:rPr>
      </w:pPr>
      <w:r w:rsidRPr="005B25A1">
        <w:rPr>
          <w:b/>
          <w:bCs/>
        </w:rPr>
        <w:t>Parallel discussion:</w:t>
      </w:r>
    </w:p>
    <w:p w14:paraId="5F869971" w14:textId="77777777" w:rsidR="007615D6" w:rsidRPr="005B25A1" w:rsidRDefault="007615D6" w:rsidP="007615D6">
      <w:pPr>
        <w:keepNext/>
        <w:keepLines/>
      </w:pPr>
      <w:r w:rsidRPr="005B25A1">
        <w:t>-</w:t>
      </w:r>
    </w:p>
    <w:p w14:paraId="49B96D7A" w14:textId="77777777" w:rsidR="007615D6" w:rsidRPr="005B25A1" w:rsidRDefault="007615D6" w:rsidP="007615D6">
      <w:pPr>
        <w:keepNext/>
        <w:keepLines/>
        <w:rPr>
          <w:b/>
          <w:bCs/>
        </w:rPr>
      </w:pPr>
      <w:r w:rsidRPr="005B25A1">
        <w:rPr>
          <w:b/>
          <w:bCs/>
        </w:rPr>
        <w:t>Plenary Discussion:</w:t>
      </w:r>
    </w:p>
    <w:p w14:paraId="69A9C19A" w14:textId="77777777" w:rsidR="007615D6" w:rsidRPr="005B25A1" w:rsidRDefault="007615D6" w:rsidP="007615D6">
      <w:pPr>
        <w:keepNext/>
        <w:keepLines/>
      </w:pPr>
      <w:r>
        <w:rPr>
          <w:color w:val="FF0000"/>
        </w:rPr>
        <w:t>NO DISCUSSION RECORDED</w:t>
      </w:r>
    </w:p>
    <w:p w14:paraId="30751A72" w14:textId="77777777" w:rsidR="007615D6" w:rsidRPr="00EB0339" w:rsidRDefault="007615D6" w:rsidP="007615D6">
      <w:r w:rsidRPr="005B25A1">
        <w:rPr>
          <w:b/>
          <w:bCs/>
        </w:rPr>
        <w:t>Status:</w:t>
      </w:r>
      <w:r>
        <w:t xml:space="preserve"> </w:t>
      </w:r>
      <w:r>
        <w:rPr>
          <w:color w:val="0000FF"/>
        </w:rPr>
        <w:t>Not concluded</w:t>
      </w:r>
      <w:r>
        <w:t>.</w:t>
      </w:r>
    </w:p>
    <w:p w14:paraId="178457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LS OUT</w:t>
      </w:r>
    </w:p>
    <w:p w14:paraId="4B23DCD7" w14:textId="77777777" w:rsidR="00E00DA6" w:rsidRDefault="007615D6" w:rsidP="000A3FBD">
      <w:pPr>
        <w:pStyle w:val="NormTop"/>
      </w:pPr>
      <w:r>
        <w:rPr>
          <w:color w:val="0000FF"/>
        </w:rPr>
        <w:t>S2-2507097</w:t>
      </w:r>
      <w:r w:rsidRPr="00D53282">
        <w:t xml:space="preserve"> </w:t>
      </w:r>
      <w:r>
        <w:t>(LS OUT) [DRAFT] LS on UE Reader selection (Source: CATT)</w:t>
      </w:r>
      <w:r>
        <w:br/>
      </w:r>
      <w:r w:rsidRPr="00D53282">
        <w:rPr>
          <w:b/>
        </w:rPr>
        <w:t>Document for:</w:t>
      </w:r>
      <w:r w:rsidRPr="00D53282">
        <w:t xml:space="preserve"> </w:t>
      </w:r>
      <w:r>
        <w:t>Approval</w:t>
      </w:r>
      <w:r>
        <w:br/>
      </w:r>
      <w:r w:rsidRPr="00D53282">
        <w:rPr>
          <w:b/>
        </w:rPr>
        <w:t>Abstract:</w:t>
      </w:r>
      <w:r w:rsidRPr="00D53282">
        <w:t xml:space="preserve"> </w:t>
      </w:r>
      <w:r>
        <w:br/>
        <w:t>LS on UE Reader selection.</w:t>
      </w:r>
    </w:p>
    <w:p w14:paraId="39DBF3E8" w14:textId="77777777" w:rsidR="007615D6" w:rsidRPr="005B25A1" w:rsidRDefault="007615D6" w:rsidP="007615D6">
      <w:pPr>
        <w:keepNext/>
        <w:keepLines/>
        <w:rPr>
          <w:b/>
          <w:bCs/>
        </w:rPr>
      </w:pPr>
      <w:r w:rsidRPr="005B25A1">
        <w:rPr>
          <w:b/>
          <w:bCs/>
        </w:rPr>
        <w:t>Convenor comment:</w:t>
      </w:r>
    </w:p>
    <w:p w14:paraId="4628CFEA" w14:textId="77777777" w:rsidR="007615D6" w:rsidRPr="005B25A1" w:rsidRDefault="007615D6" w:rsidP="007615D6">
      <w:pPr>
        <w:keepNext/>
        <w:keepLines/>
      </w:pPr>
      <w:r w:rsidRPr="005B25A1">
        <w:t>LS on UE reader selection. Handle?</w:t>
      </w:r>
    </w:p>
    <w:p w14:paraId="26BD2C89" w14:textId="77777777" w:rsidR="007615D6" w:rsidRPr="005B25A1" w:rsidRDefault="007615D6" w:rsidP="007615D6">
      <w:pPr>
        <w:keepNext/>
        <w:keepLines/>
        <w:rPr>
          <w:b/>
          <w:bCs/>
        </w:rPr>
      </w:pPr>
      <w:r w:rsidRPr="005B25A1">
        <w:rPr>
          <w:b/>
          <w:bCs/>
        </w:rPr>
        <w:t>Parallel discussion:</w:t>
      </w:r>
    </w:p>
    <w:p w14:paraId="42624628" w14:textId="77777777" w:rsidR="007615D6" w:rsidRPr="005B25A1" w:rsidRDefault="007615D6" w:rsidP="007615D6">
      <w:pPr>
        <w:keepNext/>
        <w:keepLines/>
      </w:pPr>
      <w:r w:rsidRPr="005B25A1">
        <w:t>-</w:t>
      </w:r>
    </w:p>
    <w:p w14:paraId="4F2A43D2" w14:textId="77777777" w:rsidR="007615D6" w:rsidRPr="005B25A1" w:rsidRDefault="007615D6" w:rsidP="007615D6">
      <w:pPr>
        <w:keepNext/>
        <w:keepLines/>
        <w:rPr>
          <w:b/>
          <w:bCs/>
        </w:rPr>
      </w:pPr>
      <w:r w:rsidRPr="005B25A1">
        <w:rPr>
          <w:b/>
          <w:bCs/>
        </w:rPr>
        <w:t>Plenary Discussion:</w:t>
      </w:r>
    </w:p>
    <w:p w14:paraId="2378C095" w14:textId="77777777" w:rsidR="007615D6" w:rsidRPr="005B25A1" w:rsidRDefault="007615D6" w:rsidP="007615D6">
      <w:pPr>
        <w:keepNext/>
        <w:keepLines/>
      </w:pPr>
      <w:r>
        <w:rPr>
          <w:color w:val="FF0000"/>
        </w:rPr>
        <w:t>NO DISCUSSION RECORDED</w:t>
      </w:r>
    </w:p>
    <w:p w14:paraId="6A80E02E" w14:textId="77777777" w:rsidR="007615D6" w:rsidRPr="00EB0339" w:rsidRDefault="007615D6" w:rsidP="007615D6">
      <w:r w:rsidRPr="005B25A1">
        <w:rPr>
          <w:b/>
          <w:bCs/>
        </w:rPr>
        <w:t>Status:</w:t>
      </w:r>
      <w:r>
        <w:t xml:space="preserve"> </w:t>
      </w:r>
      <w:r>
        <w:rPr>
          <w:color w:val="0000FF"/>
        </w:rPr>
        <w:t>Not concluded</w:t>
      </w:r>
      <w:r>
        <w:t>.</w:t>
      </w:r>
    </w:p>
    <w:p w14:paraId="6D252C8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WT#2 key issue</w:t>
      </w:r>
    </w:p>
    <w:p w14:paraId="462B60B6" w14:textId="77777777" w:rsidR="00E00DA6" w:rsidRDefault="007615D6" w:rsidP="000A3FBD">
      <w:pPr>
        <w:pStyle w:val="NormTop"/>
      </w:pPr>
      <w:r>
        <w:rPr>
          <w:color w:val="0000FF"/>
        </w:rPr>
        <w:t>S2-2506353</w:t>
      </w:r>
      <w:r w:rsidRPr="00D53282">
        <w:t xml:space="preserve"> </w:t>
      </w:r>
      <w:r>
        <w:t>(P-CR) 23.700-30: Key issue for WT#2 (Source: OPPO)</w:t>
      </w:r>
      <w:r>
        <w:br/>
      </w:r>
      <w:r w:rsidRPr="00D53282">
        <w:rPr>
          <w:b/>
        </w:rPr>
        <w:t>Document fo</w:t>
      </w:r>
      <w:r w:rsidRPr="00D53282">
        <w:rPr>
          <w:b/>
        </w:rPr>
        <w:lastRenderedPageBreak/>
        <w:t>r:</w:t>
      </w:r>
      <w:r w:rsidRPr="00D53282">
        <w:t xml:space="preserve"> </w:t>
      </w:r>
      <w:r>
        <w:t>Approval</w:t>
      </w:r>
      <w:r>
        <w:br/>
      </w:r>
      <w:r w:rsidRPr="00D53282">
        <w:rPr>
          <w:b/>
        </w:rPr>
        <w:t>Abstract:</w:t>
      </w:r>
      <w:r w:rsidRPr="00D53282">
        <w:t xml:space="preserve"> </w:t>
      </w:r>
    </w:p>
    <w:p w14:paraId="0929FC37" w14:textId="77777777" w:rsidR="007615D6" w:rsidRPr="005B25A1" w:rsidRDefault="007615D6" w:rsidP="007615D6">
      <w:pPr>
        <w:keepNext/>
        <w:keepLines/>
        <w:rPr>
          <w:b/>
          <w:bCs/>
        </w:rPr>
      </w:pPr>
      <w:r w:rsidRPr="005B25A1">
        <w:rPr>
          <w:b/>
          <w:bCs/>
        </w:rPr>
        <w:t>Parallel discussion:</w:t>
      </w:r>
    </w:p>
    <w:p w14:paraId="2ABD7225" w14:textId="77777777" w:rsidR="007615D6" w:rsidRPr="005B25A1" w:rsidRDefault="007615D6" w:rsidP="007615D6">
      <w:pPr>
        <w:keepNext/>
        <w:keepLines/>
      </w:pPr>
      <w:r w:rsidRPr="005B25A1">
        <w:t>-</w:t>
      </w:r>
    </w:p>
    <w:p w14:paraId="40D0B6B4" w14:textId="77777777" w:rsidR="007615D6" w:rsidRPr="005B25A1" w:rsidRDefault="007615D6" w:rsidP="007615D6">
      <w:pPr>
        <w:keepNext/>
        <w:keepLines/>
        <w:rPr>
          <w:b/>
          <w:bCs/>
        </w:rPr>
      </w:pPr>
      <w:r w:rsidRPr="005B25A1">
        <w:rPr>
          <w:b/>
          <w:bCs/>
        </w:rPr>
        <w:t>Plenary Discussion:</w:t>
      </w:r>
    </w:p>
    <w:p w14:paraId="21FDF940" w14:textId="77777777" w:rsidR="007615D6" w:rsidRPr="005B25A1" w:rsidRDefault="007615D6" w:rsidP="007615D6">
      <w:pPr>
        <w:keepNext/>
        <w:keepLines/>
      </w:pPr>
      <w:r>
        <w:rPr>
          <w:color w:val="FF0000"/>
        </w:rPr>
        <w:t>NO DISCUSSION RECORDED</w:t>
      </w:r>
    </w:p>
    <w:p w14:paraId="274FC845" w14:textId="77777777" w:rsidR="007615D6" w:rsidRPr="00EB0339" w:rsidRDefault="007615D6" w:rsidP="007615D6">
      <w:r w:rsidRPr="005B25A1">
        <w:rPr>
          <w:b/>
          <w:bCs/>
        </w:rPr>
        <w:t>Status:</w:t>
      </w:r>
      <w:r>
        <w:t xml:space="preserve"> </w:t>
      </w:r>
      <w:r>
        <w:rPr>
          <w:color w:val="0000FF"/>
        </w:rPr>
        <w:t>Not concluded</w:t>
      </w:r>
      <w:r>
        <w:t>.</w:t>
      </w:r>
    </w:p>
    <w:p w14:paraId="3AC2C580" w14:textId="77777777" w:rsidR="00E00DA6" w:rsidRDefault="007615D6" w:rsidP="000A3FBD">
      <w:pPr>
        <w:pStyle w:val="NormTop"/>
      </w:pPr>
      <w:r>
        <w:rPr>
          <w:color w:val="0000FF"/>
        </w:rPr>
        <w:t>S2-2506369</w:t>
      </w:r>
      <w:r w:rsidRPr="00D53282">
        <w:t xml:space="preserve"> </w:t>
      </w:r>
      <w:r>
        <w:t>(P-CR) 23.700-30: 23.700-30: New Key Issue proposal for WT#2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key issue proposal related to WT#2 in the R20 Ambient IoT SID SP-250834.</w:t>
      </w:r>
    </w:p>
    <w:p w14:paraId="5D1F8F72" w14:textId="77777777" w:rsidR="007615D6" w:rsidRPr="005B25A1" w:rsidRDefault="007615D6" w:rsidP="007615D6">
      <w:pPr>
        <w:keepNext/>
        <w:keepLines/>
        <w:rPr>
          <w:b/>
          <w:bCs/>
        </w:rPr>
      </w:pPr>
      <w:r w:rsidRPr="005B25A1">
        <w:rPr>
          <w:b/>
          <w:bCs/>
        </w:rPr>
        <w:t>Parallel discussion:</w:t>
      </w:r>
    </w:p>
    <w:p w14:paraId="1ECF015A" w14:textId="77777777" w:rsidR="007615D6" w:rsidRPr="005B25A1" w:rsidRDefault="007615D6" w:rsidP="007615D6">
      <w:pPr>
        <w:keepNext/>
        <w:keepLines/>
      </w:pPr>
      <w:r w:rsidRPr="005B25A1">
        <w:t>-</w:t>
      </w:r>
    </w:p>
    <w:p w14:paraId="0673939E" w14:textId="77777777" w:rsidR="007615D6" w:rsidRPr="005B25A1" w:rsidRDefault="007615D6" w:rsidP="007615D6">
      <w:pPr>
        <w:keepNext/>
        <w:keepLines/>
        <w:rPr>
          <w:b/>
          <w:bCs/>
        </w:rPr>
      </w:pPr>
      <w:r w:rsidRPr="005B25A1">
        <w:rPr>
          <w:b/>
          <w:bCs/>
        </w:rPr>
        <w:t>Plenary Discussion:</w:t>
      </w:r>
    </w:p>
    <w:p w14:paraId="1AF2D789" w14:textId="77777777" w:rsidR="007615D6" w:rsidRPr="005B25A1" w:rsidRDefault="007615D6" w:rsidP="007615D6">
      <w:pPr>
        <w:keepNext/>
        <w:keepLines/>
      </w:pPr>
      <w:r>
        <w:rPr>
          <w:color w:val="FF0000"/>
        </w:rPr>
        <w:t>NO DISCUSSION RECORDED</w:t>
      </w:r>
    </w:p>
    <w:p w14:paraId="71437304" w14:textId="77777777" w:rsidR="007615D6" w:rsidRPr="00EB0339" w:rsidRDefault="007615D6" w:rsidP="007615D6">
      <w:r w:rsidRPr="005B25A1">
        <w:rPr>
          <w:b/>
          <w:bCs/>
        </w:rPr>
        <w:t>Status:</w:t>
      </w:r>
      <w:r>
        <w:t xml:space="preserve"> </w:t>
      </w:r>
      <w:r>
        <w:rPr>
          <w:color w:val="0000FF"/>
        </w:rPr>
        <w:t>Not concluded</w:t>
      </w:r>
      <w:r>
        <w:t>.</w:t>
      </w:r>
    </w:p>
    <w:p w14:paraId="43A04EE6" w14:textId="77777777" w:rsidR="00E00DA6" w:rsidRDefault="007615D6" w:rsidP="000A3FBD">
      <w:pPr>
        <w:pStyle w:val="NormTop"/>
      </w:pPr>
      <w:r>
        <w:rPr>
          <w:color w:val="0000FF"/>
        </w:rPr>
        <w:t>S2-2506495</w:t>
      </w:r>
      <w:r w:rsidRPr="00D53282">
        <w:t xml:space="preserve"> </w:t>
      </w:r>
      <w:r>
        <w:t xml:space="preserve">(P-CR) 23.700-30: New KI for WT#2 to support DO-A Capable </w:t>
      </w:r>
      <w:proofErr w:type="spellStart"/>
      <w:r>
        <w:t>AIoT</w:t>
      </w:r>
      <w:proofErr w:type="spellEnd"/>
      <w:r>
        <w:t xml:space="preserve"> Devices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P-CR introduces a KI for WT#2.</w:t>
      </w:r>
    </w:p>
    <w:p w14:paraId="77FF9D80" w14:textId="77777777" w:rsidR="007615D6" w:rsidRPr="005B25A1" w:rsidRDefault="007615D6" w:rsidP="007615D6">
      <w:pPr>
        <w:keepNext/>
        <w:keepLines/>
        <w:rPr>
          <w:b/>
          <w:bCs/>
        </w:rPr>
      </w:pPr>
      <w:r w:rsidRPr="005B25A1">
        <w:rPr>
          <w:b/>
          <w:bCs/>
        </w:rPr>
        <w:t>Parallel discussion:</w:t>
      </w:r>
    </w:p>
    <w:p w14:paraId="244A3070" w14:textId="77777777" w:rsidR="007615D6" w:rsidRPr="005B25A1" w:rsidRDefault="007615D6" w:rsidP="007615D6">
      <w:pPr>
        <w:keepNext/>
        <w:keepLines/>
      </w:pPr>
      <w:r w:rsidRPr="005B25A1">
        <w:t>-</w:t>
      </w:r>
    </w:p>
    <w:p w14:paraId="4D30F2C2" w14:textId="77777777" w:rsidR="007615D6" w:rsidRPr="005B25A1" w:rsidRDefault="007615D6" w:rsidP="007615D6">
      <w:pPr>
        <w:keepNext/>
        <w:keepLines/>
        <w:rPr>
          <w:b/>
          <w:bCs/>
        </w:rPr>
      </w:pPr>
      <w:r w:rsidRPr="005B25A1">
        <w:rPr>
          <w:b/>
          <w:bCs/>
        </w:rPr>
        <w:t>Plenary Discussion:</w:t>
      </w:r>
    </w:p>
    <w:p w14:paraId="69DDCD8C" w14:textId="77777777" w:rsidR="007615D6" w:rsidRPr="005B25A1" w:rsidRDefault="007615D6" w:rsidP="007615D6">
      <w:pPr>
        <w:keepNext/>
        <w:keepLines/>
      </w:pPr>
      <w:r>
        <w:rPr>
          <w:color w:val="FF0000"/>
        </w:rPr>
        <w:t>NO DISCUSSION RECORDED</w:t>
      </w:r>
    </w:p>
    <w:p w14:paraId="7D23623A" w14:textId="77777777" w:rsidR="007615D6" w:rsidRPr="00EB0339" w:rsidRDefault="007615D6" w:rsidP="007615D6">
      <w:r w:rsidRPr="005B25A1">
        <w:rPr>
          <w:b/>
          <w:bCs/>
        </w:rPr>
        <w:t>Status:</w:t>
      </w:r>
      <w:r>
        <w:t xml:space="preserve"> </w:t>
      </w:r>
      <w:r>
        <w:rPr>
          <w:color w:val="0000FF"/>
        </w:rPr>
        <w:t>Not concluded</w:t>
      </w:r>
      <w:r>
        <w:t>.</w:t>
      </w:r>
    </w:p>
    <w:p w14:paraId="517C3A43" w14:textId="77777777" w:rsidR="00E00DA6" w:rsidRDefault="007615D6" w:rsidP="000A3FBD">
      <w:pPr>
        <w:pStyle w:val="NormTop"/>
      </w:pPr>
      <w:r>
        <w:rPr>
          <w:color w:val="0000FF"/>
        </w:rPr>
        <w:t>S2-2506539</w:t>
      </w:r>
      <w:r w:rsidRPr="00D53282">
        <w:t xml:space="preserve"> </w:t>
      </w:r>
      <w:r>
        <w:t xml:space="preserve">(P-CR) 23.700-30: New KI for WT#2 to support DO-A Capable </w:t>
      </w:r>
      <w:proofErr w:type="spellStart"/>
      <w:r>
        <w:t>AIoT</w:t>
      </w:r>
      <w:proofErr w:type="spellEnd"/>
      <w:r>
        <w:t xml:space="preserve"> Devices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discusses and proposes a new KI for WT#2 to support DO-A Capable </w:t>
      </w:r>
      <w:proofErr w:type="spellStart"/>
      <w:r>
        <w:t>AIoT</w:t>
      </w:r>
      <w:proofErr w:type="spellEnd"/>
      <w:r>
        <w:t xml:space="preserve"> Devices.</w:t>
      </w:r>
    </w:p>
    <w:p w14:paraId="25D40B76" w14:textId="77777777" w:rsidR="007615D6" w:rsidRPr="005B25A1" w:rsidRDefault="007615D6" w:rsidP="007615D6">
      <w:pPr>
        <w:keepNext/>
        <w:keepLines/>
        <w:rPr>
          <w:b/>
          <w:bCs/>
        </w:rPr>
      </w:pPr>
      <w:r w:rsidRPr="005B25A1">
        <w:rPr>
          <w:b/>
          <w:bCs/>
        </w:rPr>
        <w:t>Parallel discussion:</w:t>
      </w:r>
    </w:p>
    <w:p w14:paraId="52C86FA7" w14:textId="77777777" w:rsidR="007615D6" w:rsidRPr="005B25A1" w:rsidRDefault="007615D6" w:rsidP="007615D6">
      <w:pPr>
        <w:keepNext/>
        <w:keepLines/>
      </w:pPr>
      <w:r w:rsidRPr="005B25A1">
        <w:t>-</w:t>
      </w:r>
    </w:p>
    <w:p w14:paraId="6E7045F0" w14:textId="77777777" w:rsidR="007615D6" w:rsidRPr="005B25A1" w:rsidRDefault="007615D6" w:rsidP="007615D6">
      <w:pPr>
        <w:keepNext/>
        <w:keepLines/>
        <w:rPr>
          <w:b/>
          <w:bCs/>
        </w:rPr>
      </w:pPr>
      <w:r w:rsidRPr="005B25A1">
        <w:rPr>
          <w:b/>
          <w:bCs/>
        </w:rPr>
        <w:t>Plenary Discussion:</w:t>
      </w:r>
    </w:p>
    <w:p w14:paraId="6437F415" w14:textId="77777777" w:rsidR="007615D6" w:rsidRPr="005B25A1" w:rsidRDefault="007615D6" w:rsidP="007615D6">
      <w:pPr>
        <w:keepNext/>
        <w:keepLines/>
      </w:pPr>
      <w:r>
        <w:rPr>
          <w:color w:val="FF0000"/>
        </w:rPr>
        <w:t>NO DISCUSSION RECORDED</w:t>
      </w:r>
    </w:p>
    <w:p w14:paraId="519BB90C" w14:textId="77777777" w:rsidR="007615D6" w:rsidRPr="00EB0339" w:rsidRDefault="007615D6" w:rsidP="007615D6">
      <w:r w:rsidRPr="005B25A1">
        <w:rPr>
          <w:b/>
          <w:bCs/>
        </w:rPr>
        <w:t>Status:</w:t>
      </w:r>
      <w:r>
        <w:t xml:space="preserve"> </w:t>
      </w:r>
      <w:r>
        <w:rPr>
          <w:color w:val="0000FF"/>
        </w:rPr>
        <w:t>Not concluded</w:t>
      </w:r>
      <w:r>
        <w:t>.</w:t>
      </w:r>
    </w:p>
    <w:p w14:paraId="5E16DF05" w14:textId="77777777" w:rsidR="00E00DA6" w:rsidRDefault="007615D6" w:rsidP="000A3FBD">
      <w:pPr>
        <w:pStyle w:val="NormTop"/>
      </w:pPr>
      <w:r>
        <w:rPr>
          <w:color w:val="0000FF"/>
        </w:rPr>
        <w:t>S2-2506685</w:t>
      </w:r>
      <w:r w:rsidRPr="00D53282">
        <w:t xml:space="preserve"> </w:t>
      </w:r>
      <w:r>
        <w:t>(P-CR) 23.700-30: Key Issues for WT#2 (Source: Samsung)</w:t>
      </w:r>
      <w:r>
        <w:br/>
      </w:r>
      <w:r w:rsidRPr="00D53282">
        <w:rPr>
          <w:b/>
        </w:rPr>
        <w:t>Document for:</w:t>
      </w:r>
      <w:r w:rsidRPr="00D53282">
        <w:t xml:space="preserve"> </w:t>
      </w:r>
      <w:r>
        <w:t>Approval</w:t>
      </w:r>
      <w:r>
        <w:lastRenderedPageBreak/>
        <w:br/>
      </w:r>
      <w:r w:rsidRPr="00D53282">
        <w:rPr>
          <w:b/>
        </w:rPr>
        <w:t>Abstract:</w:t>
      </w:r>
      <w:r w:rsidRPr="00D53282">
        <w:t xml:space="preserve"> </w:t>
      </w:r>
      <w:r>
        <w:br/>
        <w:t>This contribution proposes to add Key Issues for WT#2.</w:t>
      </w:r>
    </w:p>
    <w:p w14:paraId="2E769E9B" w14:textId="77777777" w:rsidR="007615D6" w:rsidRPr="005B25A1" w:rsidRDefault="007615D6" w:rsidP="007615D6">
      <w:pPr>
        <w:keepNext/>
        <w:keepLines/>
        <w:rPr>
          <w:b/>
          <w:bCs/>
        </w:rPr>
      </w:pPr>
      <w:r w:rsidRPr="005B25A1">
        <w:rPr>
          <w:b/>
          <w:bCs/>
        </w:rPr>
        <w:t>Parallel discussion:</w:t>
      </w:r>
    </w:p>
    <w:p w14:paraId="17AF6758" w14:textId="77777777" w:rsidR="007615D6" w:rsidRPr="005B25A1" w:rsidRDefault="007615D6" w:rsidP="007615D6">
      <w:pPr>
        <w:keepNext/>
        <w:keepLines/>
      </w:pPr>
      <w:r w:rsidRPr="005B25A1">
        <w:t>-</w:t>
      </w:r>
    </w:p>
    <w:p w14:paraId="3F1C55F0" w14:textId="77777777" w:rsidR="007615D6" w:rsidRPr="005B25A1" w:rsidRDefault="007615D6" w:rsidP="007615D6">
      <w:pPr>
        <w:keepNext/>
        <w:keepLines/>
        <w:rPr>
          <w:b/>
          <w:bCs/>
        </w:rPr>
      </w:pPr>
      <w:r w:rsidRPr="005B25A1">
        <w:rPr>
          <w:b/>
          <w:bCs/>
        </w:rPr>
        <w:t>Plenary Discussion:</w:t>
      </w:r>
    </w:p>
    <w:p w14:paraId="3D19B027" w14:textId="77777777" w:rsidR="007615D6" w:rsidRPr="005B25A1" w:rsidRDefault="007615D6" w:rsidP="007615D6">
      <w:pPr>
        <w:keepNext/>
        <w:keepLines/>
      </w:pPr>
      <w:r>
        <w:rPr>
          <w:color w:val="FF0000"/>
        </w:rPr>
        <w:t>NO DISCUSSION RECORDED</w:t>
      </w:r>
    </w:p>
    <w:p w14:paraId="1D87AB73" w14:textId="77777777" w:rsidR="007615D6" w:rsidRPr="00EB0339" w:rsidRDefault="007615D6" w:rsidP="007615D6">
      <w:r w:rsidRPr="005B25A1">
        <w:rPr>
          <w:b/>
          <w:bCs/>
        </w:rPr>
        <w:t>Status:</w:t>
      </w:r>
      <w:r>
        <w:t xml:space="preserve"> </w:t>
      </w:r>
      <w:r>
        <w:rPr>
          <w:color w:val="0000FF"/>
        </w:rPr>
        <w:t>Not concluded</w:t>
      </w:r>
      <w:r>
        <w:t>.</w:t>
      </w:r>
    </w:p>
    <w:p w14:paraId="78C9281A" w14:textId="77777777" w:rsidR="00E00DA6" w:rsidRDefault="007615D6" w:rsidP="000A3FBD">
      <w:pPr>
        <w:pStyle w:val="NormTop"/>
      </w:pPr>
      <w:r>
        <w:rPr>
          <w:color w:val="0000FF"/>
        </w:rPr>
        <w:t>S2-2506711</w:t>
      </w:r>
      <w:r w:rsidRPr="00D53282">
        <w:t xml:space="preserve"> </w:t>
      </w:r>
      <w:r>
        <w:t>(P-CR) 23.700-30: New KI for WT#2 for supporting DO-A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discusses and proposes a new KI for DO-A support for Ambient IoT networks.</w:t>
      </w:r>
    </w:p>
    <w:p w14:paraId="581458AB" w14:textId="77777777" w:rsidR="007615D6" w:rsidRPr="005B25A1" w:rsidRDefault="007615D6" w:rsidP="007615D6">
      <w:pPr>
        <w:keepNext/>
        <w:keepLines/>
        <w:rPr>
          <w:b/>
          <w:bCs/>
        </w:rPr>
      </w:pPr>
      <w:r w:rsidRPr="005B25A1">
        <w:rPr>
          <w:b/>
          <w:bCs/>
        </w:rPr>
        <w:t>Parallel discussion:</w:t>
      </w:r>
    </w:p>
    <w:p w14:paraId="1F9A6F44" w14:textId="77777777" w:rsidR="007615D6" w:rsidRPr="005B25A1" w:rsidRDefault="007615D6" w:rsidP="007615D6">
      <w:pPr>
        <w:keepNext/>
        <w:keepLines/>
      </w:pPr>
      <w:r w:rsidRPr="005B25A1">
        <w:t>-</w:t>
      </w:r>
    </w:p>
    <w:p w14:paraId="02AB40B3" w14:textId="77777777" w:rsidR="007615D6" w:rsidRPr="005B25A1" w:rsidRDefault="007615D6" w:rsidP="007615D6">
      <w:pPr>
        <w:keepNext/>
        <w:keepLines/>
        <w:rPr>
          <w:b/>
          <w:bCs/>
        </w:rPr>
      </w:pPr>
      <w:r w:rsidRPr="005B25A1">
        <w:rPr>
          <w:b/>
          <w:bCs/>
        </w:rPr>
        <w:t>Plenary Discussion:</w:t>
      </w:r>
    </w:p>
    <w:p w14:paraId="7EDDC0F4" w14:textId="77777777" w:rsidR="007615D6" w:rsidRPr="005B25A1" w:rsidRDefault="007615D6" w:rsidP="007615D6">
      <w:pPr>
        <w:keepNext/>
        <w:keepLines/>
      </w:pPr>
      <w:r>
        <w:rPr>
          <w:color w:val="FF0000"/>
        </w:rPr>
        <w:t>NO DISCUSSION RECORDED</w:t>
      </w:r>
    </w:p>
    <w:p w14:paraId="1C405E1C" w14:textId="77777777" w:rsidR="007615D6" w:rsidRPr="00EB0339" w:rsidRDefault="007615D6" w:rsidP="007615D6">
      <w:r w:rsidRPr="005B25A1">
        <w:rPr>
          <w:b/>
          <w:bCs/>
        </w:rPr>
        <w:t>Status:</w:t>
      </w:r>
      <w:r>
        <w:t xml:space="preserve"> </w:t>
      </w:r>
      <w:r>
        <w:rPr>
          <w:color w:val="0000FF"/>
        </w:rPr>
        <w:t>Not concluded</w:t>
      </w:r>
      <w:r>
        <w:t>.</w:t>
      </w:r>
    </w:p>
    <w:p w14:paraId="6C672053" w14:textId="77777777" w:rsidR="00E00DA6" w:rsidRDefault="007615D6" w:rsidP="000A3FBD">
      <w:pPr>
        <w:pStyle w:val="NormTop"/>
      </w:pPr>
      <w:r>
        <w:rPr>
          <w:color w:val="0000FF"/>
        </w:rPr>
        <w:t>S2-2506922</w:t>
      </w:r>
      <w:r w:rsidRPr="00D53282">
        <w:t xml:space="preserve"> </w:t>
      </w:r>
      <w:r>
        <w:t>(P-CR) 23.700-30: Key Issue Description for WT#2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4B500D48" w14:textId="77777777" w:rsidR="007615D6" w:rsidRPr="005B25A1" w:rsidRDefault="007615D6" w:rsidP="007615D6">
      <w:pPr>
        <w:keepNext/>
        <w:keepLines/>
        <w:rPr>
          <w:b/>
          <w:bCs/>
        </w:rPr>
      </w:pPr>
      <w:r w:rsidRPr="005B25A1">
        <w:rPr>
          <w:b/>
          <w:bCs/>
        </w:rPr>
        <w:t>Parallel discussion:</w:t>
      </w:r>
    </w:p>
    <w:p w14:paraId="591A6A2E" w14:textId="77777777" w:rsidR="007615D6" w:rsidRPr="005B25A1" w:rsidRDefault="007615D6" w:rsidP="007615D6">
      <w:pPr>
        <w:keepNext/>
        <w:keepLines/>
      </w:pPr>
      <w:r w:rsidRPr="005B25A1">
        <w:t>-</w:t>
      </w:r>
    </w:p>
    <w:p w14:paraId="65685D8C" w14:textId="77777777" w:rsidR="007615D6" w:rsidRPr="005B25A1" w:rsidRDefault="007615D6" w:rsidP="007615D6">
      <w:pPr>
        <w:keepNext/>
        <w:keepLines/>
        <w:rPr>
          <w:b/>
          <w:bCs/>
        </w:rPr>
      </w:pPr>
      <w:r w:rsidRPr="005B25A1">
        <w:rPr>
          <w:b/>
          <w:bCs/>
        </w:rPr>
        <w:t>Plenary Discussion:</w:t>
      </w:r>
    </w:p>
    <w:p w14:paraId="6FD9A0D8" w14:textId="77777777" w:rsidR="007615D6" w:rsidRPr="005B25A1" w:rsidRDefault="007615D6" w:rsidP="007615D6">
      <w:pPr>
        <w:keepNext/>
        <w:keepLines/>
      </w:pPr>
      <w:r>
        <w:rPr>
          <w:color w:val="FF0000"/>
        </w:rPr>
        <w:t>NO DISCUSSION RECORDED</w:t>
      </w:r>
    </w:p>
    <w:p w14:paraId="0AFC6845" w14:textId="77777777" w:rsidR="007615D6" w:rsidRPr="00EB0339" w:rsidRDefault="007615D6" w:rsidP="007615D6">
      <w:r w:rsidRPr="005B25A1">
        <w:rPr>
          <w:b/>
          <w:bCs/>
        </w:rPr>
        <w:t>Status:</w:t>
      </w:r>
      <w:r>
        <w:t xml:space="preserve"> </w:t>
      </w:r>
      <w:r>
        <w:rPr>
          <w:color w:val="0000FF"/>
        </w:rPr>
        <w:t>Not concluded</w:t>
      </w:r>
      <w:r>
        <w:t>.</w:t>
      </w:r>
    </w:p>
    <w:p w14:paraId="1038E4D4" w14:textId="77777777" w:rsidR="00E00DA6" w:rsidRDefault="007615D6" w:rsidP="000A3FBD">
      <w:pPr>
        <w:pStyle w:val="NormTop"/>
      </w:pPr>
      <w:r>
        <w:rPr>
          <w:color w:val="0000FF"/>
        </w:rPr>
        <w:t>S2-2506949</w:t>
      </w:r>
      <w:r w:rsidRPr="00D53282">
        <w:t xml:space="preserve"> </w:t>
      </w:r>
      <w:r>
        <w:t xml:space="preserve">(P-CR) 23.700-30: PCR to TR 23.700-30: Key Issue of Supporting DO-A Capable </w:t>
      </w:r>
      <w:proofErr w:type="spellStart"/>
      <w:r>
        <w:t>AIoT</w:t>
      </w:r>
      <w:proofErr w:type="spellEnd"/>
      <w:r>
        <w:t xml:space="preserve"> Devices (Source: ZTE)</w:t>
      </w:r>
      <w:r>
        <w:br/>
      </w:r>
      <w:r w:rsidRPr="00D53282">
        <w:rPr>
          <w:b/>
        </w:rPr>
        <w:t>Document for:</w:t>
      </w:r>
      <w:r w:rsidRPr="00D53282">
        <w:t xml:space="preserve"> </w:t>
      </w:r>
      <w:r>
        <w:t>Approval</w:t>
      </w:r>
      <w:r>
        <w:br/>
      </w:r>
      <w:r w:rsidRPr="00D53282">
        <w:rPr>
          <w:b/>
        </w:rPr>
        <w:t>Abstract:</w:t>
      </w:r>
      <w:r w:rsidRPr="00D53282">
        <w:t xml:space="preserve"> </w:t>
      </w:r>
      <w:r>
        <w:br/>
        <w:t xml:space="preserve">The paper adds key issue of supporting DO-A Capable </w:t>
      </w:r>
      <w:proofErr w:type="spellStart"/>
      <w:r>
        <w:t>AIoT</w:t>
      </w:r>
      <w:proofErr w:type="spellEnd"/>
      <w:r>
        <w:t xml:space="preserve"> Devices in TR 23.700-30.</w:t>
      </w:r>
    </w:p>
    <w:p w14:paraId="71AF509C" w14:textId="77777777" w:rsidR="007615D6" w:rsidRPr="005B25A1" w:rsidRDefault="007615D6" w:rsidP="007615D6">
      <w:pPr>
        <w:keepNext/>
        <w:keepLines/>
        <w:rPr>
          <w:b/>
          <w:bCs/>
        </w:rPr>
      </w:pPr>
      <w:r w:rsidRPr="005B25A1">
        <w:rPr>
          <w:b/>
          <w:bCs/>
        </w:rPr>
        <w:t>Parallel discussion:</w:t>
      </w:r>
    </w:p>
    <w:p w14:paraId="6DB46854" w14:textId="77777777" w:rsidR="007615D6" w:rsidRPr="005B25A1" w:rsidRDefault="007615D6" w:rsidP="007615D6">
      <w:pPr>
        <w:keepNext/>
        <w:keepLines/>
      </w:pPr>
      <w:r w:rsidRPr="005B25A1">
        <w:t>-</w:t>
      </w:r>
    </w:p>
    <w:p w14:paraId="3D1361DE" w14:textId="77777777" w:rsidR="007615D6" w:rsidRPr="005B25A1" w:rsidRDefault="007615D6" w:rsidP="007615D6">
      <w:pPr>
        <w:keepNext/>
        <w:keepLines/>
        <w:rPr>
          <w:b/>
          <w:bCs/>
        </w:rPr>
      </w:pPr>
      <w:r w:rsidRPr="005B25A1">
        <w:rPr>
          <w:b/>
          <w:bCs/>
        </w:rPr>
        <w:t>Plenary Discussion:</w:t>
      </w:r>
    </w:p>
    <w:p w14:paraId="2B9E4529" w14:textId="77777777" w:rsidR="007615D6" w:rsidRPr="005B25A1" w:rsidRDefault="007615D6" w:rsidP="007615D6">
      <w:pPr>
        <w:keepNext/>
        <w:keepLines/>
      </w:pPr>
      <w:r>
        <w:rPr>
          <w:color w:val="FF0000"/>
        </w:rPr>
        <w:t>NO DISCUSSION RECORDED</w:t>
      </w:r>
    </w:p>
    <w:p w14:paraId="71D0029E" w14:textId="77777777" w:rsidR="007615D6" w:rsidRPr="00EB0339" w:rsidRDefault="007615D6" w:rsidP="007615D6">
      <w:r w:rsidRPr="005B25A1">
        <w:rPr>
          <w:b/>
          <w:bCs/>
        </w:rPr>
        <w:t>Status:</w:t>
      </w:r>
      <w:r>
        <w:t xml:space="preserve"> </w:t>
      </w:r>
      <w:r>
        <w:rPr>
          <w:color w:val="0000FF"/>
        </w:rPr>
        <w:t>Not concluded</w:t>
      </w:r>
      <w:r>
        <w:t>.</w:t>
      </w:r>
    </w:p>
    <w:p w14:paraId="5401679A" w14:textId="77777777" w:rsidR="00E00DA6" w:rsidRDefault="007615D6" w:rsidP="000A3FBD">
      <w:pPr>
        <w:pStyle w:val="NormTop"/>
      </w:pPr>
      <w:r>
        <w:rPr>
          <w:color w:val="0000FF"/>
        </w:rPr>
        <w:t>S2-2507008</w:t>
      </w:r>
      <w:r w:rsidRPr="00D53282">
        <w:t xml:space="preserve"> </w:t>
      </w:r>
      <w:r>
        <w:t xml:space="preserve">(P-CR) 23.700-30: New KI: Support of DO-A Capable </w:t>
      </w:r>
      <w:proofErr w:type="spellStart"/>
      <w:r>
        <w:t>AIoT</w:t>
      </w:r>
      <w:proofErr w:type="spellEnd"/>
      <w:r>
        <w:t xml:space="preserve"> Devices (Source: China </w:t>
      </w:r>
      <w:r>
        <w:lastRenderedPageBreak/>
        <w:t>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key issue on Support of DO-A Capable </w:t>
      </w:r>
      <w:proofErr w:type="spellStart"/>
      <w:r>
        <w:t>AIoT</w:t>
      </w:r>
      <w:proofErr w:type="spellEnd"/>
      <w:r>
        <w:t xml:space="preserve"> Devices.</w:t>
      </w:r>
    </w:p>
    <w:p w14:paraId="54F050B1" w14:textId="77777777" w:rsidR="007615D6" w:rsidRPr="005B25A1" w:rsidRDefault="007615D6" w:rsidP="007615D6">
      <w:pPr>
        <w:keepNext/>
        <w:keepLines/>
        <w:rPr>
          <w:b/>
          <w:bCs/>
        </w:rPr>
      </w:pPr>
      <w:r w:rsidRPr="005B25A1">
        <w:rPr>
          <w:b/>
          <w:bCs/>
        </w:rPr>
        <w:t>Parallel discussion:</w:t>
      </w:r>
    </w:p>
    <w:p w14:paraId="225476A9" w14:textId="77777777" w:rsidR="007615D6" w:rsidRPr="005B25A1" w:rsidRDefault="007615D6" w:rsidP="007615D6">
      <w:pPr>
        <w:keepNext/>
        <w:keepLines/>
      </w:pPr>
      <w:r w:rsidRPr="005B25A1">
        <w:t>-</w:t>
      </w:r>
    </w:p>
    <w:p w14:paraId="1D58FB80" w14:textId="77777777" w:rsidR="007615D6" w:rsidRPr="005B25A1" w:rsidRDefault="007615D6" w:rsidP="007615D6">
      <w:pPr>
        <w:keepNext/>
        <w:keepLines/>
        <w:rPr>
          <w:b/>
          <w:bCs/>
        </w:rPr>
      </w:pPr>
      <w:r w:rsidRPr="005B25A1">
        <w:rPr>
          <w:b/>
          <w:bCs/>
        </w:rPr>
        <w:t>Plenary Discussion:</w:t>
      </w:r>
    </w:p>
    <w:p w14:paraId="79B529A0" w14:textId="77777777" w:rsidR="007615D6" w:rsidRPr="005B25A1" w:rsidRDefault="007615D6" w:rsidP="007615D6">
      <w:pPr>
        <w:keepNext/>
        <w:keepLines/>
      </w:pPr>
      <w:r>
        <w:rPr>
          <w:color w:val="FF0000"/>
        </w:rPr>
        <w:t>NO DISCUSSION RECORDED</w:t>
      </w:r>
    </w:p>
    <w:p w14:paraId="360ACDF2" w14:textId="77777777" w:rsidR="007615D6" w:rsidRPr="00EB0339" w:rsidRDefault="007615D6" w:rsidP="007615D6">
      <w:r w:rsidRPr="005B25A1">
        <w:rPr>
          <w:b/>
          <w:bCs/>
        </w:rPr>
        <w:t>Status:</w:t>
      </w:r>
      <w:r>
        <w:t xml:space="preserve"> </w:t>
      </w:r>
      <w:r>
        <w:rPr>
          <w:color w:val="0000FF"/>
        </w:rPr>
        <w:t>Not concluded</w:t>
      </w:r>
      <w:r>
        <w:t>.</w:t>
      </w:r>
    </w:p>
    <w:p w14:paraId="578B8944" w14:textId="77777777" w:rsidR="00E00DA6" w:rsidRDefault="007615D6" w:rsidP="000A3FBD">
      <w:pPr>
        <w:pStyle w:val="NormTop"/>
      </w:pPr>
      <w:r>
        <w:rPr>
          <w:color w:val="0000FF"/>
        </w:rPr>
        <w:t>S2-2507027</w:t>
      </w:r>
      <w:r w:rsidRPr="00D53282">
        <w:t xml:space="preserve"> </w:t>
      </w:r>
      <w:r>
        <w:t>(P-CR) 23.700-30: Key issue for DOA (Source: vivo)</w:t>
      </w:r>
      <w:r>
        <w:br/>
      </w:r>
      <w:r w:rsidRPr="00D53282">
        <w:rPr>
          <w:b/>
        </w:rPr>
        <w:t>Document for:</w:t>
      </w:r>
      <w:r w:rsidRPr="00D53282">
        <w:t xml:space="preserve"> </w:t>
      </w:r>
      <w:r>
        <w:t>Approval</w:t>
      </w:r>
      <w:r>
        <w:br/>
      </w:r>
      <w:r w:rsidRPr="00D53282">
        <w:rPr>
          <w:b/>
        </w:rPr>
        <w:t>Abstract:</w:t>
      </w:r>
      <w:r w:rsidRPr="00D53282">
        <w:t xml:space="preserve"> </w:t>
      </w:r>
    </w:p>
    <w:p w14:paraId="1F1DD311" w14:textId="77777777" w:rsidR="007615D6" w:rsidRPr="005B25A1" w:rsidRDefault="007615D6" w:rsidP="007615D6">
      <w:pPr>
        <w:keepNext/>
        <w:keepLines/>
        <w:rPr>
          <w:b/>
          <w:bCs/>
        </w:rPr>
      </w:pPr>
      <w:r w:rsidRPr="005B25A1">
        <w:rPr>
          <w:b/>
          <w:bCs/>
        </w:rPr>
        <w:t>Parallel discussion:</w:t>
      </w:r>
    </w:p>
    <w:p w14:paraId="5636F317" w14:textId="77777777" w:rsidR="007615D6" w:rsidRPr="005B25A1" w:rsidRDefault="007615D6" w:rsidP="007615D6">
      <w:pPr>
        <w:keepNext/>
        <w:keepLines/>
      </w:pPr>
      <w:r w:rsidRPr="005B25A1">
        <w:t>-</w:t>
      </w:r>
    </w:p>
    <w:p w14:paraId="151890E0" w14:textId="77777777" w:rsidR="007615D6" w:rsidRPr="005B25A1" w:rsidRDefault="007615D6" w:rsidP="007615D6">
      <w:pPr>
        <w:keepNext/>
        <w:keepLines/>
        <w:rPr>
          <w:b/>
          <w:bCs/>
        </w:rPr>
      </w:pPr>
      <w:r w:rsidRPr="005B25A1">
        <w:rPr>
          <w:b/>
          <w:bCs/>
        </w:rPr>
        <w:t>Plenary Discussion:</w:t>
      </w:r>
    </w:p>
    <w:p w14:paraId="6A7A9AD8" w14:textId="77777777" w:rsidR="007615D6" w:rsidRPr="005B25A1" w:rsidRDefault="007615D6" w:rsidP="007615D6">
      <w:pPr>
        <w:keepNext/>
        <w:keepLines/>
      </w:pPr>
      <w:r>
        <w:rPr>
          <w:color w:val="FF0000"/>
        </w:rPr>
        <w:t>NO DISCUSSION RECORDED</w:t>
      </w:r>
    </w:p>
    <w:p w14:paraId="7C933685" w14:textId="77777777" w:rsidR="007615D6" w:rsidRPr="00EB0339" w:rsidRDefault="007615D6" w:rsidP="007615D6">
      <w:r w:rsidRPr="005B25A1">
        <w:rPr>
          <w:b/>
          <w:bCs/>
        </w:rPr>
        <w:t>Status:</w:t>
      </w:r>
      <w:r>
        <w:t xml:space="preserve"> </w:t>
      </w:r>
      <w:r>
        <w:rPr>
          <w:color w:val="0000FF"/>
        </w:rPr>
        <w:t>Not concluded</w:t>
      </w:r>
      <w:r>
        <w:t>.</w:t>
      </w:r>
    </w:p>
    <w:p w14:paraId="369F754B" w14:textId="77777777" w:rsidR="00E00DA6" w:rsidRDefault="007615D6" w:rsidP="000A3FBD">
      <w:pPr>
        <w:pStyle w:val="NormTop"/>
      </w:pPr>
      <w:r>
        <w:rPr>
          <w:color w:val="0000FF"/>
        </w:rPr>
        <w:t>S2-2507041</w:t>
      </w:r>
      <w:r w:rsidRPr="00D53282">
        <w:t xml:space="preserve"> </w:t>
      </w:r>
      <w:r>
        <w:t>(P-CR) 23.700-30: Key issue for WT#2 (Source: LG Electronics)</w:t>
      </w:r>
      <w:r>
        <w:br/>
      </w:r>
      <w:r w:rsidRPr="00D53282">
        <w:rPr>
          <w:b/>
        </w:rPr>
        <w:t>Document for:</w:t>
      </w:r>
      <w:r w:rsidRPr="00D53282">
        <w:t xml:space="preserve"> </w:t>
      </w:r>
      <w:r>
        <w:t>Approval</w:t>
      </w:r>
      <w:r>
        <w:br/>
      </w:r>
      <w:r w:rsidRPr="00D53282">
        <w:rPr>
          <w:b/>
        </w:rPr>
        <w:t>Abstract:</w:t>
      </w:r>
      <w:r w:rsidRPr="00D53282">
        <w:t xml:space="preserve"> </w:t>
      </w:r>
      <w:r>
        <w:br/>
        <w:t>This PCR is to propose the new key issue description for WT#2.</w:t>
      </w:r>
    </w:p>
    <w:p w14:paraId="1E638428" w14:textId="77777777" w:rsidR="007615D6" w:rsidRPr="005B25A1" w:rsidRDefault="007615D6" w:rsidP="007615D6">
      <w:pPr>
        <w:keepNext/>
        <w:keepLines/>
        <w:rPr>
          <w:b/>
          <w:bCs/>
        </w:rPr>
      </w:pPr>
      <w:r w:rsidRPr="005B25A1">
        <w:rPr>
          <w:b/>
          <w:bCs/>
        </w:rPr>
        <w:t>Parallel discussion:</w:t>
      </w:r>
    </w:p>
    <w:p w14:paraId="6AD1B810" w14:textId="77777777" w:rsidR="007615D6" w:rsidRPr="005B25A1" w:rsidRDefault="007615D6" w:rsidP="007615D6">
      <w:pPr>
        <w:keepNext/>
        <w:keepLines/>
      </w:pPr>
      <w:r w:rsidRPr="005B25A1">
        <w:t>-</w:t>
      </w:r>
    </w:p>
    <w:p w14:paraId="0A8F2D3C" w14:textId="77777777" w:rsidR="007615D6" w:rsidRPr="005B25A1" w:rsidRDefault="007615D6" w:rsidP="007615D6">
      <w:pPr>
        <w:keepNext/>
        <w:keepLines/>
        <w:rPr>
          <w:b/>
          <w:bCs/>
        </w:rPr>
      </w:pPr>
      <w:r w:rsidRPr="005B25A1">
        <w:rPr>
          <w:b/>
          <w:bCs/>
        </w:rPr>
        <w:t>Plenary Discussion:</w:t>
      </w:r>
    </w:p>
    <w:p w14:paraId="31C70E2C" w14:textId="77777777" w:rsidR="007615D6" w:rsidRPr="005B25A1" w:rsidRDefault="007615D6" w:rsidP="007615D6">
      <w:pPr>
        <w:keepNext/>
        <w:keepLines/>
      </w:pPr>
      <w:r>
        <w:rPr>
          <w:color w:val="FF0000"/>
        </w:rPr>
        <w:t>NO DISCUSSION RECORDED</w:t>
      </w:r>
    </w:p>
    <w:p w14:paraId="3C776A61" w14:textId="77777777" w:rsidR="007615D6" w:rsidRPr="00EB0339" w:rsidRDefault="007615D6" w:rsidP="007615D6">
      <w:r w:rsidRPr="005B25A1">
        <w:rPr>
          <w:b/>
          <w:bCs/>
        </w:rPr>
        <w:t>Status:</w:t>
      </w:r>
      <w:r>
        <w:t xml:space="preserve"> </w:t>
      </w:r>
      <w:r>
        <w:rPr>
          <w:color w:val="0000FF"/>
        </w:rPr>
        <w:t>Not concluded</w:t>
      </w:r>
      <w:r>
        <w:t>.</w:t>
      </w:r>
    </w:p>
    <w:p w14:paraId="4C38CE26" w14:textId="77777777" w:rsidR="00E00DA6" w:rsidRDefault="007615D6" w:rsidP="000A3FBD">
      <w:pPr>
        <w:pStyle w:val="NormTop"/>
      </w:pPr>
      <w:r>
        <w:rPr>
          <w:color w:val="0000FF"/>
        </w:rPr>
        <w:t>S2-2507062</w:t>
      </w:r>
      <w:r w:rsidRPr="00D53282">
        <w:t xml:space="preserve"> </w:t>
      </w:r>
      <w:r>
        <w:t>(P-CR) 23.700-30: Key issue for WT#2 DO-A support (Source: NTT DOCOMO)</w:t>
      </w:r>
      <w:r>
        <w:br/>
      </w:r>
      <w:r w:rsidRPr="00D53282">
        <w:rPr>
          <w:b/>
        </w:rPr>
        <w:t>Document for:</w:t>
      </w:r>
      <w:r w:rsidRPr="00D53282">
        <w:t xml:space="preserve"> </w:t>
      </w:r>
      <w:r>
        <w:t>Approval</w:t>
      </w:r>
      <w:r>
        <w:br/>
      </w:r>
      <w:r w:rsidRPr="00D53282">
        <w:rPr>
          <w:b/>
        </w:rPr>
        <w:t>Abstract:</w:t>
      </w:r>
      <w:r w:rsidRPr="00D53282">
        <w:t xml:space="preserve"> </w:t>
      </w:r>
      <w:r>
        <w:br/>
        <w:t>This PCR is to propose the key issue description for WT#2.</w:t>
      </w:r>
    </w:p>
    <w:p w14:paraId="3A496983" w14:textId="77777777" w:rsidR="007615D6" w:rsidRPr="005B25A1" w:rsidRDefault="007615D6" w:rsidP="007615D6">
      <w:pPr>
        <w:keepNext/>
        <w:keepLines/>
        <w:rPr>
          <w:b/>
          <w:bCs/>
        </w:rPr>
      </w:pPr>
      <w:r w:rsidRPr="005B25A1">
        <w:rPr>
          <w:b/>
          <w:bCs/>
        </w:rPr>
        <w:t>Parallel discussion:</w:t>
      </w:r>
    </w:p>
    <w:p w14:paraId="2D619B09" w14:textId="77777777" w:rsidR="007615D6" w:rsidRPr="005B25A1" w:rsidRDefault="007615D6" w:rsidP="007615D6">
      <w:pPr>
        <w:keepNext/>
        <w:keepLines/>
      </w:pPr>
      <w:r w:rsidRPr="005B25A1">
        <w:t>-</w:t>
      </w:r>
    </w:p>
    <w:p w14:paraId="148576F2" w14:textId="77777777" w:rsidR="007615D6" w:rsidRPr="005B25A1" w:rsidRDefault="007615D6" w:rsidP="007615D6">
      <w:pPr>
        <w:keepNext/>
        <w:keepLines/>
        <w:rPr>
          <w:b/>
          <w:bCs/>
        </w:rPr>
      </w:pPr>
      <w:r w:rsidRPr="005B25A1">
        <w:rPr>
          <w:b/>
          <w:bCs/>
        </w:rPr>
        <w:t>Plenary Discussion:</w:t>
      </w:r>
    </w:p>
    <w:p w14:paraId="5F30F11D" w14:textId="77777777" w:rsidR="007615D6" w:rsidRPr="005B25A1" w:rsidRDefault="007615D6" w:rsidP="007615D6">
      <w:pPr>
        <w:keepNext/>
        <w:keepLines/>
      </w:pPr>
      <w:r>
        <w:rPr>
          <w:color w:val="FF0000"/>
        </w:rPr>
        <w:t>NO DISCUSSION RECORDED</w:t>
      </w:r>
    </w:p>
    <w:p w14:paraId="739EBF26" w14:textId="77777777" w:rsidR="007615D6" w:rsidRPr="00EB0339" w:rsidRDefault="007615D6" w:rsidP="007615D6">
      <w:r w:rsidRPr="005B25A1">
        <w:rPr>
          <w:b/>
          <w:bCs/>
        </w:rPr>
        <w:t>Status:</w:t>
      </w:r>
      <w:r>
        <w:t xml:space="preserve"> </w:t>
      </w:r>
      <w:r>
        <w:rPr>
          <w:color w:val="0000FF"/>
        </w:rPr>
        <w:t>Not concluded</w:t>
      </w:r>
      <w:r>
        <w:t>.</w:t>
      </w:r>
    </w:p>
    <w:p w14:paraId="2C17F7F0" w14:textId="77777777" w:rsidR="00E00DA6" w:rsidRDefault="007615D6" w:rsidP="000A3FBD">
      <w:pPr>
        <w:pStyle w:val="NormTop"/>
      </w:pPr>
      <w:r>
        <w:rPr>
          <w:color w:val="0000FF"/>
        </w:rPr>
        <w:t>S2-2507096</w:t>
      </w:r>
      <w:r w:rsidRPr="00D53282">
        <w:t xml:space="preserve"> </w:t>
      </w:r>
      <w:r>
        <w:t xml:space="preserve">(P-CR) 23.700-30: New KI: Support of DO-A Capable </w:t>
      </w:r>
      <w:proofErr w:type="spellStart"/>
      <w:r>
        <w:t>AIoT</w:t>
      </w:r>
      <w:proofErr w:type="spellEnd"/>
      <w:r>
        <w:t xml:space="preserve"> Devices (Source: CATT)</w:t>
      </w:r>
      <w:r>
        <w:br/>
      </w:r>
      <w:r w:rsidRPr="00D53282">
        <w:rPr>
          <w:b/>
        </w:rPr>
        <w:lastRenderedPageBreak/>
        <w:t>Document for:</w:t>
      </w:r>
      <w:r w:rsidRPr="00D53282">
        <w:t xml:space="preserve"> </w:t>
      </w:r>
      <w:r>
        <w:t>Approval</w:t>
      </w:r>
      <w:r>
        <w:br/>
      </w:r>
      <w:r w:rsidRPr="00D53282">
        <w:rPr>
          <w:b/>
        </w:rPr>
        <w:t>Abstract:</w:t>
      </w:r>
      <w:r w:rsidRPr="00D53282">
        <w:t xml:space="preserve"> </w:t>
      </w:r>
      <w:r>
        <w:br/>
        <w:t>This paper proposes a new KI for WT#2.</w:t>
      </w:r>
    </w:p>
    <w:p w14:paraId="2E8F71A7" w14:textId="77777777" w:rsidR="007615D6" w:rsidRPr="005B25A1" w:rsidRDefault="007615D6" w:rsidP="007615D6">
      <w:pPr>
        <w:keepNext/>
        <w:keepLines/>
        <w:rPr>
          <w:b/>
          <w:bCs/>
        </w:rPr>
      </w:pPr>
      <w:r w:rsidRPr="005B25A1">
        <w:rPr>
          <w:b/>
          <w:bCs/>
        </w:rPr>
        <w:t>Parallel discussion:</w:t>
      </w:r>
    </w:p>
    <w:p w14:paraId="5007E7BD" w14:textId="77777777" w:rsidR="007615D6" w:rsidRPr="005B25A1" w:rsidRDefault="007615D6" w:rsidP="007615D6">
      <w:pPr>
        <w:keepNext/>
        <w:keepLines/>
      </w:pPr>
      <w:r w:rsidRPr="005B25A1">
        <w:t>-</w:t>
      </w:r>
    </w:p>
    <w:p w14:paraId="5A520FDB" w14:textId="77777777" w:rsidR="007615D6" w:rsidRPr="005B25A1" w:rsidRDefault="007615D6" w:rsidP="007615D6">
      <w:pPr>
        <w:keepNext/>
        <w:keepLines/>
        <w:rPr>
          <w:b/>
          <w:bCs/>
        </w:rPr>
      </w:pPr>
      <w:r w:rsidRPr="005B25A1">
        <w:rPr>
          <w:b/>
          <w:bCs/>
        </w:rPr>
        <w:t>Plenary Discussion:</w:t>
      </w:r>
    </w:p>
    <w:p w14:paraId="1937285E" w14:textId="77777777" w:rsidR="007615D6" w:rsidRPr="005B25A1" w:rsidRDefault="007615D6" w:rsidP="007615D6">
      <w:pPr>
        <w:keepNext/>
        <w:keepLines/>
      </w:pPr>
      <w:r>
        <w:rPr>
          <w:color w:val="FF0000"/>
        </w:rPr>
        <w:t>NO DISCUSSION RECORDED</w:t>
      </w:r>
    </w:p>
    <w:p w14:paraId="74144F86" w14:textId="77777777" w:rsidR="007615D6" w:rsidRPr="00EB0339" w:rsidRDefault="007615D6" w:rsidP="007615D6">
      <w:r w:rsidRPr="005B25A1">
        <w:rPr>
          <w:b/>
          <w:bCs/>
        </w:rPr>
        <w:t>Status:</w:t>
      </w:r>
      <w:r>
        <w:t xml:space="preserve"> </w:t>
      </w:r>
      <w:r>
        <w:rPr>
          <w:color w:val="0000FF"/>
        </w:rPr>
        <w:t>Not concluded</w:t>
      </w:r>
      <w:r>
        <w:t>.</w:t>
      </w:r>
    </w:p>
    <w:p w14:paraId="4A3BBC6B" w14:textId="77777777" w:rsidR="00E00DA6" w:rsidRDefault="007615D6" w:rsidP="000A3FBD">
      <w:pPr>
        <w:pStyle w:val="NormTop"/>
      </w:pPr>
      <w:r>
        <w:rPr>
          <w:color w:val="0000FF"/>
        </w:rPr>
        <w:t>S2-2507250</w:t>
      </w:r>
      <w:r w:rsidRPr="00D53282">
        <w:t xml:space="preserve"> </w:t>
      </w:r>
      <w:r>
        <w:t xml:space="preserve">(P-CR) 23.700-30: WT2 KI Support of DO-A Capable </w:t>
      </w:r>
      <w:proofErr w:type="spellStart"/>
      <w:r>
        <w:t>AIoT</w:t>
      </w:r>
      <w:proofErr w:type="spellEnd"/>
      <w:r>
        <w:t xml:space="preserve"> Devices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0B82EB5" w14:textId="77777777" w:rsidR="007615D6" w:rsidRPr="005B25A1" w:rsidRDefault="007615D6" w:rsidP="007615D6">
      <w:pPr>
        <w:keepNext/>
        <w:keepLines/>
        <w:rPr>
          <w:b/>
          <w:bCs/>
        </w:rPr>
      </w:pPr>
      <w:r w:rsidRPr="005B25A1">
        <w:rPr>
          <w:b/>
          <w:bCs/>
        </w:rPr>
        <w:t>Convenor comment:</w:t>
      </w:r>
    </w:p>
    <w:p w14:paraId="64E4CDCA" w14:textId="77777777" w:rsidR="007615D6" w:rsidRPr="005B25A1" w:rsidRDefault="007615D6" w:rsidP="007615D6">
      <w:pPr>
        <w:keepNext/>
        <w:keepLines/>
      </w:pPr>
      <w:r w:rsidRPr="005B25A1">
        <w:t>Pen holder of WT2 key issue?</w:t>
      </w:r>
    </w:p>
    <w:p w14:paraId="38B797EC" w14:textId="77777777" w:rsidR="007615D6" w:rsidRPr="005B25A1" w:rsidRDefault="007615D6" w:rsidP="007615D6">
      <w:pPr>
        <w:keepNext/>
        <w:keepLines/>
        <w:rPr>
          <w:b/>
          <w:bCs/>
        </w:rPr>
      </w:pPr>
      <w:r w:rsidRPr="005B25A1">
        <w:rPr>
          <w:b/>
          <w:bCs/>
        </w:rPr>
        <w:t>Parallel discussion:</w:t>
      </w:r>
    </w:p>
    <w:p w14:paraId="764C14E5" w14:textId="77777777" w:rsidR="007615D6" w:rsidRPr="005B25A1" w:rsidRDefault="007615D6" w:rsidP="007615D6">
      <w:pPr>
        <w:keepNext/>
        <w:keepLines/>
      </w:pPr>
      <w:r w:rsidRPr="005B25A1">
        <w:t>-</w:t>
      </w:r>
    </w:p>
    <w:p w14:paraId="5FCA7F10" w14:textId="77777777" w:rsidR="007615D6" w:rsidRPr="005B25A1" w:rsidRDefault="007615D6" w:rsidP="007615D6">
      <w:pPr>
        <w:keepNext/>
        <w:keepLines/>
        <w:rPr>
          <w:b/>
          <w:bCs/>
        </w:rPr>
      </w:pPr>
      <w:r w:rsidRPr="005B25A1">
        <w:rPr>
          <w:b/>
          <w:bCs/>
        </w:rPr>
        <w:t>Plenary Discussion:</w:t>
      </w:r>
    </w:p>
    <w:p w14:paraId="76797BF9" w14:textId="77777777" w:rsidR="007615D6" w:rsidRPr="005B25A1" w:rsidRDefault="007615D6" w:rsidP="007615D6">
      <w:pPr>
        <w:keepNext/>
        <w:keepLines/>
      </w:pPr>
      <w:r>
        <w:rPr>
          <w:color w:val="FF0000"/>
        </w:rPr>
        <w:t>NO DISCUSSION RECORDED</w:t>
      </w:r>
    </w:p>
    <w:p w14:paraId="2D9606A1" w14:textId="77777777" w:rsidR="007615D6" w:rsidRPr="00EB0339" w:rsidRDefault="007615D6" w:rsidP="007615D6">
      <w:r w:rsidRPr="005B25A1">
        <w:rPr>
          <w:b/>
          <w:bCs/>
        </w:rPr>
        <w:t>Status:</w:t>
      </w:r>
      <w:r>
        <w:t xml:space="preserve"> </w:t>
      </w:r>
      <w:r>
        <w:rPr>
          <w:color w:val="0000FF"/>
        </w:rPr>
        <w:t>Not concluded</w:t>
      </w:r>
      <w:r>
        <w:t>.</w:t>
      </w:r>
    </w:p>
    <w:p w14:paraId="6F891C09" w14:textId="77777777" w:rsidR="00E00DA6" w:rsidRDefault="007615D6" w:rsidP="000A3FBD">
      <w:pPr>
        <w:pStyle w:val="NormTop"/>
      </w:pPr>
      <w:r>
        <w:rPr>
          <w:color w:val="0000FF"/>
        </w:rPr>
        <w:t>S2-2507331</w:t>
      </w:r>
      <w:r w:rsidRPr="00D53282">
        <w:t xml:space="preserve"> </w:t>
      </w:r>
      <w:r>
        <w:t xml:space="preserve">(P-CR) 23.700-30: New KI for WT#2: </w:t>
      </w:r>
      <w:proofErr w:type="spellStart"/>
      <w:r>
        <w:t>DoA</w:t>
      </w:r>
      <w:proofErr w:type="spellEnd"/>
      <w:r>
        <w:t xml:space="preserve"> traffic support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New KI proposal for WT#2 </w:t>
      </w:r>
      <w:proofErr w:type="spellStart"/>
      <w:r>
        <w:t>DoA</w:t>
      </w:r>
      <w:proofErr w:type="spellEnd"/>
      <w:r>
        <w:t xml:space="preserve"> traffic support.</w:t>
      </w:r>
    </w:p>
    <w:p w14:paraId="7A058565" w14:textId="77777777" w:rsidR="007615D6" w:rsidRPr="005B25A1" w:rsidRDefault="007615D6" w:rsidP="007615D6">
      <w:pPr>
        <w:keepNext/>
        <w:keepLines/>
        <w:rPr>
          <w:b/>
          <w:bCs/>
        </w:rPr>
      </w:pPr>
      <w:r w:rsidRPr="005B25A1">
        <w:rPr>
          <w:b/>
          <w:bCs/>
        </w:rPr>
        <w:t>Parallel discussion:</w:t>
      </w:r>
    </w:p>
    <w:p w14:paraId="40DB64E9" w14:textId="77777777" w:rsidR="007615D6" w:rsidRPr="005B25A1" w:rsidRDefault="007615D6" w:rsidP="007615D6">
      <w:pPr>
        <w:keepNext/>
        <w:keepLines/>
      </w:pPr>
      <w:r w:rsidRPr="005B25A1">
        <w:t>-</w:t>
      </w:r>
    </w:p>
    <w:p w14:paraId="3BBB03CE" w14:textId="77777777" w:rsidR="007615D6" w:rsidRPr="005B25A1" w:rsidRDefault="007615D6" w:rsidP="007615D6">
      <w:pPr>
        <w:keepNext/>
        <w:keepLines/>
        <w:rPr>
          <w:b/>
          <w:bCs/>
        </w:rPr>
      </w:pPr>
      <w:r w:rsidRPr="005B25A1">
        <w:rPr>
          <w:b/>
          <w:bCs/>
        </w:rPr>
        <w:t>Plenary Discussion:</w:t>
      </w:r>
    </w:p>
    <w:p w14:paraId="108DC26A" w14:textId="77777777" w:rsidR="007615D6" w:rsidRPr="005B25A1" w:rsidRDefault="007615D6" w:rsidP="007615D6">
      <w:pPr>
        <w:keepNext/>
        <w:keepLines/>
      </w:pPr>
      <w:r>
        <w:rPr>
          <w:color w:val="FF0000"/>
        </w:rPr>
        <w:t>NO DISCUSSION RECORDED</w:t>
      </w:r>
    </w:p>
    <w:p w14:paraId="29682869" w14:textId="77777777" w:rsidR="007615D6" w:rsidRPr="00EB0339" w:rsidRDefault="007615D6" w:rsidP="007615D6">
      <w:r w:rsidRPr="005B25A1">
        <w:rPr>
          <w:b/>
          <w:bCs/>
        </w:rPr>
        <w:t>Status:</w:t>
      </w:r>
      <w:r>
        <w:t xml:space="preserve"> </w:t>
      </w:r>
      <w:r>
        <w:rPr>
          <w:color w:val="0000FF"/>
        </w:rPr>
        <w:t>Not concluded</w:t>
      </w:r>
      <w:r>
        <w:t>.</w:t>
      </w:r>
    </w:p>
    <w:p w14:paraId="1BE31E10" w14:textId="77777777" w:rsidR="00E00DA6" w:rsidRDefault="007615D6" w:rsidP="000A3FBD">
      <w:pPr>
        <w:pStyle w:val="NormTop"/>
      </w:pPr>
      <w:r>
        <w:rPr>
          <w:color w:val="0000FF"/>
        </w:rPr>
        <w:t>S2-2507365</w:t>
      </w:r>
      <w:r w:rsidRPr="00D53282">
        <w:t xml:space="preserve"> </w:t>
      </w:r>
      <w:r>
        <w:t xml:space="preserve">(P-CR) 23.700-30: AIoT_WT2_New KIs on Outdoor Support of DO-A Capable </w:t>
      </w:r>
      <w:proofErr w:type="spellStart"/>
      <w:r>
        <w:t>AIoT</w:t>
      </w:r>
      <w:proofErr w:type="spellEnd"/>
      <w:r>
        <w:t xml:space="preserve"> Devices (Source: Xiaomi)</w:t>
      </w:r>
      <w:r>
        <w:br/>
      </w:r>
      <w:r w:rsidRPr="00D53282">
        <w:rPr>
          <w:b/>
        </w:rPr>
        <w:t>Document for:</w:t>
      </w:r>
      <w:r w:rsidRPr="00D53282">
        <w:t xml:space="preserve"> </w:t>
      </w:r>
      <w:r>
        <w:t>Approval</w:t>
      </w:r>
      <w:r>
        <w:br/>
      </w:r>
      <w:r w:rsidRPr="00D53282">
        <w:rPr>
          <w:b/>
        </w:rPr>
        <w:t>Abstract:</w:t>
      </w:r>
      <w:r w:rsidRPr="00D53282">
        <w:t xml:space="preserve"> </w:t>
      </w:r>
    </w:p>
    <w:p w14:paraId="7304FE16" w14:textId="77777777" w:rsidR="007615D6" w:rsidRPr="005B25A1" w:rsidRDefault="007615D6" w:rsidP="007615D6">
      <w:pPr>
        <w:keepNext/>
        <w:keepLines/>
        <w:rPr>
          <w:b/>
          <w:bCs/>
        </w:rPr>
      </w:pPr>
      <w:r w:rsidRPr="005B25A1">
        <w:rPr>
          <w:b/>
          <w:bCs/>
        </w:rPr>
        <w:t>Parallel discussion:</w:t>
      </w:r>
    </w:p>
    <w:p w14:paraId="21948DA0" w14:textId="77777777" w:rsidR="007615D6" w:rsidRPr="005B25A1" w:rsidRDefault="007615D6" w:rsidP="007615D6">
      <w:pPr>
        <w:keepNext/>
        <w:keepLines/>
      </w:pPr>
      <w:r w:rsidRPr="005B25A1">
        <w:t>-</w:t>
      </w:r>
    </w:p>
    <w:p w14:paraId="5B0A01E0" w14:textId="77777777" w:rsidR="007615D6" w:rsidRPr="005B25A1" w:rsidRDefault="007615D6" w:rsidP="007615D6">
      <w:pPr>
        <w:keepNext/>
        <w:keepLines/>
        <w:rPr>
          <w:b/>
          <w:bCs/>
        </w:rPr>
      </w:pPr>
      <w:r w:rsidRPr="005B25A1">
        <w:rPr>
          <w:b/>
          <w:bCs/>
        </w:rPr>
        <w:t>Plenary Discussion:</w:t>
      </w:r>
    </w:p>
    <w:p w14:paraId="29F6C48B" w14:textId="77777777" w:rsidR="007615D6" w:rsidRPr="005B25A1" w:rsidRDefault="007615D6" w:rsidP="007615D6">
      <w:pPr>
        <w:keepNext/>
        <w:keepLines/>
      </w:pPr>
      <w:r>
        <w:rPr>
          <w:color w:val="FF0000"/>
        </w:rPr>
        <w:t>NO DISCUSSION RECORDED</w:t>
      </w:r>
    </w:p>
    <w:p w14:paraId="7ADEDDFC" w14:textId="77777777" w:rsidR="007615D6" w:rsidRPr="00EB0339" w:rsidRDefault="007615D6" w:rsidP="007615D6">
      <w:r w:rsidRPr="005B25A1">
        <w:rPr>
          <w:b/>
          <w:bCs/>
        </w:rPr>
        <w:t>Status:</w:t>
      </w:r>
      <w:r>
        <w:t xml:space="preserve"> </w:t>
      </w:r>
      <w:r>
        <w:rPr>
          <w:color w:val="0000FF"/>
        </w:rPr>
        <w:t>Not concluded</w:t>
      </w:r>
      <w:r>
        <w:t>.</w:t>
      </w:r>
    </w:p>
    <w:p w14:paraId="52F7166A" w14:textId="77777777" w:rsidR="00E00DA6" w:rsidRDefault="007615D6" w:rsidP="000A3FBD">
      <w:pPr>
        <w:pStyle w:val="NormTop"/>
      </w:pPr>
      <w:r>
        <w:rPr>
          <w:color w:val="0000FF"/>
        </w:rPr>
        <w:t>S2-2507366</w:t>
      </w:r>
      <w:r w:rsidRPr="00D53282">
        <w:t xml:space="preserve"> </w:t>
      </w:r>
      <w:r>
        <w:t>(P-CR) 23.700-30: AIoT_WT2_New KIs on Sensor Data Collection Support of DO-A C</w:t>
      </w:r>
      <w:r>
        <w:lastRenderedPageBreak/>
        <w:t xml:space="preserve">apable </w:t>
      </w:r>
      <w:proofErr w:type="spellStart"/>
      <w:r>
        <w:t>AIoT</w:t>
      </w:r>
      <w:proofErr w:type="spellEnd"/>
      <w:r>
        <w:t xml:space="preserve"> Devices (Source: Xiaomi)</w:t>
      </w:r>
      <w:r>
        <w:br/>
      </w:r>
      <w:r w:rsidRPr="00D53282">
        <w:rPr>
          <w:b/>
        </w:rPr>
        <w:t>Document for:</w:t>
      </w:r>
      <w:r w:rsidRPr="00D53282">
        <w:t xml:space="preserve"> </w:t>
      </w:r>
      <w:r>
        <w:t>Approval</w:t>
      </w:r>
      <w:r>
        <w:br/>
      </w:r>
      <w:r w:rsidRPr="00D53282">
        <w:rPr>
          <w:b/>
        </w:rPr>
        <w:t>Abstract:</w:t>
      </w:r>
      <w:r w:rsidRPr="00D53282">
        <w:t xml:space="preserve"> </w:t>
      </w:r>
    </w:p>
    <w:p w14:paraId="6C23C2BD" w14:textId="77777777" w:rsidR="007615D6" w:rsidRPr="005B25A1" w:rsidRDefault="007615D6" w:rsidP="007615D6">
      <w:pPr>
        <w:keepNext/>
        <w:keepLines/>
        <w:rPr>
          <w:b/>
          <w:bCs/>
        </w:rPr>
      </w:pPr>
      <w:r w:rsidRPr="005B25A1">
        <w:rPr>
          <w:b/>
          <w:bCs/>
        </w:rPr>
        <w:t>Parallel discussion:</w:t>
      </w:r>
    </w:p>
    <w:p w14:paraId="32F2AB85" w14:textId="77777777" w:rsidR="007615D6" w:rsidRPr="005B25A1" w:rsidRDefault="007615D6" w:rsidP="007615D6">
      <w:pPr>
        <w:keepNext/>
        <w:keepLines/>
      </w:pPr>
      <w:r w:rsidRPr="005B25A1">
        <w:t>-</w:t>
      </w:r>
    </w:p>
    <w:p w14:paraId="22AAE5A9" w14:textId="77777777" w:rsidR="007615D6" w:rsidRPr="005B25A1" w:rsidRDefault="007615D6" w:rsidP="007615D6">
      <w:pPr>
        <w:keepNext/>
        <w:keepLines/>
        <w:rPr>
          <w:b/>
          <w:bCs/>
        </w:rPr>
      </w:pPr>
      <w:r w:rsidRPr="005B25A1">
        <w:rPr>
          <w:b/>
          <w:bCs/>
        </w:rPr>
        <w:t>Plenary Discussion:</w:t>
      </w:r>
    </w:p>
    <w:p w14:paraId="11393DCB" w14:textId="77777777" w:rsidR="007615D6" w:rsidRPr="005B25A1" w:rsidRDefault="007615D6" w:rsidP="007615D6">
      <w:pPr>
        <w:keepNext/>
        <w:keepLines/>
      </w:pPr>
      <w:r>
        <w:rPr>
          <w:color w:val="FF0000"/>
        </w:rPr>
        <w:t>NO DISCUSSION RECORDED</w:t>
      </w:r>
    </w:p>
    <w:p w14:paraId="5C044D77" w14:textId="77777777" w:rsidR="007615D6" w:rsidRPr="00EB0339" w:rsidRDefault="007615D6" w:rsidP="007615D6">
      <w:r w:rsidRPr="005B25A1">
        <w:rPr>
          <w:b/>
          <w:bCs/>
        </w:rPr>
        <w:t>Status:</w:t>
      </w:r>
      <w:r>
        <w:t xml:space="preserve"> </w:t>
      </w:r>
      <w:r>
        <w:rPr>
          <w:color w:val="0000FF"/>
        </w:rPr>
        <w:t>Not concluded</w:t>
      </w:r>
      <w:r>
        <w:t>.</w:t>
      </w:r>
    </w:p>
    <w:p w14:paraId="2C1CBB54" w14:textId="77777777" w:rsidR="00E00DA6" w:rsidRDefault="007615D6" w:rsidP="000A3FBD">
      <w:pPr>
        <w:pStyle w:val="NormTop"/>
      </w:pPr>
      <w:r>
        <w:rPr>
          <w:color w:val="0000FF"/>
        </w:rPr>
        <w:t>S2-2507414</w:t>
      </w:r>
      <w:r w:rsidRPr="00D53282">
        <w:t xml:space="preserve"> </w:t>
      </w:r>
      <w:r>
        <w:t xml:space="preserve">(P-CR) 23.700-30: New KI for WT#2 Support of DO-A Capable </w:t>
      </w:r>
      <w:proofErr w:type="spellStart"/>
      <w:r>
        <w:t>AIoT</w:t>
      </w:r>
      <w:proofErr w:type="spellEnd"/>
      <w:r>
        <w:t xml:space="preserve"> Devices (Source: HONOR)</w:t>
      </w:r>
      <w:r>
        <w:br/>
      </w:r>
      <w:r w:rsidRPr="00D53282">
        <w:rPr>
          <w:b/>
        </w:rPr>
        <w:t>Document for:</w:t>
      </w:r>
      <w:r w:rsidRPr="00D53282">
        <w:t xml:space="preserve"> </w:t>
      </w:r>
      <w:r>
        <w:t>Approval</w:t>
      </w:r>
      <w:r>
        <w:br/>
      </w:r>
      <w:r w:rsidRPr="00D53282">
        <w:rPr>
          <w:b/>
        </w:rPr>
        <w:t>Abstract:</w:t>
      </w:r>
      <w:r w:rsidRPr="00D53282">
        <w:t xml:space="preserve"> </w:t>
      </w:r>
      <w:r>
        <w:br/>
        <w:t xml:space="preserve">KI for WT2 on support of DO-A Capable </w:t>
      </w:r>
      <w:proofErr w:type="spellStart"/>
      <w:r>
        <w:t>AIoT</w:t>
      </w:r>
      <w:proofErr w:type="spellEnd"/>
      <w:r>
        <w:t xml:space="preserve"> Devices.</w:t>
      </w:r>
    </w:p>
    <w:p w14:paraId="654B4AF9" w14:textId="77777777" w:rsidR="007615D6" w:rsidRPr="005B25A1" w:rsidRDefault="007615D6" w:rsidP="007615D6">
      <w:pPr>
        <w:keepNext/>
        <w:keepLines/>
        <w:rPr>
          <w:b/>
          <w:bCs/>
        </w:rPr>
      </w:pPr>
      <w:r w:rsidRPr="005B25A1">
        <w:rPr>
          <w:b/>
          <w:bCs/>
        </w:rPr>
        <w:t>Parallel discussion:</w:t>
      </w:r>
    </w:p>
    <w:p w14:paraId="14881AE9" w14:textId="77777777" w:rsidR="007615D6" w:rsidRPr="005B25A1" w:rsidRDefault="007615D6" w:rsidP="007615D6">
      <w:pPr>
        <w:keepNext/>
        <w:keepLines/>
      </w:pPr>
      <w:r w:rsidRPr="005B25A1">
        <w:t>-</w:t>
      </w:r>
    </w:p>
    <w:p w14:paraId="447D1810" w14:textId="77777777" w:rsidR="007615D6" w:rsidRPr="005B25A1" w:rsidRDefault="007615D6" w:rsidP="007615D6">
      <w:pPr>
        <w:keepNext/>
        <w:keepLines/>
        <w:rPr>
          <w:b/>
          <w:bCs/>
        </w:rPr>
      </w:pPr>
      <w:r w:rsidRPr="005B25A1">
        <w:rPr>
          <w:b/>
          <w:bCs/>
        </w:rPr>
        <w:t>Plenary Discussion:</w:t>
      </w:r>
    </w:p>
    <w:p w14:paraId="0E10F93A" w14:textId="77777777" w:rsidR="007615D6" w:rsidRPr="005B25A1" w:rsidRDefault="007615D6" w:rsidP="007615D6">
      <w:pPr>
        <w:keepNext/>
        <w:keepLines/>
      </w:pPr>
      <w:r>
        <w:rPr>
          <w:color w:val="FF0000"/>
        </w:rPr>
        <w:t>NO DISCUSSION RECORDED</w:t>
      </w:r>
    </w:p>
    <w:p w14:paraId="3C35F0A0" w14:textId="77777777" w:rsidR="007615D6" w:rsidRPr="00EB0339" w:rsidRDefault="007615D6" w:rsidP="007615D6">
      <w:r w:rsidRPr="005B25A1">
        <w:rPr>
          <w:b/>
          <w:bCs/>
        </w:rPr>
        <w:t>Status:</w:t>
      </w:r>
      <w:r>
        <w:t xml:space="preserve"> </w:t>
      </w:r>
      <w:r>
        <w:rPr>
          <w:color w:val="0000FF"/>
        </w:rPr>
        <w:t>Not concluded</w:t>
      </w:r>
      <w:r>
        <w:t>.</w:t>
      </w:r>
    </w:p>
    <w:p w14:paraId="7C5CF9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WT#2 solutions (One paper per company, if time allows)</w:t>
      </w:r>
    </w:p>
    <w:p w14:paraId="15E41E1F" w14:textId="77777777" w:rsidR="00E00DA6" w:rsidRDefault="007615D6" w:rsidP="000A3FBD">
      <w:pPr>
        <w:pStyle w:val="NormTop"/>
      </w:pPr>
      <w:r>
        <w:rPr>
          <w:color w:val="0000FF"/>
        </w:rPr>
        <w:t>S2-2506632</w:t>
      </w:r>
      <w:r w:rsidRPr="00D53282">
        <w:t xml:space="preserve"> </w:t>
      </w:r>
      <w:r>
        <w:t>(P-CR) 23.700-30: New solution: DO-A information transfer  (Source: Nokia)</w:t>
      </w:r>
      <w:r>
        <w:br/>
      </w:r>
      <w:r w:rsidRPr="00D53282">
        <w:rPr>
          <w:b/>
        </w:rPr>
        <w:t>Document for:</w:t>
      </w:r>
      <w:r w:rsidRPr="00D53282">
        <w:t xml:space="preserve"> </w:t>
      </w:r>
      <w:r>
        <w:t>Approval</w:t>
      </w:r>
      <w:r>
        <w:br/>
      </w:r>
      <w:r w:rsidRPr="00D53282">
        <w:rPr>
          <w:b/>
        </w:rPr>
        <w:t>Abstract:</w:t>
      </w:r>
      <w:r w:rsidRPr="00D53282">
        <w:t xml:space="preserve"> </w:t>
      </w:r>
    </w:p>
    <w:p w14:paraId="6B6459DC" w14:textId="77777777" w:rsidR="007615D6" w:rsidRPr="005B25A1" w:rsidRDefault="007615D6" w:rsidP="007615D6">
      <w:pPr>
        <w:keepNext/>
        <w:keepLines/>
        <w:rPr>
          <w:b/>
          <w:bCs/>
        </w:rPr>
      </w:pPr>
      <w:r w:rsidRPr="005B25A1">
        <w:rPr>
          <w:b/>
          <w:bCs/>
        </w:rPr>
        <w:t>Parallel discussion:</w:t>
      </w:r>
    </w:p>
    <w:p w14:paraId="03D83B85" w14:textId="77777777" w:rsidR="007615D6" w:rsidRPr="005B25A1" w:rsidRDefault="007615D6" w:rsidP="007615D6">
      <w:pPr>
        <w:keepNext/>
        <w:keepLines/>
      </w:pPr>
      <w:r w:rsidRPr="005B25A1">
        <w:t>-</w:t>
      </w:r>
    </w:p>
    <w:p w14:paraId="197014B1" w14:textId="77777777" w:rsidR="007615D6" w:rsidRPr="005B25A1" w:rsidRDefault="007615D6" w:rsidP="007615D6">
      <w:pPr>
        <w:keepNext/>
        <w:keepLines/>
        <w:rPr>
          <w:b/>
          <w:bCs/>
        </w:rPr>
      </w:pPr>
      <w:r w:rsidRPr="005B25A1">
        <w:rPr>
          <w:b/>
          <w:bCs/>
        </w:rPr>
        <w:t>Plenary Discussion:</w:t>
      </w:r>
    </w:p>
    <w:p w14:paraId="7BD686B1" w14:textId="77777777" w:rsidR="007615D6" w:rsidRPr="005B25A1" w:rsidRDefault="007615D6" w:rsidP="007615D6">
      <w:pPr>
        <w:keepNext/>
        <w:keepLines/>
      </w:pPr>
      <w:r>
        <w:rPr>
          <w:color w:val="FF0000"/>
        </w:rPr>
        <w:t>NO DISCUSSION RECORDED</w:t>
      </w:r>
    </w:p>
    <w:p w14:paraId="6FFA1D93" w14:textId="77777777" w:rsidR="007615D6" w:rsidRPr="00EB0339" w:rsidRDefault="007615D6" w:rsidP="007615D6">
      <w:r w:rsidRPr="005B25A1">
        <w:rPr>
          <w:b/>
          <w:bCs/>
        </w:rPr>
        <w:t>Status:</w:t>
      </w:r>
      <w:r>
        <w:t xml:space="preserve"> </w:t>
      </w:r>
      <w:r>
        <w:rPr>
          <w:color w:val="0000FF"/>
        </w:rPr>
        <w:t>Not concluded</w:t>
      </w:r>
      <w:r>
        <w:t>.</w:t>
      </w:r>
    </w:p>
    <w:p w14:paraId="694D722E" w14:textId="77777777" w:rsidR="00E00DA6" w:rsidRDefault="007615D6" w:rsidP="000A3FBD">
      <w:pPr>
        <w:pStyle w:val="NormTop"/>
      </w:pPr>
      <w:r>
        <w:rPr>
          <w:color w:val="0000FF"/>
        </w:rPr>
        <w:t>S2-2507099</w:t>
      </w:r>
      <w:r w:rsidRPr="00D53282">
        <w:t xml:space="preserve"> </w:t>
      </w:r>
      <w:r>
        <w:t xml:space="preserve">(P-CR) 23.700-30: KI#2, New sol: </w:t>
      </w:r>
      <w:proofErr w:type="spellStart"/>
      <w:r>
        <w:t>AIoT</w:t>
      </w:r>
      <w:proofErr w:type="spellEnd"/>
      <w:r>
        <w:t xml:space="preserve"> services support for DO-A capable </w:t>
      </w:r>
      <w:proofErr w:type="spellStart"/>
      <w:r>
        <w:t>AIoT</w:t>
      </w:r>
      <w:proofErr w:type="spellEnd"/>
      <w:r>
        <w:t xml:space="preserve"> Devices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KI#2.</w:t>
      </w:r>
    </w:p>
    <w:p w14:paraId="5B22508F" w14:textId="77777777" w:rsidR="007615D6" w:rsidRPr="005B25A1" w:rsidRDefault="007615D6" w:rsidP="007615D6">
      <w:pPr>
        <w:keepNext/>
        <w:keepLines/>
        <w:rPr>
          <w:b/>
          <w:bCs/>
        </w:rPr>
      </w:pPr>
      <w:r w:rsidRPr="005B25A1">
        <w:rPr>
          <w:b/>
          <w:bCs/>
        </w:rPr>
        <w:t>Parallel discussion:</w:t>
      </w:r>
    </w:p>
    <w:p w14:paraId="4E7975D5" w14:textId="77777777" w:rsidR="007615D6" w:rsidRPr="005B25A1" w:rsidRDefault="007615D6" w:rsidP="007615D6">
      <w:pPr>
        <w:keepNext/>
        <w:keepLines/>
      </w:pPr>
      <w:r w:rsidRPr="005B25A1">
        <w:t>-</w:t>
      </w:r>
    </w:p>
    <w:p w14:paraId="24AA5E32" w14:textId="77777777" w:rsidR="007615D6" w:rsidRPr="005B25A1" w:rsidRDefault="007615D6" w:rsidP="007615D6">
      <w:pPr>
        <w:keepNext/>
        <w:keepLines/>
        <w:rPr>
          <w:b/>
          <w:bCs/>
        </w:rPr>
      </w:pPr>
      <w:r w:rsidRPr="005B25A1">
        <w:rPr>
          <w:b/>
          <w:bCs/>
        </w:rPr>
        <w:t>Plenary Discussion:</w:t>
      </w:r>
    </w:p>
    <w:p w14:paraId="36EC7AA2" w14:textId="77777777" w:rsidR="007615D6" w:rsidRPr="005B25A1" w:rsidRDefault="007615D6" w:rsidP="007615D6">
      <w:pPr>
        <w:keepNext/>
        <w:keepLines/>
      </w:pPr>
      <w:r>
        <w:rPr>
          <w:color w:val="FF0000"/>
        </w:rPr>
        <w:t>NO DISCUSSION RECORDED</w:t>
      </w:r>
    </w:p>
    <w:p w14:paraId="292963DB" w14:textId="77777777" w:rsidR="007615D6" w:rsidRPr="00EB0339" w:rsidRDefault="007615D6" w:rsidP="007615D6">
      <w:r w:rsidRPr="005B25A1">
        <w:rPr>
          <w:b/>
          <w:bCs/>
        </w:rPr>
        <w:t>Status:</w:t>
      </w:r>
      <w:r>
        <w:t xml:space="preserve"> </w:t>
      </w:r>
      <w:r>
        <w:rPr>
          <w:color w:val="0000FF"/>
        </w:rPr>
        <w:t>Not concluded</w:t>
      </w:r>
      <w:r>
        <w:t>.</w:t>
      </w:r>
    </w:p>
    <w:p w14:paraId="33E89B95" w14:textId="77777777" w:rsidR="00E00DA6" w:rsidRDefault="007615D6" w:rsidP="000A3FBD">
      <w:pPr>
        <w:pStyle w:val="NormTop"/>
      </w:pPr>
      <w:r>
        <w:rPr>
          <w:color w:val="0000FF"/>
        </w:rPr>
        <w:t>S2-2506686</w:t>
      </w:r>
      <w:r w:rsidRPr="00D53282">
        <w:t xml:space="preserve"> </w:t>
      </w:r>
      <w:r>
        <w:t>(P-CR) 23.700-30: Solution for KI#2 to Support Sensor Data Collection (Source:</w:t>
      </w:r>
      <w:r>
        <w:lastRenderedPageBreak/>
        <w:t xml:space="preserv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sensor data collection regarding Key Issues for WT#2.</w:t>
      </w:r>
    </w:p>
    <w:p w14:paraId="7DA5607E" w14:textId="77777777" w:rsidR="007615D6" w:rsidRPr="005B25A1" w:rsidRDefault="007615D6" w:rsidP="007615D6">
      <w:pPr>
        <w:keepNext/>
        <w:keepLines/>
        <w:rPr>
          <w:b/>
          <w:bCs/>
        </w:rPr>
      </w:pPr>
      <w:r w:rsidRPr="005B25A1">
        <w:rPr>
          <w:b/>
          <w:bCs/>
        </w:rPr>
        <w:t>Parallel discussion:</w:t>
      </w:r>
    </w:p>
    <w:p w14:paraId="4C73B8E9" w14:textId="77777777" w:rsidR="007615D6" w:rsidRPr="005B25A1" w:rsidRDefault="007615D6" w:rsidP="007615D6">
      <w:pPr>
        <w:keepNext/>
        <w:keepLines/>
      </w:pPr>
      <w:r w:rsidRPr="005B25A1">
        <w:t>-</w:t>
      </w:r>
    </w:p>
    <w:p w14:paraId="0E89954B" w14:textId="77777777" w:rsidR="007615D6" w:rsidRPr="005B25A1" w:rsidRDefault="007615D6" w:rsidP="007615D6">
      <w:pPr>
        <w:keepNext/>
        <w:keepLines/>
        <w:rPr>
          <w:b/>
          <w:bCs/>
        </w:rPr>
      </w:pPr>
      <w:r w:rsidRPr="005B25A1">
        <w:rPr>
          <w:b/>
          <w:bCs/>
        </w:rPr>
        <w:t>Plenary Discussion:</w:t>
      </w:r>
    </w:p>
    <w:p w14:paraId="4F311F22" w14:textId="77777777" w:rsidR="007615D6" w:rsidRPr="005B25A1" w:rsidRDefault="007615D6" w:rsidP="007615D6">
      <w:pPr>
        <w:keepNext/>
        <w:keepLines/>
      </w:pPr>
      <w:r>
        <w:rPr>
          <w:color w:val="FF0000"/>
        </w:rPr>
        <w:t>NO DISCUSSION RECORDED</w:t>
      </w:r>
    </w:p>
    <w:p w14:paraId="2A8440BB" w14:textId="77777777" w:rsidR="007615D6" w:rsidRPr="00EB0339" w:rsidRDefault="007615D6" w:rsidP="007615D6">
      <w:r w:rsidRPr="005B25A1">
        <w:rPr>
          <w:b/>
          <w:bCs/>
        </w:rPr>
        <w:t>Status:</w:t>
      </w:r>
      <w:r>
        <w:t xml:space="preserve"> </w:t>
      </w:r>
      <w:r>
        <w:rPr>
          <w:color w:val="0000FF"/>
        </w:rPr>
        <w:t>Not concluded</w:t>
      </w:r>
      <w:r>
        <w:t>.</w:t>
      </w:r>
    </w:p>
    <w:p w14:paraId="2EB4168F" w14:textId="77777777" w:rsidR="00E00DA6" w:rsidRDefault="007615D6" w:rsidP="000A3FBD">
      <w:pPr>
        <w:pStyle w:val="NormTop"/>
      </w:pPr>
      <w:r>
        <w:rPr>
          <w:color w:val="0000FF"/>
        </w:rPr>
        <w:t>S2-2507063</w:t>
      </w:r>
      <w:r w:rsidRPr="00D53282">
        <w:t xml:space="preserve"> </w:t>
      </w:r>
      <w:r>
        <w:t>(P-CR) 23.700-30: Solution to KI#X Architecture enhancements to support DO-A capable devices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support DO-A capable devices.</w:t>
      </w:r>
    </w:p>
    <w:p w14:paraId="4DD23082" w14:textId="77777777" w:rsidR="007615D6" w:rsidRPr="005B25A1" w:rsidRDefault="007615D6" w:rsidP="007615D6">
      <w:pPr>
        <w:keepNext/>
        <w:keepLines/>
        <w:rPr>
          <w:b/>
          <w:bCs/>
        </w:rPr>
      </w:pPr>
      <w:r w:rsidRPr="005B25A1">
        <w:rPr>
          <w:b/>
          <w:bCs/>
        </w:rPr>
        <w:t>Parallel discussion:</w:t>
      </w:r>
    </w:p>
    <w:p w14:paraId="139BCCC9" w14:textId="77777777" w:rsidR="007615D6" w:rsidRPr="005B25A1" w:rsidRDefault="007615D6" w:rsidP="007615D6">
      <w:pPr>
        <w:keepNext/>
        <w:keepLines/>
      </w:pPr>
      <w:r w:rsidRPr="005B25A1">
        <w:t>-</w:t>
      </w:r>
    </w:p>
    <w:p w14:paraId="5B0C0187" w14:textId="77777777" w:rsidR="007615D6" w:rsidRPr="005B25A1" w:rsidRDefault="007615D6" w:rsidP="007615D6">
      <w:pPr>
        <w:keepNext/>
        <w:keepLines/>
        <w:rPr>
          <w:b/>
          <w:bCs/>
        </w:rPr>
      </w:pPr>
      <w:r w:rsidRPr="005B25A1">
        <w:rPr>
          <w:b/>
          <w:bCs/>
        </w:rPr>
        <w:t>Plenary Discussion:</w:t>
      </w:r>
    </w:p>
    <w:p w14:paraId="76A36EF5" w14:textId="77777777" w:rsidR="007615D6" w:rsidRPr="005B25A1" w:rsidRDefault="007615D6" w:rsidP="007615D6">
      <w:pPr>
        <w:keepNext/>
        <w:keepLines/>
      </w:pPr>
      <w:r>
        <w:rPr>
          <w:color w:val="FF0000"/>
        </w:rPr>
        <w:t>NO DISCUSSION RECORDED</w:t>
      </w:r>
    </w:p>
    <w:p w14:paraId="76E4A1D0" w14:textId="77777777" w:rsidR="007615D6" w:rsidRPr="00EB0339" w:rsidRDefault="007615D6" w:rsidP="007615D6">
      <w:r w:rsidRPr="005B25A1">
        <w:rPr>
          <w:b/>
          <w:bCs/>
        </w:rPr>
        <w:t>Status:</w:t>
      </w:r>
      <w:r>
        <w:t xml:space="preserve"> </w:t>
      </w:r>
      <w:r>
        <w:rPr>
          <w:color w:val="0000FF"/>
        </w:rPr>
        <w:t>Not concluded</w:t>
      </w:r>
      <w:r>
        <w:t>.</w:t>
      </w:r>
    </w:p>
    <w:p w14:paraId="3C20AFA9" w14:textId="77777777" w:rsidR="00E00DA6" w:rsidRDefault="007615D6" w:rsidP="000A3FBD">
      <w:pPr>
        <w:pStyle w:val="NormTop"/>
      </w:pPr>
      <w:r>
        <w:rPr>
          <w:color w:val="0000FF"/>
        </w:rPr>
        <w:t>S2-2506604</w:t>
      </w:r>
      <w:r w:rsidRPr="00D53282">
        <w:t xml:space="preserve"> </w:t>
      </w:r>
      <w:r>
        <w:t>(P-CR) 23.700-30: KI#2, New solution on DO-A procedure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WT#2 on DO-A procedure.</w:t>
      </w:r>
    </w:p>
    <w:p w14:paraId="4CFFAD0D" w14:textId="77777777" w:rsidR="007615D6" w:rsidRPr="005B25A1" w:rsidRDefault="007615D6" w:rsidP="007615D6">
      <w:pPr>
        <w:keepNext/>
        <w:keepLines/>
        <w:rPr>
          <w:b/>
          <w:bCs/>
        </w:rPr>
      </w:pPr>
      <w:r w:rsidRPr="005B25A1">
        <w:rPr>
          <w:b/>
          <w:bCs/>
        </w:rPr>
        <w:t>Parallel discussion:</w:t>
      </w:r>
    </w:p>
    <w:p w14:paraId="079EB094" w14:textId="77777777" w:rsidR="007615D6" w:rsidRPr="005B25A1" w:rsidRDefault="007615D6" w:rsidP="007615D6">
      <w:pPr>
        <w:keepNext/>
        <w:keepLines/>
      </w:pPr>
      <w:r w:rsidRPr="005B25A1">
        <w:t>-</w:t>
      </w:r>
    </w:p>
    <w:p w14:paraId="6DE8E3F9" w14:textId="77777777" w:rsidR="007615D6" w:rsidRPr="005B25A1" w:rsidRDefault="007615D6" w:rsidP="007615D6">
      <w:pPr>
        <w:keepNext/>
        <w:keepLines/>
        <w:rPr>
          <w:b/>
          <w:bCs/>
        </w:rPr>
      </w:pPr>
      <w:r w:rsidRPr="005B25A1">
        <w:rPr>
          <w:b/>
          <w:bCs/>
        </w:rPr>
        <w:t>Plenary Discussion:</w:t>
      </w:r>
    </w:p>
    <w:p w14:paraId="1A7EA8DE" w14:textId="77777777" w:rsidR="007615D6" w:rsidRPr="005B25A1" w:rsidRDefault="007615D6" w:rsidP="007615D6">
      <w:pPr>
        <w:keepNext/>
        <w:keepLines/>
      </w:pPr>
      <w:r>
        <w:rPr>
          <w:color w:val="FF0000"/>
        </w:rPr>
        <w:t>NO DISCUSSION RECORDED</w:t>
      </w:r>
    </w:p>
    <w:p w14:paraId="08210539" w14:textId="77777777" w:rsidR="007615D6" w:rsidRPr="00EB0339" w:rsidRDefault="007615D6" w:rsidP="007615D6">
      <w:r w:rsidRPr="005B25A1">
        <w:rPr>
          <w:b/>
          <w:bCs/>
        </w:rPr>
        <w:t>Status:</w:t>
      </w:r>
      <w:r>
        <w:t xml:space="preserve"> </w:t>
      </w:r>
      <w:r>
        <w:rPr>
          <w:color w:val="0000FF"/>
        </w:rPr>
        <w:t>Not concluded</w:t>
      </w:r>
      <w:r>
        <w:t>.</w:t>
      </w:r>
    </w:p>
    <w:p w14:paraId="75D21480" w14:textId="77777777" w:rsidR="00E00DA6" w:rsidRDefault="007615D6" w:rsidP="000A3FBD">
      <w:pPr>
        <w:pStyle w:val="NormTop"/>
      </w:pPr>
      <w:r>
        <w:rPr>
          <w:color w:val="0000FF"/>
        </w:rPr>
        <w:t>S2-2506687</w:t>
      </w:r>
      <w:r w:rsidRPr="00D53282">
        <w:t xml:space="preserve"> </w:t>
      </w:r>
      <w:r>
        <w:t>(P-CR) 23.700-30: Solution for KI#2 to Support Asset Tracking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asset tracking regarding Key Issues for WT#2.</w:t>
      </w:r>
    </w:p>
    <w:p w14:paraId="17696691" w14:textId="77777777" w:rsidR="007615D6" w:rsidRPr="005B25A1" w:rsidRDefault="007615D6" w:rsidP="007615D6">
      <w:pPr>
        <w:keepNext/>
        <w:keepLines/>
        <w:rPr>
          <w:b/>
          <w:bCs/>
        </w:rPr>
      </w:pPr>
      <w:r w:rsidRPr="005B25A1">
        <w:rPr>
          <w:b/>
          <w:bCs/>
        </w:rPr>
        <w:t>Parallel discussion:</w:t>
      </w:r>
    </w:p>
    <w:p w14:paraId="41908A17" w14:textId="77777777" w:rsidR="007615D6" w:rsidRPr="005B25A1" w:rsidRDefault="007615D6" w:rsidP="007615D6">
      <w:pPr>
        <w:keepNext/>
        <w:keepLines/>
      </w:pPr>
      <w:r w:rsidRPr="005B25A1">
        <w:t>-</w:t>
      </w:r>
    </w:p>
    <w:p w14:paraId="610E5DC9" w14:textId="77777777" w:rsidR="007615D6" w:rsidRPr="005B25A1" w:rsidRDefault="007615D6" w:rsidP="007615D6">
      <w:pPr>
        <w:keepNext/>
        <w:keepLines/>
        <w:rPr>
          <w:b/>
          <w:bCs/>
        </w:rPr>
      </w:pPr>
      <w:r w:rsidRPr="005B25A1">
        <w:rPr>
          <w:b/>
          <w:bCs/>
        </w:rPr>
        <w:t>Plenary Discussion:</w:t>
      </w:r>
    </w:p>
    <w:p w14:paraId="7F30C228" w14:textId="77777777" w:rsidR="007615D6" w:rsidRPr="005B25A1" w:rsidRDefault="007615D6" w:rsidP="007615D6">
      <w:pPr>
        <w:keepNext/>
        <w:keepLines/>
      </w:pPr>
      <w:r>
        <w:rPr>
          <w:color w:val="FF0000"/>
        </w:rPr>
        <w:t>NO DISCUSSION RECORDED</w:t>
      </w:r>
    </w:p>
    <w:p w14:paraId="0C956614" w14:textId="77777777" w:rsidR="007615D6" w:rsidRPr="00EB0339" w:rsidRDefault="007615D6" w:rsidP="007615D6">
      <w:r w:rsidRPr="005B25A1">
        <w:rPr>
          <w:b/>
          <w:bCs/>
        </w:rPr>
        <w:t>Status:</w:t>
      </w:r>
      <w:r>
        <w:t xml:space="preserve"> </w:t>
      </w:r>
      <w:r>
        <w:rPr>
          <w:color w:val="0000FF"/>
        </w:rPr>
        <w:t>Not concluded</w:t>
      </w:r>
      <w:r>
        <w:t>.</w:t>
      </w:r>
    </w:p>
    <w:p w14:paraId="5A79D652" w14:textId="77777777" w:rsidR="00E00DA6" w:rsidRDefault="007615D6" w:rsidP="000A3FBD">
      <w:pPr>
        <w:pStyle w:val="NormTop"/>
      </w:pPr>
      <w:r>
        <w:rPr>
          <w:color w:val="0000FF"/>
        </w:rPr>
        <w:t>S2-2507042</w:t>
      </w:r>
      <w:r w:rsidRPr="00D53282">
        <w:t xml:space="preserve"> </w:t>
      </w:r>
      <w:r>
        <w:t>(P-CR) 23.700-30: KI#2(WT#2): New Sol: Autonomous registration and data transf</w:t>
      </w:r>
      <w:r>
        <w:lastRenderedPageBreak/>
        <w:t xml:space="preserve">er from </w:t>
      </w:r>
      <w:proofErr w:type="spellStart"/>
      <w:r>
        <w:t>AIoT</w:t>
      </w:r>
      <w:proofErr w:type="spellEnd"/>
      <w:r>
        <w:t xml:space="preserve"> Device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KI#2(WT#2) to TR 23.700-30.</w:t>
      </w:r>
    </w:p>
    <w:p w14:paraId="0F1FE574" w14:textId="77777777" w:rsidR="007615D6" w:rsidRPr="005B25A1" w:rsidRDefault="007615D6" w:rsidP="007615D6">
      <w:pPr>
        <w:keepNext/>
        <w:keepLines/>
        <w:rPr>
          <w:b/>
          <w:bCs/>
        </w:rPr>
      </w:pPr>
      <w:r w:rsidRPr="005B25A1">
        <w:rPr>
          <w:b/>
          <w:bCs/>
        </w:rPr>
        <w:t>Parallel discussion:</w:t>
      </w:r>
    </w:p>
    <w:p w14:paraId="55B24890" w14:textId="77777777" w:rsidR="007615D6" w:rsidRPr="005B25A1" w:rsidRDefault="007615D6" w:rsidP="007615D6">
      <w:pPr>
        <w:keepNext/>
        <w:keepLines/>
      </w:pPr>
      <w:r w:rsidRPr="005B25A1">
        <w:t>-</w:t>
      </w:r>
    </w:p>
    <w:p w14:paraId="3396A9B5" w14:textId="77777777" w:rsidR="007615D6" w:rsidRPr="005B25A1" w:rsidRDefault="007615D6" w:rsidP="007615D6">
      <w:pPr>
        <w:keepNext/>
        <w:keepLines/>
        <w:rPr>
          <w:b/>
          <w:bCs/>
        </w:rPr>
      </w:pPr>
      <w:r w:rsidRPr="005B25A1">
        <w:rPr>
          <w:b/>
          <w:bCs/>
        </w:rPr>
        <w:t>Plenary Discussion:</w:t>
      </w:r>
    </w:p>
    <w:p w14:paraId="35F96616" w14:textId="77777777" w:rsidR="007615D6" w:rsidRPr="005B25A1" w:rsidRDefault="007615D6" w:rsidP="007615D6">
      <w:pPr>
        <w:keepNext/>
        <w:keepLines/>
      </w:pPr>
      <w:r>
        <w:rPr>
          <w:color w:val="FF0000"/>
        </w:rPr>
        <w:t>NO DISCUSSION RECORDED</w:t>
      </w:r>
    </w:p>
    <w:p w14:paraId="3BCE31F5" w14:textId="77777777" w:rsidR="007615D6" w:rsidRPr="00EB0339" w:rsidRDefault="007615D6" w:rsidP="007615D6">
      <w:r w:rsidRPr="005B25A1">
        <w:rPr>
          <w:b/>
          <w:bCs/>
        </w:rPr>
        <w:t>Status:</w:t>
      </w:r>
      <w:r>
        <w:t xml:space="preserve"> </w:t>
      </w:r>
      <w:r>
        <w:rPr>
          <w:color w:val="0000FF"/>
        </w:rPr>
        <w:t>Not concluded</w:t>
      </w:r>
      <w:r>
        <w:t>.</w:t>
      </w:r>
    </w:p>
    <w:p w14:paraId="705F6748" w14:textId="77777777" w:rsidR="00E00DA6" w:rsidRDefault="007615D6" w:rsidP="000A3FBD">
      <w:pPr>
        <w:pStyle w:val="NormTop"/>
      </w:pPr>
      <w:r>
        <w:rPr>
          <w:color w:val="0000FF"/>
        </w:rPr>
        <w:t>S2-2507253</w:t>
      </w:r>
      <w:r w:rsidRPr="00D53282">
        <w:t xml:space="preserve"> </w:t>
      </w:r>
      <w:r>
        <w:t xml:space="preserve">(P-CR) 23.700-30: [KI#2, New Solution] </w:t>
      </w:r>
      <w:proofErr w:type="spellStart"/>
      <w:r>
        <w:t>AIoT</w:t>
      </w:r>
      <w:proofErr w:type="spellEnd"/>
      <w:r>
        <w:t xml:space="preserve"> Device Registration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170A28D9" w14:textId="77777777" w:rsidR="007615D6" w:rsidRPr="005B25A1" w:rsidRDefault="007615D6" w:rsidP="007615D6">
      <w:pPr>
        <w:keepNext/>
        <w:keepLines/>
        <w:rPr>
          <w:b/>
          <w:bCs/>
        </w:rPr>
      </w:pPr>
      <w:r w:rsidRPr="005B25A1">
        <w:rPr>
          <w:b/>
          <w:bCs/>
        </w:rPr>
        <w:t>Parallel discussion:</w:t>
      </w:r>
    </w:p>
    <w:p w14:paraId="7BCDD1B0" w14:textId="77777777" w:rsidR="007615D6" w:rsidRPr="005B25A1" w:rsidRDefault="007615D6" w:rsidP="007615D6">
      <w:pPr>
        <w:keepNext/>
        <w:keepLines/>
      </w:pPr>
      <w:r w:rsidRPr="005B25A1">
        <w:t>-</w:t>
      </w:r>
    </w:p>
    <w:p w14:paraId="21F24A5F" w14:textId="77777777" w:rsidR="007615D6" w:rsidRPr="005B25A1" w:rsidRDefault="007615D6" w:rsidP="007615D6">
      <w:pPr>
        <w:keepNext/>
        <w:keepLines/>
        <w:rPr>
          <w:b/>
          <w:bCs/>
        </w:rPr>
      </w:pPr>
      <w:r w:rsidRPr="005B25A1">
        <w:rPr>
          <w:b/>
          <w:bCs/>
        </w:rPr>
        <w:t>Plenary Discussion:</w:t>
      </w:r>
    </w:p>
    <w:p w14:paraId="671BD4AF" w14:textId="77777777" w:rsidR="007615D6" w:rsidRPr="005B25A1" w:rsidRDefault="007615D6" w:rsidP="007615D6">
      <w:pPr>
        <w:keepNext/>
        <w:keepLines/>
      </w:pPr>
      <w:r>
        <w:rPr>
          <w:color w:val="FF0000"/>
        </w:rPr>
        <w:t>NO DISCUSSION RECORDED</w:t>
      </w:r>
    </w:p>
    <w:p w14:paraId="31BB23ED" w14:textId="77777777" w:rsidR="007615D6" w:rsidRPr="00EB0339" w:rsidRDefault="007615D6" w:rsidP="007615D6">
      <w:r w:rsidRPr="005B25A1">
        <w:rPr>
          <w:b/>
          <w:bCs/>
        </w:rPr>
        <w:t>Status:</w:t>
      </w:r>
      <w:r>
        <w:t xml:space="preserve"> </w:t>
      </w:r>
      <w:r>
        <w:rPr>
          <w:color w:val="0000FF"/>
        </w:rPr>
        <w:t>Not concluded</w:t>
      </w:r>
      <w:r>
        <w:t>.</w:t>
      </w:r>
    </w:p>
    <w:p w14:paraId="735E1994" w14:textId="77777777" w:rsidR="00E00DA6" w:rsidRDefault="007615D6" w:rsidP="000A3FBD">
      <w:pPr>
        <w:pStyle w:val="NormTop"/>
      </w:pPr>
      <w:r>
        <w:rPr>
          <w:color w:val="0000FF"/>
        </w:rPr>
        <w:t>S2-2507254</w:t>
      </w:r>
      <w:r w:rsidRPr="00D53282">
        <w:t xml:space="preserve"> </w:t>
      </w:r>
      <w:r>
        <w:t xml:space="preserve">(P-CR) 23.700-30: [KI#2 New Solution] </w:t>
      </w:r>
      <w:proofErr w:type="spellStart"/>
      <w:r>
        <w:t>AIoT</w:t>
      </w:r>
      <w:proofErr w:type="spellEnd"/>
      <w:r>
        <w:t xml:space="preserve"> Data Transmission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C0844D6" w14:textId="77777777" w:rsidR="007615D6" w:rsidRPr="005B25A1" w:rsidRDefault="007615D6" w:rsidP="007615D6">
      <w:pPr>
        <w:keepNext/>
        <w:keepLines/>
        <w:rPr>
          <w:b/>
          <w:bCs/>
        </w:rPr>
      </w:pPr>
      <w:r w:rsidRPr="005B25A1">
        <w:rPr>
          <w:b/>
          <w:bCs/>
        </w:rPr>
        <w:t>Parallel discussion:</w:t>
      </w:r>
    </w:p>
    <w:p w14:paraId="6445D288" w14:textId="77777777" w:rsidR="007615D6" w:rsidRPr="005B25A1" w:rsidRDefault="007615D6" w:rsidP="007615D6">
      <w:pPr>
        <w:keepNext/>
        <w:keepLines/>
      </w:pPr>
      <w:r w:rsidRPr="005B25A1">
        <w:t>-</w:t>
      </w:r>
    </w:p>
    <w:p w14:paraId="65AA90EF" w14:textId="77777777" w:rsidR="007615D6" w:rsidRPr="005B25A1" w:rsidRDefault="007615D6" w:rsidP="007615D6">
      <w:pPr>
        <w:keepNext/>
        <w:keepLines/>
        <w:rPr>
          <w:b/>
          <w:bCs/>
        </w:rPr>
      </w:pPr>
      <w:r w:rsidRPr="005B25A1">
        <w:rPr>
          <w:b/>
          <w:bCs/>
        </w:rPr>
        <w:t>Plenary Discussion:</w:t>
      </w:r>
    </w:p>
    <w:p w14:paraId="5B86FF62" w14:textId="77777777" w:rsidR="007615D6" w:rsidRPr="005B25A1" w:rsidRDefault="007615D6" w:rsidP="007615D6">
      <w:pPr>
        <w:keepNext/>
        <w:keepLines/>
      </w:pPr>
      <w:r>
        <w:rPr>
          <w:color w:val="FF0000"/>
        </w:rPr>
        <w:t>NO DISCUSSION RECORDED</w:t>
      </w:r>
    </w:p>
    <w:p w14:paraId="65003548" w14:textId="77777777" w:rsidR="007615D6" w:rsidRPr="00EB0339" w:rsidRDefault="007615D6" w:rsidP="007615D6">
      <w:r w:rsidRPr="005B25A1">
        <w:rPr>
          <w:b/>
          <w:bCs/>
        </w:rPr>
        <w:t>Status:</w:t>
      </w:r>
      <w:r>
        <w:t xml:space="preserve"> </w:t>
      </w:r>
      <w:r>
        <w:rPr>
          <w:color w:val="0000FF"/>
        </w:rPr>
        <w:t>Not concluded</w:t>
      </w:r>
      <w:r>
        <w:t>.</w:t>
      </w:r>
    </w:p>
    <w:p w14:paraId="5408ED76" w14:textId="77777777" w:rsidR="00E00DA6" w:rsidRDefault="007615D6" w:rsidP="000A3FBD">
      <w:pPr>
        <w:pStyle w:val="NormTop"/>
      </w:pPr>
      <w:r>
        <w:rPr>
          <w:color w:val="0000FF"/>
        </w:rPr>
        <w:t>S2-2507255</w:t>
      </w:r>
      <w:r w:rsidRPr="00D53282">
        <w:t xml:space="preserve"> </w:t>
      </w:r>
      <w:r>
        <w:t xml:space="preserve">(P-CR) 23.700-30: [KI#2 New Solution] Inventory Procedure for Registered DO-A capable </w:t>
      </w:r>
      <w:proofErr w:type="spellStart"/>
      <w:r>
        <w:t>AIoT</w:t>
      </w:r>
      <w:proofErr w:type="spellEnd"/>
      <w:r>
        <w:t xml:space="preserve"> Devices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58AADB1" w14:textId="77777777" w:rsidR="007615D6" w:rsidRPr="005B25A1" w:rsidRDefault="007615D6" w:rsidP="007615D6">
      <w:pPr>
        <w:keepNext/>
        <w:keepLines/>
        <w:rPr>
          <w:b/>
          <w:bCs/>
        </w:rPr>
      </w:pPr>
      <w:r w:rsidRPr="005B25A1">
        <w:rPr>
          <w:b/>
          <w:bCs/>
        </w:rPr>
        <w:t>Parallel discussion:</w:t>
      </w:r>
    </w:p>
    <w:p w14:paraId="643659BB" w14:textId="77777777" w:rsidR="007615D6" w:rsidRPr="005B25A1" w:rsidRDefault="007615D6" w:rsidP="007615D6">
      <w:pPr>
        <w:keepNext/>
        <w:keepLines/>
      </w:pPr>
      <w:r w:rsidRPr="005B25A1">
        <w:t>-</w:t>
      </w:r>
    </w:p>
    <w:p w14:paraId="141D53A5" w14:textId="77777777" w:rsidR="007615D6" w:rsidRPr="005B25A1" w:rsidRDefault="007615D6" w:rsidP="007615D6">
      <w:pPr>
        <w:keepNext/>
        <w:keepLines/>
        <w:rPr>
          <w:b/>
          <w:bCs/>
        </w:rPr>
      </w:pPr>
      <w:r w:rsidRPr="005B25A1">
        <w:rPr>
          <w:b/>
          <w:bCs/>
        </w:rPr>
        <w:t>Plenary Discussion:</w:t>
      </w:r>
    </w:p>
    <w:p w14:paraId="441EAC52" w14:textId="77777777" w:rsidR="007615D6" w:rsidRPr="005B25A1" w:rsidRDefault="007615D6" w:rsidP="007615D6">
      <w:pPr>
        <w:keepNext/>
        <w:keepLines/>
      </w:pPr>
      <w:r>
        <w:rPr>
          <w:color w:val="FF0000"/>
        </w:rPr>
        <w:t>NO DISCUSSION RECORDED</w:t>
      </w:r>
    </w:p>
    <w:p w14:paraId="67C59549" w14:textId="77777777" w:rsidR="007615D6" w:rsidRPr="00EB0339" w:rsidRDefault="007615D6" w:rsidP="007615D6">
      <w:r w:rsidRPr="005B25A1">
        <w:rPr>
          <w:b/>
          <w:bCs/>
        </w:rPr>
        <w:t>Status:</w:t>
      </w:r>
      <w:r>
        <w:t xml:space="preserve"> </w:t>
      </w:r>
      <w:r>
        <w:rPr>
          <w:color w:val="0000FF"/>
        </w:rPr>
        <w:t>Not concluded</w:t>
      </w:r>
      <w:r>
        <w:t>.</w:t>
      </w:r>
    </w:p>
    <w:p w14:paraId="21FD0702" w14:textId="77777777" w:rsidR="00E00DA6" w:rsidRDefault="007615D6" w:rsidP="000A3FBD">
      <w:pPr>
        <w:pStyle w:val="NormTop"/>
      </w:pPr>
      <w:r>
        <w:rPr>
          <w:color w:val="0000FF"/>
        </w:rPr>
        <w:t>S2-2507256</w:t>
      </w:r>
      <w:r w:rsidRPr="00D53282">
        <w:t xml:space="preserve"> </w:t>
      </w:r>
      <w:r>
        <w:t>(P-CR) 23.700-30: [KI#2, New Solution] Command Procedure for Registered DO-A c</w:t>
      </w:r>
      <w:r>
        <w:lastRenderedPageBreak/>
        <w:t xml:space="preserve">apable </w:t>
      </w:r>
      <w:proofErr w:type="spellStart"/>
      <w:r>
        <w:t>AIoT</w:t>
      </w:r>
      <w:proofErr w:type="spellEnd"/>
      <w:r>
        <w:t xml:space="preserve"> Devices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0302AA60" w14:textId="77777777" w:rsidR="007615D6" w:rsidRPr="005B25A1" w:rsidRDefault="007615D6" w:rsidP="007615D6">
      <w:pPr>
        <w:keepNext/>
        <w:keepLines/>
        <w:rPr>
          <w:b/>
          <w:bCs/>
        </w:rPr>
      </w:pPr>
      <w:r w:rsidRPr="005B25A1">
        <w:rPr>
          <w:b/>
          <w:bCs/>
        </w:rPr>
        <w:t>Parallel discussion:</w:t>
      </w:r>
    </w:p>
    <w:p w14:paraId="6004C789" w14:textId="77777777" w:rsidR="00A505AE" w:rsidRPr="005B25A1" w:rsidRDefault="00A505AE" w:rsidP="00A505AE">
      <w:pPr>
        <w:keepNext/>
        <w:keepLines/>
      </w:pPr>
      <w:r w:rsidRPr="005B25A1">
        <w:t>-</w:t>
      </w:r>
    </w:p>
    <w:p w14:paraId="3267AD5C" w14:textId="77777777" w:rsidR="00A505AE" w:rsidRPr="005B25A1" w:rsidRDefault="00A505AE" w:rsidP="00A505AE">
      <w:pPr>
        <w:keepNext/>
        <w:keepLines/>
        <w:rPr>
          <w:b/>
          <w:bCs/>
        </w:rPr>
      </w:pPr>
      <w:r w:rsidRPr="005B25A1">
        <w:rPr>
          <w:b/>
          <w:bCs/>
        </w:rPr>
        <w:t>Plenary Discussion:</w:t>
      </w:r>
    </w:p>
    <w:p w14:paraId="4E727884" w14:textId="77777777" w:rsidR="00A505AE" w:rsidRPr="005B25A1" w:rsidRDefault="00A505AE" w:rsidP="00A505AE">
      <w:pPr>
        <w:keepNext/>
        <w:keepLines/>
      </w:pPr>
      <w:r>
        <w:rPr>
          <w:color w:val="FF0000"/>
        </w:rPr>
        <w:t>NO DISCUSSION RECORDED</w:t>
      </w:r>
    </w:p>
    <w:p w14:paraId="18862E7B" w14:textId="77777777" w:rsidR="00A505AE" w:rsidRPr="00EB0339" w:rsidRDefault="00A505AE" w:rsidP="00A505AE">
      <w:r w:rsidRPr="005B25A1">
        <w:rPr>
          <w:b/>
          <w:bCs/>
        </w:rPr>
        <w:t>Status:</w:t>
      </w:r>
      <w:r>
        <w:t xml:space="preserve"> </w:t>
      </w:r>
      <w:r>
        <w:rPr>
          <w:color w:val="0000FF"/>
        </w:rPr>
        <w:t>Not concluded</w:t>
      </w:r>
      <w:r>
        <w:t>.</w:t>
      </w:r>
    </w:p>
    <w:p w14:paraId="3AE6B9A9" w14:textId="77777777" w:rsidR="00E00DA6" w:rsidRDefault="007615D6" w:rsidP="000A3FBD">
      <w:pPr>
        <w:pStyle w:val="NormTop"/>
      </w:pPr>
      <w:r>
        <w:rPr>
          <w:color w:val="0000FF"/>
        </w:rPr>
        <w:t>S2-2506681</w:t>
      </w:r>
      <w:r w:rsidRPr="00D53282">
        <w:t xml:space="preserve"> </w:t>
      </w:r>
      <w:r>
        <w:t xml:space="preserve">(P-CR) 23.700-30: 23.700-30: New Solution of DO-A procedure for DO-A Capable </w:t>
      </w:r>
      <w:proofErr w:type="spellStart"/>
      <w:r>
        <w:t>AIoT</w:t>
      </w:r>
      <w:proofErr w:type="spellEnd"/>
      <w:r>
        <w:t xml:space="preserve"> Devices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solution proposal related to WT#2 in the R20 Ambient IoT SID SP-250834.</w:t>
      </w:r>
    </w:p>
    <w:p w14:paraId="406D4ED4" w14:textId="77777777" w:rsidR="007615D6" w:rsidRPr="005B25A1" w:rsidRDefault="007615D6" w:rsidP="007615D6">
      <w:pPr>
        <w:keepNext/>
        <w:keepLines/>
        <w:rPr>
          <w:b/>
          <w:bCs/>
        </w:rPr>
      </w:pPr>
      <w:r w:rsidRPr="005B25A1">
        <w:rPr>
          <w:b/>
          <w:bCs/>
        </w:rPr>
        <w:t>Parallel discussion:</w:t>
      </w:r>
    </w:p>
    <w:p w14:paraId="3C75EAF7" w14:textId="77777777" w:rsidR="007615D6" w:rsidRPr="005B25A1" w:rsidRDefault="007615D6" w:rsidP="007615D6">
      <w:pPr>
        <w:keepNext/>
        <w:keepLines/>
      </w:pPr>
      <w:r w:rsidRPr="005B25A1">
        <w:t>-</w:t>
      </w:r>
    </w:p>
    <w:p w14:paraId="12C3D84E" w14:textId="77777777" w:rsidR="007615D6" w:rsidRPr="005B25A1" w:rsidRDefault="007615D6" w:rsidP="007615D6">
      <w:pPr>
        <w:keepNext/>
        <w:keepLines/>
        <w:rPr>
          <w:b/>
          <w:bCs/>
        </w:rPr>
      </w:pPr>
      <w:r w:rsidRPr="005B25A1">
        <w:rPr>
          <w:b/>
          <w:bCs/>
        </w:rPr>
        <w:t>Plenary Discussion:</w:t>
      </w:r>
    </w:p>
    <w:p w14:paraId="7E4DE241" w14:textId="77777777" w:rsidR="007615D6" w:rsidRPr="005B25A1" w:rsidRDefault="007615D6" w:rsidP="007615D6">
      <w:pPr>
        <w:keepNext/>
        <w:keepLines/>
      </w:pPr>
      <w:r>
        <w:rPr>
          <w:color w:val="FF0000"/>
        </w:rPr>
        <w:t>NO DISCUSSION RECORDED</w:t>
      </w:r>
    </w:p>
    <w:p w14:paraId="0CEDC11E" w14:textId="77777777" w:rsidR="007615D6" w:rsidRPr="00EB0339" w:rsidRDefault="007615D6" w:rsidP="007615D6">
      <w:r w:rsidRPr="005B25A1">
        <w:rPr>
          <w:b/>
          <w:bCs/>
        </w:rPr>
        <w:t>Status:</w:t>
      </w:r>
      <w:r>
        <w:t xml:space="preserve"> </w:t>
      </w:r>
      <w:r>
        <w:rPr>
          <w:color w:val="0000FF"/>
        </w:rPr>
        <w:t>Not concluded</w:t>
      </w:r>
      <w:r>
        <w:t>.</w:t>
      </w:r>
    </w:p>
    <w:p w14:paraId="181645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interim conclusion / conclusion (For information)</w:t>
      </w:r>
    </w:p>
    <w:p w14:paraId="297FF81A" w14:textId="77777777" w:rsidR="00E00DA6" w:rsidRDefault="007615D6" w:rsidP="000A3FBD">
      <w:pPr>
        <w:pStyle w:val="NormTop"/>
      </w:pPr>
      <w:r>
        <w:rPr>
          <w:color w:val="0000FF"/>
        </w:rPr>
        <w:t>S2-2507059</w:t>
      </w:r>
      <w:r w:rsidRPr="00D53282">
        <w:t xml:space="preserve"> </w:t>
      </w:r>
      <w:r>
        <w:t>(P-CR) 23.700-30: Conclusion for Topology 2 support (Source: NTT DOCOMO)</w:t>
      </w:r>
      <w:r>
        <w:br/>
      </w:r>
      <w:r w:rsidRPr="00D53282">
        <w:rPr>
          <w:b/>
        </w:rPr>
        <w:t>Document for:</w:t>
      </w:r>
      <w:r w:rsidRPr="00D53282">
        <w:t xml:space="preserve"> </w:t>
      </w:r>
      <w:r>
        <w:t>Approval</w:t>
      </w:r>
      <w:r>
        <w:br/>
      </w:r>
      <w:r w:rsidRPr="00D53282">
        <w:rPr>
          <w:b/>
        </w:rPr>
        <w:t>Abstract:</w:t>
      </w:r>
      <w:r w:rsidRPr="00D53282">
        <w:t xml:space="preserve"> </w:t>
      </w:r>
      <w:r>
        <w:br/>
        <w:t>This PCR takes interim conclusion from Rel-19 as a baseline conclusion for Rel-20 work on Topology 2 support.</w:t>
      </w:r>
    </w:p>
    <w:p w14:paraId="2D5DCD3F" w14:textId="77777777" w:rsidR="007615D6" w:rsidRPr="005B25A1" w:rsidRDefault="007615D6" w:rsidP="007615D6">
      <w:pPr>
        <w:keepNext/>
        <w:keepLines/>
        <w:rPr>
          <w:b/>
          <w:bCs/>
        </w:rPr>
      </w:pPr>
      <w:r w:rsidRPr="005B25A1">
        <w:rPr>
          <w:b/>
          <w:bCs/>
        </w:rPr>
        <w:t>Parallel discussion:</w:t>
      </w:r>
    </w:p>
    <w:p w14:paraId="0297AE86" w14:textId="77777777" w:rsidR="007615D6" w:rsidRPr="005B25A1" w:rsidRDefault="007615D6" w:rsidP="007615D6">
      <w:pPr>
        <w:keepNext/>
        <w:keepLines/>
      </w:pPr>
      <w:r w:rsidRPr="005B25A1">
        <w:t>-</w:t>
      </w:r>
    </w:p>
    <w:p w14:paraId="100F0CD8" w14:textId="77777777" w:rsidR="007615D6" w:rsidRPr="005B25A1" w:rsidRDefault="007615D6" w:rsidP="007615D6">
      <w:pPr>
        <w:keepNext/>
        <w:keepLines/>
        <w:rPr>
          <w:b/>
          <w:bCs/>
        </w:rPr>
      </w:pPr>
      <w:r w:rsidRPr="005B25A1">
        <w:rPr>
          <w:b/>
          <w:bCs/>
        </w:rPr>
        <w:t>Plenary Discussion:</w:t>
      </w:r>
    </w:p>
    <w:p w14:paraId="2C6C7CDC" w14:textId="77777777" w:rsidR="007615D6" w:rsidRPr="005B25A1" w:rsidRDefault="007615D6" w:rsidP="007615D6">
      <w:pPr>
        <w:keepNext/>
        <w:keepLines/>
      </w:pPr>
      <w:r>
        <w:rPr>
          <w:color w:val="FF0000"/>
        </w:rPr>
        <w:t>NO DISCUSSION RECORDED</w:t>
      </w:r>
    </w:p>
    <w:p w14:paraId="58FECBDA" w14:textId="77777777" w:rsidR="007615D6" w:rsidRPr="00EB0339" w:rsidRDefault="007615D6" w:rsidP="007615D6">
      <w:r w:rsidRPr="005B25A1">
        <w:rPr>
          <w:b/>
          <w:bCs/>
        </w:rPr>
        <w:t>Status:</w:t>
      </w:r>
      <w:r>
        <w:t xml:space="preserve"> </w:t>
      </w:r>
      <w:r>
        <w:rPr>
          <w:color w:val="0000FF"/>
        </w:rPr>
        <w:t>Not concluded</w:t>
      </w:r>
      <w:r>
        <w:t>.</w:t>
      </w:r>
    </w:p>
    <w:p w14:paraId="41DF526C" w14:textId="77777777" w:rsidR="00E00DA6" w:rsidRDefault="007615D6" w:rsidP="000A3FBD">
      <w:pPr>
        <w:pStyle w:val="NormTop"/>
      </w:pPr>
      <w:r>
        <w:rPr>
          <w:color w:val="0000FF"/>
        </w:rPr>
        <w:t>S2-2507252</w:t>
      </w:r>
      <w:r w:rsidRPr="00D53282">
        <w:t xml:space="preserve"> </w:t>
      </w:r>
      <w:r>
        <w:t xml:space="preserve">(P-CR) 23.700-30: WT1 Interim Agreement: Topology 2 Interim Agreements based in Rel-19 Study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2F69C61D" w14:textId="77777777" w:rsidR="007615D6" w:rsidRPr="005B25A1" w:rsidRDefault="007615D6" w:rsidP="007615D6">
      <w:pPr>
        <w:keepNext/>
        <w:keepLines/>
        <w:rPr>
          <w:b/>
          <w:bCs/>
        </w:rPr>
      </w:pPr>
      <w:r w:rsidRPr="005B25A1">
        <w:rPr>
          <w:b/>
          <w:bCs/>
        </w:rPr>
        <w:t>Parallel discussion:</w:t>
      </w:r>
    </w:p>
    <w:p w14:paraId="07E207F4" w14:textId="77777777" w:rsidR="007615D6" w:rsidRPr="005B25A1" w:rsidRDefault="007615D6" w:rsidP="007615D6">
      <w:pPr>
        <w:keepNext/>
        <w:keepLines/>
      </w:pPr>
      <w:r w:rsidRPr="005B25A1">
        <w:t>-</w:t>
      </w:r>
    </w:p>
    <w:p w14:paraId="0557BEB6" w14:textId="77777777" w:rsidR="007615D6" w:rsidRPr="005B25A1" w:rsidRDefault="007615D6" w:rsidP="007615D6">
      <w:pPr>
        <w:keepNext/>
        <w:keepLines/>
        <w:rPr>
          <w:b/>
          <w:bCs/>
        </w:rPr>
      </w:pPr>
      <w:r w:rsidRPr="005B25A1">
        <w:rPr>
          <w:b/>
          <w:bCs/>
        </w:rPr>
        <w:t>Plenary Discussion:</w:t>
      </w:r>
    </w:p>
    <w:p w14:paraId="123BFFE5" w14:textId="77777777" w:rsidR="007615D6" w:rsidRPr="005B25A1" w:rsidRDefault="007615D6" w:rsidP="007615D6">
      <w:pPr>
        <w:keepNext/>
        <w:keepLines/>
      </w:pPr>
      <w:r>
        <w:rPr>
          <w:color w:val="FF0000"/>
        </w:rPr>
        <w:t>NO DISCUSSION RECORDED</w:t>
      </w:r>
    </w:p>
    <w:p w14:paraId="22D4BB60" w14:textId="77777777" w:rsidR="007615D6" w:rsidRPr="00EB0339" w:rsidRDefault="007615D6" w:rsidP="007615D6">
      <w:r w:rsidRPr="005B25A1">
        <w:rPr>
          <w:b/>
          <w:bCs/>
        </w:rPr>
        <w:t>Status:</w:t>
      </w:r>
      <w:r>
        <w:t xml:space="preserve"> </w:t>
      </w:r>
      <w:r>
        <w:rPr>
          <w:color w:val="0000FF"/>
        </w:rPr>
        <w:t>Not concluded</w:t>
      </w:r>
      <w:r>
        <w:t>.</w:t>
      </w:r>
    </w:p>
    <w:p w14:paraId="56251AC7" w14:textId="77777777" w:rsidR="00E00DA6" w:rsidRDefault="007615D6" w:rsidP="000A3FBD">
      <w:pPr>
        <w:pStyle w:val="NormTop"/>
      </w:pPr>
      <w:r>
        <w:rPr>
          <w:color w:val="0000FF"/>
        </w:rPr>
        <w:t>S2-2507330</w:t>
      </w:r>
      <w:r w:rsidRPr="00D53282">
        <w:t xml:space="preserve"> </w:t>
      </w:r>
      <w:r>
        <w:t xml:space="preserve">(P-CR) 23.700-30: New interim agreement proposal for KI#1 (Source: </w:t>
      </w:r>
      <w:proofErr w:type="spellStart"/>
      <w:r>
        <w:t>InterDigita</w:t>
      </w:r>
      <w:r>
        <w:lastRenderedPageBreak/>
        <w:t>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new conclusion principles for UE Reader selection aspects of KI#1.</w:t>
      </w:r>
    </w:p>
    <w:p w14:paraId="68813A61" w14:textId="77777777" w:rsidR="007615D6" w:rsidRPr="005B25A1" w:rsidRDefault="007615D6" w:rsidP="007615D6">
      <w:pPr>
        <w:keepNext/>
        <w:keepLines/>
        <w:rPr>
          <w:b/>
          <w:bCs/>
        </w:rPr>
      </w:pPr>
      <w:r w:rsidRPr="005B25A1">
        <w:rPr>
          <w:b/>
          <w:bCs/>
        </w:rPr>
        <w:t>Parallel discussion:</w:t>
      </w:r>
    </w:p>
    <w:p w14:paraId="40A97F45" w14:textId="77777777" w:rsidR="007615D6" w:rsidRPr="005B25A1" w:rsidRDefault="007615D6" w:rsidP="007615D6">
      <w:pPr>
        <w:keepNext/>
        <w:keepLines/>
      </w:pPr>
      <w:r w:rsidRPr="005B25A1">
        <w:t>-</w:t>
      </w:r>
    </w:p>
    <w:p w14:paraId="41844059" w14:textId="77777777" w:rsidR="007615D6" w:rsidRPr="005B25A1" w:rsidRDefault="007615D6" w:rsidP="007615D6">
      <w:pPr>
        <w:keepNext/>
        <w:keepLines/>
        <w:rPr>
          <w:b/>
          <w:bCs/>
        </w:rPr>
      </w:pPr>
      <w:r w:rsidRPr="005B25A1">
        <w:rPr>
          <w:b/>
          <w:bCs/>
        </w:rPr>
        <w:t>Plenary Discussion:</w:t>
      </w:r>
    </w:p>
    <w:p w14:paraId="09A57EB6" w14:textId="77777777" w:rsidR="007615D6" w:rsidRPr="005B25A1" w:rsidRDefault="007615D6" w:rsidP="007615D6">
      <w:pPr>
        <w:keepNext/>
        <w:keepLines/>
      </w:pPr>
      <w:r>
        <w:rPr>
          <w:color w:val="FF0000"/>
        </w:rPr>
        <w:t>NO DISCUSSION RECORDED</w:t>
      </w:r>
    </w:p>
    <w:p w14:paraId="2CFAC092" w14:textId="77777777" w:rsidR="007615D6" w:rsidRPr="00EB0339" w:rsidRDefault="007615D6" w:rsidP="007615D6">
      <w:r w:rsidRPr="005B25A1">
        <w:rPr>
          <w:b/>
          <w:bCs/>
        </w:rPr>
        <w:t>Status:</w:t>
      </w:r>
      <w:r>
        <w:t xml:space="preserve"> </w:t>
      </w:r>
      <w:r>
        <w:rPr>
          <w:color w:val="0000FF"/>
        </w:rPr>
        <w:t>Not concluded</w:t>
      </w:r>
      <w:r>
        <w:t>.</w:t>
      </w:r>
    </w:p>
    <w:p w14:paraId="2ABA5A36" w14:textId="77777777" w:rsidR="00E00DA6" w:rsidRDefault="007615D6" w:rsidP="000A3FBD">
      <w:pPr>
        <w:pStyle w:val="NormTop"/>
      </w:pPr>
      <w:r>
        <w:rPr>
          <w:color w:val="0000FF"/>
        </w:rPr>
        <w:t>S2-2507439</w:t>
      </w:r>
      <w:r w:rsidRPr="00D53282">
        <w:t xml:space="preserve"> </w:t>
      </w:r>
      <w:r>
        <w:t>(P-CR) 23.700-30: Interim agreements for UE reader authorization (WT#1) (Source: HONOR)</w:t>
      </w:r>
      <w:r>
        <w:br/>
      </w:r>
      <w:r w:rsidRPr="00D53282">
        <w:rPr>
          <w:b/>
        </w:rPr>
        <w:t>Document for:</w:t>
      </w:r>
      <w:r w:rsidRPr="00D53282">
        <w:t xml:space="preserve"> </w:t>
      </w:r>
      <w:r>
        <w:t>Approval</w:t>
      </w:r>
      <w:r>
        <w:br/>
      </w:r>
      <w:r w:rsidRPr="00D53282">
        <w:rPr>
          <w:b/>
        </w:rPr>
        <w:t>Abstract:</w:t>
      </w:r>
      <w:r w:rsidRPr="00D53282">
        <w:t xml:space="preserve"> </w:t>
      </w:r>
      <w:r>
        <w:br/>
        <w:t>This contribution proposed the agreed principles for UE reader authorization.</w:t>
      </w:r>
    </w:p>
    <w:p w14:paraId="4A2393CC" w14:textId="77777777" w:rsidR="007615D6" w:rsidRPr="005B25A1" w:rsidRDefault="007615D6" w:rsidP="007615D6">
      <w:pPr>
        <w:keepNext/>
        <w:keepLines/>
        <w:rPr>
          <w:b/>
          <w:bCs/>
        </w:rPr>
      </w:pPr>
      <w:r w:rsidRPr="005B25A1">
        <w:rPr>
          <w:b/>
          <w:bCs/>
        </w:rPr>
        <w:t>Parallel discussion:</w:t>
      </w:r>
    </w:p>
    <w:p w14:paraId="51E9CC34" w14:textId="77777777" w:rsidR="007615D6" w:rsidRPr="005B25A1" w:rsidRDefault="007615D6" w:rsidP="007615D6">
      <w:pPr>
        <w:keepNext/>
        <w:keepLines/>
      </w:pPr>
      <w:r w:rsidRPr="005B25A1">
        <w:t>-</w:t>
      </w:r>
    </w:p>
    <w:p w14:paraId="114BD197" w14:textId="77777777" w:rsidR="007615D6" w:rsidRPr="005B25A1" w:rsidRDefault="007615D6" w:rsidP="007615D6">
      <w:pPr>
        <w:keepNext/>
        <w:keepLines/>
        <w:rPr>
          <w:b/>
          <w:bCs/>
        </w:rPr>
      </w:pPr>
      <w:r w:rsidRPr="005B25A1">
        <w:rPr>
          <w:b/>
          <w:bCs/>
        </w:rPr>
        <w:t>Plenary Discussion:</w:t>
      </w:r>
    </w:p>
    <w:p w14:paraId="24B45A82" w14:textId="77777777" w:rsidR="007615D6" w:rsidRPr="005B25A1" w:rsidRDefault="007615D6" w:rsidP="007615D6">
      <w:pPr>
        <w:keepNext/>
        <w:keepLines/>
      </w:pPr>
      <w:r>
        <w:rPr>
          <w:color w:val="FF0000"/>
        </w:rPr>
        <w:t>NO DISCUSSION RECORDED</w:t>
      </w:r>
    </w:p>
    <w:p w14:paraId="36010019" w14:textId="77777777" w:rsidR="007615D6" w:rsidRPr="00EB0339" w:rsidRDefault="007615D6" w:rsidP="007615D6">
      <w:r w:rsidRPr="005B25A1">
        <w:rPr>
          <w:b/>
          <w:bCs/>
        </w:rPr>
        <w:t>Status:</w:t>
      </w:r>
      <w:r>
        <w:t xml:space="preserve"> </w:t>
      </w:r>
      <w:r>
        <w:rPr>
          <w:color w:val="0000FF"/>
        </w:rPr>
        <w:t>Not concluded</w:t>
      </w:r>
      <w:r>
        <w:t>.</w:t>
      </w:r>
    </w:p>
    <w:p w14:paraId="5F6D94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solutions (For information)</w:t>
      </w:r>
    </w:p>
    <w:p w14:paraId="09F52E65" w14:textId="77777777" w:rsidR="00E00DA6" w:rsidRDefault="007615D6" w:rsidP="000A3FBD">
      <w:pPr>
        <w:pStyle w:val="NormTop"/>
      </w:pPr>
      <w:r>
        <w:rPr>
          <w:color w:val="0000FF"/>
        </w:rPr>
        <w:t>S2-2506631</w:t>
      </w:r>
      <w:r w:rsidRPr="00D53282">
        <w:t xml:space="preserve"> </w:t>
      </w:r>
      <w:r>
        <w:t xml:space="preserve">(P-CR) 23.700-30: New solution: </w:t>
      </w:r>
      <w:proofErr w:type="spellStart"/>
      <w:r>
        <w:t>AIoT</w:t>
      </w:r>
      <w:proofErr w:type="spellEnd"/>
      <w:r>
        <w:t xml:space="preserve"> Reader selection  (Source: Nokia)</w:t>
      </w:r>
      <w:r>
        <w:br/>
      </w:r>
      <w:r w:rsidRPr="00D53282">
        <w:rPr>
          <w:b/>
        </w:rPr>
        <w:t>Document for:</w:t>
      </w:r>
      <w:r w:rsidRPr="00D53282">
        <w:t xml:space="preserve"> </w:t>
      </w:r>
      <w:r>
        <w:t>Approval</w:t>
      </w:r>
      <w:r>
        <w:br/>
      </w:r>
      <w:r w:rsidRPr="00D53282">
        <w:rPr>
          <w:b/>
        </w:rPr>
        <w:t>Abstract:</w:t>
      </w:r>
      <w:r w:rsidRPr="00D53282">
        <w:t xml:space="preserve"> </w:t>
      </w:r>
    </w:p>
    <w:p w14:paraId="1E018414" w14:textId="77777777" w:rsidR="007615D6" w:rsidRPr="005B25A1" w:rsidRDefault="007615D6" w:rsidP="007615D6">
      <w:pPr>
        <w:keepNext/>
        <w:keepLines/>
        <w:rPr>
          <w:b/>
          <w:bCs/>
        </w:rPr>
      </w:pPr>
      <w:r w:rsidRPr="005B25A1">
        <w:rPr>
          <w:b/>
          <w:bCs/>
        </w:rPr>
        <w:t>Parallel discussion:</w:t>
      </w:r>
    </w:p>
    <w:p w14:paraId="3B34AD43" w14:textId="77777777" w:rsidR="007615D6" w:rsidRPr="005B25A1" w:rsidRDefault="007615D6" w:rsidP="007615D6">
      <w:pPr>
        <w:keepNext/>
        <w:keepLines/>
      </w:pPr>
      <w:r w:rsidRPr="005B25A1">
        <w:t>-</w:t>
      </w:r>
    </w:p>
    <w:p w14:paraId="6EE7AD71" w14:textId="77777777" w:rsidR="007615D6" w:rsidRPr="005B25A1" w:rsidRDefault="007615D6" w:rsidP="007615D6">
      <w:pPr>
        <w:keepNext/>
        <w:keepLines/>
        <w:rPr>
          <w:b/>
          <w:bCs/>
        </w:rPr>
      </w:pPr>
      <w:r w:rsidRPr="005B25A1">
        <w:rPr>
          <w:b/>
          <w:bCs/>
        </w:rPr>
        <w:t>Plenary Discussion:</w:t>
      </w:r>
    </w:p>
    <w:p w14:paraId="48F5BA8A" w14:textId="77777777" w:rsidR="007615D6" w:rsidRPr="005B25A1" w:rsidRDefault="007615D6" w:rsidP="007615D6">
      <w:pPr>
        <w:keepNext/>
        <w:keepLines/>
      </w:pPr>
      <w:r>
        <w:rPr>
          <w:color w:val="FF0000"/>
        </w:rPr>
        <w:t>NO DISCUSSION RECORDED</w:t>
      </w:r>
    </w:p>
    <w:p w14:paraId="16022EF4" w14:textId="77777777" w:rsidR="007615D6" w:rsidRPr="00EB0339" w:rsidRDefault="007615D6" w:rsidP="007615D6">
      <w:r w:rsidRPr="005B25A1">
        <w:rPr>
          <w:b/>
          <w:bCs/>
        </w:rPr>
        <w:t>Status:</w:t>
      </w:r>
      <w:r>
        <w:t xml:space="preserve"> </w:t>
      </w:r>
      <w:r>
        <w:rPr>
          <w:color w:val="0000FF"/>
        </w:rPr>
        <w:t>Not concluded</w:t>
      </w:r>
      <w:r>
        <w:t>.</w:t>
      </w:r>
    </w:p>
    <w:p w14:paraId="6CD012EA" w14:textId="77777777" w:rsidR="00E00DA6" w:rsidRDefault="007615D6" w:rsidP="000A3FBD">
      <w:pPr>
        <w:pStyle w:val="NormTop"/>
      </w:pPr>
      <w:r>
        <w:rPr>
          <w:color w:val="0000FF"/>
        </w:rPr>
        <w:t>S2-2506923</w:t>
      </w:r>
      <w:r w:rsidRPr="00D53282">
        <w:t xml:space="preserve"> </w:t>
      </w:r>
      <w:r>
        <w:t>(P-CR) 23.700-30: New Solution: UE reader authorization revocation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057297C4" w14:textId="77777777" w:rsidR="007615D6" w:rsidRPr="005B25A1" w:rsidRDefault="007615D6" w:rsidP="007615D6">
      <w:pPr>
        <w:keepNext/>
        <w:keepLines/>
        <w:rPr>
          <w:b/>
          <w:bCs/>
        </w:rPr>
      </w:pPr>
      <w:r w:rsidRPr="005B25A1">
        <w:rPr>
          <w:b/>
          <w:bCs/>
        </w:rPr>
        <w:t>Parallel discussion:</w:t>
      </w:r>
    </w:p>
    <w:p w14:paraId="1834FE51" w14:textId="77777777" w:rsidR="007615D6" w:rsidRPr="005B25A1" w:rsidRDefault="007615D6" w:rsidP="007615D6">
      <w:pPr>
        <w:keepNext/>
        <w:keepLines/>
      </w:pPr>
      <w:r w:rsidRPr="005B25A1">
        <w:t>-</w:t>
      </w:r>
    </w:p>
    <w:p w14:paraId="440D212C" w14:textId="77777777" w:rsidR="007615D6" w:rsidRPr="005B25A1" w:rsidRDefault="007615D6" w:rsidP="007615D6">
      <w:pPr>
        <w:keepNext/>
        <w:keepLines/>
        <w:rPr>
          <w:b/>
          <w:bCs/>
        </w:rPr>
      </w:pPr>
      <w:r w:rsidRPr="005B25A1">
        <w:rPr>
          <w:b/>
          <w:bCs/>
        </w:rPr>
        <w:t>Plenary Discussion:</w:t>
      </w:r>
    </w:p>
    <w:p w14:paraId="46BE7438" w14:textId="77777777" w:rsidR="007615D6" w:rsidRPr="005B25A1" w:rsidRDefault="007615D6" w:rsidP="007615D6">
      <w:pPr>
        <w:keepNext/>
        <w:keepLines/>
      </w:pPr>
      <w:r>
        <w:rPr>
          <w:color w:val="FF0000"/>
        </w:rPr>
        <w:t>NO DISCUSSION RECORDED</w:t>
      </w:r>
    </w:p>
    <w:p w14:paraId="137D5D04" w14:textId="77777777" w:rsidR="007615D6" w:rsidRPr="00EB0339" w:rsidRDefault="007615D6" w:rsidP="007615D6">
      <w:r w:rsidRPr="005B25A1">
        <w:rPr>
          <w:b/>
          <w:bCs/>
        </w:rPr>
        <w:t>Status:</w:t>
      </w:r>
      <w:r>
        <w:t xml:space="preserve"> </w:t>
      </w:r>
      <w:r>
        <w:rPr>
          <w:color w:val="0000FF"/>
        </w:rPr>
        <w:t>Not concluded</w:t>
      </w:r>
      <w:r>
        <w:t>.</w:t>
      </w:r>
    </w:p>
    <w:p w14:paraId="4B661FAB" w14:textId="77777777" w:rsidR="00E00DA6" w:rsidRDefault="007615D6" w:rsidP="000A3FBD">
      <w:pPr>
        <w:pStyle w:val="NormTop"/>
      </w:pPr>
      <w:r>
        <w:rPr>
          <w:color w:val="0000FF"/>
        </w:rPr>
        <w:t>S2-2507060</w:t>
      </w:r>
      <w:r w:rsidRPr="00D53282">
        <w:t xml:space="preserve"> </w:t>
      </w:r>
      <w:r>
        <w:t>(P-CR) 23.700-30: Solution to KI#X Management of UE reader capabilities (Sourc</w:t>
      </w:r>
      <w:r>
        <w:lastRenderedPageBreak/>
        <w:t>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complementary solution to KI#X on topology 2 support.</w:t>
      </w:r>
    </w:p>
    <w:p w14:paraId="27D9CC52" w14:textId="77777777" w:rsidR="007615D6" w:rsidRPr="005B25A1" w:rsidRDefault="007615D6" w:rsidP="007615D6">
      <w:pPr>
        <w:keepNext/>
        <w:keepLines/>
        <w:rPr>
          <w:b/>
          <w:bCs/>
        </w:rPr>
      </w:pPr>
      <w:r w:rsidRPr="005B25A1">
        <w:rPr>
          <w:b/>
          <w:bCs/>
        </w:rPr>
        <w:t>Parallel discussion:</w:t>
      </w:r>
    </w:p>
    <w:p w14:paraId="69804086" w14:textId="77777777" w:rsidR="007615D6" w:rsidRPr="005B25A1" w:rsidRDefault="007615D6" w:rsidP="007615D6">
      <w:pPr>
        <w:keepNext/>
        <w:keepLines/>
      </w:pPr>
      <w:r w:rsidRPr="005B25A1">
        <w:t>-</w:t>
      </w:r>
    </w:p>
    <w:p w14:paraId="7838539B" w14:textId="77777777" w:rsidR="007615D6" w:rsidRPr="005B25A1" w:rsidRDefault="007615D6" w:rsidP="007615D6">
      <w:pPr>
        <w:keepNext/>
        <w:keepLines/>
        <w:rPr>
          <w:b/>
          <w:bCs/>
        </w:rPr>
      </w:pPr>
      <w:r w:rsidRPr="005B25A1">
        <w:rPr>
          <w:b/>
          <w:bCs/>
        </w:rPr>
        <w:t>Plenary Discussion:</w:t>
      </w:r>
    </w:p>
    <w:p w14:paraId="23EC55F9" w14:textId="77777777" w:rsidR="007615D6" w:rsidRPr="005B25A1" w:rsidRDefault="007615D6" w:rsidP="007615D6">
      <w:pPr>
        <w:keepNext/>
        <w:keepLines/>
      </w:pPr>
      <w:r>
        <w:rPr>
          <w:color w:val="FF0000"/>
        </w:rPr>
        <w:t>NO DISCUSSION RECORDED</w:t>
      </w:r>
    </w:p>
    <w:p w14:paraId="3CAB0441" w14:textId="77777777" w:rsidR="007615D6" w:rsidRPr="00EB0339" w:rsidRDefault="007615D6" w:rsidP="007615D6">
      <w:r w:rsidRPr="005B25A1">
        <w:rPr>
          <w:b/>
          <w:bCs/>
        </w:rPr>
        <w:t>Status:</w:t>
      </w:r>
      <w:r>
        <w:t xml:space="preserve"> </w:t>
      </w:r>
      <w:r>
        <w:rPr>
          <w:color w:val="0000FF"/>
        </w:rPr>
        <w:t>Not concluded</w:t>
      </w:r>
      <w:r>
        <w:t>.</w:t>
      </w:r>
    </w:p>
    <w:p w14:paraId="07CF0071" w14:textId="77777777" w:rsidR="00E00DA6" w:rsidRDefault="007615D6" w:rsidP="000A3FBD">
      <w:pPr>
        <w:pStyle w:val="NormTop"/>
      </w:pPr>
      <w:r>
        <w:rPr>
          <w:color w:val="0000FF"/>
        </w:rPr>
        <w:t>S2-2507098</w:t>
      </w:r>
      <w:r w:rsidRPr="00D53282">
        <w:t xml:space="preserve"> </w:t>
      </w:r>
      <w:r>
        <w:t xml:space="preserve">(P-CR) 23.700-30: KI#1, New sol: </w:t>
      </w:r>
      <w:proofErr w:type="spellStart"/>
      <w:r>
        <w:t>AIoT</w:t>
      </w:r>
      <w:proofErr w:type="spellEnd"/>
      <w:r>
        <w:t xml:space="preserve"> service support for T2 RRC-based option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KI#1.</w:t>
      </w:r>
    </w:p>
    <w:p w14:paraId="2B50A5D3" w14:textId="77777777" w:rsidR="007615D6" w:rsidRPr="005B25A1" w:rsidRDefault="007615D6" w:rsidP="007615D6">
      <w:pPr>
        <w:keepNext/>
        <w:keepLines/>
        <w:rPr>
          <w:b/>
          <w:bCs/>
        </w:rPr>
      </w:pPr>
      <w:r w:rsidRPr="005B25A1">
        <w:rPr>
          <w:b/>
          <w:bCs/>
        </w:rPr>
        <w:t>Parallel discussion:</w:t>
      </w:r>
    </w:p>
    <w:p w14:paraId="4FF66106" w14:textId="77777777" w:rsidR="007615D6" w:rsidRPr="005B25A1" w:rsidRDefault="007615D6" w:rsidP="007615D6">
      <w:pPr>
        <w:keepNext/>
        <w:keepLines/>
      </w:pPr>
      <w:r w:rsidRPr="005B25A1">
        <w:t>-</w:t>
      </w:r>
    </w:p>
    <w:p w14:paraId="39F5070F" w14:textId="77777777" w:rsidR="007615D6" w:rsidRPr="005B25A1" w:rsidRDefault="007615D6" w:rsidP="007615D6">
      <w:pPr>
        <w:keepNext/>
        <w:keepLines/>
        <w:rPr>
          <w:b/>
          <w:bCs/>
        </w:rPr>
      </w:pPr>
      <w:r w:rsidRPr="005B25A1">
        <w:rPr>
          <w:b/>
          <w:bCs/>
        </w:rPr>
        <w:t>Plenary Discussion:</w:t>
      </w:r>
    </w:p>
    <w:p w14:paraId="081CA92A" w14:textId="77777777" w:rsidR="007615D6" w:rsidRPr="005B25A1" w:rsidRDefault="007615D6" w:rsidP="007615D6">
      <w:pPr>
        <w:keepNext/>
        <w:keepLines/>
      </w:pPr>
      <w:r>
        <w:rPr>
          <w:color w:val="FF0000"/>
        </w:rPr>
        <w:t>NO DISCUSSION RECORDED</w:t>
      </w:r>
    </w:p>
    <w:p w14:paraId="4E925426" w14:textId="77777777" w:rsidR="007615D6" w:rsidRPr="00EB0339" w:rsidRDefault="007615D6" w:rsidP="007615D6">
      <w:r w:rsidRPr="005B25A1">
        <w:rPr>
          <w:b/>
          <w:bCs/>
        </w:rPr>
        <w:t>Status:</w:t>
      </w:r>
      <w:r>
        <w:t xml:space="preserve"> </w:t>
      </w:r>
      <w:r>
        <w:rPr>
          <w:color w:val="0000FF"/>
        </w:rPr>
        <w:t>Not concluded</w:t>
      </w:r>
      <w:r>
        <w:t>.</w:t>
      </w:r>
    </w:p>
    <w:p w14:paraId="5EB30FDE" w14:textId="77777777" w:rsidR="00E00DA6" w:rsidRDefault="007615D6" w:rsidP="000A3FBD">
      <w:pPr>
        <w:pStyle w:val="NormTop"/>
      </w:pPr>
      <w:r>
        <w:rPr>
          <w:color w:val="0000FF"/>
        </w:rPr>
        <w:t>S2-2507251</w:t>
      </w:r>
      <w:r w:rsidRPr="00D53282">
        <w:t xml:space="preserve"> </w:t>
      </w:r>
      <w:r>
        <w:t xml:space="preserve">(P-CR) 23.700-30: WT1 New Sol: Topology 2 RRC-based option baseline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16749E3A" w14:textId="77777777" w:rsidR="007615D6" w:rsidRPr="005B25A1" w:rsidRDefault="007615D6" w:rsidP="007615D6">
      <w:pPr>
        <w:keepNext/>
        <w:keepLines/>
        <w:rPr>
          <w:b/>
          <w:bCs/>
        </w:rPr>
      </w:pPr>
      <w:r w:rsidRPr="005B25A1">
        <w:rPr>
          <w:b/>
          <w:bCs/>
        </w:rPr>
        <w:t>Parallel discussion:</w:t>
      </w:r>
    </w:p>
    <w:p w14:paraId="12E6E41A" w14:textId="77777777" w:rsidR="007615D6" w:rsidRPr="005B25A1" w:rsidRDefault="007615D6" w:rsidP="007615D6">
      <w:pPr>
        <w:keepNext/>
        <w:keepLines/>
      </w:pPr>
      <w:r w:rsidRPr="005B25A1">
        <w:t>-</w:t>
      </w:r>
    </w:p>
    <w:p w14:paraId="3EC9626E" w14:textId="77777777" w:rsidR="007615D6" w:rsidRPr="005B25A1" w:rsidRDefault="007615D6" w:rsidP="007615D6">
      <w:pPr>
        <w:keepNext/>
        <w:keepLines/>
        <w:rPr>
          <w:b/>
          <w:bCs/>
        </w:rPr>
      </w:pPr>
      <w:r w:rsidRPr="005B25A1">
        <w:rPr>
          <w:b/>
          <w:bCs/>
        </w:rPr>
        <w:t>Plenary Discussion:</w:t>
      </w:r>
    </w:p>
    <w:p w14:paraId="4ED1FD83" w14:textId="77777777" w:rsidR="007615D6" w:rsidRPr="005B25A1" w:rsidRDefault="007615D6" w:rsidP="007615D6">
      <w:pPr>
        <w:keepNext/>
        <w:keepLines/>
      </w:pPr>
      <w:r>
        <w:rPr>
          <w:color w:val="FF0000"/>
        </w:rPr>
        <w:t>NO DISCUSSION RECORDED</w:t>
      </w:r>
    </w:p>
    <w:p w14:paraId="68F7657A" w14:textId="77777777" w:rsidR="007615D6" w:rsidRPr="00EB0339" w:rsidRDefault="007615D6" w:rsidP="007615D6">
      <w:r w:rsidRPr="005B25A1">
        <w:rPr>
          <w:b/>
          <w:bCs/>
        </w:rPr>
        <w:t>Status:</w:t>
      </w:r>
      <w:r>
        <w:t xml:space="preserve"> </w:t>
      </w:r>
      <w:r>
        <w:rPr>
          <w:color w:val="0000FF"/>
        </w:rPr>
        <w:t>Not concluded</w:t>
      </w:r>
      <w:r>
        <w:t>.</w:t>
      </w:r>
    </w:p>
    <w:p w14:paraId="2915E60A" w14:textId="77777777" w:rsidR="00BD053A" w:rsidRDefault="00BD053A" w:rsidP="00BD053A">
      <w:pPr>
        <w:pStyle w:val="Heading3"/>
      </w:pPr>
      <w:r>
        <w:t>20.6.0</w:t>
      </w:r>
      <w:r>
        <w:tab/>
        <w:t>Study on Architecture for 6G System (FS_6G_ARC) - General aspects</w:t>
      </w:r>
    </w:p>
    <w:p w14:paraId="4826CF7F"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TR Skeleton and </w:t>
      </w:r>
      <w:r>
        <w:rPr>
          <w:color w:val="0000FF"/>
        </w:rPr>
        <w:lastRenderedPageBreak/>
        <w:t>scope</w:t>
      </w:r>
    </w:p>
    <w:p w14:paraId="13F30804" w14:textId="77777777" w:rsidR="00BD053A" w:rsidRDefault="00BD053A" w:rsidP="00BD053A">
      <w:pPr>
        <w:pStyle w:val="NormTop"/>
      </w:pPr>
      <w:r>
        <w:rPr>
          <w:color w:val="0000FF"/>
        </w:rPr>
        <w:t>S2-2506745</w:t>
      </w:r>
      <w:r w:rsidRPr="00D53282">
        <w:t xml:space="preserve"> </w:t>
      </w:r>
      <w:r>
        <w:t>(P-CR) 23.801-01: FS_6G_ARC TR skeleton (Source: Ericsson, NTT DOCOMO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skeleton for TR 23.801-01 for FS_6G_ARC.</w:t>
      </w:r>
    </w:p>
    <w:p w14:paraId="6D8742DD" w14:textId="77777777" w:rsidR="00BD053A" w:rsidRPr="005B25A1" w:rsidRDefault="00BD053A" w:rsidP="00BD053A">
      <w:pPr>
        <w:keepNext/>
        <w:keepLines/>
        <w:rPr>
          <w:b/>
          <w:bCs/>
        </w:rPr>
      </w:pPr>
      <w:r w:rsidRPr="005B25A1">
        <w:rPr>
          <w:b/>
          <w:bCs/>
        </w:rPr>
        <w:t>Parallel discussion:</w:t>
      </w:r>
    </w:p>
    <w:p w14:paraId="791D0813" w14:textId="7D05DC2B" w:rsidR="00BD053A" w:rsidRDefault="00135BD7" w:rsidP="00BD053A">
      <w:pPr>
        <w:keepNext/>
        <w:keepLines/>
      </w:pPr>
      <w:r>
        <w:t xml:space="preserve">Revised in drafting session to </w:t>
      </w:r>
      <w:r w:rsidRPr="00CE3EC0">
        <w:rPr>
          <w:color w:val="0000FF"/>
        </w:rPr>
        <w:t>S2-2</w:t>
      </w:r>
      <w:r>
        <w:rPr>
          <w:color w:val="0000FF"/>
        </w:rPr>
        <w:t>507873</w:t>
      </w:r>
      <w:r>
        <w:t>.</w:t>
      </w:r>
    </w:p>
    <w:p w14:paraId="7519789F" w14:textId="54705BE9" w:rsidR="00A6500D" w:rsidRDefault="004D6A71" w:rsidP="00BD053A">
      <w:pPr>
        <w:keepNext/>
        <w:keepLines/>
      </w:pPr>
      <w:r>
        <w:t xml:space="preserve">It was decided to add Clause A.0 to Annex A, for mapping between Key Issues and WTs, which will include a table filled in by the Rapporteur(s). This was revised to </w:t>
      </w:r>
      <w:r w:rsidRPr="004D6A71">
        <w:rPr>
          <w:color w:val="0000FF"/>
        </w:rPr>
        <w:t>S2-250</w:t>
      </w:r>
      <w:r>
        <w:rPr>
          <w:color w:val="0000FF"/>
        </w:rPr>
        <w:t>7937</w:t>
      </w:r>
      <w:r>
        <w:t>.</w:t>
      </w:r>
      <w:r w:rsidRPr="004D6A71">
        <w:rPr>
          <w:color w:val="0000FF"/>
        </w:rPr>
        <w:t xml:space="preserve"> </w:t>
      </w:r>
    </w:p>
    <w:p w14:paraId="3FBD07BF" w14:textId="77777777" w:rsidR="0061178C" w:rsidRPr="005B25A1" w:rsidRDefault="004D6A71" w:rsidP="0061178C">
      <w:pPr>
        <w:keepNext/>
        <w:keepLines/>
      </w:pPr>
      <w:r>
        <w:t xml:space="preserve">This was </w:t>
      </w:r>
      <w:r w:rsidRPr="00B30893">
        <w:rPr>
          <w:color w:val="FF0000"/>
        </w:rPr>
        <w:t>agreed</w:t>
      </w:r>
      <w:r>
        <w:t xml:space="preserve"> in parallel session</w:t>
      </w:r>
      <w:r w:rsidR="0061178C">
        <w:t xml:space="preserve">. </w:t>
      </w:r>
    </w:p>
    <w:p w14:paraId="51DF0E1E" w14:textId="77777777" w:rsidR="0061178C" w:rsidRDefault="0061178C" w:rsidP="0061178C">
      <w:pPr>
        <w:keepNext/>
        <w:keepLines/>
        <w:rPr>
          <w:b/>
          <w:bCs/>
        </w:rPr>
      </w:pPr>
      <w:r>
        <w:rPr>
          <w:b/>
          <w:bCs/>
        </w:rPr>
        <w:t>Plenary Discussion:</w:t>
      </w:r>
    </w:p>
    <w:p w14:paraId="48C77A0A" w14:textId="752D65AB" w:rsidR="00BD053A" w:rsidRPr="004D6A71" w:rsidRDefault="00BD053A" w:rsidP="00BD053A">
      <w:pPr>
        <w:keepNext/>
        <w:keepLines/>
      </w:pPr>
    </w:p>
    <w:p w14:paraId="27A1A182" w14:textId="6DC21A8C" w:rsidR="00BD053A" w:rsidRPr="00EB0339" w:rsidRDefault="00BD053A" w:rsidP="00BD053A">
      <w:r w:rsidRPr="005B25A1">
        <w:rPr>
          <w:b/>
          <w:bCs/>
        </w:rPr>
        <w:t>Status:</w:t>
      </w:r>
      <w:r>
        <w:t xml:space="preserve"> </w:t>
      </w:r>
      <w:r w:rsidR="004D6A71">
        <w:rPr>
          <w:color w:val="0000FF"/>
        </w:rPr>
        <w:t>&lt;Parallel Agreed&gt;</w:t>
      </w:r>
      <w:r w:rsidR="004D6A71">
        <w:t>.</w:t>
      </w:r>
    </w:p>
    <w:p w14:paraId="7EBDC3D3" w14:textId="77777777" w:rsidR="00BD053A" w:rsidRDefault="00BD053A" w:rsidP="00BD053A">
      <w:pPr>
        <w:pStyle w:val="NormTop"/>
      </w:pPr>
      <w:r>
        <w:rPr>
          <w:color w:val="0000FF"/>
        </w:rPr>
        <w:t>S2-2506746</w:t>
      </w:r>
      <w:r w:rsidRPr="00D53282">
        <w:t xml:space="preserve"> </w:t>
      </w:r>
      <w:r>
        <w:t>(P-CR) 23.801-01: FS_6G_ARC TR 23.801-01 Scope (Source: Ericsson, NTT DOCOMO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for TR 23.801-01.</w:t>
      </w:r>
    </w:p>
    <w:p w14:paraId="510E806B" w14:textId="77777777" w:rsidR="00BD053A" w:rsidRPr="005B25A1" w:rsidRDefault="00BD053A" w:rsidP="00BD053A">
      <w:pPr>
        <w:keepNext/>
        <w:keepLines/>
        <w:rPr>
          <w:b/>
          <w:bCs/>
        </w:rPr>
      </w:pPr>
      <w:r w:rsidRPr="005B25A1">
        <w:rPr>
          <w:b/>
          <w:bCs/>
        </w:rPr>
        <w:t>Parallel discussion:</w:t>
      </w:r>
    </w:p>
    <w:p w14:paraId="346171FF" w14:textId="515FB7B5" w:rsidR="00BD053A" w:rsidRDefault="00B5630B" w:rsidP="00BD053A">
      <w:pPr>
        <w:keepNext/>
        <w:keepLines/>
      </w:pPr>
      <w:r>
        <w:t xml:space="preserve">It was suggested to remove ‘complete or partial’ for conclusions from the last line. It was also decided to remove the indication of further study from the conclusions. The inclusion of 2G/3G interworking should be discussed. CATT questioned the inclusion of the paragraph on goals for the study from TSG SA for part of the Scope. MediaTek commented that it should be captured somewhere as it is useful background to the Study. MCC suggested including such text in the Introduction clause. This was left for off-line discussion and revised to </w:t>
      </w:r>
      <w:r w:rsidRPr="00B5630B">
        <w:rPr>
          <w:color w:val="0000FF"/>
        </w:rPr>
        <w:t>S2-250</w:t>
      </w:r>
      <w:r>
        <w:rPr>
          <w:color w:val="0000FF"/>
        </w:rPr>
        <w:t>7938</w:t>
      </w:r>
      <w:r>
        <w:t>.</w:t>
      </w:r>
    </w:p>
    <w:p w14:paraId="17D6AAE2" w14:textId="77777777" w:rsidR="0061178C" w:rsidRDefault="00CE2A9C" w:rsidP="0061178C">
      <w:pPr>
        <w:keepNext/>
        <w:keepLines/>
      </w:pPr>
      <w:r>
        <w:t xml:space="preserve">There was some discussion over trying to modify what some companies saw as the instruction to SA WG2 from TSG SA. This was left for off-line discussion and revised to </w:t>
      </w:r>
      <w:r w:rsidRPr="00497EE3">
        <w:rPr>
          <w:color w:val="0000FF"/>
        </w:rPr>
        <w:t>S2-250</w:t>
      </w:r>
      <w:r>
        <w:rPr>
          <w:color w:val="0000FF"/>
        </w:rPr>
        <w:t>8022</w:t>
      </w:r>
      <w:r w:rsidR="0061178C">
        <w:t xml:space="preserve">. </w:t>
      </w:r>
    </w:p>
    <w:p w14:paraId="21666DE1" w14:textId="77777777" w:rsidR="0061178C" w:rsidRDefault="0061178C" w:rsidP="0061178C">
      <w:pPr>
        <w:keepNext/>
        <w:keepLines/>
        <w:rPr>
          <w:b/>
          <w:bCs/>
        </w:rPr>
      </w:pPr>
      <w:r>
        <w:rPr>
          <w:b/>
          <w:bCs/>
        </w:rPr>
        <w:t>Plenary Discussion:</w:t>
      </w:r>
    </w:p>
    <w:p w14:paraId="53A49BB7" w14:textId="7192190B" w:rsidR="00520DEE" w:rsidRDefault="00520DEE" w:rsidP="00520DEE">
      <w:pPr>
        <w:keepNext/>
        <w:keepLines/>
      </w:pPr>
      <w:r>
        <w:t xml:space="preserve">  </w:t>
      </w:r>
      <w:r>
        <w:rPr>
          <w:color w:val="FF0000"/>
        </w:rPr>
        <w:t>&lt;RETURN - OPEN&gt;</w:t>
      </w:r>
    </w:p>
    <w:p w14:paraId="53F0A110" w14:textId="77777777" w:rsidR="00B5630B" w:rsidRPr="00EB0339" w:rsidRDefault="00B5630B" w:rsidP="00B5630B">
      <w:r w:rsidRPr="005B25A1">
        <w:rPr>
          <w:b/>
          <w:bCs/>
        </w:rPr>
        <w:t>Status:</w:t>
      </w:r>
      <w:r>
        <w:t xml:space="preserve"> </w:t>
      </w:r>
      <w:r w:rsidRPr="00380F14">
        <w:rPr>
          <w:color w:val="FF0000"/>
        </w:rPr>
        <w:t>OPEN</w:t>
      </w:r>
    </w:p>
    <w:p w14:paraId="1C78BE90"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w:t>
      </w:r>
    </w:p>
    <w:p w14:paraId="5F33507C" w14:textId="77777777" w:rsidR="00BD053A" w:rsidRDefault="00BD053A" w:rsidP="00BD053A">
      <w:pPr>
        <w:pStyle w:val="NormTop"/>
      </w:pPr>
      <w:r>
        <w:rPr>
          <w:color w:val="0000FF"/>
        </w:rPr>
        <w:t>S2-2506391</w:t>
      </w:r>
      <w:r w:rsidRPr="00D53282">
        <w:t xml:space="preserve"> </w:t>
      </w:r>
      <w:r>
        <w:t>(P-CR) 23.801-01: [General aspects] Architecture Assumptions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assumptions in TR 23.801-01.</w:t>
      </w:r>
    </w:p>
    <w:p w14:paraId="4EA38B66" w14:textId="77777777" w:rsidR="00BD053A" w:rsidRPr="005B25A1" w:rsidRDefault="00BD053A" w:rsidP="00BD053A">
      <w:pPr>
        <w:keepNext/>
        <w:keepLines/>
        <w:rPr>
          <w:b/>
          <w:bCs/>
        </w:rPr>
      </w:pPr>
      <w:r w:rsidRPr="005B25A1">
        <w:rPr>
          <w:b/>
          <w:bCs/>
        </w:rPr>
        <w:t>Parallel discussion:</w:t>
      </w:r>
    </w:p>
    <w:p w14:paraId="7327A689" w14:textId="77777777" w:rsidR="00BD053A" w:rsidRPr="005B25A1" w:rsidRDefault="00BD053A" w:rsidP="00BD053A">
      <w:pPr>
        <w:keepNext/>
        <w:keepLines/>
      </w:pPr>
      <w:r w:rsidRPr="005B25A1">
        <w:t>-</w:t>
      </w:r>
    </w:p>
    <w:p w14:paraId="532CD7D8" w14:textId="77777777" w:rsidR="00BD053A" w:rsidRPr="005B25A1" w:rsidRDefault="00BD053A" w:rsidP="00BD053A">
      <w:pPr>
        <w:keepNext/>
        <w:keepLines/>
        <w:rPr>
          <w:b/>
          <w:bCs/>
        </w:rPr>
      </w:pPr>
      <w:r w:rsidRPr="005B25A1">
        <w:rPr>
          <w:b/>
          <w:bCs/>
        </w:rPr>
        <w:t>Plenary Discuss</w:t>
      </w:r>
      <w:r w:rsidRPr="005B25A1">
        <w:rPr>
          <w:b/>
          <w:bCs/>
        </w:rPr>
        <w:lastRenderedPageBreak/>
        <w:t>ion:</w:t>
      </w:r>
    </w:p>
    <w:p w14:paraId="7A615FE4" w14:textId="77777777" w:rsidR="00BD053A" w:rsidRPr="005B25A1" w:rsidRDefault="00BD053A" w:rsidP="00BD053A">
      <w:pPr>
        <w:keepNext/>
        <w:keepLines/>
      </w:pPr>
      <w:r>
        <w:rPr>
          <w:color w:val="FF0000"/>
        </w:rPr>
        <w:t>NO DISCUSSION RECORDED</w:t>
      </w:r>
    </w:p>
    <w:p w14:paraId="04A8B9A6" w14:textId="77777777" w:rsidR="00BD053A" w:rsidRPr="00EB0339" w:rsidRDefault="00BD053A" w:rsidP="00BD053A">
      <w:r w:rsidRPr="005B25A1">
        <w:rPr>
          <w:b/>
          <w:bCs/>
        </w:rPr>
        <w:t>Status:</w:t>
      </w:r>
      <w:r>
        <w:t xml:space="preserve"> </w:t>
      </w:r>
      <w:r>
        <w:rPr>
          <w:color w:val="0000FF"/>
        </w:rPr>
        <w:t>Not concluded</w:t>
      </w:r>
      <w:r>
        <w:t>.</w:t>
      </w:r>
    </w:p>
    <w:p w14:paraId="57E6C6AE" w14:textId="77777777" w:rsidR="00BD053A" w:rsidRDefault="00BD053A" w:rsidP="00BD053A">
      <w:pPr>
        <w:pStyle w:val="NormTop"/>
      </w:pPr>
      <w:r>
        <w:rPr>
          <w:color w:val="0000FF"/>
        </w:rPr>
        <w:t>S2-2506635</w:t>
      </w:r>
      <w:r w:rsidRPr="00D53282">
        <w:t xml:space="preserve"> </w:t>
      </w:r>
      <w:r>
        <w:t>(P-CR) 23.801-01: [General aspects] Architectural Assumptions and Requirements for 6G (Source: vivo)</w:t>
      </w:r>
      <w:r>
        <w:br/>
      </w:r>
      <w:r w:rsidRPr="00D53282">
        <w:rPr>
          <w:b/>
        </w:rPr>
        <w:t>Document for:</w:t>
      </w:r>
      <w:r w:rsidRPr="00D53282">
        <w:t xml:space="preserve"> </w:t>
      </w:r>
      <w:r>
        <w:t>Approval</w:t>
      </w:r>
      <w:r>
        <w:br/>
      </w:r>
      <w:r w:rsidRPr="00D53282">
        <w:rPr>
          <w:b/>
        </w:rPr>
        <w:t>Abstract:</w:t>
      </w:r>
      <w:r w:rsidRPr="00D53282">
        <w:t xml:space="preserve"> </w:t>
      </w:r>
    </w:p>
    <w:p w14:paraId="4B60F5F3" w14:textId="77777777" w:rsidR="00BD053A" w:rsidRPr="005B25A1" w:rsidRDefault="00BD053A" w:rsidP="00BD053A">
      <w:pPr>
        <w:keepNext/>
        <w:keepLines/>
        <w:rPr>
          <w:b/>
          <w:bCs/>
        </w:rPr>
      </w:pPr>
      <w:r w:rsidRPr="005B25A1">
        <w:rPr>
          <w:b/>
          <w:bCs/>
        </w:rPr>
        <w:t>Convenor comment:</w:t>
      </w:r>
    </w:p>
    <w:p w14:paraId="61C844F7" w14:textId="77777777" w:rsidR="00BD053A" w:rsidRPr="005B25A1" w:rsidRDefault="00BD053A" w:rsidP="00BD053A">
      <w:pPr>
        <w:keepNext/>
        <w:keepLines/>
      </w:pPr>
      <w:r w:rsidRPr="005B25A1">
        <w:t>Only focus on Requirements.</w:t>
      </w:r>
    </w:p>
    <w:p w14:paraId="5B0AA1D4" w14:textId="77777777" w:rsidR="00BD053A" w:rsidRPr="005B25A1" w:rsidRDefault="00BD053A" w:rsidP="00BD053A">
      <w:pPr>
        <w:keepNext/>
        <w:keepLines/>
        <w:rPr>
          <w:b/>
          <w:bCs/>
        </w:rPr>
      </w:pPr>
      <w:r w:rsidRPr="005B25A1">
        <w:rPr>
          <w:b/>
          <w:bCs/>
        </w:rPr>
        <w:t>Parallel discussion:</w:t>
      </w:r>
    </w:p>
    <w:p w14:paraId="41EF23A6" w14:textId="77777777" w:rsidR="00BD053A" w:rsidRPr="005B25A1" w:rsidRDefault="00BD053A" w:rsidP="00BD053A">
      <w:pPr>
        <w:keepNext/>
        <w:keepLines/>
      </w:pPr>
      <w:r w:rsidRPr="005B25A1">
        <w:t>-</w:t>
      </w:r>
    </w:p>
    <w:p w14:paraId="0E3764C9" w14:textId="77777777" w:rsidR="00BD053A" w:rsidRPr="005B25A1" w:rsidRDefault="00BD053A" w:rsidP="00BD053A">
      <w:pPr>
        <w:keepNext/>
        <w:keepLines/>
        <w:rPr>
          <w:b/>
          <w:bCs/>
        </w:rPr>
      </w:pPr>
      <w:r w:rsidRPr="005B25A1">
        <w:rPr>
          <w:b/>
          <w:bCs/>
        </w:rPr>
        <w:t>Plenary Discussion:</w:t>
      </w:r>
    </w:p>
    <w:p w14:paraId="7E221F73" w14:textId="77777777" w:rsidR="00BD053A" w:rsidRPr="005B25A1" w:rsidRDefault="00BD053A" w:rsidP="00BD053A">
      <w:pPr>
        <w:keepNext/>
        <w:keepLines/>
      </w:pPr>
      <w:r>
        <w:rPr>
          <w:color w:val="FF0000"/>
        </w:rPr>
        <w:t>NO DISCUSSION RECORDED</w:t>
      </w:r>
    </w:p>
    <w:p w14:paraId="7E1D73F6" w14:textId="77777777" w:rsidR="00BD053A" w:rsidRPr="00EB0339" w:rsidRDefault="00BD053A" w:rsidP="00BD053A">
      <w:r w:rsidRPr="005B25A1">
        <w:rPr>
          <w:b/>
          <w:bCs/>
        </w:rPr>
        <w:t>Status:</w:t>
      </w:r>
      <w:r>
        <w:t xml:space="preserve"> </w:t>
      </w:r>
      <w:r>
        <w:rPr>
          <w:color w:val="0000FF"/>
        </w:rPr>
        <w:t>Not concluded</w:t>
      </w:r>
      <w:r>
        <w:t>.</w:t>
      </w:r>
    </w:p>
    <w:p w14:paraId="4AF6A7DE" w14:textId="77777777" w:rsidR="00BD053A" w:rsidRDefault="00BD053A" w:rsidP="00BD053A">
      <w:pPr>
        <w:pStyle w:val="NormTop"/>
      </w:pPr>
      <w:r>
        <w:rPr>
          <w:color w:val="0000FF"/>
        </w:rPr>
        <w:t>S2-2506774</w:t>
      </w:r>
      <w:r w:rsidRPr="00D53282">
        <w:t xml:space="preserve"> </w:t>
      </w:r>
      <w:r>
        <w:t>(P-CR) 23.801-01: [General aspect] Architecture assumption and requirements (Source: ZTE)</w:t>
      </w:r>
      <w:r>
        <w:br/>
      </w:r>
      <w:r w:rsidRPr="00D53282">
        <w:rPr>
          <w:b/>
        </w:rPr>
        <w:t>Document for:</w:t>
      </w:r>
      <w:r w:rsidRPr="00D53282">
        <w:t xml:space="preserve"> </w:t>
      </w:r>
      <w:r>
        <w:t>Approval</w:t>
      </w:r>
      <w:r>
        <w:br/>
      </w:r>
      <w:r w:rsidRPr="00D53282">
        <w:rPr>
          <w:b/>
        </w:rPr>
        <w:t>Abstract:</w:t>
      </w:r>
      <w:r w:rsidRPr="00D53282">
        <w:t xml:space="preserve"> </w:t>
      </w:r>
    </w:p>
    <w:p w14:paraId="7392C118" w14:textId="77777777" w:rsidR="00BD053A" w:rsidRPr="005B25A1" w:rsidRDefault="00BD053A" w:rsidP="00BD053A">
      <w:pPr>
        <w:keepNext/>
        <w:keepLines/>
        <w:rPr>
          <w:b/>
          <w:bCs/>
        </w:rPr>
      </w:pPr>
      <w:r w:rsidRPr="005B25A1">
        <w:rPr>
          <w:b/>
          <w:bCs/>
        </w:rPr>
        <w:t>Convenor comment:</w:t>
      </w:r>
    </w:p>
    <w:p w14:paraId="6006A091" w14:textId="77777777" w:rsidR="00BD053A" w:rsidRPr="005B25A1" w:rsidRDefault="00BD053A" w:rsidP="00BD053A">
      <w:pPr>
        <w:keepNext/>
        <w:keepLines/>
      </w:pPr>
      <w:r w:rsidRPr="005B25A1">
        <w:t>Only focus on Requirements.</w:t>
      </w:r>
    </w:p>
    <w:p w14:paraId="794AB569" w14:textId="77777777" w:rsidR="00BD053A" w:rsidRPr="005B25A1" w:rsidRDefault="00BD053A" w:rsidP="00BD053A">
      <w:pPr>
        <w:keepNext/>
        <w:keepLines/>
        <w:rPr>
          <w:b/>
          <w:bCs/>
        </w:rPr>
      </w:pPr>
      <w:r w:rsidRPr="005B25A1">
        <w:rPr>
          <w:b/>
          <w:bCs/>
        </w:rPr>
        <w:t>Parallel discussion:</w:t>
      </w:r>
    </w:p>
    <w:p w14:paraId="421E7C13" w14:textId="77777777" w:rsidR="00BD053A" w:rsidRPr="005B25A1" w:rsidRDefault="00BD053A" w:rsidP="00BD053A">
      <w:pPr>
        <w:keepNext/>
        <w:keepLines/>
      </w:pPr>
      <w:r w:rsidRPr="005B25A1">
        <w:t>-</w:t>
      </w:r>
    </w:p>
    <w:p w14:paraId="268AB35B" w14:textId="77777777" w:rsidR="00BD053A" w:rsidRPr="005B25A1" w:rsidRDefault="00BD053A" w:rsidP="00BD053A">
      <w:pPr>
        <w:keepNext/>
        <w:keepLines/>
        <w:rPr>
          <w:b/>
          <w:bCs/>
        </w:rPr>
      </w:pPr>
      <w:r w:rsidRPr="005B25A1">
        <w:rPr>
          <w:b/>
          <w:bCs/>
        </w:rPr>
        <w:t>Plenary Discussion:</w:t>
      </w:r>
    </w:p>
    <w:p w14:paraId="320F645B" w14:textId="77777777" w:rsidR="00BD053A" w:rsidRPr="005B25A1" w:rsidRDefault="00BD053A" w:rsidP="00BD053A">
      <w:pPr>
        <w:keepNext/>
        <w:keepLines/>
      </w:pPr>
      <w:r>
        <w:rPr>
          <w:color w:val="FF0000"/>
        </w:rPr>
        <w:t>NO DISCUSSION RECORDED</w:t>
      </w:r>
    </w:p>
    <w:p w14:paraId="1389B6AD" w14:textId="77777777" w:rsidR="00BD053A" w:rsidRPr="00EB0339" w:rsidRDefault="00BD053A" w:rsidP="00BD053A">
      <w:r w:rsidRPr="005B25A1">
        <w:rPr>
          <w:b/>
          <w:bCs/>
        </w:rPr>
        <w:t>Status:</w:t>
      </w:r>
      <w:r>
        <w:t xml:space="preserve"> </w:t>
      </w:r>
      <w:r>
        <w:rPr>
          <w:color w:val="0000FF"/>
        </w:rPr>
        <w:t>Not concluded</w:t>
      </w:r>
      <w:r>
        <w:t>.</w:t>
      </w:r>
    </w:p>
    <w:p w14:paraId="2531C67E" w14:textId="77777777" w:rsidR="00BD053A" w:rsidRDefault="00BD053A" w:rsidP="00BD053A">
      <w:pPr>
        <w:pStyle w:val="NormTop"/>
      </w:pPr>
      <w:r>
        <w:rPr>
          <w:color w:val="0000FF"/>
        </w:rPr>
        <w:t>S2-2506842</w:t>
      </w:r>
      <w:r w:rsidRPr="00D53282">
        <w:t xml:space="preserve"> </w:t>
      </w:r>
      <w:r>
        <w:t>(P-CR) 23.801-01: [Architecture] Architectural Assumptions (Source: Samsung)</w:t>
      </w:r>
      <w:r>
        <w:br/>
      </w:r>
      <w:r w:rsidRPr="00D53282">
        <w:rPr>
          <w:b/>
        </w:rPr>
        <w:t>Document for:</w:t>
      </w:r>
      <w:r w:rsidRPr="00D53282">
        <w:t xml:space="preserve"> </w:t>
      </w:r>
      <w:r>
        <w:t>Agreement</w:t>
      </w:r>
      <w:r>
        <w:br/>
      </w:r>
      <w:r w:rsidRPr="00D53282">
        <w:rPr>
          <w:b/>
        </w:rPr>
        <w:t>Abstract:</w:t>
      </w:r>
      <w:r w:rsidRPr="00D53282">
        <w:t xml:space="preserve"> </w:t>
      </w:r>
      <w:r>
        <w:br/>
        <w:t>It is proposed to agree 6G architectural assumptions.</w:t>
      </w:r>
    </w:p>
    <w:p w14:paraId="019899BB" w14:textId="77777777" w:rsidR="00BD053A" w:rsidRPr="005B25A1" w:rsidRDefault="00BD053A" w:rsidP="00BD053A">
      <w:pPr>
        <w:keepNext/>
        <w:keepLines/>
        <w:rPr>
          <w:b/>
          <w:bCs/>
        </w:rPr>
      </w:pPr>
      <w:r w:rsidRPr="005B25A1">
        <w:rPr>
          <w:b/>
          <w:bCs/>
        </w:rPr>
        <w:t>Parallel discussion:</w:t>
      </w:r>
    </w:p>
    <w:p w14:paraId="564E591F" w14:textId="77777777" w:rsidR="00BD053A" w:rsidRPr="005B25A1" w:rsidRDefault="00BD053A" w:rsidP="00BD053A">
      <w:pPr>
        <w:keepNext/>
        <w:keepLines/>
      </w:pPr>
      <w:r w:rsidRPr="005B25A1">
        <w:t>-</w:t>
      </w:r>
    </w:p>
    <w:p w14:paraId="16BDF154" w14:textId="77777777" w:rsidR="00BD053A" w:rsidRPr="005B25A1" w:rsidRDefault="00BD053A" w:rsidP="00BD053A">
      <w:pPr>
        <w:keepNext/>
        <w:keepLines/>
        <w:rPr>
          <w:b/>
          <w:bCs/>
        </w:rPr>
      </w:pPr>
      <w:r w:rsidRPr="005B25A1">
        <w:rPr>
          <w:b/>
          <w:bCs/>
        </w:rPr>
        <w:t>Plenary Discuss</w:t>
      </w:r>
      <w:r w:rsidRPr="005B25A1">
        <w:rPr>
          <w:b/>
          <w:bCs/>
        </w:rPr>
        <w:lastRenderedPageBreak/>
        <w:t>ion:</w:t>
      </w:r>
    </w:p>
    <w:p w14:paraId="0FDFD426" w14:textId="77777777" w:rsidR="00BD053A" w:rsidRPr="005B25A1" w:rsidRDefault="00BD053A" w:rsidP="00BD053A">
      <w:pPr>
        <w:keepNext/>
        <w:keepLines/>
      </w:pPr>
      <w:r>
        <w:rPr>
          <w:color w:val="FF0000"/>
        </w:rPr>
        <w:t>NO DISCUSSION RECORDED</w:t>
      </w:r>
    </w:p>
    <w:p w14:paraId="18DA64DD" w14:textId="77777777" w:rsidR="00BD053A" w:rsidRPr="00EB0339" w:rsidRDefault="00BD053A" w:rsidP="00BD053A">
      <w:r w:rsidRPr="005B25A1">
        <w:rPr>
          <w:b/>
          <w:bCs/>
        </w:rPr>
        <w:t>Status:</w:t>
      </w:r>
      <w:r>
        <w:t xml:space="preserve"> </w:t>
      </w:r>
      <w:r>
        <w:rPr>
          <w:color w:val="0000FF"/>
        </w:rPr>
        <w:t>Not concluded</w:t>
      </w:r>
      <w:r>
        <w:t>.</w:t>
      </w:r>
    </w:p>
    <w:p w14:paraId="0D5C2876" w14:textId="77777777" w:rsidR="00BD053A" w:rsidRDefault="00BD053A" w:rsidP="00BD053A">
      <w:pPr>
        <w:pStyle w:val="NormTop"/>
      </w:pPr>
      <w:r>
        <w:rPr>
          <w:color w:val="0000FF"/>
        </w:rPr>
        <w:t>S2-2506929</w:t>
      </w:r>
      <w:r w:rsidRPr="00D53282">
        <w:t xml:space="preserve"> </w:t>
      </w:r>
      <w:r>
        <w:t xml:space="preserve">(P-CR) 23.801-01: [General aspects] Architecture assumptions and </w:t>
      </w:r>
      <w:proofErr w:type="spellStart"/>
      <w:r>
        <w:t>requiremnts</w:t>
      </w:r>
      <w:proofErr w:type="spellEnd"/>
      <w:r>
        <w:t xml:space="preserve"> for 6G architecture (Source: Ericsson, T-Mobile USA Inc.)</w:t>
      </w:r>
      <w:r>
        <w:br/>
      </w:r>
      <w:r w:rsidRPr="00D53282">
        <w:rPr>
          <w:b/>
        </w:rPr>
        <w:t>Document for:</w:t>
      </w:r>
      <w:r w:rsidRPr="00D53282">
        <w:t xml:space="preserve"> </w:t>
      </w:r>
      <w:r>
        <w:t>Approval</w:t>
      </w:r>
      <w:r>
        <w:br/>
      </w:r>
      <w:r w:rsidRPr="00D53282">
        <w:rPr>
          <w:b/>
        </w:rPr>
        <w:t>Abstract:</w:t>
      </w:r>
      <w:r w:rsidRPr="00D53282">
        <w:t xml:space="preserve"> </w:t>
      </w:r>
      <w:r>
        <w:br/>
        <w:t xml:space="preserve">Proposals for </w:t>
      </w:r>
      <w:proofErr w:type="spellStart"/>
      <w:r>
        <w:t>Architecure</w:t>
      </w:r>
      <w:proofErr w:type="spellEnd"/>
      <w:r>
        <w:t xml:space="preserve"> Assumptions and requirements for 6GS.</w:t>
      </w:r>
    </w:p>
    <w:p w14:paraId="2388F6DC" w14:textId="77777777" w:rsidR="00BD053A" w:rsidRPr="005B25A1" w:rsidRDefault="00BD053A" w:rsidP="00BD053A">
      <w:pPr>
        <w:keepNext/>
        <w:keepLines/>
        <w:rPr>
          <w:b/>
          <w:bCs/>
        </w:rPr>
      </w:pPr>
      <w:r w:rsidRPr="005B25A1">
        <w:rPr>
          <w:b/>
          <w:bCs/>
        </w:rPr>
        <w:t>Convenor comment:</w:t>
      </w:r>
    </w:p>
    <w:p w14:paraId="58730E0B" w14:textId="77777777" w:rsidR="00BD053A" w:rsidRPr="005B25A1" w:rsidRDefault="00BD053A" w:rsidP="00BD053A">
      <w:pPr>
        <w:keepNext/>
        <w:keepLines/>
      </w:pPr>
      <w:r w:rsidRPr="005B25A1">
        <w:t>Only focus on Assumption.</w:t>
      </w:r>
    </w:p>
    <w:p w14:paraId="50EE97B5" w14:textId="77777777" w:rsidR="00BD053A" w:rsidRPr="005B25A1" w:rsidRDefault="00BD053A" w:rsidP="00BD053A">
      <w:pPr>
        <w:keepNext/>
        <w:keepLines/>
        <w:rPr>
          <w:b/>
          <w:bCs/>
        </w:rPr>
      </w:pPr>
      <w:r w:rsidRPr="005B25A1">
        <w:rPr>
          <w:b/>
          <w:bCs/>
        </w:rPr>
        <w:t>Parallel discussion:</w:t>
      </w:r>
    </w:p>
    <w:p w14:paraId="6C3EE12E" w14:textId="77777777" w:rsidR="00BD053A" w:rsidRPr="005B25A1" w:rsidRDefault="00BD053A" w:rsidP="00BD053A">
      <w:pPr>
        <w:keepNext/>
        <w:keepLines/>
      </w:pPr>
      <w:r w:rsidRPr="005B25A1">
        <w:t>-</w:t>
      </w:r>
    </w:p>
    <w:p w14:paraId="4351872A" w14:textId="77777777" w:rsidR="00BD053A" w:rsidRPr="005B25A1" w:rsidRDefault="00BD053A" w:rsidP="00BD053A">
      <w:pPr>
        <w:keepNext/>
        <w:keepLines/>
        <w:rPr>
          <w:b/>
          <w:bCs/>
        </w:rPr>
      </w:pPr>
      <w:r w:rsidRPr="005B25A1">
        <w:rPr>
          <w:b/>
          <w:bCs/>
        </w:rPr>
        <w:t>Plenary Discussion:</w:t>
      </w:r>
    </w:p>
    <w:p w14:paraId="29BB2E00" w14:textId="77777777" w:rsidR="00BD053A" w:rsidRPr="005B25A1" w:rsidRDefault="00BD053A" w:rsidP="00BD053A">
      <w:pPr>
        <w:keepNext/>
        <w:keepLines/>
      </w:pPr>
      <w:r>
        <w:rPr>
          <w:color w:val="FF0000"/>
        </w:rPr>
        <w:t>NO DISCUSSION RECORDED</w:t>
      </w:r>
    </w:p>
    <w:p w14:paraId="0CE08461" w14:textId="77777777" w:rsidR="00BD053A" w:rsidRPr="00EB0339" w:rsidRDefault="00BD053A" w:rsidP="00BD053A">
      <w:r w:rsidRPr="005B25A1">
        <w:rPr>
          <w:b/>
          <w:bCs/>
        </w:rPr>
        <w:t>Status:</w:t>
      </w:r>
      <w:r>
        <w:t xml:space="preserve"> </w:t>
      </w:r>
      <w:r>
        <w:rPr>
          <w:color w:val="0000FF"/>
        </w:rPr>
        <w:t>Not concluded</w:t>
      </w:r>
      <w:r>
        <w:t>.</w:t>
      </w:r>
    </w:p>
    <w:p w14:paraId="1C433091" w14:textId="77777777" w:rsidR="00BD053A" w:rsidRDefault="00BD053A" w:rsidP="00BD053A">
      <w:pPr>
        <w:pStyle w:val="NormTop"/>
      </w:pPr>
      <w:r>
        <w:rPr>
          <w:color w:val="0000FF"/>
        </w:rPr>
        <w:t>S2-2507054</w:t>
      </w:r>
      <w:r w:rsidRPr="00D53282">
        <w:t xml:space="preserve"> </w:t>
      </w:r>
      <w:r>
        <w:t>(P-CR) 23.801-01: [General aspects] Architecture Assumptions and Requirements (Source: Nokia, AT&amp;T, Ericsson, T-Mobile US)</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propose architecture assumptions and requirements for 6G System.</w:t>
      </w:r>
    </w:p>
    <w:p w14:paraId="58AAEE69" w14:textId="77777777" w:rsidR="00BD053A" w:rsidRPr="005B25A1" w:rsidRDefault="00BD053A" w:rsidP="00BD053A">
      <w:pPr>
        <w:keepNext/>
        <w:keepLines/>
        <w:rPr>
          <w:b/>
          <w:bCs/>
        </w:rPr>
      </w:pPr>
      <w:r w:rsidRPr="005B25A1">
        <w:rPr>
          <w:b/>
          <w:bCs/>
        </w:rPr>
        <w:t>Convenor comment:</w:t>
      </w:r>
    </w:p>
    <w:p w14:paraId="308913C7" w14:textId="77777777" w:rsidR="00BD053A" w:rsidRPr="005B25A1" w:rsidRDefault="00BD053A" w:rsidP="00BD053A">
      <w:pPr>
        <w:keepNext/>
        <w:keepLines/>
      </w:pPr>
      <w:r w:rsidRPr="005B25A1">
        <w:t>Only focus on Assumption.</w:t>
      </w:r>
    </w:p>
    <w:p w14:paraId="15C886C6" w14:textId="77777777" w:rsidR="00BD053A" w:rsidRPr="005B25A1" w:rsidRDefault="00BD053A" w:rsidP="00BD053A">
      <w:pPr>
        <w:keepNext/>
        <w:keepLines/>
        <w:rPr>
          <w:b/>
          <w:bCs/>
        </w:rPr>
      </w:pPr>
      <w:r w:rsidRPr="005B25A1">
        <w:rPr>
          <w:b/>
          <w:bCs/>
        </w:rPr>
        <w:t>Parallel discussion:</w:t>
      </w:r>
    </w:p>
    <w:p w14:paraId="48E7065D" w14:textId="77777777" w:rsidR="00BD053A" w:rsidRPr="005B25A1" w:rsidRDefault="00BD053A" w:rsidP="00BD053A">
      <w:pPr>
        <w:keepNext/>
        <w:keepLines/>
      </w:pPr>
      <w:r w:rsidRPr="005B25A1">
        <w:t>-</w:t>
      </w:r>
    </w:p>
    <w:p w14:paraId="61EBEC9C" w14:textId="77777777" w:rsidR="00BD053A" w:rsidRPr="005B25A1" w:rsidRDefault="00BD053A" w:rsidP="00BD053A">
      <w:pPr>
        <w:keepNext/>
        <w:keepLines/>
        <w:rPr>
          <w:b/>
          <w:bCs/>
        </w:rPr>
      </w:pPr>
      <w:r w:rsidRPr="005B25A1">
        <w:rPr>
          <w:b/>
          <w:bCs/>
        </w:rPr>
        <w:t>Plenary Discussion:</w:t>
      </w:r>
    </w:p>
    <w:p w14:paraId="32E0F9CF" w14:textId="77777777" w:rsidR="00BD053A" w:rsidRPr="005B25A1" w:rsidRDefault="00BD053A" w:rsidP="00BD053A">
      <w:pPr>
        <w:keepNext/>
        <w:keepLines/>
      </w:pPr>
      <w:r>
        <w:rPr>
          <w:color w:val="FF0000"/>
        </w:rPr>
        <w:t>NO DISCUSSION RECORDED</w:t>
      </w:r>
    </w:p>
    <w:p w14:paraId="7BDC4B91" w14:textId="77777777" w:rsidR="00BD053A" w:rsidRPr="00EB0339" w:rsidRDefault="00BD053A" w:rsidP="00BD053A">
      <w:r w:rsidRPr="005B25A1">
        <w:rPr>
          <w:b/>
          <w:bCs/>
        </w:rPr>
        <w:t>Status:</w:t>
      </w:r>
      <w:r>
        <w:t xml:space="preserve"> </w:t>
      </w:r>
      <w:r>
        <w:rPr>
          <w:color w:val="0000FF"/>
        </w:rPr>
        <w:t>Not concluded</w:t>
      </w:r>
      <w:r>
        <w:t>.</w:t>
      </w:r>
    </w:p>
    <w:p w14:paraId="4D4C03EB" w14:textId="77777777" w:rsidR="00BD053A" w:rsidRDefault="00BD053A" w:rsidP="00BD053A">
      <w:pPr>
        <w:pStyle w:val="NormTop"/>
      </w:pPr>
      <w:r>
        <w:rPr>
          <w:color w:val="0000FF"/>
        </w:rPr>
        <w:t>S2-2507100</w:t>
      </w:r>
      <w:r w:rsidRPr="00D53282">
        <w:t xml:space="preserve"> </w:t>
      </w:r>
      <w:r>
        <w:t>(P-CR) 23.801-01: [General aspects] 6G System Architectural Requirements and Assumptions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how 6G NFs to be designed for supporting connectivity services and/or beyond connectivity services, and proposes 6G System Architectural Requirements and Assumptions.</w:t>
      </w:r>
    </w:p>
    <w:p w14:paraId="783F2D27" w14:textId="77777777" w:rsidR="00BD053A" w:rsidRPr="005B25A1" w:rsidRDefault="00BD053A" w:rsidP="00BD053A">
      <w:pPr>
        <w:keepNext/>
        <w:keepLines/>
        <w:rPr>
          <w:b/>
          <w:bCs/>
        </w:rPr>
      </w:pPr>
      <w:r w:rsidRPr="005B25A1">
        <w:rPr>
          <w:b/>
          <w:bCs/>
        </w:rPr>
        <w:t>Convenor comment:</w:t>
      </w:r>
    </w:p>
    <w:p w14:paraId="2AB428C1" w14:textId="77777777" w:rsidR="00BD053A" w:rsidRPr="005B25A1" w:rsidRDefault="00BD053A" w:rsidP="00BD053A">
      <w:pPr>
        <w:keepNext/>
        <w:keepLines/>
      </w:pPr>
      <w:r w:rsidRPr="005B25A1">
        <w:t>Only focus on Assumption.</w:t>
      </w:r>
    </w:p>
    <w:p w14:paraId="5C8C4A0E" w14:textId="77777777" w:rsidR="00BD053A" w:rsidRPr="005B25A1" w:rsidRDefault="00BD053A" w:rsidP="00BD053A">
      <w:pPr>
        <w:keepNext/>
        <w:keepLines/>
        <w:rPr>
          <w:b/>
          <w:bCs/>
        </w:rPr>
      </w:pPr>
      <w:r w:rsidRPr="005B25A1">
        <w:rPr>
          <w:b/>
          <w:bCs/>
        </w:rPr>
        <w:t>Parallel discussion:</w:t>
      </w:r>
    </w:p>
    <w:p w14:paraId="0D01E20A" w14:textId="77777777" w:rsidR="00BD053A" w:rsidRPr="005B25A1" w:rsidRDefault="00BD053A" w:rsidP="00BD053A">
      <w:pPr>
        <w:keepNext/>
        <w:keepLines/>
      </w:pPr>
      <w:r w:rsidRPr="005B25A1">
        <w:t>-</w:t>
      </w:r>
    </w:p>
    <w:p w14:paraId="1C496324" w14:textId="77777777" w:rsidR="00BD053A" w:rsidRPr="005B25A1" w:rsidRDefault="00BD053A" w:rsidP="00BD053A">
      <w:pPr>
        <w:keepNext/>
        <w:keepLines/>
        <w:rPr>
          <w:b/>
          <w:bCs/>
        </w:rPr>
      </w:pPr>
      <w:r w:rsidRPr="005B25A1">
        <w:rPr>
          <w:b/>
          <w:bCs/>
        </w:rPr>
        <w:t>Plenary Discuss</w:t>
      </w:r>
      <w:r w:rsidRPr="005B25A1">
        <w:rPr>
          <w:b/>
          <w:bCs/>
        </w:rPr>
        <w:lastRenderedPageBreak/>
        <w:t>ion:</w:t>
      </w:r>
    </w:p>
    <w:p w14:paraId="466D16D2" w14:textId="77777777" w:rsidR="00BD053A" w:rsidRPr="005B25A1" w:rsidRDefault="00BD053A" w:rsidP="00BD053A">
      <w:pPr>
        <w:keepNext/>
        <w:keepLines/>
      </w:pPr>
      <w:r>
        <w:rPr>
          <w:color w:val="FF0000"/>
        </w:rPr>
        <w:t>NO DISCUSSION RECORDED</w:t>
      </w:r>
    </w:p>
    <w:p w14:paraId="62115FB6" w14:textId="77777777" w:rsidR="00BD053A" w:rsidRPr="00EB0339" w:rsidRDefault="00BD053A" w:rsidP="00BD053A">
      <w:r w:rsidRPr="005B25A1">
        <w:rPr>
          <w:b/>
          <w:bCs/>
        </w:rPr>
        <w:t>Status:</w:t>
      </w:r>
      <w:r>
        <w:t xml:space="preserve"> </w:t>
      </w:r>
      <w:r>
        <w:rPr>
          <w:color w:val="0000FF"/>
        </w:rPr>
        <w:t>Not concluded</w:t>
      </w:r>
      <w:r>
        <w:t>.</w:t>
      </w:r>
    </w:p>
    <w:p w14:paraId="4F91B8C2" w14:textId="77777777" w:rsidR="00BD053A" w:rsidRDefault="00BD053A" w:rsidP="00BD053A">
      <w:pPr>
        <w:pStyle w:val="NormTop"/>
      </w:pPr>
      <w:r>
        <w:rPr>
          <w:color w:val="0000FF"/>
        </w:rPr>
        <w:t>S2-2507207</w:t>
      </w:r>
      <w:r w:rsidRPr="00D53282">
        <w:t xml:space="preserve"> </w:t>
      </w:r>
      <w:r>
        <w:t>(P-CR) 23.801-01: [General aspects] Architecture Assumptions and Requirements on Energy Efficiency (Source: NTT DOCOMO, KPN N.V., AT&amp;T, Deutsche Telekom, SK Telecom, BT, China Mobile)</w:t>
      </w:r>
      <w:r>
        <w:br/>
      </w:r>
      <w:r w:rsidRPr="00D53282">
        <w:rPr>
          <w:b/>
        </w:rPr>
        <w:t>Document for:</w:t>
      </w:r>
      <w:r w:rsidRPr="00D53282">
        <w:t xml:space="preserve"> </w:t>
      </w:r>
      <w:r>
        <w:t>Approval</w:t>
      </w:r>
      <w:r>
        <w:br/>
      </w:r>
      <w:r w:rsidRPr="00D53282">
        <w:rPr>
          <w:b/>
        </w:rPr>
        <w:t>Abstract:</w:t>
      </w:r>
      <w:r w:rsidRPr="00D53282">
        <w:t xml:space="preserve"> </w:t>
      </w:r>
      <w:r>
        <w:br/>
        <w:t>Add an architectural assumption and requirement stating that the 6G network should be energy-efficient by design, and that all 6G architecture and system procedures should consider energy efficiency. This aligns with the SA WG2 6G SID text which calls for.</w:t>
      </w:r>
    </w:p>
    <w:p w14:paraId="2469DD0B" w14:textId="77777777" w:rsidR="00BD053A" w:rsidRPr="005B25A1" w:rsidRDefault="00BD053A" w:rsidP="00BD053A">
      <w:pPr>
        <w:keepNext/>
        <w:keepLines/>
        <w:rPr>
          <w:b/>
          <w:bCs/>
        </w:rPr>
      </w:pPr>
      <w:r w:rsidRPr="005B25A1">
        <w:rPr>
          <w:b/>
          <w:bCs/>
        </w:rPr>
        <w:t>Convenor comment:</w:t>
      </w:r>
    </w:p>
    <w:p w14:paraId="0C51BE6C" w14:textId="77777777" w:rsidR="00BD053A" w:rsidRPr="005B25A1" w:rsidRDefault="00BD053A" w:rsidP="00BD053A">
      <w:pPr>
        <w:keepNext/>
        <w:keepLines/>
      </w:pPr>
      <w:r w:rsidRPr="005B25A1">
        <w:t>Only focus on Assumption. Used as a baseline.</w:t>
      </w:r>
    </w:p>
    <w:p w14:paraId="3702FD64" w14:textId="77777777" w:rsidR="00BD053A" w:rsidRPr="005B25A1" w:rsidRDefault="00BD053A" w:rsidP="00BD053A">
      <w:pPr>
        <w:keepNext/>
        <w:keepLines/>
        <w:rPr>
          <w:b/>
          <w:bCs/>
        </w:rPr>
      </w:pPr>
      <w:r w:rsidRPr="005B25A1">
        <w:rPr>
          <w:b/>
          <w:bCs/>
        </w:rPr>
        <w:t>Parallel discussion:</w:t>
      </w:r>
    </w:p>
    <w:p w14:paraId="4D59767C" w14:textId="72352787" w:rsidR="00135BD7" w:rsidRPr="005B25A1" w:rsidRDefault="00135BD7" w:rsidP="00135BD7">
      <w:pPr>
        <w:keepNext/>
        <w:keepLines/>
      </w:pPr>
      <w:r>
        <w:t xml:space="preserve">Revised in drafting session to </w:t>
      </w:r>
      <w:r w:rsidRPr="00CE3EC0">
        <w:rPr>
          <w:color w:val="0000FF"/>
        </w:rPr>
        <w:t>S2-2</w:t>
      </w:r>
      <w:r>
        <w:rPr>
          <w:color w:val="0000FF"/>
        </w:rPr>
        <w:t>507874</w:t>
      </w:r>
      <w:r>
        <w:t>.</w:t>
      </w:r>
      <w:r w:rsidRPr="00375008">
        <w:t xml:space="preserve"> </w:t>
      </w:r>
    </w:p>
    <w:p w14:paraId="1471A96B" w14:textId="77777777" w:rsidR="00F57862" w:rsidRPr="00F57862" w:rsidRDefault="0096416B" w:rsidP="00F57862">
      <w:pPr>
        <w:keepNext/>
        <w:keepLines/>
      </w:pPr>
      <w:r>
        <w:t xml:space="preserve">Some terminology such as 6G Ran, 6G System, etc. needs to be clarified to have a common understanding of the terms. The bullet 8 on interworking also needs to be clarified. </w:t>
      </w:r>
      <w:r w:rsidR="00F35182">
        <w:t xml:space="preserve">Other issues were raised and this was left for off-line discussion and revised to </w:t>
      </w:r>
      <w:r w:rsidR="00F35182" w:rsidRPr="00F35182">
        <w:rPr>
          <w:color w:val="0000FF"/>
        </w:rPr>
        <w:t>S2-250</w:t>
      </w:r>
      <w:r w:rsidR="00F35182">
        <w:rPr>
          <w:color w:val="0000FF"/>
        </w:rPr>
        <w:t>7939</w:t>
      </w:r>
      <w:r w:rsidR="00F57862" w:rsidRPr="00F57862">
        <w:t xml:space="preserve">. </w:t>
      </w:r>
    </w:p>
    <w:p w14:paraId="471674A9" w14:textId="77777777" w:rsidR="0061178C" w:rsidRDefault="00361ACC" w:rsidP="0061178C">
      <w:pPr>
        <w:keepNext/>
        <w:keepLines/>
      </w:pPr>
      <w:r>
        <w:t xml:space="preserve">A number of comments were made and this was left for off-line discussion and revised to </w:t>
      </w:r>
      <w:r w:rsidRPr="00497EE3">
        <w:rPr>
          <w:color w:val="0000FF"/>
        </w:rPr>
        <w:t>S2-250</w:t>
      </w:r>
      <w:r>
        <w:rPr>
          <w:color w:val="0000FF"/>
        </w:rPr>
        <w:t>8023</w:t>
      </w:r>
      <w:r w:rsidR="0061178C">
        <w:t xml:space="preserve">. </w:t>
      </w:r>
    </w:p>
    <w:p w14:paraId="4386610B" w14:textId="77777777" w:rsidR="0061178C" w:rsidRDefault="0061178C" w:rsidP="0061178C">
      <w:pPr>
        <w:keepNext/>
        <w:keepLines/>
        <w:rPr>
          <w:b/>
          <w:bCs/>
        </w:rPr>
      </w:pPr>
      <w:r>
        <w:rPr>
          <w:b/>
          <w:bCs/>
        </w:rPr>
        <w:t>Plenary Discussion:</w:t>
      </w:r>
    </w:p>
    <w:p w14:paraId="4AC85C97" w14:textId="1545C12F" w:rsidR="00520DEE" w:rsidRDefault="00520DEE" w:rsidP="00520DEE">
      <w:pPr>
        <w:keepNext/>
        <w:keepLines/>
      </w:pPr>
      <w:r>
        <w:t xml:space="preserve">  </w:t>
      </w:r>
      <w:r>
        <w:rPr>
          <w:color w:val="FF0000"/>
        </w:rPr>
        <w:t>&lt;RETURN - OPEN&gt;</w:t>
      </w:r>
    </w:p>
    <w:p w14:paraId="08D0D683" w14:textId="77777777" w:rsidR="00F35182" w:rsidRPr="00EB0339" w:rsidRDefault="00F35182" w:rsidP="00F35182">
      <w:r w:rsidRPr="005B25A1">
        <w:rPr>
          <w:b/>
          <w:bCs/>
        </w:rPr>
        <w:t>Status:</w:t>
      </w:r>
      <w:r>
        <w:t xml:space="preserve"> </w:t>
      </w:r>
      <w:r w:rsidRPr="00380F14">
        <w:rPr>
          <w:color w:val="FF0000"/>
        </w:rPr>
        <w:t>OPEN</w:t>
      </w:r>
    </w:p>
    <w:p w14:paraId="5DE72FAC" w14:textId="77777777" w:rsidR="00BD053A" w:rsidRDefault="00BD053A" w:rsidP="00BD053A">
      <w:pPr>
        <w:pStyle w:val="NormTop"/>
      </w:pPr>
      <w:r>
        <w:rPr>
          <w:color w:val="0000FF"/>
        </w:rPr>
        <w:t>S2-2507416</w:t>
      </w:r>
      <w:r w:rsidRPr="00D53282">
        <w:t xml:space="preserve"> </w:t>
      </w:r>
      <w:r>
        <w:t>(P-CR) 23.801-01: Voice for 6G - Key Issues and Architectural Assumptions (Source: T-Mobile USA,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propose Architecture Assumptions and Requirements related to the Work Task for voice and emergency voice service support in 6G Systems described in S2-2507415.</w:t>
      </w:r>
    </w:p>
    <w:p w14:paraId="091CCCA7" w14:textId="77777777" w:rsidR="00BD053A" w:rsidRPr="005B25A1" w:rsidRDefault="00BD053A" w:rsidP="00BD053A">
      <w:pPr>
        <w:keepNext/>
        <w:keepLines/>
        <w:rPr>
          <w:b/>
          <w:bCs/>
        </w:rPr>
      </w:pPr>
      <w:r w:rsidRPr="005B25A1">
        <w:rPr>
          <w:b/>
          <w:bCs/>
        </w:rPr>
        <w:t>Convenor comment:</w:t>
      </w:r>
    </w:p>
    <w:p w14:paraId="30E3DD1D" w14:textId="77777777" w:rsidR="00BD053A" w:rsidRPr="005B25A1" w:rsidRDefault="00BD053A" w:rsidP="00BD053A">
      <w:pPr>
        <w:keepNext/>
        <w:keepLines/>
      </w:pPr>
      <w:r w:rsidRPr="005B25A1">
        <w:t>Moved from 20.6.1.4. Only focus on Assumption.</w:t>
      </w:r>
    </w:p>
    <w:p w14:paraId="30A66F16" w14:textId="77777777" w:rsidR="00BD053A" w:rsidRPr="005B25A1" w:rsidRDefault="00BD053A" w:rsidP="00BD053A">
      <w:pPr>
        <w:keepNext/>
        <w:keepLines/>
        <w:rPr>
          <w:b/>
          <w:bCs/>
        </w:rPr>
      </w:pPr>
      <w:r w:rsidRPr="005B25A1">
        <w:rPr>
          <w:b/>
          <w:bCs/>
        </w:rPr>
        <w:t>Parallel discussion:</w:t>
      </w:r>
    </w:p>
    <w:p w14:paraId="7C0078C1" w14:textId="77777777" w:rsidR="00BD053A" w:rsidRPr="005B25A1" w:rsidRDefault="00BD053A" w:rsidP="00BD053A">
      <w:pPr>
        <w:keepNext/>
        <w:keepLines/>
      </w:pPr>
      <w:r w:rsidRPr="005B25A1">
        <w:t>-</w:t>
      </w:r>
    </w:p>
    <w:p w14:paraId="3925752E" w14:textId="77777777" w:rsidR="00BD053A" w:rsidRPr="005B25A1" w:rsidRDefault="00BD053A" w:rsidP="00BD053A">
      <w:pPr>
        <w:keepNext/>
        <w:keepLines/>
        <w:rPr>
          <w:b/>
          <w:bCs/>
        </w:rPr>
      </w:pPr>
      <w:r w:rsidRPr="005B25A1">
        <w:rPr>
          <w:b/>
          <w:bCs/>
        </w:rPr>
        <w:t>Plenary Discussion:</w:t>
      </w:r>
    </w:p>
    <w:p w14:paraId="6D0D434B" w14:textId="77777777" w:rsidR="00BD053A" w:rsidRPr="005B25A1" w:rsidRDefault="00BD053A" w:rsidP="00BD053A">
      <w:pPr>
        <w:keepNext/>
        <w:keepLines/>
      </w:pPr>
      <w:r>
        <w:rPr>
          <w:color w:val="FF0000"/>
        </w:rPr>
        <w:t>NO DISCUSSION RECORDED</w:t>
      </w:r>
    </w:p>
    <w:p w14:paraId="30DB8F6E" w14:textId="77777777" w:rsidR="00BD053A" w:rsidRPr="00EB0339" w:rsidRDefault="00BD053A" w:rsidP="00BD053A">
      <w:r w:rsidRPr="005B25A1">
        <w:rPr>
          <w:b/>
          <w:bCs/>
        </w:rPr>
        <w:t>Status:</w:t>
      </w:r>
      <w:r>
        <w:t xml:space="preserve"> </w:t>
      </w:r>
      <w:r>
        <w:rPr>
          <w:color w:val="0000FF"/>
        </w:rPr>
        <w:t>Not concluded</w:t>
      </w:r>
      <w:r>
        <w:t>.</w:t>
      </w:r>
    </w:p>
    <w:p w14:paraId="721A3A1C"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w:t>
      </w:r>
    </w:p>
    <w:p w14:paraId="73344B7D" w14:textId="77777777" w:rsidR="00BD053A" w:rsidRDefault="00BD053A" w:rsidP="00BD053A">
      <w:pPr>
        <w:pStyle w:val="NormTop"/>
      </w:pPr>
      <w:r>
        <w:rPr>
          <w:color w:val="0000FF"/>
        </w:rPr>
        <w:t>S2-2506392</w:t>
      </w:r>
      <w:r w:rsidRPr="00D53282">
        <w:t xml:space="preserve"> </w:t>
      </w:r>
      <w:r>
        <w:t>(P-CR) 23.801-01: [General aspects] Architecture Requirements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requirements in TR 23.801-01.</w:t>
      </w:r>
    </w:p>
    <w:p w14:paraId="3840FC69" w14:textId="77777777" w:rsidR="00BD053A" w:rsidRPr="005B25A1" w:rsidRDefault="00BD053A" w:rsidP="00BD053A">
      <w:pPr>
        <w:keepNext/>
        <w:keepLines/>
        <w:rPr>
          <w:b/>
          <w:bCs/>
        </w:rPr>
      </w:pPr>
      <w:r w:rsidRPr="005B25A1">
        <w:rPr>
          <w:b/>
          <w:bCs/>
        </w:rPr>
        <w:t>Parallel discussion:</w:t>
      </w:r>
    </w:p>
    <w:p w14:paraId="302027AE" w14:textId="77777777" w:rsidR="00BD053A" w:rsidRPr="005B25A1" w:rsidRDefault="00BD053A" w:rsidP="00BD053A">
      <w:pPr>
        <w:keepNext/>
        <w:keepLines/>
      </w:pPr>
      <w:r w:rsidRPr="005B25A1">
        <w:t>-</w:t>
      </w:r>
    </w:p>
    <w:p w14:paraId="5C9F0863" w14:textId="77777777" w:rsidR="00BD053A" w:rsidRPr="005B25A1" w:rsidRDefault="00BD053A" w:rsidP="00BD053A">
      <w:pPr>
        <w:keepNext/>
        <w:keepLines/>
        <w:rPr>
          <w:b/>
          <w:bCs/>
        </w:rPr>
      </w:pPr>
      <w:r w:rsidRPr="005B25A1">
        <w:rPr>
          <w:b/>
          <w:bCs/>
        </w:rPr>
        <w:t>Plenary Discussi</w:t>
      </w:r>
      <w:r w:rsidRPr="005B25A1">
        <w:rPr>
          <w:b/>
          <w:bCs/>
        </w:rPr>
        <w:lastRenderedPageBreak/>
        <w:t>on:</w:t>
      </w:r>
    </w:p>
    <w:p w14:paraId="5C11B76C" w14:textId="77777777" w:rsidR="00BD053A" w:rsidRPr="005B25A1" w:rsidRDefault="00BD053A" w:rsidP="00BD053A">
      <w:pPr>
        <w:keepNext/>
        <w:keepLines/>
      </w:pPr>
      <w:r>
        <w:rPr>
          <w:color w:val="FF0000"/>
        </w:rPr>
        <w:t>NO DISCUSSION RECORDED</w:t>
      </w:r>
    </w:p>
    <w:p w14:paraId="2EB694EF" w14:textId="77777777" w:rsidR="00BD053A" w:rsidRPr="00EB0339" w:rsidRDefault="00BD053A" w:rsidP="00BD053A">
      <w:r w:rsidRPr="005B25A1">
        <w:rPr>
          <w:b/>
          <w:bCs/>
        </w:rPr>
        <w:t>Status:</w:t>
      </w:r>
      <w:r>
        <w:t xml:space="preserve"> </w:t>
      </w:r>
      <w:r>
        <w:rPr>
          <w:color w:val="0000FF"/>
        </w:rPr>
        <w:t>Not concluded</w:t>
      </w:r>
      <w:r>
        <w:t>.</w:t>
      </w:r>
    </w:p>
    <w:p w14:paraId="2D7C617A" w14:textId="77777777" w:rsidR="00BD053A" w:rsidRDefault="00BD053A" w:rsidP="00BD053A">
      <w:pPr>
        <w:pStyle w:val="NormTop"/>
      </w:pPr>
      <w:r>
        <w:rPr>
          <w:color w:val="0000FF"/>
        </w:rPr>
        <w:t>S2-2506509</w:t>
      </w:r>
      <w:r w:rsidRPr="00D53282">
        <w:t xml:space="preserve"> </w:t>
      </w:r>
      <w:r>
        <w:t>(P-CR) 23.801-01: [General Aspects] 6G Architecture support Stateless NF Services (Source: Boost Mobile Network, EchoStar, Telecom Italia S.p.A, China Mobile, Cisco Systems,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6G system architecture shall aim to support cloud native features of all NF services being stateless.</w:t>
      </w:r>
    </w:p>
    <w:p w14:paraId="17B45832" w14:textId="77777777" w:rsidR="00BD053A" w:rsidRPr="005B25A1" w:rsidRDefault="00BD053A" w:rsidP="00BD053A">
      <w:pPr>
        <w:keepNext/>
        <w:keepLines/>
        <w:rPr>
          <w:b/>
          <w:bCs/>
        </w:rPr>
      </w:pPr>
      <w:r w:rsidRPr="005B25A1">
        <w:rPr>
          <w:b/>
          <w:bCs/>
        </w:rPr>
        <w:t>Parallel discussion:</w:t>
      </w:r>
    </w:p>
    <w:p w14:paraId="7CA82597" w14:textId="77777777" w:rsidR="00BD053A" w:rsidRPr="005B25A1" w:rsidRDefault="00BD053A" w:rsidP="00BD053A">
      <w:pPr>
        <w:keepNext/>
        <w:keepLines/>
      </w:pPr>
      <w:r w:rsidRPr="005B25A1">
        <w:t>-</w:t>
      </w:r>
    </w:p>
    <w:p w14:paraId="59B7113B" w14:textId="77777777" w:rsidR="00BD053A" w:rsidRPr="005B25A1" w:rsidRDefault="00BD053A" w:rsidP="00BD053A">
      <w:pPr>
        <w:keepNext/>
        <w:keepLines/>
        <w:rPr>
          <w:b/>
          <w:bCs/>
        </w:rPr>
      </w:pPr>
      <w:r w:rsidRPr="005B25A1">
        <w:rPr>
          <w:b/>
          <w:bCs/>
        </w:rPr>
        <w:t>Plenary Discussion:</w:t>
      </w:r>
    </w:p>
    <w:p w14:paraId="5F1CFC8B" w14:textId="77777777" w:rsidR="00BD053A" w:rsidRPr="005B25A1" w:rsidRDefault="00BD053A" w:rsidP="00BD053A">
      <w:pPr>
        <w:keepNext/>
        <w:keepLines/>
      </w:pPr>
      <w:r>
        <w:rPr>
          <w:color w:val="FF0000"/>
        </w:rPr>
        <w:t>NO DISCUSSION RECORDED</w:t>
      </w:r>
    </w:p>
    <w:p w14:paraId="761140DA" w14:textId="77777777" w:rsidR="00BD053A" w:rsidRPr="00EB0339" w:rsidRDefault="00BD053A" w:rsidP="00BD053A">
      <w:r w:rsidRPr="005B25A1">
        <w:rPr>
          <w:b/>
          <w:bCs/>
        </w:rPr>
        <w:t>Status:</w:t>
      </w:r>
      <w:r>
        <w:t xml:space="preserve"> </w:t>
      </w:r>
      <w:r>
        <w:rPr>
          <w:color w:val="0000FF"/>
        </w:rPr>
        <w:t>Not concluded</w:t>
      </w:r>
      <w:r>
        <w:t>.</w:t>
      </w:r>
    </w:p>
    <w:p w14:paraId="0EF1DBAA" w14:textId="77777777" w:rsidR="00BD053A" w:rsidRDefault="00BD053A" w:rsidP="00BD053A">
      <w:pPr>
        <w:pStyle w:val="NormTop"/>
      </w:pPr>
      <w:r>
        <w:rPr>
          <w:color w:val="0000FF"/>
        </w:rPr>
        <w:t>S2-2506576</w:t>
      </w:r>
      <w:r w:rsidRPr="00D53282">
        <w:t xml:space="preserve"> </w:t>
      </w:r>
      <w:r>
        <w:t>(P-CR) 23.801-01: [General aspects] Architecture Requirements for 6G (Source: LG Electronics)</w:t>
      </w:r>
      <w:r>
        <w:br/>
      </w:r>
      <w:r w:rsidRPr="00D53282">
        <w:rPr>
          <w:b/>
        </w:rPr>
        <w:t>Document for:</w:t>
      </w:r>
      <w:r w:rsidRPr="00D53282">
        <w:t xml:space="preserve"> </w:t>
      </w:r>
      <w:r>
        <w:t>Approval</w:t>
      </w:r>
      <w:r>
        <w:br/>
      </w:r>
      <w:r w:rsidRPr="00D53282">
        <w:rPr>
          <w:b/>
        </w:rPr>
        <w:t>Abstract:</w:t>
      </w:r>
      <w:r w:rsidRPr="00D53282">
        <w:t xml:space="preserve"> </w:t>
      </w:r>
    </w:p>
    <w:p w14:paraId="6F84D4F5" w14:textId="77777777" w:rsidR="00BD053A" w:rsidRPr="005B25A1" w:rsidRDefault="00BD053A" w:rsidP="00BD053A">
      <w:pPr>
        <w:keepNext/>
        <w:keepLines/>
        <w:rPr>
          <w:b/>
          <w:bCs/>
        </w:rPr>
      </w:pPr>
      <w:r w:rsidRPr="005B25A1">
        <w:rPr>
          <w:b/>
          <w:bCs/>
        </w:rPr>
        <w:t>Convenor comment:</w:t>
      </w:r>
    </w:p>
    <w:p w14:paraId="55EAB0CA" w14:textId="77777777" w:rsidR="00BD053A" w:rsidRPr="005B25A1" w:rsidRDefault="00BD053A" w:rsidP="00BD053A">
      <w:pPr>
        <w:keepNext/>
        <w:keepLines/>
      </w:pPr>
      <w:r w:rsidRPr="005B25A1">
        <w:t>Used as a baseline.</w:t>
      </w:r>
    </w:p>
    <w:p w14:paraId="278D23E7" w14:textId="77777777" w:rsidR="00BD053A" w:rsidRPr="005B25A1" w:rsidRDefault="00BD053A" w:rsidP="00BD053A">
      <w:pPr>
        <w:keepNext/>
        <w:keepLines/>
        <w:rPr>
          <w:b/>
          <w:bCs/>
        </w:rPr>
      </w:pPr>
      <w:r w:rsidRPr="005B25A1">
        <w:rPr>
          <w:b/>
          <w:bCs/>
        </w:rPr>
        <w:t>Parallel discussion:</w:t>
      </w:r>
    </w:p>
    <w:p w14:paraId="1DD15CE3" w14:textId="09783C87" w:rsidR="00135BD7" w:rsidRPr="005B25A1" w:rsidRDefault="00135BD7" w:rsidP="00135BD7">
      <w:pPr>
        <w:keepNext/>
        <w:keepLines/>
      </w:pPr>
      <w:r>
        <w:t xml:space="preserve">Revised in drafting session to </w:t>
      </w:r>
      <w:r w:rsidRPr="00CE3EC0">
        <w:rPr>
          <w:color w:val="0000FF"/>
        </w:rPr>
        <w:t>S2-2</w:t>
      </w:r>
      <w:r>
        <w:rPr>
          <w:color w:val="0000FF"/>
        </w:rPr>
        <w:t>507875</w:t>
      </w:r>
      <w:r>
        <w:t>.</w:t>
      </w:r>
      <w:r w:rsidRPr="00375008">
        <w:t xml:space="preserve"> </w:t>
      </w:r>
    </w:p>
    <w:p w14:paraId="516C6B8D" w14:textId="77777777" w:rsidR="00F57862" w:rsidRPr="00F57862" w:rsidRDefault="00A505AE" w:rsidP="00F57862">
      <w:pPr>
        <w:keepNext/>
        <w:keepLines/>
      </w:pPr>
      <w:r>
        <w:t xml:space="preserve">Some issues were raised and this was left for off-line discussion and revised to </w:t>
      </w:r>
      <w:r w:rsidRPr="00A505AE">
        <w:rPr>
          <w:color w:val="0000FF"/>
        </w:rPr>
        <w:t>S2-250</w:t>
      </w:r>
      <w:r>
        <w:rPr>
          <w:color w:val="0000FF"/>
        </w:rPr>
        <w:t>7940</w:t>
      </w:r>
      <w:r w:rsidR="00F57862" w:rsidRPr="00F57862">
        <w:t xml:space="preserve">. </w:t>
      </w:r>
    </w:p>
    <w:p w14:paraId="139DCC8F" w14:textId="77777777" w:rsidR="0061178C" w:rsidRDefault="00570CBF" w:rsidP="0061178C">
      <w:pPr>
        <w:keepNext/>
        <w:keepLines/>
      </w:pPr>
      <w:r>
        <w:t xml:space="preserve">A number of comments were made and this was left for off-line discussion and revised to </w:t>
      </w:r>
      <w:r w:rsidRPr="00497EE3">
        <w:rPr>
          <w:color w:val="0000FF"/>
        </w:rPr>
        <w:t>S2-250</w:t>
      </w:r>
      <w:r>
        <w:rPr>
          <w:color w:val="0000FF"/>
        </w:rPr>
        <w:t>8025</w:t>
      </w:r>
      <w:r w:rsidR="0061178C">
        <w:t xml:space="preserve">. </w:t>
      </w:r>
    </w:p>
    <w:p w14:paraId="27BD478B" w14:textId="77777777" w:rsidR="0061178C" w:rsidRDefault="0061178C" w:rsidP="0061178C">
      <w:pPr>
        <w:keepNext/>
        <w:keepLines/>
        <w:rPr>
          <w:b/>
          <w:bCs/>
        </w:rPr>
      </w:pPr>
      <w:r>
        <w:rPr>
          <w:b/>
          <w:bCs/>
        </w:rPr>
        <w:t>Plenary Discussion:</w:t>
      </w:r>
    </w:p>
    <w:p w14:paraId="02F2C5E0" w14:textId="236E5ED0" w:rsidR="00520DEE" w:rsidRDefault="00520DEE" w:rsidP="00520DEE">
      <w:pPr>
        <w:keepNext/>
        <w:keepLines/>
      </w:pPr>
      <w:r>
        <w:t xml:space="preserve">  </w:t>
      </w:r>
      <w:r>
        <w:rPr>
          <w:color w:val="FF0000"/>
        </w:rPr>
        <w:t>&lt;RETURN - OPEN&gt;</w:t>
      </w:r>
    </w:p>
    <w:p w14:paraId="4374EE81" w14:textId="77777777" w:rsidR="00A505AE" w:rsidRPr="00EB0339" w:rsidRDefault="00A505AE" w:rsidP="00A505AE">
      <w:r w:rsidRPr="005B25A1">
        <w:rPr>
          <w:b/>
          <w:bCs/>
        </w:rPr>
        <w:t>Status:</w:t>
      </w:r>
      <w:r>
        <w:t xml:space="preserve"> </w:t>
      </w:r>
      <w:r w:rsidRPr="00380F14">
        <w:rPr>
          <w:color w:val="FF0000"/>
        </w:rPr>
        <w:t>OPEN</w:t>
      </w:r>
    </w:p>
    <w:p w14:paraId="606574D7" w14:textId="77777777" w:rsidR="00BD053A" w:rsidRDefault="00BD053A" w:rsidP="00BD053A">
      <w:pPr>
        <w:pStyle w:val="NormTop"/>
      </w:pPr>
      <w:r>
        <w:rPr>
          <w:color w:val="0000FF"/>
        </w:rPr>
        <w:t>S2-2506829</w:t>
      </w:r>
      <w:r w:rsidRPr="00D53282">
        <w:t xml:space="preserve"> </w:t>
      </w:r>
      <w:r>
        <w:t>(P-CR) 23.801-01: [General Aspects] 6G Architecture support Cloud Native (Source: Boost Mobile Network, EchoStar, AT&amp;T, Telecom Italia S.p.A, Rakuten Mobile, KPN N.V., Cisco Systems,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6G system architecture shall support cloud native features of service-based scalability and service-based high availability.</w:t>
      </w:r>
    </w:p>
    <w:p w14:paraId="2F404FA5" w14:textId="77777777" w:rsidR="00BD053A" w:rsidRPr="005B25A1" w:rsidRDefault="00BD053A" w:rsidP="00BD053A">
      <w:pPr>
        <w:keepNext/>
        <w:keepLines/>
        <w:rPr>
          <w:b/>
          <w:bCs/>
        </w:rPr>
      </w:pPr>
      <w:r w:rsidRPr="005B25A1">
        <w:rPr>
          <w:b/>
          <w:bCs/>
        </w:rPr>
        <w:t>Parallel discussion:</w:t>
      </w:r>
    </w:p>
    <w:p w14:paraId="513C4A3A" w14:textId="77777777" w:rsidR="00BD053A" w:rsidRPr="005B25A1" w:rsidRDefault="00BD053A" w:rsidP="00BD053A">
      <w:pPr>
        <w:keepNext/>
        <w:keepLines/>
      </w:pPr>
      <w:r w:rsidRPr="005B25A1">
        <w:t>-</w:t>
      </w:r>
    </w:p>
    <w:p w14:paraId="10F87262" w14:textId="77777777" w:rsidR="00BD053A" w:rsidRPr="005B25A1" w:rsidRDefault="00BD053A" w:rsidP="00BD053A">
      <w:pPr>
        <w:keepNext/>
        <w:keepLines/>
        <w:rPr>
          <w:b/>
          <w:bCs/>
        </w:rPr>
      </w:pPr>
      <w:r w:rsidRPr="005B25A1">
        <w:rPr>
          <w:b/>
          <w:bCs/>
        </w:rPr>
        <w:t>Plenary Discussio</w:t>
      </w:r>
      <w:r w:rsidRPr="005B25A1">
        <w:rPr>
          <w:b/>
          <w:bCs/>
        </w:rPr>
        <w:lastRenderedPageBreak/>
        <w:t>n:</w:t>
      </w:r>
    </w:p>
    <w:p w14:paraId="2648CEE1" w14:textId="77777777" w:rsidR="00BD053A" w:rsidRPr="005B25A1" w:rsidRDefault="00BD053A" w:rsidP="00BD053A">
      <w:pPr>
        <w:keepNext/>
        <w:keepLines/>
      </w:pPr>
      <w:r>
        <w:rPr>
          <w:color w:val="FF0000"/>
        </w:rPr>
        <w:t>NO DISCUSSION RECORDED</w:t>
      </w:r>
    </w:p>
    <w:p w14:paraId="523546D5" w14:textId="77777777" w:rsidR="00BD053A" w:rsidRPr="00EB0339" w:rsidRDefault="00BD053A" w:rsidP="00BD053A">
      <w:r w:rsidRPr="005B25A1">
        <w:rPr>
          <w:b/>
          <w:bCs/>
        </w:rPr>
        <w:t>Status:</w:t>
      </w:r>
      <w:r>
        <w:t xml:space="preserve"> </w:t>
      </w:r>
      <w:r>
        <w:rPr>
          <w:color w:val="0000FF"/>
        </w:rPr>
        <w:t>Not concluded</w:t>
      </w:r>
      <w:r>
        <w:t>.</w:t>
      </w:r>
    </w:p>
    <w:p w14:paraId="60EB42F4"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5G features Support</w:t>
      </w:r>
    </w:p>
    <w:p w14:paraId="3C7461DC" w14:textId="77777777" w:rsidR="00BD053A" w:rsidRDefault="00BD053A" w:rsidP="00BD053A">
      <w:pPr>
        <w:pStyle w:val="NormTop"/>
      </w:pPr>
      <w:r>
        <w:rPr>
          <w:color w:val="0000FF"/>
        </w:rPr>
        <w:t>S2-2506322</w:t>
      </w:r>
      <w:r w:rsidRPr="00D53282">
        <w:t xml:space="preserve"> </w:t>
      </w:r>
      <w:r>
        <w:t>(P-CR) 23.801-01: Identifying 5G features to be supported by the 6G system (Source: Qualcomm Incorporated, Ericsson, Nokia, MediaTek, Verizon, Orange)</w:t>
      </w:r>
      <w:r>
        <w:br/>
      </w:r>
      <w:r w:rsidRPr="00D53282">
        <w:rPr>
          <w:b/>
        </w:rPr>
        <w:t>Document for:</w:t>
      </w:r>
      <w:r w:rsidRPr="00D53282">
        <w:t xml:space="preserve"> </w:t>
      </w:r>
      <w:r>
        <w:t>Approval</w:t>
      </w:r>
      <w:r>
        <w:br/>
      </w:r>
      <w:r w:rsidRPr="00D53282">
        <w:rPr>
          <w:b/>
        </w:rPr>
        <w:t>Abstract:</w:t>
      </w:r>
      <w:r w:rsidRPr="00D53282">
        <w:t xml:space="preserve"> </w:t>
      </w:r>
    </w:p>
    <w:p w14:paraId="57DAF8E1" w14:textId="77777777" w:rsidR="00BD053A" w:rsidRPr="005B25A1" w:rsidRDefault="00BD053A" w:rsidP="00BD053A">
      <w:pPr>
        <w:keepNext/>
        <w:keepLines/>
        <w:rPr>
          <w:b/>
          <w:bCs/>
        </w:rPr>
      </w:pPr>
      <w:r w:rsidRPr="005B25A1">
        <w:rPr>
          <w:b/>
          <w:bCs/>
        </w:rPr>
        <w:t>Convenor comment:</w:t>
      </w:r>
    </w:p>
    <w:p w14:paraId="068AC647" w14:textId="77777777" w:rsidR="00BD053A" w:rsidRPr="005B25A1" w:rsidRDefault="00BD053A" w:rsidP="00BD053A">
      <w:pPr>
        <w:keepNext/>
        <w:keepLines/>
      </w:pPr>
      <w:r w:rsidRPr="005B25A1">
        <w:t>Handle.</w:t>
      </w:r>
    </w:p>
    <w:p w14:paraId="14E552E9" w14:textId="77777777" w:rsidR="00BD053A" w:rsidRPr="005B25A1" w:rsidRDefault="00BD053A" w:rsidP="00BD053A">
      <w:pPr>
        <w:keepNext/>
        <w:keepLines/>
        <w:rPr>
          <w:b/>
          <w:bCs/>
        </w:rPr>
      </w:pPr>
      <w:r w:rsidRPr="005B25A1">
        <w:rPr>
          <w:b/>
          <w:bCs/>
        </w:rPr>
        <w:t>Parallel discussion:</w:t>
      </w:r>
    </w:p>
    <w:p w14:paraId="50B9B684" w14:textId="13A6D11B" w:rsidR="00135BD7" w:rsidRPr="005B25A1" w:rsidRDefault="00135BD7" w:rsidP="00135BD7">
      <w:pPr>
        <w:keepNext/>
        <w:keepLines/>
      </w:pPr>
      <w:r>
        <w:t xml:space="preserve">Revised in drafting session to </w:t>
      </w:r>
      <w:r w:rsidRPr="00CE3EC0">
        <w:rPr>
          <w:color w:val="0000FF"/>
        </w:rPr>
        <w:t>S2-2</w:t>
      </w:r>
      <w:r>
        <w:rPr>
          <w:color w:val="0000FF"/>
        </w:rPr>
        <w:t>507876</w:t>
      </w:r>
      <w:r>
        <w:t>.</w:t>
      </w:r>
      <w:r w:rsidRPr="00375008">
        <w:t xml:space="preserve"> </w:t>
      </w:r>
    </w:p>
    <w:p w14:paraId="3CAA6234" w14:textId="77777777" w:rsidR="00BD053A" w:rsidRPr="005B25A1" w:rsidRDefault="00BD053A" w:rsidP="00BD053A">
      <w:pPr>
        <w:keepNext/>
        <w:keepLines/>
      </w:pPr>
      <w:r w:rsidRPr="005B25A1">
        <w:t>-</w:t>
      </w:r>
    </w:p>
    <w:p w14:paraId="6F862926" w14:textId="77777777" w:rsidR="00BD053A" w:rsidRPr="005B25A1" w:rsidRDefault="00BD053A" w:rsidP="00BD053A">
      <w:pPr>
        <w:keepNext/>
        <w:keepLines/>
        <w:rPr>
          <w:b/>
          <w:bCs/>
        </w:rPr>
      </w:pPr>
      <w:r w:rsidRPr="005B25A1">
        <w:rPr>
          <w:b/>
          <w:bCs/>
        </w:rPr>
        <w:t>Plenary Discussion:</w:t>
      </w:r>
    </w:p>
    <w:p w14:paraId="18C33B11" w14:textId="77777777" w:rsidR="003C2D41" w:rsidRDefault="003C2D41" w:rsidP="003C2D41">
      <w:pPr>
        <w:keepNext/>
        <w:keepLines/>
      </w:pPr>
      <w:r>
        <w:t xml:space="preserve">  </w:t>
      </w:r>
      <w:r>
        <w:rPr>
          <w:color w:val="FF0000"/>
        </w:rPr>
        <w:t>&lt;RETURN - OPEN&gt;</w:t>
      </w:r>
    </w:p>
    <w:p w14:paraId="14BDC4C2" w14:textId="77777777" w:rsidR="003C2D41" w:rsidRPr="00EB0339" w:rsidRDefault="003C2D41" w:rsidP="003C2D41">
      <w:r w:rsidRPr="005B25A1">
        <w:rPr>
          <w:b/>
          <w:bCs/>
        </w:rPr>
        <w:t>Status:</w:t>
      </w:r>
      <w:r>
        <w:t xml:space="preserve"> </w:t>
      </w:r>
      <w:r w:rsidRPr="00380F14">
        <w:rPr>
          <w:color w:val="FF0000"/>
        </w:rPr>
        <w:t>OPEN</w:t>
      </w:r>
    </w:p>
    <w:p w14:paraId="271B1299" w14:textId="77777777" w:rsidR="00BD053A" w:rsidRDefault="00BD053A" w:rsidP="00BD053A">
      <w:pPr>
        <w:pStyle w:val="NormTop"/>
      </w:pPr>
      <w:r>
        <w:rPr>
          <w:color w:val="0000FF"/>
        </w:rPr>
        <w:t>S2-2507053</w:t>
      </w:r>
      <w:r w:rsidRPr="00D53282">
        <w:t xml:space="preserve"> </w:t>
      </w:r>
      <w:r>
        <w:t>(DISCUSSION) Process for adopting 5G features for 6G day-1 (Source: Nokia, Qualcomm, Verizon, AT&amp;T)</w:t>
      </w:r>
      <w:r>
        <w:br/>
      </w:r>
      <w:r w:rsidRPr="00D53282">
        <w:rPr>
          <w:b/>
        </w:rPr>
        <w:t>Document for:</w:t>
      </w:r>
      <w:r w:rsidRPr="00D53282">
        <w:t xml:space="preserve"> </w:t>
      </w:r>
      <w:r>
        <w:t>Endorsement</w:t>
      </w:r>
      <w:r>
        <w:br/>
      </w:r>
      <w:r w:rsidRPr="00D53282">
        <w:rPr>
          <w:b/>
        </w:rPr>
        <w:t>Abstract:</w:t>
      </w:r>
      <w:r w:rsidRPr="00D53282">
        <w:t xml:space="preserve"> </w:t>
      </w:r>
      <w:r>
        <w:br/>
        <w:t>Presentation: Process for adopting 5G features for 6G day-1.</w:t>
      </w:r>
    </w:p>
    <w:p w14:paraId="54A54BE0" w14:textId="77777777" w:rsidR="00BD053A" w:rsidRPr="005B25A1" w:rsidRDefault="00BD053A" w:rsidP="00BD053A">
      <w:pPr>
        <w:keepNext/>
        <w:keepLines/>
        <w:rPr>
          <w:b/>
          <w:bCs/>
        </w:rPr>
      </w:pPr>
      <w:r w:rsidRPr="005B25A1">
        <w:rPr>
          <w:b/>
          <w:bCs/>
        </w:rPr>
        <w:t>Convenor comment:</w:t>
      </w:r>
    </w:p>
    <w:p w14:paraId="645CB779" w14:textId="77777777" w:rsidR="00BD053A" w:rsidRPr="005B25A1" w:rsidRDefault="00BD053A" w:rsidP="00BD053A">
      <w:pPr>
        <w:keepNext/>
        <w:keepLines/>
      </w:pPr>
      <w:r w:rsidRPr="005B25A1">
        <w:t>Handle.</w:t>
      </w:r>
    </w:p>
    <w:p w14:paraId="53F79AC3" w14:textId="77777777" w:rsidR="00BD053A" w:rsidRPr="005B25A1" w:rsidRDefault="00BD053A" w:rsidP="00BD053A">
      <w:pPr>
        <w:keepNext/>
        <w:keepLines/>
        <w:rPr>
          <w:b/>
          <w:bCs/>
        </w:rPr>
      </w:pPr>
      <w:r w:rsidRPr="005B25A1">
        <w:rPr>
          <w:b/>
          <w:bCs/>
        </w:rPr>
        <w:t>Parallel discussion:</w:t>
      </w:r>
    </w:p>
    <w:p w14:paraId="70EE0847" w14:textId="50244836" w:rsidR="00135BD7" w:rsidRPr="005B25A1" w:rsidRDefault="00135BD7" w:rsidP="00135BD7">
      <w:pPr>
        <w:keepNext/>
        <w:keepLines/>
      </w:pPr>
      <w:r>
        <w:t xml:space="preserve">Revised in drafting session to </w:t>
      </w:r>
      <w:r w:rsidRPr="00CE3EC0">
        <w:rPr>
          <w:color w:val="0000FF"/>
        </w:rPr>
        <w:t>S2-2</w:t>
      </w:r>
      <w:r>
        <w:rPr>
          <w:color w:val="0000FF"/>
        </w:rPr>
        <w:t>507877</w:t>
      </w:r>
      <w:r>
        <w:t>.</w:t>
      </w:r>
      <w:r w:rsidRPr="00375008">
        <w:t xml:space="preserve"> </w:t>
      </w:r>
    </w:p>
    <w:p w14:paraId="580FFA90" w14:textId="77777777" w:rsidR="00BD053A" w:rsidRPr="005B25A1" w:rsidRDefault="00BD053A" w:rsidP="00BD053A">
      <w:pPr>
        <w:keepNext/>
        <w:keepLines/>
        <w:rPr>
          <w:b/>
          <w:bCs/>
        </w:rPr>
      </w:pPr>
      <w:r w:rsidRPr="005B25A1">
        <w:rPr>
          <w:b/>
          <w:bCs/>
        </w:rPr>
        <w:t>Plenary Discussion:</w:t>
      </w:r>
    </w:p>
    <w:p w14:paraId="6C5071F8" w14:textId="4821E7BF" w:rsidR="00BC6B4C" w:rsidRDefault="00885FB8" w:rsidP="00BC6B4C">
      <w:pPr>
        <w:keepNext/>
        <w:keepLines/>
      </w:pPr>
      <w:r>
        <w:t xml:space="preserve">Huawei asked to include further options to allow ‘no opinion’ and ‘not decided’ as separate answers. Ericsson asked to include additional information on which parts are wanted or downgraded for ‘Yes’ answers. China Mobile also asked for reasoning on answers Yes and No. </w:t>
      </w:r>
    </w:p>
    <w:p w14:paraId="2279EB70" w14:textId="16B69910" w:rsidR="00885FB8" w:rsidRDefault="00885FB8" w:rsidP="00BC6B4C">
      <w:pPr>
        <w:keepNext/>
        <w:keepLines/>
      </w:pPr>
      <w:r>
        <w:t>It was suggested to exclude the 6G items already agreed to be include</w:t>
      </w:r>
      <w:r>
        <w:lastRenderedPageBreak/>
        <w:t>d</w:t>
      </w:r>
      <w:r w:rsidR="006E4BCD">
        <w:t xml:space="preserve"> and t</w:t>
      </w:r>
      <w:r>
        <w:t xml:space="preserve">he </w:t>
      </w:r>
      <w:r w:rsidR="006E4BCD">
        <w:t xml:space="preserve">amount of Member company support behind items should also be taken into account. </w:t>
      </w:r>
    </w:p>
    <w:p w14:paraId="786960E1" w14:textId="146AA933" w:rsidR="006E4BCD" w:rsidRDefault="006E4BCD" w:rsidP="00BC6B4C">
      <w:pPr>
        <w:keepNext/>
        <w:keepLines/>
      </w:pPr>
      <w:r>
        <w:t>Companies were asked to provide feedback on the 5G Feature Table and an e-mail discussion will be set up by the moderator followed by a NWM Moderated discussion process.</w:t>
      </w:r>
    </w:p>
    <w:p w14:paraId="55F5EAA9" w14:textId="4F638040" w:rsidR="006E4BCD" w:rsidRPr="005B25A1" w:rsidRDefault="006E4BCD" w:rsidP="00BC6B4C">
      <w:pPr>
        <w:keepNext/>
        <w:keepLines/>
      </w:pPr>
      <w:r>
        <w:t xml:space="preserve">This was revised to </w:t>
      </w:r>
      <w:r w:rsidRPr="00CE3EC0">
        <w:rPr>
          <w:color w:val="0000FF"/>
        </w:rPr>
        <w:t>S2-2</w:t>
      </w:r>
      <w:r>
        <w:rPr>
          <w:color w:val="0000FF"/>
        </w:rPr>
        <w:t>508050</w:t>
      </w:r>
      <w:r>
        <w:t>.</w:t>
      </w:r>
      <w:r w:rsidRPr="00375008">
        <w:t xml:space="preserve"> </w:t>
      </w:r>
    </w:p>
    <w:p w14:paraId="0793D760" w14:textId="77777777" w:rsidR="003C2D41" w:rsidRDefault="003C2D41" w:rsidP="003C2D41">
      <w:pPr>
        <w:keepNext/>
        <w:keepLines/>
      </w:pPr>
      <w:r>
        <w:t xml:space="preserve">  </w:t>
      </w:r>
      <w:r>
        <w:rPr>
          <w:color w:val="FF0000"/>
        </w:rPr>
        <w:t>&lt;RETURN - OPEN&gt;</w:t>
      </w:r>
    </w:p>
    <w:p w14:paraId="4DBA3DA3" w14:textId="77777777" w:rsidR="003C2D41" w:rsidRPr="00EB0339" w:rsidRDefault="003C2D41" w:rsidP="003C2D41">
      <w:r w:rsidRPr="005B25A1">
        <w:rPr>
          <w:b/>
          <w:bCs/>
        </w:rPr>
        <w:t>Status:</w:t>
      </w:r>
      <w:r>
        <w:t xml:space="preserve"> </w:t>
      </w:r>
      <w:r w:rsidRPr="00380F14">
        <w:rPr>
          <w:color w:val="FF0000"/>
        </w:rPr>
        <w:t>OPEN</w:t>
      </w:r>
    </w:p>
    <w:p w14:paraId="1F183308"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New WT Proposals</w:t>
      </w:r>
    </w:p>
    <w:p w14:paraId="7E6A8C2D" w14:textId="77777777" w:rsidR="00BD053A" w:rsidRDefault="00BD053A" w:rsidP="00BD053A">
      <w:pPr>
        <w:pStyle w:val="NormTop"/>
      </w:pPr>
      <w:r>
        <w:rPr>
          <w:color w:val="0000FF"/>
        </w:rPr>
        <w:t>S2-2507056</w:t>
      </w:r>
      <w:r w:rsidRPr="00D53282">
        <w:t xml:space="preserve"> </w:t>
      </w:r>
      <w:r>
        <w:t>(P-CR) 23.801-01: [WT#1.2, resiliency] Work task 1.2 Resiliency scope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for resiliency work task.</w:t>
      </w:r>
    </w:p>
    <w:p w14:paraId="5890851F" w14:textId="77777777" w:rsidR="00BD053A" w:rsidRPr="005B25A1" w:rsidRDefault="00BD053A" w:rsidP="00BD053A">
      <w:pPr>
        <w:keepNext/>
        <w:keepLines/>
        <w:rPr>
          <w:b/>
          <w:bCs/>
        </w:rPr>
      </w:pPr>
      <w:r w:rsidRPr="005B25A1">
        <w:rPr>
          <w:b/>
          <w:bCs/>
        </w:rPr>
        <w:t>Convenor comment:</w:t>
      </w:r>
    </w:p>
    <w:p w14:paraId="3B4FC9F5" w14:textId="77777777" w:rsidR="00BD053A" w:rsidRPr="005B25A1" w:rsidRDefault="00BD053A" w:rsidP="00BD053A">
      <w:pPr>
        <w:keepNext/>
        <w:keepLines/>
      </w:pPr>
      <w:r w:rsidRPr="005B25A1">
        <w:t>Moved from 20.6.1.2. Handle.</w:t>
      </w:r>
    </w:p>
    <w:p w14:paraId="7F0391B8" w14:textId="77777777" w:rsidR="00BD053A" w:rsidRPr="005B25A1" w:rsidRDefault="00BD053A" w:rsidP="00BD053A">
      <w:pPr>
        <w:keepNext/>
        <w:keepLines/>
        <w:rPr>
          <w:b/>
          <w:bCs/>
        </w:rPr>
      </w:pPr>
      <w:r w:rsidRPr="005B25A1">
        <w:rPr>
          <w:b/>
          <w:bCs/>
        </w:rPr>
        <w:t>Parallel discussion:</w:t>
      </w:r>
    </w:p>
    <w:p w14:paraId="6240A618" w14:textId="77777777" w:rsidR="00A505AE" w:rsidRPr="005B25A1" w:rsidRDefault="00A505AE" w:rsidP="00A505AE">
      <w:pPr>
        <w:keepNext/>
        <w:keepLines/>
      </w:pPr>
      <w:r>
        <w:t xml:space="preserve">Reviewed in drafting session. This was </w:t>
      </w:r>
      <w:r w:rsidRPr="00C3284B">
        <w:rPr>
          <w:color w:val="0000FF"/>
        </w:rPr>
        <w:t>noted</w:t>
      </w:r>
      <w:r>
        <w:t xml:space="preserve"> in parallel session.</w:t>
      </w:r>
    </w:p>
    <w:p w14:paraId="6530E173" w14:textId="77777777" w:rsidR="00A505AE" w:rsidRPr="00EB0339" w:rsidRDefault="00A505AE" w:rsidP="00A505AE">
      <w:r w:rsidRPr="005B25A1">
        <w:rPr>
          <w:b/>
          <w:bCs/>
        </w:rPr>
        <w:t>Status:</w:t>
      </w:r>
      <w:r>
        <w:t xml:space="preserve"> </w:t>
      </w:r>
      <w:r>
        <w:rPr>
          <w:color w:val="0000FF"/>
        </w:rPr>
        <w:t>Noted</w:t>
      </w:r>
      <w:r>
        <w:t>.</w:t>
      </w:r>
    </w:p>
    <w:p w14:paraId="3BDC3E53" w14:textId="77777777" w:rsidR="00BD053A" w:rsidRDefault="00BD053A" w:rsidP="00BD053A">
      <w:pPr>
        <w:pStyle w:val="NormTop"/>
      </w:pPr>
      <w:r>
        <w:rPr>
          <w:color w:val="0000FF"/>
        </w:rPr>
        <w:t>S2-2506494</w:t>
      </w:r>
      <w:r w:rsidRPr="00D53282">
        <w:t xml:space="preserve"> </w:t>
      </w:r>
      <w:r>
        <w:t>(P-CR) 23.801-01: [WT#1.x] On energy-related aspects (Source: Nokia, NEC)</w:t>
      </w:r>
      <w:r>
        <w:br/>
      </w:r>
      <w:r w:rsidRPr="00D53282">
        <w:rPr>
          <w:b/>
        </w:rPr>
        <w:t>Document for:</w:t>
      </w:r>
      <w:r w:rsidRPr="00D53282">
        <w:t xml:space="preserve"> </w:t>
      </w:r>
      <w:r>
        <w:t>Approval</w:t>
      </w:r>
      <w:r>
        <w:br/>
      </w:r>
      <w:r w:rsidRPr="00D53282">
        <w:rPr>
          <w:b/>
        </w:rPr>
        <w:t>Abstract:</w:t>
      </w:r>
      <w:r w:rsidRPr="00D53282">
        <w:t xml:space="preserve"> </w:t>
      </w:r>
    </w:p>
    <w:p w14:paraId="0B4FB937" w14:textId="77777777" w:rsidR="00BD053A" w:rsidRPr="005B25A1" w:rsidRDefault="00BD053A" w:rsidP="00BD053A">
      <w:pPr>
        <w:keepNext/>
        <w:keepLines/>
        <w:rPr>
          <w:b/>
          <w:bCs/>
        </w:rPr>
      </w:pPr>
      <w:r w:rsidRPr="005B25A1">
        <w:rPr>
          <w:b/>
          <w:bCs/>
        </w:rPr>
        <w:t>Convenor comment:</w:t>
      </w:r>
    </w:p>
    <w:p w14:paraId="0C813C44" w14:textId="77777777" w:rsidR="00BD053A" w:rsidRPr="005B25A1" w:rsidRDefault="00BD053A" w:rsidP="00BD053A">
      <w:pPr>
        <w:keepNext/>
        <w:keepLines/>
      </w:pPr>
      <w:r w:rsidRPr="005B25A1">
        <w:t>Handle.</w:t>
      </w:r>
    </w:p>
    <w:p w14:paraId="54F1A28A" w14:textId="77777777" w:rsidR="00BD053A" w:rsidRPr="005B25A1" w:rsidRDefault="00BD053A" w:rsidP="00BD053A">
      <w:pPr>
        <w:keepNext/>
        <w:keepLines/>
        <w:rPr>
          <w:b/>
          <w:bCs/>
        </w:rPr>
      </w:pPr>
      <w:r w:rsidRPr="005B25A1">
        <w:rPr>
          <w:b/>
          <w:bCs/>
        </w:rPr>
        <w:t>Parallel discussion:</w:t>
      </w:r>
    </w:p>
    <w:p w14:paraId="7E5A8A2F" w14:textId="6F80BCF3" w:rsidR="00135BD7" w:rsidRDefault="00135BD7" w:rsidP="00135BD7">
      <w:pPr>
        <w:keepNext/>
        <w:keepLines/>
      </w:pPr>
      <w:bookmarkStart w:id="0" w:name="_Hlk207187362"/>
      <w:r w:rsidRPr="009967CC">
        <w:t xml:space="preserve">Revised in drafting session to </w:t>
      </w:r>
      <w:r w:rsidRPr="009967CC">
        <w:rPr>
          <w:color w:val="0000FF"/>
        </w:rPr>
        <w:t>S2-2507878</w:t>
      </w:r>
      <w:bookmarkEnd w:id="0"/>
      <w:r w:rsidRPr="009967CC">
        <w:t>.</w:t>
      </w:r>
      <w:r w:rsidRPr="00375008">
        <w:t xml:space="preserve"> </w:t>
      </w:r>
    </w:p>
    <w:p w14:paraId="04A7D788" w14:textId="3604204C" w:rsidR="00370422" w:rsidRDefault="00370422" w:rsidP="00135BD7">
      <w:pPr>
        <w:keepNext/>
        <w:keepLines/>
      </w:pPr>
      <w:r>
        <w:t xml:space="preserve">Revised in drafting session to </w:t>
      </w:r>
      <w:r w:rsidRPr="00370422">
        <w:rPr>
          <w:color w:val="0000FF"/>
        </w:rPr>
        <w:t>S2-2507983</w:t>
      </w:r>
      <w:r>
        <w:t>.</w:t>
      </w:r>
    </w:p>
    <w:p w14:paraId="14EAE62F" w14:textId="619B4AAE" w:rsidR="00570CBF" w:rsidRPr="005B25A1" w:rsidRDefault="000937AA" w:rsidP="00135BD7">
      <w:pPr>
        <w:keepNext/>
        <w:keepLines/>
      </w:pPr>
      <w:r>
        <w:t xml:space="preserve">There were further issues and further discussion was considered necessary. This was </w:t>
      </w:r>
      <w:r w:rsidRPr="00151340">
        <w:rPr>
          <w:color w:val="0000FF"/>
        </w:rPr>
        <w:t>postponed</w:t>
      </w:r>
      <w:r>
        <w:t xml:space="preserve"> in parallel session.</w:t>
      </w:r>
    </w:p>
    <w:p w14:paraId="46783A37" w14:textId="12265E50" w:rsidR="003C2D41" w:rsidRPr="000937AA" w:rsidRDefault="003C2D41" w:rsidP="003C2D41">
      <w:r w:rsidRPr="005B25A1">
        <w:rPr>
          <w:b/>
          <w:bCs/>
        </w:rPr>
        <w:t>Status:</w:t>
      </w:r>
      <w:r>
        <w:t xml:space="preserve"> </w:t>
      </w:r>
      <w:r w:rsidR="000937AA" w:rsidRPr="00151340">
        <w:rPr>
          <w:color w:val="0000FF"/>
        </w:rPr>
        <w:t>Postponed</w:t>
      </w:r>
      <w:r w:rsidR="000937AA">
        <w:t>.</w:t>
      </w:r>
    </w:p>
    <w:p w14:paraId="730E469E" w14:textId="77777777" w:rsidR="00BD053A" w:rsidRDefault="00BD053A" w:rsidP="00BD053A">
      <w:pPr>
        <w:pStyle w:val="NormTop"/>
      </w:pPr>
      <w:r>
        <w:rPr>
          <w:color w:val="0000FF"/>
        </w:rPr>
        <w:t>S2-2506636</w:t>
      </w:r>
      <w:r w:rsidRPr="00D53282">
        <w:t xml:space="preserve"> </w:t>
      </w:r>
      <w:r>
        <w:t>(P-CR) 23.801-01: [General a</w:t>
      </w:r>
      <w:r>
        <w:lastRenderedPageBreak/>
        <w:t>spects, Energy efficiency] End-to-end energy saving and energy efficiency (Source: vivo)</w:t>
      </w:r>
      <w:r>
        <w:br/>
      </w:r>
      <w:r w:rsidRPr="00D53282">
        <w:rPr>
          <w:b/>
        </w:rPr>
        <w:t>Document for:</w:t>
      </w:r>
      <w:r w:rsidRPr="00D53282">
        <w:t xml:space="preserve"> </w:t>
      </w:r>
      <w:r>
        <w:t>Approval</w:t>
      </w:r>
      <w:r>
        <w:br/>
      </w:r>
      <w:r w:rsidRPr="00D53282">
        <w:rPr>
          <w:b/>
        </w:rPr>
        <w:t>Abstract:</w:t>
      </w:r>
      <w:r w:rsidRPr="00D53282">
        <w:t xml:space="preserve"> </w:t>
      </w:r>
    </w:p>
    <w:p w14:paraId="05B800A1" w14:textId="77777777" w:rsidR="00BD053A" w:rsidRPr="005B25A1" w:rsidRDefault="00BD053A" w:rsidP="00BD053A">
      <w:pPr>
        <w:keepNext/>
        <w:keepLines/>
        <w:rPr>
          <w:b/>
          <w:bCs/>
        </w:rPr>
      </w:pPr>
      <w:r w:rsidRPr="005B25A1">
        <w:rPr>
          <w:b/>
          <w:bCs/>
        </w:rPr>
        <w:t>Convenor comment:</w:t>
      </w:r>
    </w:p>
    <w:p w14:paraId="7EFCE33F" w14:textId="77777777" w:rsidR="00BD053A" w:rsidRPr="005B25A1" w:rsidRDefault="00BD053A" w:rsidP="00BD053A">
      <w:pPr>
        <w:keepNext/>
        <w:keepLines/>
      </w:pPr>
      <w:r w:rsidRPr="005B25A1">
        <w:t>Merge into S2-2506494.</w:t>
      </w:r>
    </w:p>
    <w:p w14:paraId="46A6E205" w14:textId="77777777" w:rsidR="00BD053A" w:rsidRPr="005B25A1" w:rsidRDefault="00BD053A" w:rsidP="00BD053A">
      <w:pPr>
        <w:keepNext/>
        <w:keepLines/>
        <w:rPr>
          <w:b/>
          <w:bCs/>
        </w:rPr>
      </w:pPr>
      <w:r w:rsidRPr="005B25A1">
        <w:rPr>
          <w:b/>
          <w:bCs/>
        </w:rPr>
        <w:t>Parallel discussion:</w:t>
      </w:r>
    </w:p>
    <w:p w14:paraId="0B39B6A8" w14:textId="77777777" w:rsidR="00BD053A" w:rsidRPr="005B25A1" w:rsidRDefault="00BD053A" w:rsidP="00BD053A">
      <w:pPr>
        <w:keepNext/>
        <w:keepLines/>
      </w:pPr>
      <w:r w:rsidRPr="005B25A1">
        <w:t>-</w:t>
      </w:r>
    </w:p>
    <w:p w14:paraId="40210088" w14:textId="77777777" w:rsidR="00BD053A" w:rsidRPr="005B25A1" w:rsidRDefault="00BD053A" w:rsidP="00BD053A">
      <w:pPr>
        <w:keepNext/>
        <w:keepLines/>
        <w:rPr>
          <w:b/>
          <w:bCs/>
        </w:rPr>
      </w:pPr>
      <w:r w:rsidRPr="005B25A1">
        <w:rPr>
          <w:b/>
          <w:bCs/>
        </w:rPr>
        <w:t>Plenary Discussion:</w:t>
      </w:r>
    </w:p>
    <w:p w14:paraId="4D1E2F68" w14:textId="77777777" w:rsidR="00BD053A" w:rsidRPr="005B25A1" w:rsidRDefault="00BD053A" w:rsidP="00BD053A">
      <w:pPr>
        <w:keepNext/>
        <w:keepLines/>
      </w:pPr>
      <w:r>
        <w:rPr>
          <w:color w:val="FF0000"/>
        </w:rPr>
        <w:t>NO DISCUSSION RECORDED</w:t>
      </w:r>
    </w:p>
    <w:p w14:paraId="1A0D85FF" w14:textId="77777777" w:rsidR="00BD053A" w:rsidRPr="00EB0339" w:rsidRDefault="00BD053A" w:rsidP="00BD053A">
      <w:r w:rsidRPr="005B25A1">
        <w:rPr>
          <w:b/>
          <w:bCs/>
        </w:rPr>
        <w:t>Status:</w:t>
      </w:r>
      <w:r>
        <w:t xml:space="preserve"> </w:t>
      </w:r>
      <w:r>
        <w:rPr>
          <w:color w:val="0000FF"/>
        </w:rPr>
        <w:t>Not concluded</w:t>
      </w:r>
      <w:r>
        <w:t>.</w:t>
      </w:r>
    </w:p>
    <w:p w14:paraId="34FD8E59" w14:textId="04721ED8" w:rsidR="007615D6" w:rsidRPr="00EB0339" w:rsidRDefault="007615D6" w:rsidP="007615D6"/>
    <w:p w14:paraId="7E4ABF0D" w14:textId="77777777" w:rsidR="007615D6" w:rsidRDefault="007615D6" w:rsidP="00A553DC">
      <w:pPr>
        <w:pStyle w:val="Heading4"/>
      </w:pPr>
      <w:r>
        <w:t>20.6.1.1</w:t>
      </w:r>
      <w:r>
        <w:tab/>
        <w:t>Study on Architecture for 6G System (FS_6G_ARC) - WT#1.1</w:t>
      </w:r>
    </w:p>
    <w:p w14:paraId="149043F2" w14:textId="77777777" w:rsidR="008A22D1" w:rsidRDefault="008A22D1" w:rsidP="00BB3F37"/>
    <w:p w14:paraId="7D8B55E1" w14:textId="77777777" w:rsidR="008A22D1" w:rsidRDefault="008A22D1" w:rsidP="00BB3F37"/>
    <w:p w14:paraId="656A97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NAS functionalities</w:t>
      </w:r>
    </w:p>
    <w:p w14:paraId="45324A9B" w14:textId="77777777" w:rsidR="00E00DA6" w:rsidRDefault="007615D6" w:rsidP="000A3FBD">
      <w:pPr>
        <w:pStyle w:val="NormTop"/>
      </w:pPr>
      <w:r>
        <w:rPr>
          <w:color w:val="0000FF"/>
        </w:rPr>
        <w:t>S2-2506393</w:t>
      </w:r>
      <w:r w:rsidRPr="00D53282">
        <w:t xml:space="preserve"> </w:t>
      </w:r>
      <w:r>
        <w:t>(P-CR) 23.801-01: [WT#1.1] Support of Control Signalling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 on the WT#1.1 description and new KI for the support of control signalling aspect in 6G system.</w:t>
      </w:r>
    </w:p>
    <w:p w14:paraId="3564F792" w14:textId="77777777" w:rsidR="007615D6" w:rsidRPr="005B25A1" w:rsidRDefault="007615D6" w:rsidP="007615D6">
      <w:pPr>
        <w:keepNext/>
        <w:keepLines/>
        <w:rPr>
          <w:b/>
          <w:bCs/>
        </w:rPr>
      </w:pPr>
      <w:r w:rsidRPr="005B25A1">
        <w:rPr>
          <w:b/>
          <w:bCs/>
        </w:rPr>
        <w:t>Parallel discussion:</w:t>
      </w:r>
    </w:p>
    <w:p w14:paraId="7D7A7F04" w14:textId="77777777" w:rsidR="007615D6" w:rsidRPr="005B25A1" w:rsidRDefault="007615D6" w:rsidP="007615D6">
      <w:pPr>
        <w:keepNext/>
        <w:keepLines/>
      </w:pPr>
      <w:r w:rsidRPr="005B25A1">
        <w:t>-</w:t>
      </w:r>
    </w:p>
    <w:p w14:paraId="5F67BAA1" w14:textId="77777777" w:rsidR="007615D6" w:rsidRPr="005B25A1" w:rsidRDefault="007615D6" w:rsidP="007615D6">
      <w:pPr>
        <w:keepNext/>
        <w:keepLines/>
        <w:rPr>
          <w:b/>
          <w:bCs/>
        </w:rPr>
      </w:pPr>
      <w:r w:rsidRPr="005B25A1">
        <w:rPr>
          <w:b/>
          <w:bCs/>
        </w:rPr>
        <w:t>Plenary Discussion:</w:t>
      </w:r>
    </w:p>
    <w:p w14:paraId="296FAE32" w14:textId="77777777" w:rsidR="007615D6" w:rsidRPr="005B25A1" w:rsidRDefault="007615D6" w:rsidP="007615D6">
      <w:pPr>
        <w:keepNext/>
        <w:keepLines/>
      </w:pPr>
      <w:r>
        <w:rPr>
          <w:color w:val="FF0000"/>
        </w:rPr>
        <w:t>NO DISCUSSION RECORDED</w:t>
      </w:r>
    </w:p>
    <w:p w14:paraId="3C7A89BC" w14:textId="77777777" w:rsidR="007615D6" w:rsidRPr="00EB0339" w:rsidRDefault="007615D6" w:rsidP="007615D6">
      <w:r w:rsidRPr="005B25A1">
        <w:rPr>
          <w:b/>
          <w:bCs/>
        </w:rPr>
        <w:t>Status:</w:t>
      </w:r>
      <w:r>
        <w:t xml:space="preserve"> </w:t>
      </w:r>
      <w:r>
        <w:rPr>
          <w:color w:val="0000FF"/>
        </w:rPr>
        <w:t>Not concluded</w:t>
      </w:r>
      <w:r>
        <w:t>.</w:t>
      </w:r>
    </w:p>
    <w:p w14:paraId="4402B568" w14:textId="77777777" w:rsidR="00E00DA6" w:rsidRDefault="007615D6" w:rsidP="000A3FBD">
      <w:pPr>
        <w:pStyle w:val="NormTop"/>
      </w:pPr>
      <w:r>
        <w:rPr>
          <w:color w:val="0000FF"/>
        </w:rPr>
        <w:t>S2-2506465</w:t>
      </w:r>
      <w:r w:rsidRPr="00D53282">
        <w:t xml:space="preserve"> </w:t>
      </w:r>
      <w:r>
        <w:t>(P-CR) 23.801-01: [WT#1.1, control signalling] 6G NAS for connectivity and beyond connectivity services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analyses the requirement to study 6G NAS for connectivity and beyond connectivity services with required characteristics of modularity, scalability and efficiency.</w:t>
      </w:r>
    </w:p>
    <w:p w14:paraId="36F634E4" w14:textId="77777777" w:rsidR="007615D6" w:rsidRPr="005B25A1" w:rsidRDefault="007615D6" w:rsidP="007615D6">
      <w:pPr>
        <w:keepNext/>
        <w:keepLines/>
        <w:rPr>
          <w:b/>
          <w:bCs/>
        </w:rPr>
      </w:pPr>
      <w:r w:rsidRPr="005B25A1">
        <w:rPr>
          <w:b/>
          <w:bCs/>
        </w:rPr>
        <w:t>Parallel discussion:</w:t>
      </w:r>
    </w:p>
    <w:p w14:paraId="1E57EE10" w14:textId="77777777" w:rsidR="007615D6" w:rsidRPr="005B25A1" w:rsidRDefault="007615D6" w:rsidP="007615D6">
      <w:pPr>
        <w:keepNext/>
        <w:keepLines/>
      </w:pPr>
      <w:r w:rsidRPr="005B25A1">
        <w:t>-</w:t>
      </w:r>
    </w:p>
    <w:p w14:paraId="2E54B07C" w14:textId="77777777" w:rsidR="007615D6" w:rsidRPr="005B25A1" w:rsidRDefault="007615D6" w:rsidP="007615D6">
      <w:pPr>
        <w:keepNext/>
        <w:keepLines/>
        <w:rPr>
          <w:b/>
          <w:bCs/>
        </w:rPr>
      </w:pPr>
      <w:r w:rsidRPr="005B25A1">
        <w:rPr>
          <w:b/>
          <w:bCs/>
        </w:rPr>
        <w:t>Plenary Discussion:</w:t>
      </w:r>
    </w:p>
    <w:p w14:paraId="02034244" w14:textId="77777777" w:rsidR="007615D6" w:rsidRPr="005B25A1" w:rsidRDefault="007615D6" w:rsidP="007615D6">
      <w:pPr>
        <w:keepNext/>
        <w:keepLines/>
      </w:pPr>
      <w:r>
        <w:rPr>
          <w:color w:val="FF0000"/>
        </w:rPr>
        <w:t>NO DISCUSSION RECORDED</w:t>
      </w:r>
    </w:p>
    <w:p w14:paraId="5211ED8A" w14:textId="77777777" w:rsidR="007615D6" w:rsidRPr="00EB0339" w:rsidRDefault="007615D6" w:rsidP="007615D6">
      <w:r w:rsidRPr="005B25A1">
        <w:rPr>
          <w:b/>
          <w:bCs/>
        </w:rPr>
        <w:t>Status:</w:t>
      </w:r>
      <w:r>
        <w:t xml:space="preserve"> </w:t>
      </w:r>
      <w:r>
        <w:rPr>
          <w:color w:val="0000FF"/>
        </w:rPr>
        <w:t>Not concluded</w:t>
      </w:r>
      <w:r>
        <w:t>.</w:t>
      </w:r>
    </w:p>
    <w:p w14:paraId="14D2A1E0" w14:textId="77777777" w:rsidR="00E00DA6" w:rsidRDefault="007615D6" w:rsidP="000A3FBD">
      <w:pPr>
        <w:pStyle w:val="NormTop"/>
      </w:pPr>
      <w:r>
        <w:rPr>
          <w:color w:val="0000FF"/>
        </w:rPr>
        <w:t>S2-2506480</w:t>
      </w:r>
      <w:r w:rsidRPr="00D53282">
        <w:t xml:space="preserve"> </w:t>
      </w:r>
      <w:r>
        <w:t>(P-CR) 23.801-01: [WT#1.1] WT and KI for enhancement of UE and Core Network interaction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flexible interaction between UE and Core Network.</w:t>
      </w:r>
    </w:p>
    <w:p w14:paraId="6F98D794" w14:textId="77777777" w:rsidR="007615D6" w:rsidRPr="005B25A1" w:rsidRDefault="007615D6" w:rsidP="007615D6">
      <w:pPr>
        <w:keepNext/>
        <w:keepLines/>
        <w:rPr>
          <w:b/>
          <w:bCs/>
        </w:rPr>
      </w:pPr>
      <w:r w:rsidRPr="005B25A1">
        <w:rPr>
          <w:b/>
          <w:bCs/>
        </w:rPr>
        <w:t>Parallel discussion:</w:t>
      </w:r>
    </w:p>
    <w:p w14:paraId="5593345D" w14:textId="77777777" w:rsidR="007615D6" w:rsidRPr="005B25A1" w:rsidRDefault="007615D6" w:rsidP="007615D6">
      <w:pPr>
        <w:keepNext/>
        <w:keepLines/>
      </w:pPr>
      <w:r w:rsidRPr="005B25A1">
        <w:t>-</w:t>
      </w:r>
    </w:p>
    <w:p w14:paraId="0B4CA755" w14:textId="77777777" w:rsidR="007615D6" w:rsidRPr="005B25A1" w:rsidRDefault="007615D6" w:rsidP="007615D6">
      <w:pPr>
        <w:keepNext/>
        <w:keepLines/>
        <w:rPr>
          <w:b/>
          <w:bCs/>
        </w:rPr>
      </w:pPr>
      <w:r w:rsidRPr="005B25A1">
        <w:rPr>
          <w:b/>
          <w:bCs/>
        </w:rPr>
        <w:t>Plenary Discussion:</w:t>
      </w:r>
    </w:p>
    <w:p w14:paraId="16BC2FAA" w14:textId="77777777" w:rsidR="007615D6" w:rsidRPr="005B25A1" w:rsidRDefault="007615D6" w:rsidP="007615D6">
      <w:pPr>
        <w:keepNext/>
        <w:keepLines/>
      </w:pPr>
      <w:r>
        <w:rPr>
          <w:color w:val="FF0000"/>
        </w:rPr>
        <w:t>NO DISCUSSION RECORDED</w:t>
      </w:r>
    </w:p>
    <w:p w14:paraId="4C7D40AF" w14:textId="77777777" w:rsidR="007615D6" w:rsidRPr="00EB0339" w:rsidRDefault="007615D6" w:rsidP="007615D6">
      <w:r w:rsidRPr="005B25A1">
        <w:rPr>
          <w:b/>
          <w:bCs/>
        </w:rPr>
        <w:t>Status:</w:t>
      </w:r>
      <w:r>
        <w:t xml:space="preserve"> </w:t>
      </w:r>
      <w:r>
        <w:rPr>
          <w:color w:val="0000FF"/>
        </w:rPr>
        <w:t>Not concluded</w:t>
      </w:r>
      <w:r>
        <w:t>.</w:t>
      </w:r>
    </w:p>
    <w:p w14:paraId="7C274EB0" w14:textId="77777777" w:rsidR="00E00DA6" w:rsidRDefault="007615D6" w:rsidP="000A3FBD">
      <w:pPr>
        <w:pStyle w:val="NormTop"/>
      </w:pPr>
      <w:r>
        <w:rPr>
          <w:color w:val="0000FF"/>
        </w:rPr>
        <w:t>S2-2506505</w:t>
      </w:r>
      <w:r w:rsidRPr="00D53282">
        <w:t xml:space="preserve"> </w:t>
      </w:r>
      <w:r>
        <w:t>(P-CR</w:t>
      </w:r>
      <w:r>
        <w:lastRenderedPageBreak/>
        <w:t>) 23.801-01: [WT#1.1, all topics] Control Signalling Design for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scoping of WT#1.1 on Control Signalling Design for 6G covering Arch. Motivation, Gap analyses and expected Technical Impact and suggests some potential scope for relevant Key Issue(s).</w:t>
      </w:r>
    </w:p>
    <w:p w14:paraId="0B02C355" w14:textId="77777777" w:rsidR="007615D6" w:rsidRPr="005B25A1" w:rsidRDefault="007615D6" w:rsidP="007615D6">
      <w:pPr>
        <w:keepNext/>
        <w:keepLines/>
        <w:rPr>
          <w:b/>
          <w:bCs/>
        </w:rPr>
      </w:pPr>
      <w:r w:rsidRPr="005B25A1">
        <w:rPr>
          <w:b/>
          <w:bCs/>
        </w:rPr>
        <w:t>Parallel discussion:</w:t>
      </w:r>
    </w:p>
    <w:p w14:paraId="2A2A7B67" w14:textId="5FF32079" w:rsidR="00135BD7" w:rsidRPr="005B25A1" w:rsidRDefault="00135BD7" w:rsidP="00135BD7">
      <w:pPr>
        <w:keepNext/>
        <w:keepLines/>
      </w:pPr>
      <w:r>
        <w:t xml:space="preserve">Revised in drafting session to </w:t>
      </w:r>
      <w:r w:rsidRPr="00CE3EC0">
        <w:rPr>
          <w:color w:val="0000FF"/>
        </w:rPr>
        <w:t>S2-2</w:t>
      </w:r>
      <w:r>
        <w:rPr>
          <w:color w:val="0000FF"/>
        </w:rPr>
        <w:t>507879</w:t>
      </w:r>
      <w:r>
        <w:t>.</w:t>
      </w:r>
      <w:r w:rsidRPr="00375008">
        <w:t xml:space="preserve"> </w:t>
      </w:r>
    </w:p>
    <w:p w14:paraId="040C3E11" w14:textId="751BF773" w:rsidR="007615D6" w:rsidRPr="00356047" w:rsidRDefault="004D7108" w:rsidP="007615D6">
      <w:pPr>
        <w:keepNext/>
        <w:keepLines/>
      </w:pPr>
      <w:r>
        <w:t xml:space="preserve">Some issues were raised and this was left for off-line discussion and revised to </w:t>
      </w:r>
      <w:r w:rsidRPr="004D7108">
        <w:rPr>
          <w:color w:val="0000FF"/>
        </w:rPr>
        <w:t>S2-250</w:t>
      </w:r>
      <w:r>
        <w:rPr>
          <w:color w:val="0000FF"/>
        </w:rPr>
        <w:t>7942</w:t>
      </w:r>
      <w:r w:rsidRPr="00356047">
        <w:t xml:space="preserve">. </w:t>
      </w:r>
    </w:p>
    <w:p w14:paraId="79A122C8" w14:textId="77A5CC8E" w:rsidR="00356047" w:rsidRDefault="00356047" w:rsidP="007615D6">
      <w:pPr>
        <w:keepNext/>
        <w:keepLines/>
      </w:pPr>
      <w:r w:rsidRPr="00356047">
        <w:t>Revised off-</w:t>
      </w:r>
      <w:r>
        <w:t xml:space="preserve">line to </w:t>
      </w:r>
      <w:r w:rsidRPr="00CE3EC0">
        <w:rPr>
          <w:color w:val="0000FF"/>
        </w:rPr>
        <w:t>S2-2</w:t>
      </w:r>
      <w:r>
        <w:rPr>
          <w:color w:val="0000FF"/>
        </w:rPr>
        <w:t>507911</w:t>
      </w:r>
      <w:r>
        <w:t>.</w:t>
      </w:r>
    </w:p>
    <w:p w14:paraId="6EF1E21A" w14:textId="77777777" w:rsidR="0061178C" w:rsidRDefault="006132D8" w:rsidP="0061178C">
      <w:pPr>
        <w:keepNext/>
        <w:keepLines/>
      </w:pPr>
      <w:r>
        <w:t xml:space="preserve">Further comments were received and this was left for off-line discussion and revised to </w:t>
      </w:r>
      <w:r w:rsidRPr="00497EE3">
        <w:rPr>
          <w:color w:val="0000FF"/>
        </w:rPr>
        <w:t>S2-250</w:t>
      </w:r>
      <w:r>
        <w:rPr>
          <w:color w:val="0000FF"/>
        </w:rPr>
        <w:t>7988</w:t>
      </w:r>
      <w:r w:rsidR="0061178C">
        <w:t xml:space="preserve">. </w:t>
      </w:r>
    </w:p>
    <w:p w14:paraId="507BE280" w14:textId="77777777" w:rsidR="0061178C" w:rsidRDefault="0061178C" w:rsidP="0061178C">
      <w:pPr>
        <w:keepNext/>
        <w:keepLines/>
        <w:rPr>
          <w:b/>
          <w:bCs/>
        </w:rPr>
      </w:pPr>
      <w:r>
        <w:rPr>
          <w:b/>
          <w:bCs/>
        </w:rPr>
        <w:t>Plenary Discussion:</w:t>
      </w:r>
    </w:p>
    <w:p w14:paraId="29BBBAD1" w14:textId="3BAD276F" w:rsidR="003C2D41" w:rsidRDefault="003C2D41" w:rsidP="003C2D41">
      <w:pPr>
        <w:keepNext/>
        <w:keepLines/>
      </w:pPr>
      <w:r>
        <w:t xml:space="preserve">  </w:t>
      </w:r>
      <w:r>
        <w:rPr>
          <w:color w:val="FF0000"/>
        </w:rPr>
        <w:t>&lt;RETURN - OPEN&gt;</w:t>
      </w:r>
    </w:p>
    <w:p w14:paraId="21FAA14B" w14:textId="77777777" w:rsidR="003C2D41" w:rsidRPr="00EB0339" w:rsidRDefault="003C2D41" w:rsidP="003C2D41">
      <w:r w:rsidRPr="005B25A1">
        <w:rPr>
          <w:b/>
          <w:bCs/>
        </w:rPr>
        <w:t>Status:</w:t>
      </w:r>
      <w:r>
        <w:t xml:space="preserve"> </w:t>
      </w:r>
      <w:r w:rsidRPr="00380F14">
        <w:rPr>
          <w:color w:val="FF0000"/>
        </w:rPr>
        <w:t>OPEN</w:t>
      </w:r>
    </w:p>
    <w:p w14:paraId="4A07DB3C" w14:textId="77777777" w:rsidR="00E00DA6" w:rsidRDefault="007615D6" w:rsidP="000A3FBD">
      <w:pPr>
        <w:pStyle w:val="NormTop"/>
      </w:pPr>
      <w:r>
        <w:rPr>
          <w:color w:val="0000FF"/>
        </w:rPr>
        <w:t>S2-2506517</w:t>
      </w:r>
      <w:r w:rsidRPr="00D53282">
        <w:t xml:space="preserve"> </w:t>
      </w:r>
      <w:r>
        <w:t xml:space="preserve">(P-CR) 23.801-01: [WT#1.1] NAS for 6G (Source: Deutsche Telekom, AT&amp;T, Cisco Systems, KPN N.V., Rakuten Mobile, </w:t>
      </w:r>
      <w:proofErr w:type="spellStart"/>
      <w:r>
        <w:t>Sateliot</w:t>
      </w:r>
      <w:proofErr w:type="spellEnd"/>
      <w:r>
        <w:t>, SK Telecom, T-Mobile USA, Telecom Italia)</w:t>
      </w:r>
      <w:r>
        <w:br/>
      </w:r>
      <w:r w:rsidRPr="00D53282">
        <w:rPr>
          <w:b/>
        </w:rPr>
        <w:t>Document for:</w:t>
      </w:r>
      <w:r w:rsidRPr="00D53282">
        <w:t xml:space="preserve"> </w:t>
      </w:r>
      <w:r>
        <w:t>Approval</w:t>
      </w:r>
      <w:r>
        <w:br/>
      </w:r>
      <w:r w:rsidRPr="00D53282">
        <w:rPr>
          <w:b/>
        </w:rPr>
        <w:t>Abstract:</w:t>
      </w:r>
      <w:r w:rsidRPr="00D53282">
        <w:t xml:space="preserve"> </w:t>
      </w:r>
      <w:r>
        <w:br/>
        <w:t>This contribution covers the non-access stratum functionality and provides an overview of current limitations fully or partially stemming from the current architecture, based on which a scope for the related (sub-)Work Task (WT) and related Key Issue (KI).</w:t>
      </w:r>
    </w:p>
    <w:p w14:paraId="2A726FEE" w14:textId="77777777" w:rsidR="007615D6" w:rsidRPr="005B25A1" w:rsidRDefault="007615D6" w:rsidP="007615D6">
      <w:pPr>
        <w:keepNext/>
        <w:keepLines/>
        <w:rPr>
          <w:b/>
          <w:bCs/>
        </w:rPr>
      </w:pPr>
      <w:r w:rsidRPr="005B25A1">
        <w:rPr>
          <w:b/>
          <w:bCs/>
        </w:rPr>
        <w:t>Convenor comment:</w:t>
      </w:r>
    </w:p>
    <w:p w14:paraId="033CBCDB" w14:textId="77777777" w:rsidR="007615D6" w:rsidRPr="005B25A1" w:rsidRDefault="007615D6" w:rsidP="007615D6">
      <w:pPr>
        <w:keepNext/>
        <w:keepLines/>
      </w:pPr>
      <w:r w:rsidRPr="005B25A1">
        <w:t>Used as a baseline. (only focus on KI: Control aspects for communication service).</w:t>
      </w:r>
    </w:p>
    <w:p w14:paraId="4C25C44C" w14:textId="77777777" w:rsidR="007615D6" w:rsidRPr="005B25A1" w:rsidRDefault="007615D6" w:rsidP="007615D6">
      <w:pPr>
        <w:keepNext/>
        <w:keepLines/>
        <w:rPr>
          <w:b/>
          <w:bCs/>
        </w:rPr>
      </w:pPr>
      <w:r w:rsidRPr="005B25A1">
        <w:rPr>
          <w:b/>
          <w:bCs/>
        </w:rPr>
        <w:t>Parallel discussion:</w:t>
      </w:r>
    </w:p>
    <w:p w14:paraId="44608534" w14:textId="2E35291E" w:rsidR="00135BD7" w:rsidRPr="005B25A1" w:rsidRDefault="00135BD7" w:rsidP="00135BD7">
      <w:pPr>
        <w:keepNext/>
        <w:keepLines/>
      </w:pPr>
      <w:r>
        <w:t xml:space="preserve">Revised in drafting session to </w:t>
      </w:r>
      <w:r w:rsidRPr="00CE3EC0">
        <w:rPr>
          <w:color w:val="0000FF"/>
        </w:rPr>
        <w:t>S2-2</w:t>
      </w:r>
      <w:r>
        <w:rPr>
          <w:color w:val="0000FF"/>
        </w:rPr>
        <w:t>507879</w:t>
      </w:r>
      <w:r>
        <w:t>.</w:t>
      </w:r>
      <w:r w:rsidRPr="00375008">
        <w:t xml:space="preserve"> </w:t>
      </w:r>
    </w:p>
    <w:p w14:paraId="5FE86DED" w14:textId="77777777" w:rsidR="007615D6" w:rsidRPr="005B25A1" w:rsidRDefault="007615D6" w:rsidP="007615D6">
      <w:pPr>
        <w:keepNext/>
        <w:keepLines/>
      </w:pPr>
      <w:r w:rsidRPr="005B25A1">
        <w:t>-</w:t>
      </w:r>
    </w:p>
    <w:p w14:paraId="72CE1787" w14:textId="77777777" w:rsidR="007615D6" w:rsidRPr="005B25A1" w:rsidRDefault="007615D6" w:rsidP="007615D6">
      <w:pPr>
        <w:keepNext/>
        <w:keepLines/>
        <w:rPr>
          <w:b/>
          <w:bCs/>
        </w:rPr>
      </w:pPr>
      <w:r w:rsidRPr="005B25A1">
        <w:rPr>
          <w:b/>
          <w:bCs/>
        </w:rPr>
        <w:t>Plenary Discussion:</w:t>
      </w:r>
    </w:p>
    <w:p w14:paraId="464CED8F" w14:textId="77777777" w:rsidR="003C2D41" w:rsidRDefault="003C2D41" w:rsidP="003C2D41">
      <w:pPr>
        <w:keepNext/>
        <w:keepLines/>
      </w:pPr>
      <w:r>
        <w:t xml:space="preserve">  </w:t>
      </w:r>
      <w:r>
        <w:rPr>
          <w:color w:val="FF0000"/>
        </w:rPr>
        <w:t>&lt;RETURN - OPEN&gt;</w:t>
      </w:r>
    </w:p>
    <w:p w14:paraId="1042624A" w14:textId="77777777" w:rsidR="003C2D41" w:rsidRPr="00EB0339" w:rsidRDefault="003C2D41" w:rsidP="003C2D41">
      <w:r w:rsidRPr="005B25A1">
        <w:rPr>
          <w:b/>
          <w:bCs/>
        </w:rPr>
        <w:t>Status:</w:t>
      </w:r>
      <w:r>
        <w:t xml:space="preserve"> </w:t>
      </w:r>
      <w:r w:rsidRPr="00380F14">
        <w:rPr>
          <w:color w:val="FF0000"/>
        </w:rPr>
        <w:t>OPEN</w:t>
      </w:r>
    </w:p>
    <w:p w14:paraId="5F9DB65C" w14:textId="77777777" w:rsidR="00E00DA6" w:rsidRDefault="007615D6" w:rsidP="000A3FBD">
      <w:pPr>
        <w:pStyle w:val="NormTop"/>
      </w:pPr>
      <w:r>
        <w:rPr>
          <w:color w:val="0000FF"/>
        </w:rPr>
        <w:t>S2-2506523</w:t>
      </w:r>
      <w:r w:rsidRPr="00D53282">
        <w:t xml:space="preserve"> </w:t>
      </w:r>
      <w:r>
        <w:t xml:space="preserve">(P-CR) 23.801-01: [WT#1.1, control signalling] NAS functionality for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WT scope and introduces a new KI associated </w:t>
      </w:r>
      <w:r>
        <w:lastRenderedPageBreak/>
        <w:t>with WT#1.1 to support control signalling for 6G, with a particular focus on 6G NAS functionality.</w:t>
      </w:r>
    </w:p>
    <w:p w14:paraId="4069D80A" w14:textId="77777777" w:rsidR="007615D6" w:rsidRPr="005B25A1" w:rsidRDefault="007615D6" w:rsidP="007615D6">
      <w:pPr>
        <w:keepNext/>
        <w:keepLines/>
        <w:rPr>
          <w:b/>
          <w:bCs/>
        </w:rPr>
      </w:pPr>
      <w:r w:rsidRPr="005B25A1">
        <w:rPr>
          <w:b/>
          <w:bCs/>
        </w:rPr>
        <w:t>Parallel discussion:</w:t>
      </w:r>
    </w:p>
    <w:p w14:paraId="3791D1B3" w14:textId="77777777" w:rsidR="007615D6" w:rsidRPr="005B25A1" w:rsidRDefault="007615D6" w:rsidP="007615D6">
      <w:pPr>
        <w:keepNext/>
        <w:keepLines/>
      </w:pPr>
      <w:r w:rsidRPr="005B25A1">
        <w:t>-</w:t>
      </w:r>
    </w:p>
    <w:p w14:paraId="7026803D" w14:textId="77777777" w:rsidR="007615D6" w:rsidRPr="005B25A1" w:rsidRDefault="007615D6" w:rsidP="007615D6">
      <w:pPr>
        <w:keepNext/>
        <w:keepLines/>
        <w:rPr>
          <w:b/>
          <w:bCs/>
        </w:rPr>
      </w:pPr>
      <w:r w:rsidRPr="005B25A1">
        <w:rPr>
          <w:b/>
          <w:bCs/>
        </w:rPr>
        <w:t>Plenary Discussion:</w:t>
      </w:r>
    </w:p>
    <w:p w14:paraId="1012978E" w14:textId="77777777" w:rsidR="007615D6" w:rsidRPr="005B25A1" w:rsidRDefault="007615D6" w:rsidP="007615D6">
      <w:pPr>
        <w:keepNext/>
        <w:keepLines/>
      </w:pPr>
      <w:r>
        <w:rPr>
          <w:color w:val="FF0000"/>
        </w:rPr>
        <w:t>NO DISCUSSION RECORDED</w:t>
      </w:r>
    </w:p>
    <w:p w14:paraId="344CCB93" w14:textId="77777777" w:rsidR="007615D6" w:rsidRPr="00EB0339" w:rsidRDefault="007615D6" w:rsidP="007615D6">
      <w:r w:rsidRPr="005B25A1">
        <w:rPr>
          <w:b/>
          <w:bCs/>
        </w:rPr>
        <w:t>Status:</w:t>
      </w:r>
      <w:r>
        <w:t xml:space="preserve"> </w:t>
      </w:r>
      <w:r>
        <w:rPr>
          <w:color w:val="0000FF"/>
        </w:rPr>
        <w:t>Not concluded</w:t>
      </w:r>
      <w:r>
        <w:t>.</w:t>
      </w:r>
    </w:p>
    <w:p w14:paraId="012A8798" w14:textId="77777777" w:rsidR="00E00DA6" w:rsidRDefault="007615D6" w:rsidP="000A3FBD">
      <w:pPr>
        <w:pStyle w:val="NormTop"/>
      </w:pPr>
      <w:r>
        <w:rPr>
          <w:color w:val="0000FF"/>
        </w:rPr>
        <w:t>S2-2506555</w:t>
      </w:r>
      <w:r w:rsidRPr="00D53282">
        <w:t xml:space="preserve"> </w:t>
      </w:r>
      <w:r>
        <w:t xml:space="preserve">(P-CR) 23.801-01: WT#1.1, Support for NAS Signalling in the 6G Architecture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p>
    <w:p w14:paraId="57A086BE" w14:textId="77777777" w:rsidR="007615D6" w:rsidRPr="005B25A1" w:rsidRDefault="007615D6" w:rsidP="007615D6">
      <w:pPr>
        <w:keepNext/>
        <w:keepLines/>
        <w:rPr>
          <w:b/>
          <w:bCs/>
        </w:rPr>
      </w:pPr>
      <w:r w:rsidRPr="005B25A1">
        <w:rPr>
          <w:b/>
          <w:bCs/>
        </w:rPr>
        <w:t>Parallel discussion:</w:t>
      </w:r>
    </w:p>
    <w:p w14:paraId="445E0D87" w14:textId="77777777" w:rsidR="007615D6" w:rsidRPr="005B25A1" w:rsidRDefault="007615D6" w:rsidP="007615D6">
      <w:pPr>
        <w:keepNext/>
        <w:keepLines/>
      </w:pPr>
      <w:r w:rsidRPr="005B25A1">
        <w:t>-</w:t>
      </w:r>
    </w:p>
    <w:p w14:paraId="6739C590" w14:textId="77777777" w:rsidR="007615D6" w:rsidRPr="005B25A1" w:rsidRDefault="007615D6" w:rsidP="007615D6">
      <w:pPr>
        <w:keepNext/>
        <w:keepLines/>
        <w:rPr>
          <w:b/>
          <w:bCs/>
        </w:rPr>
      </w:pPr>
      <w:r w:rsidRPr="005B25A1">
        <w:rPr>
          <w:b/>
          <w:bCs/>
        </w:rPr>
        <w:t>Plenary Discussion:</w:t>
      </w:r>
    </w:p>
    <w:p w14:paraId="2E5D1721" w14:textId="77777777" w:rsidR="007615D6" w:rsidRPr="005B25A1" w:rsidRDefault="007615D6" w:rsidP="007615D6">
      <w:pPr>
        <w:keepNext/>
        <w:keepLines/>
      </w:pPr>
      <w:r>
        <w:rPr>
          <w:color w:val="FF0000"/>
        </w:rPr>
        <w:t>NO DISCUSSION RECORDED</w:t>
      </w:r>
    </w:p>
    <w:p w14:paraId="444D2375" w14:textId="77777777" w:rsidR="007615D6" w:rsidRPr="00EB0339" w:rsidRDefault="007615D6" w:rsidP="007615D6">
      <w:r w:rsidRPr="005B25A1">
        <w:rPr>
          <w:b/>
          <w:bCs/>
        </w:rPr>
        <w:t>Status:</w:t>
      </w:r>
      <w:r>
        <w:t xml:space="preserve"> </w:t>
      </w:r>
      <w:r>
        <w:rPr>
          <w:color w:val="0000FF"/>
        </w:rPr>
        <w:t>Not concluded</w:t>
      </w:r>
      <w:r>
        <w:t>.</w:t>
      </w:r>
    </w:p>
    <w:p w14:paraId="5E560A81" w14:textId="77777777" w:rsidR="00E00DA6" w:rsidRDefault="007615D6" w:rsidP="000A3FBD">
      <w:pPr>
        <w:pStyle w:val="NormTop"/>
      </w:pPr>
      <w:r>
        <w:rPr>
          <w:color w:val="0000FF"/>
        </w:rPr>
        <w:t>S2-2506577</w:t>
      </w:r>
      <w:r w:rsidRPr="00D53282">
        <w:t xml:space="preserve"> </w:t>
      </w:r>
      <w:r>
        <w:t>(P-CR) 23.801-01: [WT#1.1, NAS functionalities] Scope and New Key Issue for NAS functionalities (Source: LG Electronics)</w:t>
      </w:r>
      <w:r>
        <w:br/>
      </w:r>
      <w:r w:rsidRPr="00D53282">
        <w:rPr>
          <w:b/>
        </w:rPr>
        <w:t>Document for:</w:t>
      </w:r>
      <w:r w:rsidRPr="00D53282">
        <w:t xml:space="preserve"> </w:t>
      </w:r>
      <w:r>
        <w:t>Approval</w:t>
      </w:r>
      <w:r>
        <w:br/>
      </w:r>
      <w:r w:rsidRPr="00D53282">
        <w:rPr>
          <w:b/>
        </w:rPr>
        <w:t>Abstract:</w:t>
      </w:r>
      <w:r w:rsidRPr="00D53282">
        <w:t xml:space="preserve"> </w:t>
      </w:r>
    </w:p>
    <w:p w14:paraId="25DDF040" w14:textId="77777777" w:rsidR="007615D6" w:rsidRPr="005B25A1" w:rsidRDefault="007615D6" w:rsidP="007615D6">
      <w:pPr>
        <w:keepNext/>
        <w:keepLines/>
        <w:rPr>
          <w:b/>
          <w:bCs/>
        </w:rPr>
      </w:pPr>
      <w:r w:rsidRPr="005B25A1">
        <w:rPr>
          <w:b/>
          <w:bCs/>
        </w:rPr>
        <w:t>Parallel discussion:</w:t>
      </w:r>
    </w:p>
    <w:p w14:paraId="4E56849E" w14:textId="77777777" w:rsidR="007615D6" w:rsidRPr="005B25A1" w:rsidRDefault="007615D6" w:rsidP="007615D6">
      <w:pPr>
        <w:keepNext/>
        <w:keepLines/>
      </w:pPr>
      <w:r w:rsidRPr="005B25A1">
        <w:t>-</w:t>
      </w:r>
    </w:p>
    <w:p w14:paraId="682A722B" w14:textId="77777777" w:rsidR="007615D6" w:rsidRPr="005B25A1" w:rsidRDefault="007615D6" w:rsidP="007615D6">
      <w:pPr>
        <w:keepNext/>
        <w:keepLines/>
        <w:rPr>
          <w:b/>
          <w:bCs/>
        </w:rPr>
      </w:pPr>
      <w:r w:rsidRPr="005B25A1">
        <w:rPr>
          <w:b/>
          <w:bCs/>
        </w:rPr>
        <w:t>Plenary Discussion:</w:t>
      </w:r>
    </w:p>
    <w:p w14:paraId="3F6AD47B" w14:textId="77777777" w:rsidR="007615D6" w:rsidRPr="005B25A1" w:rsidRDefault="007615D6" w:rsidP="007615D6">
      <w:pPr>
        <w:keepNext/>
        <w:keepLines/>
      </w:pPr>
      <w:r>
        <w:rPr>
          <w:color w:val="FF0000"/>
        </w:rPr>
        <w:t>NO DISCUSSION RECORDED</w:t>
      </w:r>
    </w:p>
    <w:p w14:paraId="00664C01" w14:textId="77777777" w:rsidR="007615D6" w:rsidRPr="00EB0339" w:rsidRDefault="007615D6" w:rsidP="007615D6">
      <w:r w:rsidRPr="005B25A1">
        <w:rPr>
          <w:b/>
          <w:bCs/>
        </w:rPr>
        <w:t>Status:</w:t>
      </w:r>
      <w:r>
        <w:t xml:space="preserve"> </w:t>
      </w:r>
      <w:r>
        <w:rPr>
          <w:color w:val="0000FF"/>
        </w:rPr>
        <w:t>Not concluded</w:t>
      </w:r>
      <w:r>
        <w:t>.</w:t>
      </w:r>
    </w:p>
    <w:p w14:paraId="6F7E6341" w14:textId="77777777" w:rsidR="00E00DA6" w:rsidRDefault="007615D6" w:rsidP="000A3FBD">
      <w:pPr>
        <w:pStyle w:val="NormTop"/>
      </w:pPr>
      <w:r>
        <w:rPr>
          <w:color w:val="0000FF"/>
        </w:rPr>
        <w:t>S2-2506611</w:t>
      </w:r>
      <w:r w:rsidRPr="00D53282">
        <w:t xml:space="preserve"> </w:t>
      </w:r>
      <w:r>
        <w:t>(P-CR) 23.801-01: [WT#1.1, 6G NAS] Support of 6G New NAS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is trying to provide the architectural motivation, gap analysis and technical impact on 6G New NAS </w:t>
      </w:r>
      <w:proofErr w:type="spellStart"/>
      <w:r>
        <w:t>w.r.t.</w:t>
      </w:r>
      <w:proofErr w:type="spellEnd"/>
      <w:r>
        <w:t xml:space="preserve"> WT#1.1 and required KIs proposal for it.</w:t>
      </w:r>
    </w:p>
    <w:p w14:paraId="5EB2AADA" w14:textId="77777777" w:rsidR="007615D6" w:rsidRPr="005B25A1" w:rsidRDefault="007615D6" w:rsidP="007615D6">
      <w:pPr>
        <w:keepNext/>
        <w:keepLines/>
        <w:rPr>
          <w:b/>
          <w:bCs/>
        </w:rPr>
      </w:pPr>
      <w:r w:rsidRPr="005B25A1">
        <w:rPr>
          <w:b/>
          <w:bCs/>
        </w:rPr>
        <w:t>Parallel discussion:</w:t>
      </w:r>
    </w:p>
    <w:p w14:paraId="07514730" w14:textId="77777777" w:rsidR="007615D6" w:rsidRPr="005B25A1" w:rsidRDefault="007615D6" w:rsidP="007615D6">
      <w:pPr>
        <w:keepNext/>
        <w:keepLines/>
      </w:pPr>
      <w:r w:rsidRPr="005B25A1">
        <w:t>-</w:t>
      </w:r>
    </w:p>
    <w:p w14:paraId="5424B5AF" w14:textId="77777777" w:rsidR="007615D6" w:rsidRPr="005B25A1" w:rsidRDefault="007615D6" w:rsidP="007615D6">
      <w:pPr>
        <w:keepNext/>
        <w:keepLines/>
        <w:rPr>
          <w:b/>
          <w:bCs/>
        </w:rPr>
      </w:pPr>
      <w:r w:rsidRPr="005B25A1">
        <w:rPr>
          <w:b/>
          <w:bCs/>
        </w:rPr>
        <w:t>Plenary Discussion:</w:t>
      </w:r>
    </w:p>
    <w:p w14:paraId="1F5ACBB9" w14:textId="77777777" w:rsidR="007615D6" w:rsidRPr="005B25A1" w:rsidRDefault="007615D6" w:rsidP="007615D6">
      <w:pPr>
        <w:keepNext/>
        <w:keepLines/>
      </w:pPr>
      <w:r>
        <w:rPr>
          <w:color w:val="FF0000"/>
        </w:rPr>
        <w:t>NO DISCUSSION RECORDED</w:t>
      </w:r>
    </w:p>
    <w:p w14:paraId="7946472E" w14:textId="77777777" w:rsidR="007615D6" w:rsidRPr="00EB0339" w:rsidRDefault="007615D6" w:rsidP="007615D6">
      <w:r w:rsidRPr="005B25A1">
        <w:rPr>
          <w:b/>
          <w:bCs/>
        </w:rPr>
        <w:t>Status:</w:t>
      </w:r>
      <w:r>
        <w:t xml:space="preserve"> </w:t>
      </w:r>
      <w:r>
        <w:rPr>
          <w:color w:val="0000FF"/>
        </w:rPr>
        <w:t>Not concluded</w:t>
      </w:r>
      <w:r>
        <w:t>.</w:t>
      </w:r>
    </w:p>
    <w:p w14:paraId="18259AC9" w14:textId="77777777" w:rsidR="00E00DA6" w:rsidRDefault="007615D6" w:rsidP="000A3FBD">
      <w:pPr>
        <w:pStyle w:val="NormTop"/>
      </w:pPr>
      <w:r>
        <w:rPr>
          <w:color w:val="0000FF"/>
        </w:rPr>
        <w:t>S2-2506752</w:t>
      </w:r>
      <w:r w:rsidRPr="00D53282">
        <w:t xml:space="preserve"> </w:t>
      </w:r>
      <w:r>
        <w:t>(P-CR) 23.801-01: [WT#1.1] Discussion and proposal on key issue for work task#1.1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motivation for work task#1.1, analyses the gap and proposes the scope and key issue accordin</w:t>
      </w:r>
      <w:r>
        <w:lastRenderedPageBreak/>
        <w:t>gly.</w:t>
      </w:r>
    </w:p>
    <w:p w14:paraId="75AFDA39" w14:textId="77777777" w:rsidR="007615D6" w:rsidRPr="005B25A1" w:rsidRDefault="007615D6" w:rsidP="007615D6">
      <w:pPr>
        <w:keepNext/>
        <w:keepLines/>
        <w:rPr>
          <w:b/>
          <w:bCs/>
        </w:rPr>
      </w:pPr>
      <w:r w:rsidRPr="005B25A1">
        <w:rPr>
          <w:b/>
          <w:bCs/>
        </w:rPr>
        <w:t>Parallel discussion:</w:t>
      </w:r>
    </w:p>
    <w:p w14:paraId="7653A84D" w14:textId="77777777" w:rsidR="007615D6" w:rsidRPr="005B25A1" w:rsidRDefault="007615D6" w:rsidP="007615D6">
      <w:pPr>
        <w:keepNext/>
        <w:keepLines/>
      </w:pPr>
      <w:r w:rsidRPr="005B25A1">
        <w:t>-</w:t>
      </w:r>
    </w:p>
    <w:p w14:paraId="026C8BE3" w14:textId="77777777" w:rsidR="007615D6" w:rsidRPr="005B25A1" w:rsidRDefault="007615D6" w:rsidP="007615D6">
      <w:pPr>
        <w:keepNext/>
        <w:keepLines/>
        <w:rPr>
          <w:b/>
          <w:bCs/>
        </w:rPr>
      </w:pPr>
      <w:r w:rsidRPr="005B25A1">
        <w:rPr>
          <w:b/>
          <w:bCs/>
        </w:rPr>
        <w:t>Plenary Discussion:</w:t>
      </w:r>
    </w:p>
    <w:p w14:paraId="193F24F6" w14:textId="77777777" w:rsidR="007615D6" w:rsidRPr="005B25A1" w:rsidRDefault="007615D6" w:rsidP="007615D6">
      <w:pPr>
        <w:keepNext/>
        <w:keepLines/>
      </w:pPr>
      <w:r>
        <w:rPr>
          <w:color w:val="FF0000"/>
        </w:rPr>
        <w:t>NO DISCUSSION RECORDED</w:t>
      </w:r>
    </w:p>
    <w:p w14:paraId="2679AC44" w14:textId="77777777" w:rsidR="007615D6" w:rsidRPr="00EB0339" w:rsidRDefault="007615D6" w:rsidP="007615D6">
      <w:r w:rsidRPr="005B25A1">
        <w:rPr>
          <w:b/>
          <w:bCs/>
        </w:rPr>
        <w:t>Status:</w:t>
      </w:r>
      <w:r>
        <w:t xml:space="preserve"> </w:t>
      </w:r>
      <w:r>
        <w:rPr>
          <w:color w:val="0000FF"/>
        </w:rPr>
        <w:t>Not concluded</w:t>
      </w:r>
      <w:r>
        <w:t>.</w:t>
      </w:r>
    </w:p>
    <w:p w14:paraId="24D26E58" w14:textId="77777777" w:rsidR="00E00DA6" w:rsidRDefault="007615D6" w:rsidP="000A3FBD">
      <w:pPr>
        <w:pStyle w:val="NormTop"/>
      </w:pPr>
      <w:r>
        <w:rPr>
          <w:color w:val="0000FF"/>
        </w:rPr>
        <w:t>S2-2506775</w:t>
      </w:r>
      <w:r w:rsidRPr="00D53282">
        <w:t xml:space="preserve"> </w:t>
      </w:r>
      <w:r>
        <w:t>(P-CR) 23.801-01: [WT#1.1, NAS] Discussion and proposal for NAS (Source: ZTE)</w:t>
      </w:r>
      <w:r>
        <w:br/>
      </w:r>
      <w:r w:rsidRPr="00D53282">
        <w:rPr>
          <w:b/>
        </w:rPr>
        <w:t>Document for:</w:t>
      </w:r>
      <w:r w:rsidRPr="00D53282">
        <w:t xml:space="preserve"> </w:t>
      </w:r>
      <w:r>
        <w:t>Approval</w:t>
      </w:r>
      <w:r>
        <w:br/>
      </w:r>
      <w:r w:rsidRPr="00D53282">
        <w:rPr>
          <w:b/>
        </w:rPr>
        <w:t>Abstract:</w:t>
      </w:r>
      <w:r w:rsidRPr="00D53282">
        <w:t xml:space="preserve"> </w:t>
      </w:r>
    </w:p>
    <w:p w14:paraId="37DFDDF1" w14:textId="77777777" w:rsidR="007615D6" w:rsidRPr="005B25A1" w:rsidRDefault="007615D6" w:rsidP="007615D6">
      <w:pPr>
        <w:keepNext/>
        <w:keepLines/>
        <w:rPr>
          <w:b/>
          <w:bCs/>
        </w:rPr>
      </w:pPr>
      <w:r w:rsidRPr="005B25A1">
        <w:rPr>
          <w:b/>
          <w:bCs/>
        </w:rPr>
        <w:t>Parallel discussion:</w:t>
      </w:r>
    </w:p>
    <w:p w14:paraId="22523454" w14:textId="77777777" w:rsidR="007615D6" w:rsidRPr="005B25A1" w:rsidRDefault="007615D6" w:rsidP="007615D6">
      <w:pPr>
        <w:keepNext/>
        <w:keepLines/>
      </w:pPr>
      <w:r w:rsidRPr="005B25A1">
        <w:t>-</w:t>
      </w:r>
    </w:p>
    <w:p w14:paraId="46AE42D2" w14:textId="77777777" w:rsidR="007615D6" w:rsidRPr="005B25A1" w:rsidRDefault="007615D6" w:rsidP="007615D6">
      <w:pPr>
        <w:keepNext/>
        <w:keepLines/>
        <w:rPr>
          <w:b/>
          <w:bCs/>
        </w:rPr>
      </w:pPr>
      <w:r w:rsidRPr="005B25A1">
        <w:rPr>
          <w:b/>
          <w:bCs/>
        </w:rPr>
        <w:t>Plenary Discussion:</w:t>
      </w:r>
    </w:p>
    <w:p w14:paraId="264656FF" w14:textId="77777777" w:rsidR="007615D6" w:rsidRPr="005B25A1" w:rsidRDefault="007615D6" w:rsidP="007615D6">
      <w:pPr>
        <w:keepNext/>
        <w:keepLines/>
      </w:pPr>
      <w:r>
        <w:rPr>
          <w:color w:val="FF0000"/>
        </w:rPr>
        <w:t>NO DISCUSSION RECORDED</w:t>
      </w:r>
    </w:p>
    <w:p w14:paraId="73842CE8" w14:textId="77777777" w:rsidR="007615D6" w:rsidRPr="00EB0339" w:rsidRDefault="007615D6" w:rsidP="007615D6">
      <w:r w:rsidRPr="005B25A1">
        <w:rPr>
          <w:b/>
          <w:bCs/>
        </w:rPr>
        <w:t>Status:</w:t>
      </w:r>
      <w:r>
        <w:t xml:space="preserve"> </w:t>
      </w:r>
      <w:r>
        <w:rPr>
          <w:color w:val="0000FF"/>
        </w:rPr>
        <w:t>Not concluded</w:t>
      </w:r>
      <w:r>
        <w:t>.</w:t>
      </w:r>
    </w:p>
    <w:p w14:paraId="30BBA9EE" w14:textId="77777777" w:rsidR="00E00DA6" w:rsidRDefault="007615D6" w:rsidP="000A3FBD">
      <w:pPr>
        <w:pStyle w:val="NormTop"/>
      </w:pPr>
      <w:r>
        <w:rPr>
          <w:color w:val="0000FF"/>
        </w:rPr>
        <w:t>S2-2506822</w:t>
      </w:r>
      <w:r w:rsidRPr="00D53282">
        <w:t xml:space="preserve"> </w:t>
      </w:r>
      <w:r>
        <w:t xml:space="preserve">(P-CR) 23.801-01: [WT#1.1] UE-Core Network interaction in 6G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 # 1.1 for supporting the control signalling for 6G for connectivity services and/or beyond connectivity services.</w:t>
      </w:r>
    </w:p>
    <w:p w14:paraId="2A72EDCC" w14:textId="77777777" w:rsidR="007615D6" w:rsidRPr="005B25A1" w:rsidRDefault="007615D6" w:rsidP="007615D6">
      <w:pPr>
        <w:keepNext/>
        <w:keepLines/>
        <w:rPr>
          <w:b/>
          <w:bCs/>
        </w:rPr>
      </w:pPr>
      <w:r w:rsidRPr="005B25A1">
        <w:rPr>
          <w:b/>
          <w:bCs/>
        </w:rPr>
        <w:t>Parallel discussion:</w:t>
      </w:r>
    </w:p>
    <w:p w14:paraId="161978E3" w14:textId="77777777" w:rsidR="007615D6" w:rsidRPr="005B25A1" w:rsidRDefault="007615D6" w:rsidP="007615D6">
      <w:pPr>
        <w:keepNext/>
        <w:keepLines/>
      </w:pPr>
      <w:r w:rsidRPr="005B25A1">
        <w:t>-</w:t>
      </w:r>
    </w:p>
    <w:p w14:paraId="6A3F64C5" w14:textId="77777777" w:rsidR="007615D6" w:rsidRPr="005B25A1" w:rsidRDefault="007615D6" w:rsidP="007615D6">
      <w:pPr>
        <w:keepNext/>
        <w:keepLines/>
        <w:rPr>
          <w:b/>
          <w:bCs/>
        </w:rPr>
      </w:pPr>
      <w:r w:rsidRPr="005B25A1">
        <w:rPr>
          <w:b/>
          <w:bCs/>
        </w:rPr>
        <w:t>Plenary Discussion:</w:t>
      </w:r>
    </w:p>
    <w:p w14:paraId="1D09BE46" w14:textId="77777777" w:rsidR="007615D6" w:rsidRPr="005B25A1" w:rsidRDefault="007615D6" w:rsidP="007615D6">
      <w:pPr>
        <w:keepNext/>
        <w:keepLines/>
      </w:pPr>
      <w:r>
        <w:rPr>
          <w:color w:val="FF0000"/>
        </w:rPr>
        <w:t>NO DISCUSSION RECORDED</w:t>
      </w:r>
    </w:p>
    <w:p w14:paraId="19D53BB4" w14:textId="77777777" w:rsidR="007615D6" w:rsidRPr="00EB0339" w:rsidRDefault="007615D6" w:rsidP="007615D6">
      <w:r w:rsidRPr="005B25A1">
        <w:rPr>
          <w:b/>
          <w:bCs/>
        </w:rPr>
        <w:t>Status:</w:t>
      </w:r>
      <w:r>
        <w:t xml:space="preserve"> </w:t>
      </w:r>
      <w:r>
        <w:rPr>
          <w:color w:val="0000FF"/>
        </w:rPr>
        <w:t>Not concluded</w:t>
      </w:r>
      <w:r>
        <w:t>.</w:t>
      </w:r>
    </w:p>
    <w:p w14:paraId="24602BAE" w14:textId="77777777" w:rsidR="00E00DA6" w:rsidRDefault="007615D6" w:rsidP="000A3FBD">
      <w:pPr>
        <w:pStyle w:val="NormTop"/>
      </w:pPr>
      <w:r>
        <w:rPr>
          <w:color w:val="0000FF"/>
        </w:rPr>
        <w:t>S2-2506840</w:t>
      </w:r>
      <w:r w:rsidRPr="00D53282">
        <w:t xml:space="preserve"> </w:t>
      </w:r>
      <w:r>
        <w:t xml:space="preserve">(P-CR) 23.801-01: [WT#1.1, all topics] Support of control </w:t>
      </w:r>
      <w:proofErr w:type="spellStart"/>
      <w:r>
        <w:t>signaling</w:t>
      </w:r>
      <w:proofErr w:type="spellEnd"/>
      <w:r>
        <w:t xml:space="preserve"> for connectivity and beyond connectivity services (Source: Samsung)</w:t>
      </w:r>
      <w:r>
        <w:br/>
      </w:r>
      <w:r w:rsidRPr="00D53282">
        <w:rPr>
          <w:b/>
        </w:rPr>
        <w:t>Document for:</w:t>
      </w:r>
      <w:r w:rsidRPr="00D53282">
        <w:t xml:space="preserve"> </w:t>
      </w:r>
      <w:r>
        <w:t>Approval</w:t>
      </w:r>
      <w:r>
        <w:br/>
      </w:r>
      <w:r w:rsidRPr="00D53282">
        <w:rPr>
          <w:b/>
        </w:rPr>
        <w:t>Abstract:</w:t>
      </w:r>
      <w:r w:rsidRPr="00D53282">
        <w:t xml:space="preserve"> </w:t>
      </w:r>
      <w:r>
        <w:br/>
        <w:t>Scoping and justifications for Work task 1.1 to study the independent evolutions and deployment for connectivity services and beyond connectivity services.</w:t>
      </w:r>
    </w:p>
    <w:p w14:paraId="18786A09" w14:textId="77777777" w:rsidR="007615D6" w:rsidRPr="005B25A1" w:rsidRDefault="007615D6" w:rsidP="007615D6">
      <w:pPr>
        <w:keepNext/>
        <w:keepLines/>
        <w:rPr>
          <w:b/>
          <w:bCs/>
        </w:rPr>
      </w:pPr>
      <w:r w:rsidRPr="005B25A1">
        <w:rPr>
          <w:b/>
          <w:bCs/>
        </w:rPr>
        <w:t>Convenor comment:</w:t>
      </w:r>
    </w:p>
    <w:p w14:paraId="5E889B1B" w14:textId="77777777" w:rsidR="007615D6" w:rsidRPr="005B25A1" w:rsidRDefault="007615D6" w:rsidP="007615D6">
      <w:pPr>
        <w:keepNext/>
        <w:keepLines/>
      </w:pPr>
      <w:r w:rsidRPr="005B25A1">
        <w:t>Used as a baseline. (Only focus on KI: Control aspects for beyond communication services.).</w:t>
      </w:r>
    </w:p>
    <w:p w14:paraId="39B351B8" w14:textId="77777777" w:rsidR="007615D6" w:rsidRPr="005B25A1" w:rsidRDefault="007615D6" w:rsidP="007615D6">
      <w:pPr>
        <w:keepNext/>
        <w:keepLines/>
        <w:rPr>
          <w:b/>
          <w:bCs/>
        </w:rPr>
      </w:pPr>
      <w:r w:rsidRPr="005B25A1">
        <w:rPr>
          <w:b/>
          <w:bCs/>
        </w:rPr>
        <w:t>Parallel discussion:</w:t>
      </w:r>
    </w:p>
    <w:p w14:paraId="2F353605" w14:textId="4408DDF5" w:rsidR="00135BD7" w:rsidRPr="005B25A1" w:rsidRDefault="00135BD7" w:rsidP="00135BD7">
      <w:pPr>
        <w:keepNext/>
        <w:keepLines/>
      </w:pPr>
      <w:r>
        <w:t xml:space="preserve">Revised in drafting session to </w:t>
      </w:r>
      <w:r w:rsidRPr="00CE3EC0">
        <w:rPr>
          <w:color w:val="0000FF"/>
        </w:rPr>
        <w:t>S2-2</w:t>
      </w:r>
      <w:r>
        <w:rPr>
          <w:color w:val="0000FF"/>
        </w:rPr>
        <w:t>507880</w:t>
      </w:r>
      <w:r>
        <w:t>.</w:t>
      </w:r>
      <w:r w:rsidRPr="00375008">
        <w:t xml:space="preserve"> </w:t>
      </w:r>
    </w:p>
    <w:p w14:paraId="491DE5EC" w14:textId="77777777" w:rsidR="00F57862" w:rsidRPr="00F57862" w:rsidRDefault="004D7108" w:rsidP="00F57862">
      <w:pPr>
        <w:keepNext/>
        <w:keepLines/>
      </w:pPr>
      <w:r>
        <w:t xml:space="preserve">Some issues were raised and this was left for off-line discussion and revised to </w:t>
      </w:r>
      <w:r w:rsidRPr="004D7108">
        <w:rPr>
          <w:color w:val="0000FF"/>
        </w:rPr>
        <w:t>S2-250</w:t>
      </w:r>
      <w:r>
        <w:rPr>
          <w:color w:val="0000FF"/>
        </w:rPr>
        <w:t>7943</w:t>
      </w:r>
      <w:r w:rsidR="00F57862" w:rsidRPr="00F57862">
        <w:t xml:space="preserve">. </w:t>
      </w:r>
    </w:p>
    <w:p w14:paraId="1B0A60EF" w14:textId="3F8FA988" w:rsidR="00F57862" w:rsidRDefault="003E08F7" w:rsidP="00F57862">
      <w:pPr>
        <w:keepNext/>
        <w:keepLines/>
      </w:pPr>
      <w:r>
        <w:t xml:space="preserve">Revised off-line to </w:t>
      </w:r>
      <w:r w:rsidRPr="003E08F7">
        <w:rPr>
          <w:color w:val="0000FF"/>
        </w:rPr>
        <w:t>S2-2508021</w:t>
      </w:r>
      <w:r>
        <w:t>.</w:t>
      </w:r>
    </w:p>
    <w:p w14:paraId="70A42346" w14:textId="77777777" w:rsidR="003E08F7" w:rsidRPr="00F57862" w:rsidRDefault="003E08F7" w:rsidP="00F57862">
      <w:pPr>
        <w:keepNext/>
        <w:keepLines/>
      </w:pPr>
    </w:p>
    <w:p w14:paraId="78356E43" w14:textId="77777777" w:rsidR="00F57862" w:rsidRDefault="00F57862" w:rsidP="00F57862">
      <w:pPr>
        <w:keepNext/>
        <w:keepLines/>
        <w:rPr>
          <w:b/>
          <w:bCs/>
        </w:rPr>
      </w:pPr>
      <w:r>
        <w:rPr>
          <w:b/>
          <w:bCs/>
        </w:rPr>
        <w:t>Plenary Discussion:</w:t>
      </w:r>
    </w:p>
    <w:p w14:paraId="75EC0667" w14:textId="34D3FE72" w:rsidR="003C2D41" w:rsidRDefault="003C2D41" w:rsidP="003C2D41">
      <w:pPr>
        <w:keepNext/>
        <w:keepLines/>
      </w:pPr>
      <w:r>
        <w:t xml:space="preserve">  </w:t>
      </w:r>
      <w:r>
        <w:rPr>
          <w:color w:val="FF0000"/>
        </w:rPr>
        <w:t>&lt;RETURN - OPEN&gt;</w:t>
      </w:r>
    </w:p>
    <w:p w14:paraId="7ABE96B9" w14:textId="77777777" w:rsidR="003C2D41" w:rsidRPr="00EB0339" w:rsidRDefault="003C2D41" w:rsidP="003C2D41">
      <w:r w:rsidRPr="005B25A1">
        <w:rPr>
          <w:b/>
          <w:bCs/>
        </w:rPr>
        <w:t>Status:</w:t>
      </w:r>
      <w:r>
        <w:t xml:space="preserve"> </w:t>
      </w:r>
      <w:r w:rsidRPr="00380F14">
        <w:rPr>
          <w:color w:val="FF0000"/>
        </w:rPr>
        <w:t>OPEN</w:t>
      </w:r>
    </w:p>
    <w:p w14:paraId="0CBF0263" w14:textId="77777777" w:rsidR="00E00DA6" w:rsidRDefault="007615D6" w:rsidP="000A3FBD">
      <w:pPr>
        <w:pStyle w:val="NormTop"/>
      </w:pPr>
      <w:r>
        <w:rPr>
          <w:color w:val="0000FF"/>
        </w:rPr>
        <w:t>S2-2506868</w:t>
      </w:r>
      <w:r w:rsidRPr="00D53282">
        <w:t xml:space="preserve"> </w:t>
      </w:r>
      <w:r>
        <w:t>(P-CR) 23.801-01: [WT#1.1, Control Signalling for 6G] Scope and Key Issue proposal for UE-Core Network interaction (So</w:t>
      </w:r>
      <w:r>
        <w:lastRenderedPageBreak/>
        <w:t>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outlines the scope for WT 1.1.c for developing generic mechanisms for UE-Core Network interaction to support operator services and proposes a corresponding KI description.</w:t>
      </w:r>
    </w:p>
    <w:p w14:paraId="16CB4864" w14:textId="77777777" w:rsidR="007615D6" w:rsidRPr="005B25A1" w:rsidRDefault="007615D6" w:rsidP="007615D6">
      <w:pPr>
        <w:keepNext/>
        <w:keepLines/>
        <w:rPr>
          <w:b/>
          <w:bCs/>
        </w:rPr>
      </w:pPr>
      <w:r w:rsidRPr="005B25A1">
        <w:rPr>
          <w:b/>
          <w:bCs/>
        </w:rPr>
        <w:t>Parallel discussion:</w:t>
      </w:r>
    </w:p>
    <w:p w14:paraId="0FA4CF31" w14:textId="77777777" w:rsidR="007615D6" w:rsidRPr="005B25A1" w:rsidRDefault="007615D6" w:rsidP="007615D6">
      <w:pPr>
        <w:keepNext/>
        <w:keepLines/>
      </w:pPr>
      <w:r w:rsidRPr="005B25A1">
        <w:t>-</w:t>
      </w:r>
    </w:p>
    <w:p w14:paraId="40AD3A61" w14:textId="77777777" w:rsidR="007615D6" w:rsidRPr="005B25A1" w:rsidRDefault="007615D6" w:rsidP="007615D6">
      <w:pPr>
        <w:keepNext/>
        <w:keepLines/>
        <w:rPr>
          <w:b/>
          <w:bCs/>
        </w:rPr>
      </w:pPr>
      <w:r w:rsidRPr="005B25A1">
        <w:rPr>
          <w:b/>
          <w:bCs/>
        </w:rPr>
        <w:t>Plenary Discussion:</w:t>
      </w:r>
    </w:p>
    <w:p w14:paraId="50A58230" w14:textId="77777777" w:rsidR="007615D6" w:rsidRPr="005B25A1" w:rsidRDefault="007615D6" w:rsidP="007615D6">
      <w:pPr>
        <w:keepNext/>
        <w:keepLines/>
      </w:pPr>
      <w:r>
        <w:rPr>
          <w:color w:val="FF0000"/>
        </w:rPr>
        <w:t>NO DISCUSSION RECORDED</w:t>
      </w:r>
    </w:p>
    <w:p w14:paraId="78805B4D" w14:textId="77777777" w:rsidR="007615D6" w:rsidRPr="00EB0339" w:rsidRDefault="007615D6" w:rsidP="007615D6">
      <w:r w:rsidRPr="005B25A1">
        <w:rPr>
          <w:b/>
          <w:bCs/>
        </w:rPr>
        <w:t>Status:</w:t>
      </w:r>
      <w:r>
        <w:t xml:space="preserve"> </w:t>
      </w:r>
      <w:r>
        <w:rPr>
          <w:color w:val="0000FF"/>
        </w:rPr>
        <w:t>Not concluded</w:t>
      </w:r>
      <w:r>
        <w:t>.</w:t>
      </w:r>
    </w:p>
    <w:p w14:paraId="6F3BA071" w14:textId="77777777" w:rsidR="00E00DA6" w:rsidRDefault="007615D6" w:rsidP="000A3FBD">
      <w:pPr>
        <w:pStyle w:val="NormTop"/>
      </w:pPr>
      <w:r>
        <w:rPr>
          <w:color w:val="0000FF"/>
        </w:rPr>
        <w:t>S2-2506871</w:t>
      </w:r>
      <w:r w:rsidRPr="00D53282">
        <w:t xml:space="preserve"> </w:t>
      </w:r>
      <w:r>
        <w:t xml:space="preserve">(P-CR) 23.801-01: [WT#1.1, Non-Access Stratum] Scope and Key Issue for Non-Access Stratum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need for distributing NAS functionality and optimizing paging signalling.</w:t>
      </w:r>
    </w:p>
    <w:p w14:paraId="5D86F879" w14:textId="77777777" w:rsidR="007615D6" w:rsidRPr="005B25A1" w:rsidRDefault="007615D6" w:rsidP="007615D6">
      <w:pPr>
        <w:keepNext/>
        <w:keepLines/>
        <w:rPr>
          <w:b/>
          <w:bCs/>
        </w:rPr>
      </w:pPr>
      <w:r w:rsidRPr="005B25A1">
        <w:rPr>
          <w:b/>
          <w:bCs/>
        </w:rPr>
        <w:t>Parallel discussion:</w:t>
      </w:r>
    </w:p>
    <w:p w14:paraId="1DF729AD" w14:textId="77777777" w:rsidR="007615D6" w:rsidRPr="005B25A1" w:rsidRDefault="007615D6" w:rsidP="007615D6">
      <w:pPr>
        <w:keepNext/>
        <w:keepLines/>
      </w:pPr>
      <w:r w:rsidRPr="005B25A1">
        <w:t>-</w:t>
      </w:r>
    </w:p>
    <w:p w14:paraId="2E06A505" w14:textId="77777777" w:rsidR="007615D6" w:rsidRPr="005B25A1" w:rsidRDefault="007615D6" w:rsidP="007615D6">
      <w:pPr>
        <w:keepNext/>
        <w:keepLines/>
        <w:rPr>
          <w:b/>
          <w:bCs/>
        </w:rPr>
      </w:pPr>
      <w:r w:rsidRPr="005B25A1">
        <w:rPr>
          <w:b/>
          <w:bCs/>
        </w:rPr>
        <w:t>Plenary Discussion:</w:t>
      </w:r>
    </w:p>
    <w:p w14:paraId="4FF57C1E" w14:textId="77777777" w:rsidR="007615D6" w:rsidRPr="005B25A1" w:rsidRDefault="007615D6" w:rsidP="007615D6">
      <w:pPr>
        <w:keepNext/>
        <w:keepLines/>
      </w:pPr>
      <w:r>
        <w:rPr>
          <w:color w:val="FF0000"/>
        </w:rPr>
        <w:t>NO DISCUSSION RECORDED</w:t>
      </w:r>
    </w:p>
    <w:p w14:paraId="17A779CC" w14:textId="77777777" w:rsidR="007615D6" w:rsidRPr="00EB0339" w:rsidRDefault="007615D6" w:rsidP="007615D6">
      <w:r w:rsidRPr="005B25A1">
        <w:rPr>
          <w:b/>
          <w:bCs/>
        </w:rPr>
        <w:t>Status:</w:t>
      </w:r>
      <w:r>
        <w:t xml:space="preserve"> </w:t>
      </w:r>
      <w:r>
        <w:rPr>
          <w:color w:val="0000FF"/>
        </w:rPr>
        <w:t>Not concluded</w:t>
      </w:r>
      <w:r>
        <w:t>.</w:t>
      </w:r>
    </w:p>
    <w:p w14:paraId="0EF833FF" w14:textId="77777777" w:rsidR="00E00DA6" w:rsidRDefault="007615D6" w:rsidP="000A3FBD">
      <w:pPr>
        <w:pStyle w:val="NormTop"/>
      </w:pPr>
      <w:r>
        <w:rPr>
          <w:color w:val="0000FF"/>
        </w:rPr>
        <w:t>S2-2506903</w:t>
      </w:r>
      <w:r w:rsidRPr="00D53282">
        <w:t xml:space="preserve"> </w:t>
      </w:r>
      <w:r>
        <w:t>(P-CR) 23.801-01: [WT#1.1] Introduction of NAS functionality without impacting other NAS functionalities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makes an analysis of the current NAS design in 5GS, assumes what additions might be made in the Core Network of 6G, and proposes to investigate whether a modification of the NAS protocol is needed in 6G.</w:t>
      </w:r>
    </w:p>
    <w:p w14:paraId="62EF698B" w14:textId="77777777" w:rsidR="007615D6" w:rsidRPr="005B25A1" w:rsidRDefault="007615D6" w:rsidP="007615D6">
      <w:pPr>
        <w:keepNext/>
        <w:keepLines/>
        <w:rPr>
          <w:b/>
          <w:bCs/>
        </w:rPr>
      </w:pPr>
      <w:r w:rsidRPr="005B25A1">
        <w:rPr>
          <w:b/>
          <w:bCs/>
        </w:rPr>
        <w:t>Parallel discussion:</w:t>
      </w:r>
    </w:p>
    <w:p w14:paraId="15B0E446" w14:textId="77777777" w:rsidR="007615D6" w:rsidRPr="005B25A1" w:rsidRDefault="007615D6" w:rsidP="007615D6">
      <w:pPr>
        <w:keepNext/>
        <w:keepLines/>
      </w:pPr>
      <w:r w:rsidRPr="005B25A1">
        <w:t>-</w:t>
      </w:r>
    </w:p>
    <w:p w14:paraId="3E31FEB0" w14:textId="77777777" w:rsidR="007615D6" w:rsidRPr="005B25A1" w:rsidRDefault="007615D6" w:rsidP="007615D6">
      <w:pPr>
        <w:keepNext/>
        <w:keepLines/>
        <w:rPr>
          <w:b/>
          <w:bCs/>
        </w:rPr>
      </w:pPr>
      <w:r w:rsidRPr="005B25A1">
        <w:rPr>
          <w:b/>
          <w:bCs/>
        </w:rPr>
        <w:t>Plenary Discussion:</w:t>
      </w:r>
    </w:p>
    <w:p w14:paraId="1F0474B1" w14:textId="77777777" w:rsidR="007615D6" w:rsidRPr="005B25A1" w:rsidRDefault="007615D6" w:rsidP="007615D6">
      <w:pPr>
        <w:keepNext/>
        <w:keepLines/>
      </w:pPr>
      <w:r>
        <w:rPr>
          <w:color w:val="FF0000"/>
        </w:rPr>
        <w:t>NO DISCUSSION RECORDED</w:t>
      </w:r>
    </w:p>
    <w:p w14:paraId="08FD5A1C" w14:textId="77777777" w:rsidR="007615D6" w:rsidRPr="00EB0339" w:rsidRDefault="007615D6" w:rsidP="007615D6">
      <w:r w:rsidRPr="005B25A1">
        <w:rPr>
          <w:b/>
          <w:bCs/>
        </w:rPr>
        <w:t>Status:</w:t>
      </w:r>
      <w:r>
        <w:t xml:space="preserve"> </w:t>
      </w:r>
      <w:r>
        <w:rPr>
          <w:color w:val="0000FF"/>
        </w:rPr>
        <w:t>Not concluded</w:t>
      </w:r>
      <w:r>
        <w:t>.</w:t>
      </w:r>
    </w:p>
    <w:p w14:paraId="7A76934C" w14:textId="77777777" w:rsidR="00E00DA6" w:rsidRDefault="007615D6" w:rsidP="000A3FBD">
      <w:pPr>
        <w:pStyle w:val="NormTop"/>
      </w:pPr>
      <w:r>
        <w:rPr>
          <w:color w:val="0000FF"/>
        </w:rPr>
        <w:t>S2-2506942</w:t>
      </w:r>
      <w:r w:rsidRPr="00D53282">
        <w:t xml:space="preserve"> </w:t>
      </w:r>
      <w:r>
        <w:t>(P-CR) 23.801-01: [WT#1.1, Control signalling for 6G] UE-CN control signalling communication (Source: Ericsson)</w:t>
      </w:r>
      <w:r>
        <w:br/>
      </w:r>
      <w:r w:rsidRPr="00D53282">
        <w:rPr>
          <w:b/>
        </w:rPr>
        <w:t>Document for:</w:t>
      </w:r>
      <w:r w:rsidRPr="00D53282">
        <w:t xml:space="preserve"> </w:t>
      </w:r>
      <w:r>
        <w:t>Approval</w:t>
      </w:r>
      <w:r>
        <w:br/>
      </w:r>
      <w:r w:rsidRPr="00D53282">
        <w:rPr>
          <w:b/>
        </w:rPr>
        <w:t>Abstract:</w:t>
      </w:r>
      <w:r w:rsidRPr="00D53282">
        <w:t xml:space="preserve"> </w:t>
      </w:r>
      <w:r>
        <w:br/>
        <w:t>This template is intended for companies contributing to the SA WG2 6G SID to propose Work Tasks (WTs) and/or Key Issues (KIs), including the rationale, expected scope, and any potential structuring of the task.</w:t>
      </w:r>
    </w:p>
    <w:p w14:paraId="31FDD47B" w14:textId="77777777" w:rsidR="007615D6" w:rsidRPr="005B25A1" w:rsidRDefault="007615D6" w:rsidP="007615D6">
      <w:pPr>
        <w:keepNext/>
        <w:keepLines/>
        <w:rPr>
          <w:b/>
          <w:bCs/>
        </w:rPr>
      </w:pPr>
      <w:r w:rsidRPr="005B25A1">
        <w:rPr>
          <w:b/>
          <w:bCs/>
        </w:rPr>
        <w:t>Parallel discussion:</w:t>
      </w:r>
    </w:p>
    <w:p w14:paraId="71CD2E8C" w14:textId="77777777" w:rsidR="007615D6" w:rsidRPr="005B25A1" w:rsidRDefault="007615D6" w:rsidP="007615D6">
      <w:pPr>
        <w:keepNext/>
        <w:keepLines/>
      </w:pPr>
      <w:r w:rsidRPr="005B25A1">
        <w:t>-</w:t>
      </w:r>
    </w:p>
    <w:p w14:paraId="677FB614" w14:textId="77777777" w:rsidR="007615D6" w:rsidRPr="005B25A1" w:rsidRDefault="007615D6" w:rsidP="007615D6">
      <w:pPr>
        <w:keepNext/>
        <w:keepLines/>
        <w:rPr>
          <w:b/>
          <w:bCs/>
        </w:rPr>
      </w:pPr>
      <w:r w:rsidRPr="005B25A1">
        <w:rPr>
          <w:b/>
          <w:bCs/>
        </w:rPr>
        <w:t>Plenary Discussion:</w:t>
      </w:r>
    </w:p>
    <w:p w14:paraId="29791BF9" w14:textId="77777777" w:rsidR="007615D6" w:rsidRPr="005B25A1" w:rsidRDefault="007615D6" w:rsidP="007615D6">
      <w:pPr>
        <w:keepNext/>
        <w:keepLines/>
      </w:pPr>
      <w:r>
        <w:rPr>
          <w:color w:val="FF0000"/>
        </w:rPr>
        <w:t>NO DISCUSSION RECORDED</w:t>
      </w:r>
    </w:p>
    <w:p w14:paraId="2632D8DB" w14:textId="77777777" w:rsidR="007615D6" w:rsidRPr="00EB0339" w:rsidRDefault="007615D6" w:rsidP="007615D6">
      <w:r w:rsidRPr="005B25A1">
        <w:rPr>
          <w:b/>
          <w:bCs/>
        </w:rPr>
        <w:t>Status:</w:t>
      </w:r>
      <w:r>
        <w:t xml:space="preserve"> </w:t>
      </w:r>
      <w:r>
        <w:rPr>
          <w:color w:val="0000FF"/>
        </w:rPr>
        <w:t>Not concluded</w:t>
      </w:r>
      <w:r>
        <w:t>.</w:t>
      </w:r>
    </w:p>
    <w:p w14:paraId="07B60248" w14:textId="77777777" w:rsidR="00E00DA6" w:rsidRDefault="007615D6" w:rsidP="000A3FBD">
      <w:pPr>
        <w:pStyle w:val="NormTop"/>
      </w:pPr>
      <w:r>
        <w:rPr>
          <w:color w:val="0000FF"/>
        </w:rPr>
        <w:t>S2-25069</w:t>
      </w:r>
      <w:r>
        <w:rPr>
          <w:color w:val="0000FF"/>
        </w:rPr>
        <w:lastRenderedPageBreak/>
        <w:t>75</w:t>
      </w:r>
      <w:r w:rsidRPr="00D53282">
        <w:t xml:space="preserve"> </w:t>
      </w:r>
      <w:r>
        <w:t>(P-CR) 23.801-01: [WT #1.1, 6G NAS] Discussion and key issues for distributed NAS (Source: TCL)</w:t>
      </w:r>
      <w:r>
        <w:br/>
      </w:r>
      <w:r w:rsidRPr="00D53282">
        <w:rPr>
          <w:b/>
        </w:rPr>
        <w:t>Document for:</w:t>
      </w:r>
      <w:r w:rsidRPr="00D53282">
        <w:t xml:space="preserve"> </w:t>
      </w:r>
      <w:r>
        <w:t>Approval</w:t>
      </w:r>
      <w:r>
        <w:br/>
      </w:r>
      <w:r w:rsidRPr="00D53282">
        <w:rPr>
          <w:b/>
        </w:rPr>
        <w:t>Abstract:</w:t>
      </w:r>
      <w:r w:rsidRPr="00D53282">
        <w:t xml:space="preserve"> </w:t>
      </w:r>
    </w:p>
    <w:p w14:paraId="6C824AE3" w14:textId="77777777" w:rsidR="007615D6" w:rsidRPr="005B25A1" w:rsidRDefault="007615D6" w:rsidP="007615D6">
      <w:pPr>
        <w:keepNext/>
        <w:keepLines/>
        <w:rPr>
          <w:b/>
          <w:bCs/>
        </w:rPr>
      </w:pPr>
      <w:r w:rsidRPr="005B25A1">
        <w:rPr>
          <w:b/>
          <w:bCs/>
        </w:rPr>
        <w:t>Parallel discussion:</w:t>
      </w:r>
    </w:p>
    <w:p w14:paraId="5D7FD249" w14:textId="77777777" w:rsidR="007615D6" w:rsidRPr="005B25A1" w:rsidRDefault="007615D6" w:rsidP="007615D6">
      <w:pPr>
        <w:keepNext/>
        <w:keepLines/>
      </w:pPr>
      <w:r w:rsidRPr="005B25A1">
        <w:t>-</w:t>
      </w:r>
    </w:p>
    <w:p w14:paraId="0BB3230C" w14:textId="77777777" w:rsidR="007615D6" w:rsidRPr="005B25A1" w:rsidRDefault="007615D6" w:rsidP="007615D6">
      <w:pPr>
        <w:keepNext/>
        <w:keepLines/>
        <w:rPr>
          <w:b/>
          <w:bCs/>
        </w:rPr>
      </w:pPr>
      <w:r w:rsidRPr="005B25A1">
        <w:rPr>
          <w:b/>
          <w:bCs/>
        </w:rPr>
        <w:t>Plenary Discussion:</w:t>
      </w:r>
    </w:p>
    <w:p w14:paraId="725445BE" w14:textId="77777777" w:rsidR="007615D6" w:rsidRPr="005B25A1" w:rsidRDefault="007615D6" w:rsidP="007615D6">
      <w:pPr>
        <w:keepNext/>
        <w:keepLines/>
      </w:pPr>
      <w:r>
        <w:rPr>
          <w:color w:val="FF0000"/>
        </w:rPr>
        <w:t>NO DISCUSSION RECORDED</w:t>
      </w:r>
    </w:p>
    <w:p w14:paraId="260487AE" w14:textId="77777777" w:rsidR="007615D6" w:rsidRPr="00EB0339" w:rsidRDefault="007615D6" w:rsidP="007615D6">
      <w:r w:rsidRPr="005B25A1">
        <w:rPr>
          <w:b/>
          <w:bCs/>
        </w:rPr>
        <w:t>Status:</w:t>
      </w:r>
      <w:r>
        <w:t xml:space="preserve"> </w:t>
      </w:r>
      <w:r>
        <w:rPr>
          <w:color w:val="0000FF"/>
        </w:rPr>
        <w:t>Not concluded</w:t>
      </w:r>
      <w:r>
        <w:t>.</w:t>
      </w:r>
    </w:p>
    <w:p w14:paraId="16D5E938" w14:textId="77777777" w:rsidR="00E00DA6" w:rsidRDefault="007615D6" w:rsidP="000A3FBD">
      <w:pPr>
        <w:pStyle w:val="NormTop"/>
      </w:pPr>
      <w:r>
        <w:rPr>
          <w:color w:val="0000FF"/>
        </w:rPr>
        <w:t>S2-2506988</w:t>
      </w:r>
      <w:r w:rsidRPr="00D53282">
        <w:t xml:space="preserve"> </w:t>
      </w:r>
      <w:r>
        <w:t>(P-CR) 23.801-01: [WT#1.1] Update to WT#1.1 for clarification on flexible addition of new services in 3GPP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need for flexible addition of new NAS services in 6G.</w:t>
      </w:r>
    </w:p>
    <w:p w14:paraId="2760B601" w14:textId="77777777" w:rsidR="007615D6" w:rsidRPr="005B25A1" w:rsidRDefault="007615D6" w:rsidP="007615D6">
      <w:pPr>
        <w:keepNext/>
        <w:keepLines/>
        <w:rPr>
          <w:b/>
          <w:bCs/>
        </w:rPr>
      </w:pPr>
      <w:r w:rsidRPr="005B25A1">
        <w:rPr>
          <w:b/>
          <w:bCs/>
        </w:rPr>
        <w:t>Convenor comment:</w:t>
      </w:r>
    </w:p>
    <w:p w14:paraId="443301BB" w14:textId="77777777" w:rsidR="007615D6" w:rsidRPr="005B25A1" w:rsidRDefault="007615D6" w:rsidP="007615D6">
      <w:pPr>
        <w:keepNext/>
        <w:keepLines/>
      </w:pPr>
      <w:r w:rsidRPr="005B25A1">
        <w:t>Used as a baseline. (Only focus on KI: services offered over the user plane).</w:t>
      </w:r>
    </w:p>
    <w:p w14:paraId="73D633B4" w14:textId="77777777" w:rsidR="007615D6" w:rsidRPr="005B25A1" w:rsidRDefault="007615D6" w:rsidP="007615D6">
      <w:pPr>
        <w:keepNext/>
        <w:keepLines/>
        <w:rPr>
          <w:b/>
          <w:bCs/>
        </w:rPr>
      </w:pPr>
      <w:r w:rsidRPr="005B25A1">
        <w:rPr>
          <w:b/>
          <w:bCs/>
        </w:rPr>
        <w:t>Parallel discussion:</w:t>
      </w:r>
    </w:p>
    <w:p w14:paraId="7B8A793F" w14:textId="77777777" w:rsidR="007615D6" w:rsidRPr="005B25A1" w:rsidRDefault="007615D6" w:rsidP="007615D6">
      <w:pPr>
        <w:keepNext/>
        <w:keepLines/>
      </w:pPr>
      <w:r w:rsidRPr="005B25A1">
        <w:t>-</w:t>
      </w:r>
    </w:p>
    <w:p w14:paraId="0A5A65A5" w14:textId="77777777" w:rsidR="007615D6" w:rsidRPr="005B25A1" w:rsidRDefault="007615D6" w:rsidP="007615D6">
      <w:pPr>
        <w:keepNext/>
        <w:keepLines/>
        <w:rPr>
          <w:b/>
          <w:bCs/>
        </w:rPr>
      </w:pPr>
      <w:r w:rsidRPr="005B25A1">
        <w:rPr>
          <w:b/>
          <w:bCs/>
        </w:rPr>
        <w:t>Plenary Discussion:</w:t>
      </w:r>
    </w:p>
    <w:p w14:paraId="48FA12E1" w14:textId="77777777" w:rsidR="007615D6" w:rsidRPr="005B25A1" w:rsidRDefault="007615D6" w:rsidP="007615D6">
      <w:pPr>
        <w:keepNext/>
        <w:keepLines/>
      </w:pPr>
      <w:r>
        <w:rPr>
          <w:color w:val="FF0000"/>
        </w:rPr>
        <w:t>NO DISCUSSION RECORDED</w:t>
      </w:r>
    </w:p>
    <w:p w14:paraId="3CB31476" w14:textId="77777777" w:rsidR="007615D6" w:rsidRPr="00EB0339" w:rsidRDefault="007615D6" w:rsidP="007615D6">
      <w:r w:rsidRPr="005B25A1">
        <w:rPr>
          <w:b/>
          <w:bCs/>
        </w:rPr>
        <w:t>Status:</w:t>
      </w:r>
      <w:r>
        <w:t xml:space="preserve"> </w:t>
      </w:r>
      <w:r>
        <w:rPr>
          <w:color w:val="0000FF"/>
        </w:rPr>
        <w:t>Not concluded</w:t>
      </w:r>
      <w:r>
        <w:t>.</w:t>
      </w:r>
    </w:p>
    <w:p w14:paraId="3D24BAB9" w14:textId="77777777" w:rsidR="00E00DA6" w:rsidRDefault="007615D6" w:rsidP="000A3FBD">
      <w:pPr>
        <w:pStyle w:val="NormTop"/>
      </w:pPr>
      <w:r>
        <w:rPr>
          <w:color w:val="0000FF"/>
        </w:rPr>
        <w:t>S2-2507055</w:t>
      </w:r>
      <w:r w:rsidRPr="00D53282">
        <w:t xml:space="preserve"> </w:t>
      </w:r>
      <w:r>
        <w:t xml:space="preserve">(P-CR) 23.801-01: [WT#1.1, all topics] Work task #1.1 Support of 6G Control plane </w:t>
      </w:r>
      <w:proofErr w:type="spellStart"/>
      <w:r>
        <w:t>signaling</w:t>
      </w:r>
      <w:proofErr w:type="spellEnd"/>
      <w:r>
        <w:t xml:space="preserve"> (Source: Nokia, AT&amp;T, T-Mobile US)</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451C2C77" w14:textId="77777777" w:rsidR="007615D6" w:rsidRPr="005B25A1" w:rsidRDefault="007615D6" w:rsidP="007615D6">
      <w:pPr>
        <w:keepNext/>
        <w:keepLines/>
        <w:rPr>
          <w:b/>
          <w:bCs/>
        </w:rPr>
      </w:pPr>
      <w:r w:rsidRPr="005B25A1">
        <w:rPr>
          <w:b/>
          <w:bCs/>
        </w:rPr>
        <w:t>Convenor comment:</w:t>
      </w:r>
    </w:p>
    <w:p w14:paraId="64E2A23A" w14:textId="77777777" w:rsidR="007615D6" w:rsidRPr="005B25A1" w:rsidRDefault="007615D6" w:rsidP="007615D6">
      <w:pPr>
        <w:keepNext/>
        <w:keepLines/>
      </w:pPr>
      <w:r w:rsidRPr="005B25A1">
        <w:t>Used as a baseline. (Only focus on WT scope).</w:t>
      </w:r>
    </w:p>
    <w:p w14:paraId="65767278" w14:textId="77777777" w:rsidR="007615D6" w:rsidRPr="005B25A1" w:rsidRDefault="007615D6" w:rsidP="007615D6">
      <w:pPr>
        <w:keepNext/>
        <w:keepLines/>
        <w:rPr>
          <w:b/>
          <w:bCs/>
        </w:rPr>
      </w:pPr>
      <w:r w:rsidRPr="005B25A1">
        <w:rPr>
          <w:b/>
          <w:bCs/>
        </w:rPr>
        <w:t>Parallel discussion:</w:t>
      </w:r>
    </w:p>
    <w:p w14:paraId="57EFE9CF" w14:textId="10255B50" w:rsidR="00135BD7" w:rsidRPr="005B25A1" w:rsidRDefault="00135BD7" w:rsidP="00135BD7">
      <w:pPr>
        <w:keepNext/>
        <w:keepLines/>
      </w:pPr>
      <w:r>
        <w:t xml:space="preserve">Revised in drafting session to </w:t>
      </w:r>
      <w:r w:rsidRPr="00CE3EC0">
        <w:rPr>
          <w:color w:val="0000FF"/>
        </w:rPr>
        <w:t>S2-2</w:t>
      </w:r>
      <w:r>
        <w:rPr>
          <w:color w:val="0000FF"/>
        </w:rPr>
        <w:t>507881</w:t>
      </w:r>
      <w:r>
        <w:t>.</w:t>
      </w:r>
      <w:r w:rsidRPr="00375008">
        <w:t xml:space="preserve"> </w:t>
      </w:r>
    </w:p>
    <w:p w14:paraId="0C1258E9" w14:textId="5C57159B" w:rsidR="007615D6" w:rsidRPr="004F2049" w:rsidRDefault="00C0075D" w:rsidP="007615D6">
      <w:pPr>
        <w:keepNext/>
        <w:keepLines/>
      </w:pPr>
      <w:r>
        <w:t xml:space="preserve">A number of issues were raised and this was left for off-line discussion and revised to </w:t>
      </w:r>
      <w:r w:rsidRPr="00C0075D">
        <w:rPr>
          <w:color w:val="0000FF"/>
        </w:rPr>
        <w:t>S2-250</w:t>
      </w:r>
      <w:r>
        <w:rPr>
          <w:color w:val="0000FF"/>
        </w:rPr>
        <w:t>7941</w:t>
      </w:r>
      <w:r w:rsidRPr="004F2049">
        <w:t>.</w:t>
      </w:r>
    </w:p>
    <w:p w14:paraId="1FBBDEC0" w14:textId="77777777" w:rsidR="0061178C" w:rsidRDefault="00926E8D" w:rsidP="0061178C">
      <w:pPr>
        <w:keepNext/>
        <w:keepLines/>
      </w:pPr>
      <w:r>
        <w:t xml:space="preserve">It was suggested that if no conclusion can be reached that an editor’s note can be added in order to progress on the agreed parts. MediaTek suggested that the editor’s note could indicate that definitions are needed and also then to remove the terminology clause. This was left for off-line discussion and revised to </w:t>
      </w:r>
      <w:r w:rsidRPr="00497EE3">
        <w:rPr>
          <w:color w:val="0000FF"/>
        </w:rPr>
        <w:t>S2-250</w:t>
      </w:r>
      <w:r>
        <w:rPr>
          <w:color w:val="0000FF"/>
        </w:rPr>
        <w:t>7986</w:t>
      </w:r>
      <w:r w:rsidR="0061178C">
        <w:t xml:space="preserve">. </w:t>
      </w:r>
    </w:p>
    <w:p w14:paraId="055D2D2B" w14:textId="77777777" w:rsidR="0061178C" w:rsidRDefault="0061178C" w:rsidP="0061178C">
      <w:pPr>
        <w:keepNext/>
        <w:keepLines/>
        <w:rPr>
          <w:b/>
          <w:bCs/>
        </w:rPr>
      </w:pPr>
      <w:r>
        <w:rPr>
          <w:b/>
          <w:bCs/>
        </w:rPr>
        <w:t>Plenary Discussion:</w:t>
      </w:r>
    </w:p>
    <w:p w14:paraId="5DEE7737" w14:textId="629A6DB0" w:rsidR="00520DEE" w:rsidRDefault="00520DEE" w:rsidP="00520DEE">
      <w:pPr>
        <w:keepNext/>
        <w:keepLines/>
      </w:pPr>
      <w:r>
        <w:t xml:space="preserve">  </w:t>
      </w:r>
      <w:r>
        <w:rPr>
          <w:color w:val="FF0000"/>
        </w:rPr>
        <w:t>&lt;RETURN - OPEN&gt;</w:t>
      </w:r>
    </w:p>
    <w:p w14:paraId="390AB15C" w14:textId="77777777" w:rsidR="00C0075D" w:rsidRPr="00EB0339" w:rsidRDefault="00C0075D" w:rsidP="00C0075D">
      <w:r w:rsidRPr="005B25A1">
        <w:rPr>
          <w:b/>
          <w:bCs/>
        </w:rPr>
        <w:t>Status:</w:t>
      </w:r>
      <w:r>
        <w:t xml:space="preserve"> </w:t>
      </w:r>
      <w:r w:rsidRPr="00380F14">
        <w:rPr>
          <w:color w:val="FF0000"/>
        </w:rPr>
        <w:t>OPEN</w:t>
      </w:r>
    </w:p>
    <w:p w14:paraId="2DBDCAC7" w14:textId="77777777" w:rsidR="00E00DA6" w:rsidRDefault="007615D6" w:rsidP="000A3FBD">
      <w:pPr>
        <w:pStyle w:val="NormTop"/>
      </w:pPr>
      <w:r>
        <w:rPr>
          <w:color w:val="0000FF"/>
        </w:rPr>
        <w:t>S2-25</w:t>
      </w:r>
      <w:r>
        <w:rPr>
          <w:color w:val="0000FF"/>
        </w:rPr>
        <w:lastRenderedPageBreak/>
        <w:t>07124</w:t>
      </w:r>
      <w:r w:rsidRPr="00D53282">
        <w:t xml:space="preserve"> </w:t>
      </w:r>
      <w:r>
        <w:t xml:space="preserve">(P-CR) 23.801-01: [WT#1.1, NAS] New NAS and Interaction between UE and Network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NAS enhancement between the UE and the network to enable the agile rollout of connectivity services and beyond connectivity services without impacting existing NAS functionalities.</w:t>
      </w:r>
    </w:p>
    <w:p w14:paraId="65190EF4" w14:textId="77777777" w:rsidR="007615D6" w:rsidRPr="005B25A1" w:rsidRDefault="007615D6" w:rsidP="007615D6">
      <w:pPr>
        <w:keepNext/>
        <w:keepLines/>
        <w:rPr>
          <w:b/>
          <w:bCs/>
        </w:rPr>
      </w:pPr>
      <w:r w:rsidRPr="005B25A1">
        <w:rPr>
          <w:b/>
          <w:bCs/>
        </w:rPr>
        <w:t>Parallel discussion:</w:t>
      </w:r>
    </w:p>
    <w:p w14:paraId="0D5F9E9B" w14:textId="77777777" w:rsidR="007615D6" w:rsidRPr="005B25A1" w:rsidRDefault="007615D6" w:rsidP="007615D6">
      <w:pPr>
        <w:keepNext/>
        <w:keepLines/>
      </w:pPr>
      <w:r w:rsidRPr="005B25A1">
        <w:t>-</w:t>
      </w:r>
    </w:p>
    <w:p w14:paraId="28544C5E" w14:textId="77777777" w:rsidR="007615D6" w:rsidRPr="005B25A1" w:rsidRDefault="007615D6" w:rsidP="007615D6">
      <w:pPr>
        <w:keepNext/>
        <w:keepLines/>
        <w:rPr>
          <w:b/>
          <w:bCs/>
        </w:rPr>
      </w:pPr>
      <w:r w:rsidRPr="005B25A1">
        <w:rPr>
          <w:b/>
          <w:bCs/>
        </w:rPr>
        <w:t>Plenary Discussion:</w:t>
      </w:r>
    </w:p>
    <w:p w14:paraId="4502847F" w14:textId="77777777" w:rsidR="007615D6" w:rsidRPr="005B25A1" w:rsidRDefault="007615D6" w:rsidP="007615D6">
      <w:pPr>
        <w:keepNext/>
        <w:keepLines/>
      </w:pPr>
      <w:r>
        <w:rPr>
          <w:color w:val="FF0000"/>
        </w:rPr>
        <w:t>NO DISCUSSION RECORDED</w:t>
      </w:r>
    </w:p>
    <w:p w14:paraId="0CA1C785" w14:textId="77777777" w:rsidR="007615D6" w:rsidRPr="00EB0339" w:rsidRDefault="007615D6" w:rsidP="007615D6">
      <w:r w:rsidRPr="005B25A1">
        <w:rPr>
          <w:b/>
          <w:bCs/>
        </w:rPr>
        <w:t>Status:</w:t>
      </w:r>
      <w:r>
        <w:t xml:space="preserve"> </w:t>
      </w:r>
      <w:r>
        <w:rPr>
          <w:color w:val="0000FF"/>
        </w:rPr>
        <w:t>Not concluded</w:t>
      </w:r>
      <w:r>
        <w:t>.</w:t>
      </w:r>
    </w:p>
    <w:p w14:paraId="356FE274" w14:textId="77777777" w:rsidR="00E00DA6" w:rsidRDefault="007615D6" w:rsidP="000A3FBD">
      <w:pPr>
        <w:pStyle w:val="NormTop"/>
      </w:pPr>
      <w:r>
        <w:rPr>
          <w:color w:val="0000FF"/>
        </w:rPr>
        <w:t>S2-2507135</w:t>
      </w:r>
      <w:r w:rsidRPr="00D53282">
        <w:t xml:space="preserve"> </w:t>
      </w:r>
      <w:r>
        <w:t xml:space="preserve">(P-CR) 23.801-01: [WT#1.1] Technical Scope of WT#1.1 Control </w:t>
      </w:r>
      <w:proofErr w:type="spellStart"/>
      <w:r>
        <w:t>Signaling</w:t>
      </w:r>
      <w:proofErr w:type="spellEnd"/>
      <w:r>
        <w:t xml:space="preserve"> in 6GS (Source: ETRI)</w:t>
      </w:r>
      <w:r>
        <w:br/>
      </w:r>
      <w:r w:rsidRPr="00D53282">
        <w:rPr>
          <w:b/>
        </w:rPr>
        <w:t>Document for:</w:t>
      </w:r>
      <w:r w:rsidRPr="00D53282">
        <w:t xml:space="preserve"> </w:t>
      </w:r>
      <w:r>
        <w:t>Approval</w:t>
      </w:r>
      <w:r>
        <w:br/>
      </w:r>
      <w:r w:rsidRPr="00D53282">
        <w:rPr>
          <w:b/>
        </w:rPr>
        <w:t>Abstract:</w:t>
      </w:r>
      <w:r w:rsidRPr="00D53282">
        <w:t xml:space="preserve"> </w:t>
      </w:r>
    </w:p>
    <w:p w14:paraId="204F4B44" w14:textId="77777777" w:rsidR="007615D6" w:rsidRPr="005B25A1" w:rsidRDefault="007615D6" w:rsidP="007615D6">
      <w:pPr>
        <w:keepNext/>
        <w:keepLines/>
        <w:rPr>
          <w:b/>
          <w:bCs/>
        </w:rPr>
      </w:pPr>
      <w:r w:rsidRPr="005B25A1">
        <w:rPr>
          <w:b/>
          <w:bCs/>
        </w:rPr>
        <w:t>Parallel discussion:</w:t>
      </w:r>
    </w:p>
    <w:p w14:paraId="1D07425A" w14:textId="77777777" w:rsidR="007615D6" w:rsidRPr="005B25A1" w:rsidRDefault="007615D6" w:rsidP="007615D6">
      <w:pPr>
        <w:keepNext/>
        <w:keepLines/>
      </w:pPr>
      <w:r w:rsidRPr="005B25A1">
        <w:t>-</w:t>
      </w:r>
    </w:p>
    <w:p w14:paraId="3A893795" w14:textId="77777777" w:rsidR="007615D6" w:rsidRPr="005B25A1" w:rsidRDefault="007615D6" w:rsidP="007615D6">
      <w:pPr>
        <w:keepNext/>
        <w:keepLines/>
        <w:rPr>
          <w:b/>
          <w:bCs/>
        </w:rPr>
      </w:pPr>
      <w:r w:rsidRPr="005B25A1">
        <w:rPr>
          <w:b/>
          <w:bCs/>
        </w:rPr>
        <w:t>Plenary Discussion:</w:t>
      </w:r>
    </w:p>
    <w:p w14:paraId="3D263482" w14:textId="77777777" w:rsidR="007615D6" w:rsidRPr="005B25A1" w:rsidRDefault="007615D6" w:rsidP="007615D6">
      <w:pPr>
        <w:keepNext/>
        <w:keepLines/>
      </w:pPr>
      <w:r>
        <w:rPr>
          <w:color w:val="FF0000"/>
        </w:rPr>
        <w:t>NO DISCUSSION RECORDED</w:t>
      </w:r>
    </w:p>
    <w:p w14:paraId="7DB92FD9" w14:textId="77777777" w:rsidR="007615D6" w:rsidRPr="00EB0339" w:rsidRDefault="007615D6" w:rsidP="007615D6">
      <w:r w:rsidRPr="005B25A1">
        <w:rPr>
          <w:b/>
          <w:bCs/>
        </w:rPr>
        <w:t>Status:</w:t>
      </w:r>
      <w:r>
        <w:t xml:space="preserve"> </w:t>
      </w:r>
      <w:r>
        <w:rPr>
          <w:color w:val="0000FF"/>
        </w:rPr>
        <w:t>Not concluded</w:t>
      </w:r>
      <w:r>
        <w:t>.</w:t>
      </w:r>
    </w:p>
    <w:p w14:paraId="446D82C1" w14:textId="77777777" w:rsidR="00E00DA6" w:rsidRDefault="007615D6" w:rsidP="000A3FBD">
      <w:pPr>
        <w:pStyle w:val="NormTop"/>
      </w:pPr>
      <w:r>
        <w:rPr>
          <w:color w:val="0000FF"/>
        </w:rPr>
        <w:t>S2-2507200</w:t>
      </w:r>
      <w:r w:rsidRPr="00D53282">
        <w:t xml:space="preserve"> </w:t>
      </w:r>
      <w:r>
        <w:t>(P-CR) 23.801-01: [WT#1.1, NAS] Key Issues on NAS and operator services in 6G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split the WT#1.1 into two independent key issues one for NAS framework and one for operator services over the user plane.</w:t>
      </w:r>
    </w:p>
    <w:p w14:paraId="383E07BF" w14:textId="77777777" w:rsidR="007615D6" w:rsidRPr="005B25A1" w:rsidRDefault="007615D6" w:rsidP="007615D6">
      <w:pPr>
        <w:keepNext/>
        <w:keepLines/>
        <w:rPr>
          <w:b/>
          <w:bCs/>
        </w:rPr>
      </w:pPr>
      <w:r w:rsidRPr="005B25A1">
        <w:rPr>
          <w:b/>
          <w:bCs/>
        </w:rPr>
        <w:t>Parallel discussion:</w:t>
      </w:r>
    </w:p>
    <w:p w14:paraId="3EBBF7DD" w14:textId="77777777" w:rsidR="007615D6" w:rsidRPr="005B25A1" w:rsidRDefault="007615D6" w:rsidP="007615D6">
      <w:pPr>
        <w:keepNext/>
        <w:keepLines/>
      </w:pPr>
      <w:r w:rsidRPr="005B25A1">
        <w:t>-</w:t>
      </w:r>
    </w:p>
    <w:p w14:paraId="4C20AC15" w14:textId="77777777" w:rsidR="007615D6" w:rsidRPr="005B25A1" w:rsidRDefault="007615D6" w:rsidP="007615D6">
      <w:pPr>
        <w:keepNext/>
        <w:keepLines/>
        <w:rPr>
          <w:b/>
          <w:bCs/>
        </w:rPr>
      </w:pPr>
      <w:r w:rsidRPr="005B25A1">
        <w:rPr>
          <w:b/>
          <w:bCs/>
        </w:rPr>
        <w:t>Plenary Discussion:</w:t>
      </w:r>
    </w:p>
    <w:p w14:paraId="1C767075" w14:textId="77777777" w:rsidR="007615D6" w:rsidRPr="005B25A1" w:rsidRDefault="007615D6" w:rsidP="007615D6">
      <w:pPr>
        <w:keepNext/>
        <w:keepLines/>
      </w:pPr>
      <w:r>
        <w:rPr>
          <w:color w:val="FF0000"/>
        </w:rPr>
        <w:t>NO DISCUSSION RECORDED</w:t>
      </w:r>
    </w:p>
    <w:p w14:paraId="06C4EF48" w14:textId="77777777" w:rsidR="007615D6" w:rsidRPr="00EB0339" w:rsidRDefault="007615D6" w:rsidP="007615D6">
      <w:r w:rsidRPr="005B25A1">
        <w:rPr>
          <w:b/>
          <w:bCs/>
        </w:rPr>
        <w:t>Status:</w:t>
      </w:r>
      <w:r>
        <w:t xml:space="preserve"> </w:t>
      </w:r>
      <w:r>
        <w:rPr>
          <w:color w:val="0000FF"/>
        </w:rPr>
        <w:t>Not concluded</w:t>
      </w:r>
      <w:r>
        <w:t>.</w:t>
      </w:r>
    </w:p>
    <w:p w14:paraId="4C1C482A" w14:textId="77777777" w:rsidR="00E00DA6" w:rsidRDefault="007615D6" w:rsidP="000A3FBD">
      <w:pPr>
        <w:pStyle w:val="NormTop"/>
      </w:pPr>
      <w:r>
        <w:rPr>
          <w:color w:val="0000FF"/>
        </w:rPr>
        <w:t>S2-2507353</w:t>
      </w:r>
      <w:r w:rsidRPr="00D53282">
        <w:t xml:space="preserve"> </w:t>
      </w:r>
      <w:r>
        <w:t>(P-CR) 23.801-01: [WT#1.1] KI on UE-CN interaction for control signalling for 6G (Source: Xiaomi)</w:t>
      </w:r>
      <w:r>
        <w:br/>
      </w:r>
      <w:r w:rsidRPr="00D53282">
        <w:rPr>
          <w:b/>
        </w:rPr>
        <w:t>Document for:</w:t>
      </w:r>
      <w:r w:rsidRPr="00D53282">
        <w:t xml:space="preserve"> </w:t>
      </w:r>
      <w:r>
        <w:t>Approval</w:t>
      </w:r>
      <w:r>
        <w:br/>
      </w:r>
      <w:r w:rsidRPr="00D53282">
        <w:rPr>
          <w:b/>
        </w:rPr>
        <w:t>Abstract:</w:t>
      </w:r>
      <w:r w:rsidRPr="00D53282">
        <w:t xml:space="preserve"> </w:t>
      </w:r>
    </w:p>
    <w:p w14:paraId="74095722" w14:textId="77777777" w:rsidR="007615D6" w:rsidRPr="005B25A1" w:rsidRDefault="007615D6" w:rsidP="007615D6">
      <w:pPr>
        <w:keepNext/>
        <w:keepLines/>
        <w:rPr>
          <w:b/>
          <w:bCs/>
        </w:rPr>
      </w:pPr>
      <w:r w:rsidRPr="005B25A1">
        <w:rPr>
          <w:b/>
          <w:bCs/>
        </w:rPr>
        <w:t>Parallel discussio</w:t>
      </w:r>
      <w:r w:rsidRPr="005B25A1">
        <w:rPr>
          <w:b/>
          <w:bCs/>
        </w:rPr>
        <w:lastRenderedPageBreak/>
        <w:t>n:</w:t>
      </w:r>
    </w:p>
    <w:p w14:paraId="2560B86D" w14:textId="77777777" w:rsidR="007615D6" w:rsidRPr="005B25A1" w:rsidRDefault="007615D6" w:rsidP="007615D6">
      <w:pPr>
        <w:keepNext/>
        <w:keepLines/>
      </w:pPr>
      <w:r w:rsidRPr="005B25A1">
        <w:t>-</w:t>
      </w:r>
    </w:p>
    <w:p w14:paraId="0A8FF7DB" w14:textId="77777777" w:rsidR="007615D6" w:rsidRPr="005B25A1" w:rsidRDefault="007615D6" w:rsidP="007615D6">
      <w:pPr>
        <w:keepNext/>
        <w:keepLines/>
        <w:rPr>
          <w:b/>
          <w:bCs/>
        </w:rPr>
      </w:pPr>
      <w:r w:rsidRPr="005B25A1">
        <w:rPr>
          <w:b/>
          <w:bCs/>
        </w:rPr>
        <w:t>Plenary Discussion:</w:t>
      </w:r>
    </w:p>
    <w:p w14:paraId="50244042" w14:textId="77777777" w:rsidR="007615D6" w:rsidRPr="005B25A1" w:rsidRDefault="007615D6" w:rsidP="007615D6">
      <w:pPr>
        <w:keepNext/>
        <w:keepLines/>
      </w:pPr>
      <w:r>
        <w:rPr>
          <w:color w:val="FF0000"/>
        </w:rPr>
        <w:t>NO DISCUSSION RECORDED</w:t>
      </w:r>
    </w:p>
    <w:p w14:paraId="19C20A8E" w14:textId="77777777" w:rsidR="007615D6" w:rsidRPr="00EB0339" w:rsidRDefault="007615D6" w:rsidP="007615D6">
      <w:r w:rsidRPr="005B25A1">
        <w:rPr>
          <w:b/>
          <w:bCs/>
        </w:rPr>
        <w:t>Status:</w:t>
      </w:r>
      <w:r>
        <w:t xml:space="preserve"> </w:t>
      </w:r>
      <w:r>
        <w:rPr>
          <w:color w:val="0000FF"/>
        </w:rPr>
        <w:t>Not concluded</w:t>
      </w:r>
      <w:r>
        <w:t>.</w:t>
      </w:r>
    </w:p>
    <w:p w14:paraId="441BB69D" w14:textId="77777777" w:rsidR="00E00DA6" w:rsidRDefault="007615D6" w:rsidP="000A3FBD">
      <w:pPr>
        <w:pStyle w:val="NormTop"/>
      </w:pPr>
      <w:r>
        <w:rPr>
          <w:color w:val="0000FF"/>
        </w:rPr>
        <w:t>S2-2507378</w:t>
      </w:r>
      <w:r w:rsidRPr="00D53282">
        <w:t xml:space="preserve"> </w:t>
      </w:r>
      <w:r>
        <w:t>(P-CR) 23.801-01: WT#1.1, Study proposal to enhance a NAS functionality (Source: NEC)</w:t>
      </w:r>
      <w:r>
        <w:br/>
      </w:r>
      <w:r w:rsidRPr="00D53282">
        <w:rPr>
          <w:b/>
        </w:rPr>
        <w:t>Document for:</w:t>
      </w:r>
      <w:r w:rsidRPr="00D53282">
        <w:t xml:space="preserve"> </w:t>
      </w:r>
      <w:r>
        <w:t>Approval</w:t>
      </w:r>
      <w:r>
        <w:br/>
      </w:r>
      <w:r w:rsidRPr="00D53282">
        <w:rPr>
          <w:b/>
        </w:rPr>
        <w:t>Abstract:</w:t>
      </w:r>
      <w:r w:rsidRPr="00D53282">
        <w:t xml:space="preserve"> </w:t>
      </w:r>
    </w:p>
    <w:p w14:paraId="76397462" w14:textId="77777777" w:rsidR="007615D6" w:rsidRPr="005B25A1" w:rsidRDefault="007615D6" w:rsidP="007615D6">
      <w:pPr>
        <w:keepNext/>
        <w:keepLines/>
        <w:rPr>
          <w:b/>
          <w:bCs/>
        </w:rPr>
      </w:pPr>
      <w:r w:rsidRPr="005B25A1">
        <w:rPr>
          <w:b/>
          <w:bCs/>
        </w:rPr>
        <w:t>Parallel discussion:</w:t>
      </w:r>
    </w:p>
    <w:p w14:paraId="1532BB28" w14:textId="77777777" w:rsidR="007615D6" w:rsidRPr="005B25A1" w:rsidRDefault="007615D6" w:rsidP="007615D6">
      <w:pPr>
        <w:keepNext/>
        <w:keepLines/>
      </w:pPr>
      <w:r w:rsidRPr="005B25A1">
        <w:t>-</w:t>
      </w:r>
    </w:p>
    <w:p w14:paraId="5642A234" w14:textId="77777777" w:rsidR="007615D6" w:rsidRPr="005B25A1" w:rsidRDefault="007615D6" w:rsidP="007615D6">
      <w:pPr>
        <w:keepNext/>
        <w:keepLines/>
        <w:rPr>
          <w:b/>
          <w:bCs/>
        </w:rPr>
      </w:pPr>
      <w:r w:rsidRPr="005B25A1">
        <w:rPr>
          <w:b/>
          <w:bCs/>
        </w:rPr>
        <w:t>Plenary Discussion:</w:t>
      </w:r>
    </w:p>
    <w:p w14:paraId="55559954" w14:textId="77777777" w:rsidR="007615D6" w:rsidRPr="005B25A1" w:rsidRDefault="007615D6" w:rsidP="007615D6">
      <w:pPr>
        <w:keepNext/>
        <w:keepLines/>
      </w:pPr>
      <w:r>
        <w:rPr>
          <w:color w:val="FF0000"/>
        </w:rPr>
        <w:t>NO DISCUSSION RECORDED</w:t>
      </w:r>
    </w:p>
    <w:p w14:paraId="4FE80FB2" w14:textId="77777777" w:rsidR="007615D6" w:rsidRPr="00EB0339" w:rsidRDefault="007615D6" w:rsidP="007615D6">
      <w:r w:rsidRPr="005B25A1">
        <w:rPr>
          <w:b/>
          <w:bCs/>
        </w:rPr>
        <w:t>Status:</w:t>
      </w:r>
      <w:r>
        <w:t xml:space="preserve"> </w:t>
      </w:r>
      <w:r>
        <w:rPr>
          <w:color w:val="0000FF"/>
        </w:rPr>
        <w:t>Not concluded</w:t>
      </w:r>
      <w:r>
        <w:t>.</w:t>
      </w:r>
    </w:p>
    <w:p w14:paraId="14AEF3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Identity</w:t>
      </w:r>
    </w:p>
    <w:p w14:paraId="16CF053D" w14:textId="77777777" w:rsidR="00E00DA6" w:rsidRDefault="007615D6" w:rsidP="000A3FBD">
      <w:pPr>
        <w:pStyle w:val="NormTop"/>
      </w:pPr>
      <w:r>
        <w:rPr>
          <w:color w:val="0000FF"/>
        </w:rPr>
        <w:t>S2-2506521</w:t>
      </w:r>
      <w:r w:rsidRPr="00D53282">
        <w:t xml:space="preserve"> </w:t>
      </w:r>
      <w:r>
        <w:t xml:space="preserve">(P-CR) 23.801-01: [WT#1.1, beyond connectivity services] Support for an Identity Service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proposes to include an identity service as one of the Beyond Connectivity Services that are in scope of work task 1.1.</w:t>
      </w:r>
    </w:p>
    <w:p w14:paraId="1F08AA5D" w14:textId="77777777" w:rsidR="007615D6" w:rsidRPr="005B25A1" w:rsidRDefault="007615D6" w:rsidP="007615D6">
      <w:pPr>
        <w:keepNext/>
        <w:keepLines/>
        <w:rPr>
          <w:b/>
          <w:bCs/>
        </w:rPr>
      </w:pPr>
      <w:r w:rsidRPr="005B25A1">
        <w:rPr>
          <w:b/>
          <w:bCs/>
        </w:rPr>
        <w:t>Parallel discussion:</w:t>
      </w:r>
    </w:p>
    <w:p w14:paraId="2A7C63EA" w14:textId="77777777" w:rsidR="007615D6" w:rsidRPr="005B25A1" w:rsidRDefault="007615D6" w:rsidP="007615D6">
      <w:pPr>
        <w:keepNext/>
        <w:keepLines/>
      </w:pPr>
      <w:r w:rsidRPr="005B25A1">
        <w:t>-</w:t>
      </w:r>
    </w:p>
    <w:p w14:paraId="0111CF58" w14:textId="77777777" w:rsidR="007615D6" w:rsidRPr="005B25A1" w:rsidRDefault="007615D6" w:rsidP="007615D6">
      <w:pPr>
        <w:keepNext/>
        <w:keepLines/>
        <w:rPr>
          <w:b/>
          <w:bCs/>
        </w:rPr>
      </w:pPr>
      <w:r w:rsidRPr="005B25A1">
        <w:rPr>
          <w:b/>
          <w:bCs/>
        </w:rPr>
        <w:t>Plenary Discussion:</w:t>
      </w:r>
    </w:p>
    <w:p w14:paraId="234C1373" w14:textId="77777777" w:rsidR="007615D6" w:rsidRPr="005B25A1" w:rsidRDefault="007615D6" w:rsidP="007615D6">
      <w:pPr>
        <w:keepNext/>
        <w:keepLines/>
      </w:pPr>
      <w:r>
        <w:rPr>
          <w:color w:val="FF0000"/>
        </w:rPr>
        <w:t>NO DISCUSSION RECORDED</w:t>
      </w:r>
    </w:p>
    <w:p w14:paraId="3892EA43" w14:textId="77777777" w:rsidR="007615D6" w:rsidRPr="00EB0339" w:rsidRDefault="007615D6" w:rsidP="007615D6">
      <w:r w:rsidRPr="005B25A1">
        <w:rPr>
          <w:b/>
          <w:bCs/>
        </w:rPr>
        <w:t>Status:</w:t>
      </w:r>
      <w:r>
        <w:t xml:space="preserve"> </w:t>
      </w:r>
      <w:r>
        <w:rPr>
          <w:color w:val="0000FF"/>
        </w:rPr>
        <w:t>Not concluded</w:t>
      </w:r>
      <w:r>
        <w:t>.</w:t>
      </w:r>
    </w:p>
    <w:p w14:paraId="7731D641" w14:textId="77777777" w:rsidR="007615D6" w:rsidRDefault="007615D6" w:rsidP="00A553DC">
      <w:pPr>
        <w:pStyle w:val="Heading4"/>
      </w:pPr>
      <w:r>
        <w:t>20.6.1.2</w:t>
      </w:r>
      <w:r>
        <w:tab/>
        <w:t>Study on Architecture for 6G System (FS_6G_ARC) - WT#1.2</w:t>
      </w:r>
    </w:p>
    <w:p w14:paraId="4DF56FE7" w14:textId="77777777" w:rsidR="00E00DA6" w:rsidRDefault="007615D6" w:rsidP="000A3FBD">
      <w:pPr>
        <w:pStyle w:val="NormTop"/>
      </w:pPr>
      <w:r>
        <w:rPr>
          <w:color w:val="0000FF"/>
        </w:rPr>
        <w:t>S2-2507446</w:t>
      </w:r>
      <w:r w:rsidRPr="00D53282">
        <w:t xml:space="preserve"> </w:t>
      </w:r>
      <w:r>
        <w:t>(P-CR) 23.801-01: [WT#1.2] Support for User Identities (Source: Philips International B.V.)</w:t>
      </w:r>
      <w:r>
        <w:br/>
      </w:r>
      <w:r w:rsidRPr="00D53282">
        <w:rPr>
          <w:b/>
        </w:rPr>
        <w:t>Document for:</w:t>
      </w:r>
      <w:r w:rsidRPr="00D53282">
        <w:t xml:space="preserve"> </w:t>
      </w:r>
      <w:r>
        <w:t>Approval</w:t>
      </w:r>
      <w:r>
        <w:br/>
      </w:r>
      <w:r w:rsidRPr="00D53282">
        <w:rPr>
          <w:b/>
        </w:rPr>
        <w:t>Abstract:</w:t>
      </w:r>
      <w:r w:rsidRPr="00D53282">
        <w:t xml:space="preserve"> </w:t>
      </w:r>
    </w:p>
    <w:p w14:paraId="5BD2C729" w14:textId="77777777" w:rsidR="007615D6" w:rsidRPr="005B25A1" w:rsidRDefault="007615D6" w:rsidP="007615D6">
      <w:pPr>
        <w:keepNext/>
        <w:keepLines/>
        <w:rPr>
          <w:b/>
          <w:bCs/>
        </w:rPr>
      </w:pPr>
      <w:r w:rsidRPr="005B25A1">
        <w:rPr>
          <w:b/>
          <w:bCs/>
        </w:rPr>
        <w:t>Parallel discussion:</w:t>
      </w:r>
    </w:p>
    <w:p w14:paraId="402F4C5B" w14:textId="77777777" w:rsidR="007615D6" w:rsidRPr="005B25A1" w:rsidRDefault="007615D6" w:rsidP="007615D6">
      <w:pPr>
        <w:keepNext/>
        <w:keepLines/>
      </w:pPr>
      <w:r w:rsidRPr="005B25A1">
        <w:t>-</w:t>
      </w:r>
    </w:p>
    <w:p w14:paraId="71911E71" w14:textId="77777777" w:rsidR="007615D6" w:rsidRPr="005B25A1" w:rsidRDefault="007615D6" w:rsidP="007615D6">
      <w:pPr>
        <w:keepNext/>
        <w:keepLines/>
        <w:rPr>
          <w:b/>
          <w:bCs/>
        </w:rPr>
      </w:pPr>
      <w:r w:rsidRPr="005B25A1">
        <w:rPr>
          <w:b/>
          <w:bCs/>
        </w:rPr>
        <w:t>Plenary Discussion:</w:t>
      </w:r>
    </w:p>
    <w:p w14:paraId="6749B7A8" w14:textId="77777777" w:rsidR="007615D6" w:rsidRPr="005B25A1" w:rsidRDefault="007615D6" w:rsidP="007615D6">
      <w:pPr>
        <w:keepNext/>
        <w:keepLines/>
      </w:pPr>
      <w:r>
        <w:rPr>
          <w:color w:val="FF0000"/>
        </w:rPr>
        <w:t>NO DISCUSSION RECORDED</w:t>
      </w:r>
    </w:p>
    <w:p w14:paraId="1217835F" w14:textId="77777777" w:rsidR="007615D6" w:rsidRPr="00EB0339" w:rsidRDefault="007615D6" w:rsidP="007615D6">
      <w:r w:rsidRPr="005B25A1">
        <w:rPr>
          <w:b/>
          <w:bCs/>
        </w:rPr>
        <w:t>Status:</w:t>
      </w:r>
      <w:r>
        <w:t xml:space="preserve"> </w:t>
      </w:r>
      <w:r>
        <w:rPr>
          <w:color w:val="0000FF"/>
        </w:rPr>
        <w:t>Not concluded</w:t>
      </w:r>
      <w:r>
        <w:t>.</w:t>
      </w:r>
    </w:p>
    <w:p w14:paraId="2B179719" w14:textId="77777777" w:rsidR="00E00DA6" w:rsidRDefault="007615D6" w:rsidP="000A3FBD">
      <w:pPr>
        <w:pStyle w:val="NormTop"/>
      </w:pPr>
      <w:r>
        <w:rPr>
          <w:color w:val="0000FF"/>
        </w:rPr>
        <w:t>S2-2506467</w:t>
      </w:r>
      <w:r w:rsidRPr="00D53282">
        <w:t xml:space="preserve"> </w:t>
      </w:r>
      <w:r>
        <w:t>(P-CR) 23.801-01: [WT#1.2, essential functionality] Essential functionality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reviewed the functionalities that currently exist i</w:t>
      </w:r>
      <w:r>
        <w:lastRenderedPageBreak/>
        <w:t>n TS 23.501 and were previously studied in TR 23.799 and identifies some key missing essential functionalities that existed in all previous 3GPP systems and need to be also studied for 6.</w:t>
      </w:r>
    </w:p>
    <w:p w14:paraId="430C6DC7" w14:textId="77777777" w:rsidR="007615D6" w:rsidRPr="005B25A1" w:rsidRDefault="007615D6" w:rsidP="007615D6">
      <w:pPr>
        <w:keepNext/>
        <w:keepLines/>
        <w:rPr>
          <w:b/>
          <w:bCs/>
        </w:rPr>
      </w:pPr>
      <w:r w:rsidRPr="005B25A1">
        <w:rPr>
          <w:b/>
          <w:bCs/>
        </w:rPr>
        <w:t>Convenor comment:</w:t>
      </w:r>
    </w:p>
    <w:p w14:paraId="4EDC4103" w14:textId="77777777" w:rsidR="007615D6" w:rsidRPr="005B25A1" w:rsidRDefault="007615D6" w:rsidP="007615D6">
      <w:pPr>
        <w:keepNext/>
        <w:keepLines/>
      </w:pPr>
      <w:r w:rsidRPr="005B25A1">
        <w:t>Handle.</w:t>
      </w:r>
    </w:p>
    <w:p w14:paraId="72B6E222" w14:textId="77777777" w:rsidR="007615D6" w:rsidRPr="005B25A1" w:rsidRDefault="007615D6" w:rsidP="007615D6">
      <w:pPr>
        <w:keepNext/>
        <w:keepLines/>
        <w:rPr>
          <w:b/>
          <w:bCs/>
        </w:rPr>
      </w:pPr>
      <w:r w:rsidRPr="005B25A1">
        <w:rPr>
          <w:b/>
          <w:bCs/>
        </w:rPr>
        <w:t>Parallel discussion:</w:t>
      </w:r>
    </w:p>
    <w:p w14:paraId="695CF41D" w14:textId="77777777" w:rsidR="00F57862" w:rsidRPr="00F57862" w:rsidRDefault="008343A2" w:rsidP="00F57862">
      <w:pPr>
        <w:keepNext/>
        <w:keepLines/>
      </w:pPr>
      <w:bookmarkStart w:id="1" w:name="CNBM_USE_REVS_OFF"/>
      <w:r>
        <w:t xml:space="preserve">Some issues were raised and this was left for off-line discussion and revised to </w:t>
      </w:r>
      <w:r w:rsidRPr="00497EE3">
        <w:rPr>
          <w:color w:val="0000FF"/>
        </w:rPr>
        <w:t>S2-250</w:t>
      </w:r>
      <w:r>
        <w:rPr>
          <w:color w:val="0000FF"/>
        </w:rPr>
        <w:t>7968</w:t>
      </w:r>
      <w:bookmarkEnd w:id="1"/>
      <w:r w:rsidR="00F57862" w:rsidRPr="00F57862">
        <w:t xml:space="preserve">. </w:t>
      </w:r>
    </w:p>
    <w:p w14:paraId="2E0DEE81" w14:textId="62397828" w:rsidR="00F57862" w:rsidRPr="00F57862" w:rsidRDefault="000527D2" w:rsidP="00F57862">
      <w:pPr>
        <w:keepNext/>
        <w:keepLines/>
      </w:pPr>
      <w:r w:rsidRPr="000527D2">
        <w:rPr>
          <w:color w:val="0000FF"/>
        </w:rPr>
        <w:t>S2-2507968</w:t>
      </w:r>
      <w:r>
        <w:t xml:space="preserve"> was </w:t>
      </w:r>
      <w:r w:rsidRPr="000527D2">
        <w:rPr>
          <w:color w:val="FF0000"/>
        </w:rPr>
        <w:t>withdrawn</w:t>
      </w:r>
      <w:r>
        <w:t xml:space="preserve">. This was then </w:t>
      </w:r>
      <w:r w:rsidRPr="00C3284B">
        <w:rPr>
          <w:color w:val="0000FF"/>
        </w:rPr>
        <w:t>noted</w:t>
      </w:r>
      <w:r>
        <w:t xml:space="preserve"> in parallel session.</w:t>
      </w:r>
    </w:p>
    <w:p w14:paraId="3430BD11" w14:textId="0E5ED4B8" w:rsidR="008343A2" w:rsidRPr="00EB0339" w:rsidRDefault="008343A2" w:rsidP="008343A2">
      <w:r w:rsidRPr="005B25A1">
        <w:rPr>
          <w:b/>
          <w:bCs/>
        </w:rPr>
        <w:t>Status:</w:t>
      </w:r>
      <w:r>
        <w:t xml:space="preserve"> </w:t>
      </w:r>
      <w:r w:rsidR="000527D2" w:rsidRPr="00C3284B">
        <w:rPr>
          <w:color w:val="0000FF"/>
        </w:rPr>
        <w:t>Noted</w:t>
      </w:r>
      <w:r w:rsidR="000527D2">
        <w:t>.</w:t>
      </w:r>
    </w:p>
    <w:p w14:paraId="3E872F5E" w14:textId="668D70DD" w:rsidR="008A22D1" w:rsidRDefault="008A22D1" w:rsidP="00BB3F37"/>
    <w:p w14:paraId="6330ED1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SBA</w:t>
      </w:r>
    </w:p>
    <w:p w14:paraId="67051B58" w14:textId="77777777" w:rsidR="00E00DA6" w:rsidRDefault="007615D6" w:rsidP="000A3FBD">
      <w:pPr>
        <w:pStyle w:val="NormTop"/>
      </w:pPr>
      <w:r>
        <w:rPr>
          <w:color w:val="0000FF"/>
        </w:rPr>
        <w:t>S2-2506288</w:t>
      </w:r>
      <w:r w:rsidRPr="00D53282">
        <w:t xml:space="preserve"> </w:t>
      </w:r>
      <w:r>
        <w:t>(P-CR) 23.801-01: [WT#1.2, NF stateless] Improving the resiliency of an NF (Source: Verizon)</w:t>
      </w:r>
      <w:r>
        <w:br/>
      </w:r>
      <w:r w:rsidRPr="00D53282">
        <w:rPr>
          <w:b/>
        </w:rPr>
        <w:t>Document for:</w:t>
      </w:r>
      <w:r w:rsidRPr="00D53282">
        <w:t xml:space="preserve"> </w:t>
      </w:r>
      <w:r>
        <w:t>Approval</w:t>
      </w:r>
      <w:r>
        <w:br/>
      </w:r>
      <w:r w:rsidRPr="00D53282">
        <w:rPr>
          <w:b/>
        </w:rPr>
        <w:t>Abstract:</w:t>
      </w:r>
      <w:r w:rsidRPr="00D53282">
        <w:t xml:space="preserve"> </w:t>
      </w:r>
    </w:p>
    <w:p w14:paraId="49F6E672" w14:textId="77777777" w:rsidR="007615D6" w:rsidRPr="005B25A1" w:rsidRDefault="007615D6" w:rsidP="007615D6">
      <w:pPr>
        <w:keepNext/>
        <w:keepLines/>
        <w:rPr>
          <w:b/>
          <w:bCs/>
        </w:rPr>
      </w:pPr>
      <w:r w:rsidRPr="005B25A1">
        <w:rPr>
          <w:b/>
          <w:bCs/>
        </w:rPr>
        <w:t>Convenor comment:</w:t>
      </w:r>
    </w:p>
    <w:p w14:paraId="1FF37756" w14:textId="77777777" w:rsidR="007615D6" w:rsidRPr="005B25A1" w:rsidRDefault="007615D6" w:rsidP="007615D6">
      <w:pPr>
        <w:keepNext/>
        <w:keepLines/>
      </w:pPr>
      <w:r w:rsidRPr="005B25A1">
        <w:t>Moved from 20.6.0.</w:t>
      </w:r>
    </w:p>
    <w:p w14:paraId="5A35E280" w14:textId="77777777" w:rsidR="007615D6" w:rsidRPr="005B25A1" w:rsidRDefault="007615D6" w:rsidP="007615D6">
      <w:pPr>
        <w:keepNext/>
        <w:keepLines/>
        <w:rPr>
          <w:b/>
          <w:bCs/>
        </w:rPr>
      </w:pPr>
      <w:r w:rsidRPr="005B25A1">
        <w:rPr>
          <w:b/>
          <w:bCs/>
        </w:rPr>
        <w:t>Parallel discussion:</w:t>
      </w:r>
    </w:p>
    <w:p w14:paraId="603F348C" w14:textId="77777777" w:rsidR="007615D6" w:rsidRPr="005B25A1" w:rsidRDefault="007615D6" w:rsidP="007615D6">
      <w:pPr>
        <w:keepNext/>
        <w:keepLines/>
      </w:pPr>
      <w:r w:rsidRPr="005B25A1">
        <w:t>-</w:t>
      </w:r>
    </w:p>
    <w:p w14:paraId="73CFB5D9" w14:textId="77777777" w:rsidR="007615D6" w:rsidRPr="005B25A1" w:rsidRDefault="007615D6" w:rsidP="007615D6">
      <w:pPr>
        <w:keepNext/>
        <w:keepLines/>
        <w:rPr>
          <w:b/>
          <w:bCs/>
        </w:rPr>
      </w:pPr>
      <w:r w:rsidRPr="005B25A1">
        <w:rPr>
          <w:b/>
          <w:bCs/>
        </w:rPr>
        <w:t>Plenary Discussion:</w:t>
      </w:r>
    </w:p>
    <w:p w14:paraId="0280419E" w14:textId="77777777" w:rsidR="007615D6" w:rsidRPr="005B25A1" w:rsidRDefault="007615D6" w:rsidP="007615D6">
      <w:pPr>
        <w:keepNext/>
        <w:keepLines/>
      </w:pPr>
      <w:r>
        <w:rPr>
          <w:color w:val="FF0000"/>
        </w:rPr>
        <w:t>NO DISCUSSION RECORDED</w:t>
      </w:r>
    </w:p>
    <w:p w14:paraId="0D620093" w14:textId="77777777" w:rsidR="007615D6" w:rsidRPr="00EB0339" w:rsidRDefault="007615D6" w:rsidP="007615D6">
      <w:r w:rsidRPr="005B25A1">
        <w:rPr>
          <w:b/>
          <w:bCs/>
        </w:rPr>
        <w:t>Status:</w:t>
      </w:r>
      <w:r>
        <w:t xml:space="preserve"> </w:t>
      </w:r>
      <w:r>
        <w:rPr>
          <w:color w:val="0000FF"/>
        </w:rPr>
        <w:t>Not concluded</w:t>
      </w:r>
      <w:r>
        <w:t>.</w:t>
      </w:r>
    </w:p>
    <w:p w14:paraId="03BCC766" w14:textId="77777777" w:rsidR="00E00DA6" w:rsidRDefault="007615D6" w:rsidP="000A3FBD">
      <w:pPr>
        <w:pStyle w:val="NormTop"/>
      </w:pPr>
      <w:r>
        <w:rPr>
          <w:color w:val="0000FF"/>
        </w:rPr>
        <w:t>S2-2506466</w:t>
      </w:r>
      <w:r w:rsidRPr="00D53282">
        <w:t xml:space="preserve"> </w:t>
      </w:r>
      <w:r>
        <w:t xml:space="preserve">(P-CR) 23.801-01: [WT#1.2, SBA </w:t>
      </w:r>
      <w:proofErr w:type="spellStart"/>
      <w:r>
        <w:t>famework</w:t>
      </w:r>
      <w:proofErr w:type="spellEnd"/>
      <w:r>
        <w:t>] Network simplification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It is proposed to study simplified SBA framework in 6G SID. This contribution analyses issues and difficulties regarding the complexity of 5G SBA network and the necessity to study a new 6G SBA framework with flexibility, scalability and resilience by </w:t>
      </w:r>
      <w:proofErr w:type="spellStart"/>
      <w:r>
        <w:t>mea</w:t>
      </w:r>
      <w:proofErr w:type="spellEnd"/>
      <w:r>
        <w:t>.</w:t>
      </w:r>
    </w:p>
    <w:p w14:paraId="7C3A3CD0" w14:textId="77777777" w:rsidR="007615D6" w:rsidRPr="005B25A1" w:rsidRDefault="007615D6" w:rsidP="007615D6">
      <w:pPr>
        <w:keepNext/>
        <w:keepLines/>
        <w:rPr>
          <w:b/>
          <w:bCs/>
        </w:rPr>
      </w:pPr>
      <w:r w:rsidRPr="005B25A1">
        <w:rPr>
          <w:b/>
          <w:bCs/>
        </w:rPr>
        <w:t>Parallel discussion:</w:t>
      </w:r>
    </w:p>
    <w:p w14:paraId="613BF092" w14:textId="77777777" w:rsidR="007615D6" w:rsidRPr="005B25A1" w:rsidRDefault="007615D6" w:rsidP="007615D6">
      <w:pPr>
        <w:keepNext/>
        <w:keepLines/>
      </w:pPr>
      <w:r w:rsidRPr="005B25A1">
        <w:t>-</w:t>
      </w:r>
    </w:p>
    <w:p w14:paraId="5388F85D" w14:textId="77777777" w:rsidR="007615D6" w:rsidRPr="005B25A1" w:rsidRDefault="007615D6" w:rsidP="007615D6">
      <w:pPr>
        <w:keepNext/>
        <w:keepLines/>
        <w:rPr>
          <w:b/>
          <w:bCs/>
        </w:rPr>
      </w:pPr>
      <w:r w:rsidRPr="005B25A1">
        <w:rPr>
          <w:b/>
          <w:bCs/>
        </w:rPr>
        <w:t>Plenary Discussion:</w:t>
      </w:r>
    </w:p>
    <w:p w14:paraId="48ACF422" w14:textId="77777777" w:rsidR="007615D6" w:rsidRPr="005B25A1" w:rsidRDefault="007615D6" w:rsidP="007615D6">
      <w:pPr>
        <w:keepNext/>
        <w:keepLines/>
      </w:pPr>
      <w:r>
        <w:rPr>
          <w:color w:val="FF0000"/>
        </w:rPr>
        <w:t>NO DISCUSSION RECORDED</w:t>
      </w:r>
    </w:p>
    <w:p w14:paraId="2E1E88DB" w14:textId="77777777" w:rsidR="007615D6" w:rsidRPr="00EB0339" w:rsidRDefault="007615D6" w:rsidP="007615D6">
      <w:r w:rsidRPr="005B25A1">
        <w:rPr>
          <w:b/>
          <w:bCs/>
        </w:rPr>
        <w:t>Status:</w:t>
      </w:r>
      <w:r>
        <w:t xml:space="preserve"> </w:t>
      </w:r>
      <w:r>
        <w:rPr>
          <w:color w:val="0000FF"/>
        </w:rPr>
        <w:t>Not concluded</w:t>
      </w:r>
      <w:r>
        <w:t>.</w:t>
      </w:r>
    </w:p>
    <w:p w14:paraId="6474FE7E" w14:textId="77777777" w:rsidR="00E00DA6" w:rsidRDefault="007615D6" w:rsidP="000A3FBD">
      <w:pPr>
        <w:pStyle w:val="NormTop"/>
      </w:pPr>
      <w:r>
        <w:rPr>
          <w:color w:val="0000FF"/>
        </w:rPr>
        <w:t>S2-2506518</w:t>
      </w:r>
      <w:r w:rsidRPr="00D53282">
        <w:t xml:space="preserve"> </w:t>
      </w:r>
      <w:r>
        <w:t xml:space="preserve">(P-CR) 23.801-01: [WT#1.2 SBA Framework] Enhanced SBA for 6G (Source: Deutsche Telekom, AT&amp;T, China Mobile, Cisco, Intel, KPN N.V., Rakuten Mobile, </w:t>
      </w:r>
      <w:proofErr w:type="spellStart"/>
      <w:r>
        <w:t>Sateliot</w:t>
      </w:r>
      <w:proofErr w:type="spellEnd"/>
      <w:r>
        <w:t>, SK Telecom, Telecom Italia, Vodafone)</w:t>
      </w:r>
      <w:r>
        <w:br/>
      </w:r>
      <w:r w:rsidRPr="00D53282">
        <w:rPr>
          <w:b/>
        </w:rPr>
        <w:t>Document for:</w:t>
      </w:r>
      <w:r w:rsidRPr="00D53282">
        <w:t xml:space="preserve"> </w:t>
      </w:r>
      <w:r>
        <w:t>Approval</w:t>
      </w:r>
      <w:r>
        <w:br/>
      </w:r>
      <w:r w:rsidRPr="00D53282">
        <w:rPr>
          <w:b/>
        </w:rPr>
        <w:t>Abstract:</w:t>
      </w:r>
      <w:r w:rsidRPr="00D53282">
        <w:t xml:space="preserve"> </w:t>
      </w:r>
      <w:r>
        <w:br/>
        <w:t>This contribution covers the SBA framework topic and provides an overview of current limitations fully or partially stemming from the current architecture, based on which a scope for the related (sub-)Work</w:t>
      </w:r>
      <w:r>
        <w:lastRenderedPageBreak/>
        <w:t xml:space="preserve"> Task (WT) and related Key Issue (KI) are proposed.</w:t>
      </w:r>
    </w:p>
    <w:p w14:paraId="775405CE" w14:textId="77777777" w:rsidR="007615D6" w:rsidRPr="005B25A1" w:rsidRDefault="007615D6" w:rsidP="007615D6">
      <w:pPr>
        <w:keepNext/>
        <w:keepLines/>
        <w:rPr>
          <w:b/>
          <w:bCs/>
        </w:rPr>
      </w:pPr>
      <w:r w:rsidRPr="005B25A1">
        <w:rPr>
          <w:b/>
          <w:bCs/>
        </w:rPr>
        <w:t>Parallel discussion:</w:t>
      </w:r>
    </w:p>
    <w:p w14:paraId="6D6FAE76" w14:textId="77777777" w:rsidR="007615D6" w:rsidRPr="005B25A1" w:rsidRDefault="007615D6" w:rsidP="007615D6">
      <w:pPr>
        <w:keepNext/>
        <w:keepLines/>
      </w:pPr>
      <w:r w:rsidRPr="005B25A1">
        <w:t>-</w:t>
      </w:r>
    </w:p>
    <w:p w14:paraId="7084E42B" w14:textId="77777777" w:rsidR="007615D6" w:rsidRPr="005B25A1" w:rsidRDefault="007615D6" w:rsidP="007615D6">
      <w:pPr>
        <w:keepNext/>
        <w:keepLines/>
        <w:rPr>
          <w:b/>
          <w:bCs/>
        </w:rPr>
      </w:pPr>
      <w:r w:rsidRPr="005B25A1">
        <w:rPr>
          <w:b/>
          <w:bCs/>
        </w:rPr>
        <w:t>Plenary Discussion:</w:t>
      </w:r>
    </w:p>
    <w:p w14:paraId="353236D7" w14:textId="77777777" w:rsidR="007615D6" w:rsidRPr="005B25A1" w:rsidRDefault="007615D6" w:rsidP="007615D6">
      <w:pPr>
        <w:keepNext/>
        <w:keepLines/>
      </w:pPr>
      <w:r>
        <w:rPr>
          <w:color w:val="FF0000"/>
        </w:rPr>
        <w:t>NO DISCUSSION RECORDED</w:t>
      </w:r>
    </w:p>
    <w:p w14:paraId="626E9B43" w14:textId="77777777" w:rsidR="007615D6" w:rsidRPr="00EB0339" w:rsidRDefault="007615D6" w:rsidP="007615D6">
      <w:r w:rsidRPr="005B25A1">
        <w:rPr>
          <w:b/>
          <w:bCs/>
        </w:rPr>
        <w:t>Status:</w:t>
      </w:r>
      <w:r>
        <w:t xml:space="preserve"> </w:t>
      </w:r>
      <w:r>
        <w:rPr>
          <w:color w:val="0000FF"/>
        </w:rPr>
        <w:t>Not concluded</w:t>
      </w:r>
      <w:r>
        <w:t>.</w:t>
      </w:r>
    </w:p>
    <w:p w14:paraId="48474C48" w14:textId="77777777" w:rsidR="00E00DA6" w:rsidRDefault="007615D6" w:rsidP="000A3FBD">
      <w:pPr>
        <w:pStyle w:val="NormTop"/>
      </w:pPr>
      <w:r>
        <w:rPr>
          <w:color w:val="0000FF"/>
        </w:rPr>
        <w:t>S2-2506589</w:t>
      </w:r>
      <w:r w:rsidRPr="00D53282">
        <w:t xml:space="preserve"> </w:t>
      </w:r>
      <w:r>
        <w:t>(P-CR) 23.801-01: [WT#1.2, SBA framework] Scope and New Key Issue for SBA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WT#1.2 about SBA framework.</w:t>
      </w:r>
    </w:p>
    <w:p w14:paraId="7246320E" w14:textId="77777777" w:rsidR="007615D6" w:rsidRPr="005B25A1" w:rsidRDefault="007615D6" w:rsidP="007615D6">
      <w:pPr>
        <w:keepNext/>
        <w:keepLines/>
        <w:rPr>
          <w:b/>
          <w:bCs/>
        </w:rPr>
      </w:pPr>
      <w:r w:rsidRPr="005B25A1">
        <w:rPr>
          <w:b/>
          <w:bCs/>
        </w:rPr>
        <w:t>Parallel discussion:</w:t>
      </w:r>
    </w:p>
    <w:p w14:paraId="09FB435E" w14:textId="77777777" w:rsidR="007615D6" w:rsidRPr="005B25A1" w:rsidRDefault="007615D6" w:rsidP="007615D6">
      <w:pPr>
        <w:keepNext/>
        <w:keepLines/>
      </w:pPr>
      <w:r w:rsidRPr="005B25A1">
        <w:t>-</w:t>
      </w:r>
    </w:p>
    <w:p w14:paraId="07541F6E" w14:textId="77777777" w:rsidR="007615D6" w:rsidRPr="005B25A1" w:rsidRDefault="007615D6" w:rsidP="007615D6">
      <w:pPr>
        <w:keepNext/>
        <w:keepLines/>
        <w:rPr>
          <w:b/>
          <w:bCs/>
        </w:rPr>
      </w:pPr>
      <w:r w:rsidRPr="005B25A1">
        <w:rPr>
          <w:b/>
          <w:bCs/>
        </w:rPr>
        <w:t>Plenary Discussion:</w:t>
      </w:r>
    </w:p>
    <w:p w14:paraId="41466DDE" w14:textId="77777777" w:rsidR="007615D6" w:rsidRPr="005B25A1" w:rsidRDefault="007615D6" w:rsidP="007615D6">
      <w:pPr>
        <w:keepNext/>
        <w:keepLines/>
      </w:pPr>
      <w:r>
        <w:rPr>
          <w:color w:val="FF0000"/>
        </w:rPr>
        <w:t>NO DISCUSSION RECORDED</w:t>
      </w:r>
    </w:p>
    <w:p w14:paraId="45F1AC40" w14:textId="77777777" w:rsidR="007615D6" w:rsidRPr="00EB0339" w:rsidRDefault="007615D6" w:rsidP="007615D6">
      <w:r w:rsidRPr="005B25A1">
        <w:rPr>
          <w:b/>
          <w:bCs/>
        </w:rPr>
        <w:t>Status:</w:t>
      </w:r>
      <w:r>
        <w:t xml:space="preserve"> </w:t>
      </w:r>
      <w:r>
        <w:rPr>
          <w:color w:val="0000FF"/>
        </w:rPr>
        <w:t>Not concluded</w:t>
      </w:r>
      <w:r>
        <w:t>.</w:t>
      </w:r>
    </w:p>
    <w:p w14:paraId="6369DB7B" w14:textId="77777777" w:rsidR="00E00DA6" w:rsidRDefault="007615D6" w:rsidP="000A3FBD">
      <w:pPr>
        <w:pStyle w:val="NormTop"/>
      </w:pPr>
      <w:r>
        <w:rPr>
          <w:color w:val="0000FF"/>
        </w:rPr>
        <w:t>S2-2506712</w:t>
      </w:r>
      <w:r w:rsidRPr="00D53282">
        <w:t xml:space="preserve"> </w:t>
      </w:r>
      <w:r>
        <w:t>(DISCUSSION) [WT#1.2,SBA framework] Key Issues for the SBA framework in 6GS (Source: TCL)</w:t>
      </w:r>
      <w:r>
        <w:br/>
      </w:r>
      <w:r w:rsidRPr="00D53282">
        <w:rPr>
          <w:b/>
        </w:rPr>
        <w:t>Document for:</w:t>
      </w:r>
      <w:r w:rsidRPr="00D53282">
        <w:t xml:space="preserve"> </w:t>
      </w:r>
      <w:r>
        <w:br/>
      </w:r>
      <w:r w:rsidRPr="00D53282">
        <w:rPr>
          <w:b/>
        </w:rPr>
        <w:t>Abstract:</w:t>
      </w:r>
      <w:r w:rsidRPr="00D53282">
        <w:t xml:space="preserve"> </w:t>
      </w:r>
    </w:p>
    <w:p w14:paraId="6F15DB6B" w14:textId="77777777" w:rsidR="007615D6" w:rsidRPr="005B25A1" w:rsidRDefault="007615D6" w:rsidP="007615D6">
      <w:pPr>
        <w:keepNext/>
        <w:keepLines/>
        <w:rPr>
          <w:b/>
          <w:bCs/>
        </w:rPr>
      </w:pPr>
      <w:r w:rsidRPr="005B25A1">
        <w:rPr>
          <w:b/>
          <w:bCs/>
        </w:rPr>
        <w:t>Parallel discussion:</w:t>
      </w:r>
    </w:p>
    <w:p w14:paraId="348F7AA1" w14:textId="77777777" w:rsidR="007615D6" w:rsidRPr="005B25A1" w:rsidRDefault="007615D6" w:rsidP="007615D6">
      <w:pPr>
        <w:keepNext/>
        <w:keepLines/>
      </w:pPr>
      <w:r w:rsidRPr="005B25A1">
        <w:t>-</w:t>
      </w:r>
    </w:p>
    <w:p w14:paraId="7F60358C" w14:textId="77777777" w:rsidR="007615D6" w:rsidRPr="005B25A1" w:rsidRDefault="007615D6" w:rsidP="007615D6">
      <w:pPr>
        <w:keepNext/>
        <w:keepLines/>
        <w:rPr>
          <w:b/>
          <w:bCs/>
        </w:rPr>
      </w:pPr>
      <w:r w:rsidRPr="005B25A1">
        <w:rPr>
          <w:b/>
          <w:bCs/>
        </w:rPr>
        <w:t>Plenary Discussion:</w:t>
      </w:r>
    </w:p>
    <w:p w14:paraId="28F32B81" w14:textId="77777777" w:rsidR="007615D6" w:rsidRPr="005B25A1" w:rsidRDefault="007615D6" w:rsidP="007615D6">
      <w:pPr>
        <w:keepNext/>
        <w:keepLines/>
      </w:pPr>
      <w:r>
        <w:rPr>
          <w:color w:val="FF0000"/>
        </w:rPr>
        <w:t>NO DISCUSSION RECORDED</w:t>
      </w:r>
    </w:p>
    <w:p w14:paraId="13D8C038" w14:textId="77777777" w:rsidR="007615D6" w:rsidRPr="00EB0339" w:rsidRDefault="007615D6" w:rsidP="007615D6">
      <w:r w:rsidRPr="005B25A1">
        <w:rPr>
          <w:b/>
          <w:bCs/>
        </w:rPr>
        <w:t>Status:</w:t>
      </w:r>
      <w:r>
        <w:t xml:space="preserve"> </w:t>
      </w:r>
      <w:r>
        <w:rPr>
          <w:color w:val="0000FF"/>
        </w:rPr>
        <w:t>Not concluded</w:t>
      </w:r>
      <w:r>
        <w:t>.</w:t>
      </w:r>
    </w:p>
    <w:p w14:paraId="7D52DB56" w14:textId="77777777" w:rsidR="00E00DA6" w:rsidRDefault="007615D6" w:rsidP="000A3FBD">
      <w:pPr>
        <w:pStyle w:val="NormTop"/>
      </w:pPr>
      <w:r>
        <w:rPr>
          <w:color w:val="0000FF"/>
        </w:rPr>
        <w:t>S2-2506852</w:t>
      </w:r>
      <w:r w:rsidRPr="00D53282">
        <w:t xml:space="preserve"> </w:t>
      </w:r>
      <w:r>
        <w:t>(P-CR) 23.801-01: [WT#1.2] Proposal on SBA framework enhancements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suggests SBA framework enhancements as a key issue related to WT#1.2.</w:t>
      </w:r>
    </w:p>
    <w:p w14:paraId="6EB57EE1" w14:textId="77777777" w:rsidR="007615D6" w:rsidRPr="005B25A1" w:rsidRDefault="007615D6" w:rsidP="007615D6">
      <w:pPr>
        <w:keepNext/>
        <w:keepLines/>
        <w:rPr>
          <w:b/>
          <w:bCs/>
        </w:rPr>
      </w:pPr>
      <w:r w:rsidRPr="005B25A1">
        <w:rPr>
          <w:b/>
          <w:bCs/>
        </w:rPr>
        <w:t>Parallel discussion:</w:t>
      </w:r>
    </w:p>
    <w:p w14:paraId="43D17BB1" w14:textId="77777777" w:rsidR="007615D6" w:rsidRPr="005B25A1" w:rsidRDefault="007615D6" w:rsidP="007615D6">
      <w:pPr>
        <w:keepNext/>
        <w:keepLines/>
      </w:pPr>
      <w:r w:rsidRPr="005B25A1">
        <w:t>-</w:t>
      </w:r>
    </w:p>
    <w:p w14:paraId="56831C2D" w14:textId="77777777" w:rsidR="007615D6" w:rsidRPr="005B25A1" w:rsidRDefault="007615D6" w:rsidP="007615D6">
      <w:pPr>
        <w:keepNext/>
        <w:keepLines/>
        <w:rPr>
          <w:b/>
          <w:bCs/>
        </w:rPr>
      </w:pPr>
      <w:r w:rsidRPr="005B25A1">
        <w:rPr>
          <w:b/>
          <w:bCs/>
        </w:rPr>
        <w:t>Plenary Discussion:</w:t>
      </w:r>
    </w:p>
    <w:p w14:paraId="7EDCD33E" w14:textId="77777777" w:rsidR="007615D6" w:rsidRPr="005B25A1" w:rsidRDefault="007615D6" w:rsidP="007615D6">
      <w:pPr>
        <w:keepNext/>
        <w:keepLines/>
      </w:pPr>
      <w:r>
        <w:rPr>
          <w:color w:val="FF0000"/>
        </w:rPr>
        <w:t>NO DISCUSSION RECORDED</w:t>
      </w:r>
    </w:p>
    <w:p w14:paraId="78A0FD1D" w14:textId="77777777" w:rsidR="007615D6" w:rsidRPr="00EB0339" w:rsidRDefault="007615D6" w:rsidP="007615D6">
      <w:r w:rsidRPr="005B25A1">
        <w:rPr>
          <w:b/>
          <w:bCs/>
        </w:rPr>
        <w:t>Status:</w:t>
      </w:r>
      <w:r>
        <w:t xml:space="preserve"> </w:t>
      </w:r>
      <w:r>
        <w:rPr>
          <w:color w:val="0000FF"/>
        </w:rPr>
        <w:t>Not concluded</w:t>
      </w:r>
      <w:r>
        <w:t>.</w:t>
      </w:r>
    </w:p>
    <w:p w14:paraId="531B2AA9" w14:textId="77777777" w:rsidR="00E00DA6" w:rsidRDefault="007615D6" w:rsidP="000A3FBD">
      <w:pPr>
        <w:pStyle w:val="NormTop"/>
      </w:pPr>
      <w:r>
        <w:rPr>
          <w:color w:val="0000FF"/>
        </w:rPr>
        <w:t>S2-2506931</w:t>
      </w:r>
      <w:r w:rsidRPr="00D53282">
        <w:t xml:space="preserve"> </w:t>
      </w:r>
      <w:r>
        <w:t>(P-CR) 23.801-01: [WT#1.2, SBA framework] SBA for 6G (Source: Ericsson)</w:t>
      </w:r>
      <w:r>
        <w:br/>
      </w:r>
      <w:r w:rsidRPr="00D53282">
        <w:rPr>
          <w:b/>
        </w:rPr>
        <w:t>Document for:</w:t>
      </w:r>
      <w:r w:rsidRPr="00D53282">
        <w:t xml:space="preserve"> </w:t>
      </w:r>
      <w:r>
        <w:t>Approval</w:t>
      </w:r>
      <w:r>
        <w:br/>
      </w:r>
      <w:r w:rsidRPr="00D53282">
        <w:rPr>
          <w:b/>
        </w:rPr>
        <w:t>Abstract:</w:t>
      </w:r>
      <w:r w:rsidRPr="00D53282">
        <w:t xml:space="preserve"> </w:t>
      </w:r>
      <w:r>
        <w:br/>
        <w:t>Proposed way forward for SBA framework enhancements.</w:t>
      </w:r>
    </w:p>
    <w:p w14:paraId="5440693D" w14:textId="77777777" w:rsidR="007615D6" w:rsidRPr="005B25A1" w:rsidRDefault="007615D6" w:rsidP="007615D6">
      <w:pPr>
        <w:keepNext/>
        <w:keepLines/>
        <w:rPr>
          <w:b/>
          <w:bCs/>
        </w:rPr>
      </w:pPr>
      <w:r w:rsidRPr="005B25A1">
        <w:rPr>
          <w:b/>
          <w:bCs/>
        </w:rPr>
        <w:t>Parallel discussion:</w:t>
      </w:r>
    </w:p>
    <w:p w14:paraId="46122CD1" w14:textId="77777777" w:rsidR="007615D6" w:rsidRPr="005B25A1" w:rsidRDefault="007615D6" w:rsidP="007615D6">
      <w:pPr>
        <w:keepNext/>
        <w:keepLines/>
      </w:pPr>
      <w:r w:rsidRPr="005B25A1">
        <w:t>-</w:t>
      </w:r>
    </w:p>
    <w:p w14:paraId="424E17BB" w14:textId="77777777" w:rsidR="007615D6" w:rsidRPr="005B25A1" w:rsidRDefault="007615D6" w:rsidP="007615D6">
      <w:pPr>
        <w:keepNext/>
        <w:keepLines/>
        <w:rPr>
          <w:b/>
          <w:bCs/>
        </w:rPr>
      </w:pPr>
      <w:r w:rsidRPr="005B25A1">
        <w:rPr>
          <w:b/>
          <w:bCs/>
        </w:rPr>
        <w:t>Plenary Discussion:</w:t>
      </w:r>
    </w:p>
    <w:p w14:paraId="48F1378D" w14:textId="77777777" w:rsidR="007615D6" w:rsidRPr="005B25A1" w:rsidRDefault="007615D6" w:rsidP="007615D6">
      <w:pPr>
        <w:keepNext/>
        <w:keepLines/>
      </w:pPr>
      <w:r>
        <w:rPr>
          <w:color w:val="FF0000"/>
        </w:rPr>
        <w:t>NO DISCUSSION RECORDED</w:t>
      </w:r>
    </w:p>
    <w:p w14:paraId="68ECF529" w14:textId="77777777" w:rsidR="007615D6" w:rsidRPr="00EB0339" w:rsidRDefault="007615D6" w:rsidP="007615D6">
      <w:r w:rsidRPr="005B25A1">
        <w:rPr>
          <w:b/>
          <w:bCs/>
        </w:rPr>
        <w:t>Status:</w:t>
      </w:r>
      <w:r>
        <w:t xml:space="preserve"> </w:t>
      </w:r>
      <w:r>
        <w:rPr>
          <w:color w:val="0000FF"/>
        </w:rPr>
        <w:t>Not concluded</w:t>
      </w:r>
      <w:r>
        <w:t>.</w:t>
      </w:r>
    </w:p>
    <w:p w14:paraId="65861709" w14:textId="77777777" w:rsidR="00E00DA6" w:rsidRDefault="007615D6" w:rsidP="000A3FBD">
      <w:pPr>
        <w:pStyle w:val="NormTop"/>
      </w:pPr>
      <w:r>
        <w:rPr>
          <w:color w:val="0000FF"/>
        </w:rPr>
        <w:t>S2-2507126</w:t>
      </w:r>
      <w:r w:rsidRPr="00D53282">
        <w:t xml:space="preserve"> </w:t>
      </w:r>
      <w:r>
        <w:t>(P-CR) 23.801-01: [WT#1.2, SBA] Discussion and proposal for SBA (Source: ZTE)</w:t>
      </w:r>
      <w:r>
        <w:br/>
      </w:r>
      <w:r w:rsidRPr="00D53282">
        <w:rPr>
          <w:b/>
        </w:rPr>
        <w:t>Document for:</w:t>
      </w:r>
      <w:r w:rsidRPr="00D53282">
        <w:t xml:space="preserve"> </w:t>
      </w:r>
      <w:r>
        <w:t>Approval</w:t>
      </w:r>
      <w:r>
        <w:br/>
      </w:r>
      <w:r w:rsidRPr="00D53282">
        <w:rPr>
          <w:b/>
        </w:rPr>
        <w:t>Abstract:</w:t>
      </w:r>
      <w:r w:rsidRPr="00D53282">
        <w:t xml:space="preserve"> </w:t>
      </w:r>
    </w:p>
    <w:p w14:paraId="642E98BF" w14:textId="77777777" w:rsidR="007615D6" w:rsidRPr="005B25A1" w:rsidRDefault="007615D6" w:rsidP="007615D6">
      <w:pPr>
        <w:keepNext/>
        <w:keepLines/>
        <w:rPr>
          <w:b/>
          <w:bCs/>
        </w:rPr>
      </w:pPr>
      <w:r w:rsidRPr="005B25A1">
        <w:rPr>
          <w:b/>
          <w:bCs/>
        </w:rPr>
        <w:t>Convenor comment:</w:t>
      </w:r>
    </w:p>
    <w:p w14:paraId="6AA6C77A" w14:textId="77777777" w:rsidR="007615D6" w:rsidRPr="005B25A1" w:rsidRDefault="007615D6" w:rsidP="007615D6">
      <w:pPr>
        <w:keepNext/>
        <w:keepLines/>
      </w:pPr>
      <w:r w:rsidRPr="005B25A1">
        <w:t>Used as a baseline. (Both WT scope and KI).</w:t>
      </w:r>
    </w:p>
    <w:p w14:paraId="1B3F8956" w14:textId="77777777" w:rsidR="007615D6" w:rsidRPr="005B25A1" w:rsidRDefault="007615D6" w:rsidP="007615D6">
      <w:pPr>
        <w:keepNext/>
        <w:keepLines/>
        <w:rPr>
          <w:b/>
          <w:bCs/>
        </w:rPr>
      </w:pPr>
      <w:r w:rsidRPr="005B25A1">
        <w:rPr>
          <w:b/>
          <w:bCs/>
        </w:rPr>
        <w:t>Parallel discussion:</w:t>
      </w:r>
    </w:p>
    <w:p w14:paraId="6F2A6508" w14:textId="57D8006B" w:rsidR="00135BD7" w:rsidRPr="005B25A1" w:rsidRDefault="00135BD7" w:rsidP="00135BD7">
      <w:pPr>
        <w:keepNext/>
        <w:keepLines/>
      </w:pPr>
      <w:r>
        <w:t xml:space="preserve">Revised in drafting session to </w:t>
      </w:r>
      <w:r w:rsidRPr="00CE3EC0">
        <w:rPr>
          <w:color w:val="0000FF"/>
        </w:rPr>
        <w:t>S2-2</w:t>
      </w:r>
      <w:r>
        <w:rPr>
          <w:color w:val="0000FF"/>
        </w:rPr>
        <w:t>507882</w:t>
      </w:r>
      <w:r>
        <w:t>.</w:t>
      </w:r>
      <w:r w:rsidRPr="00375008">
        <w:t xml:space="preserve"> </w:t>
      </w:r>
    </w:p>
    <w:p w14:paraId="6F845EF0" w14:textId="003B34E4" w:rsidR="007615D6" w:rsidRDefault="005C1160" w:rsidP="007615D6">
      <w:pPr>
        <w:keepNext/>
        <w:keepLines/>
      </w:pPr>
      <w:r>
        <w:t xml:space="preserve">Some issues were raised and this was left for off-line discussion and revised to </w:t>
      </w:r>
      <w:r w:rsidRPr="00497EE3">
        <w:rPr>
          <w:color w:val="0000FF"/>
        </w:rPr>
        <w:t>S2-250</w:t>
      </w:r>
      <w:r>
        <w:rPr>
          <w:color w:val="0000FF"/>
        </w:rPr>
        <w:t>7969</w:t>
      </w:r>
      <w:r>
        <w:t>.</w:t>
      </w:r>
      <w:r w:rsidRPr="00437C14">
        <w:t xml:space="preserve"> </w:t>
      </w:r>
    </w:p>
    <w:p w14:paraId="1D2FD7E4" w14:textId="77777777" w:rsidR="00F57862" w:rsidRPr="00F57862" w:rsidRDefault="00306EDC" w:rsidP="00F57862">
      <w:pPr>
        <w:keepNext/>
        <w:keepLines/>
      </w:pPr>
      <w:r>
        <w:t>It was suggested to remove the examples as this implied fun</w:t>
      </w:r>
      <w:r>
        <w:lastRenderedPageBreak/>
        <w:t xml:space="preserve">ctionality was unclear. The description of the solution requirements should be removed. Further corrections were requested and this was left for off-line discussion and revised to </w:t>
      </w:r>
      <w:r w:rsidRPr="00497EE3">
        <w:rPr>
          <w:color w:val="0000FF"/>
        </w:rPr>
        <w:t>S2-250</w:t>
      </w:r>
      <w:r>
        <w:rPr>
          <w:color w:val="0000FF"/>
        </w:rPr>
        <w:t>7987</w:t>
      </w:r>
      <w:r w:rsidR="00F57862" w:rsidRPr="00F57862">
        <w:t xml:space="preserve">. </w:t>
      </w:r>
    </w:p>
    <w:p w14:paraId="0BA46D73" w14:textId="77777777" w:rsidR="0061178C" w:rsidRDefault="00D16138" w:rsidP="0061178C">
      <w:pPr>
        <w:keepNext/>
        <w:keepLines/>
      </w:pPr>
      <w:r>
        <w:t xml:space="preserve">There were some issues raised on the second bullet. this was left for off-line discussion and revised to </w:t>
      </w:r>
      <w:r w:rsidRPr="00497EE3">
        <w:rPr>
          <w:color w:val="0000FF"/>
        </w:rPr>
        <w:t>S2-250</w:t>
      </w:r>
      <w:r>
        <w:rPr>
          <w:color w:val="0000FF"/>
        </w:rPr>
        <w:t>8027</w:t>
      </w:r>
      <w:r w:rsidR="0061178C">
        <w:t xml:space="preserve">. </w:t>
      </w:r>
    </w:p>
    <w:p w14:paraId="3E079DAF" w14:textId="77777777" w:rsidR="0061178C" w:rsidRDefault="0061178C" w:rsidP="0061178C">
      <w:pPr>
        <w:keepNext/>
        <w:keepLines/>
        <w:rPr>
          <w:b/>
          <w:bCs/>
        </w:rPr>
      </w:pPr>
      <w:r>
        <w:rPr>
          <w:b/>
          <w:bCs/>
        </w:rPr>
        <w:t>Plenary Discussion:</w:t>
      </w:r>
    </w:p>
    <w:p w14:paraId="26F839A0" w14:textId="4539124C" w:rsidR="005C1160" w:rsidRDefault="005C1160" w:rsidP="005C1160">
      <w:pPr>
        <w:keepNext/>
        <w:keepLines/>
      </w:pPr>
      <w:r>
        <w:t xml:space="preserve">  </w:t>
      </w:r>
      <w:r>
        <w:rPr>
          <w:color w:val="FF0000"/>
        </w:rPr>
        <w:t>&lt;RETURN - OPEN&gt;</w:t>
      </w:r>
    </w:p>
    <w:p w14:paraId="1BC776C2" w14:textId="77777777" w:rsidR="005C1160" w:rsidRPr="00EB0339" w:rsidRDefault="005C1160" w:rsidP="005C1160">
      <w:r w:rsidRPr="005B25A1">
        <w:rPr>
          <w:b/>
          <w:bCs/>
        </w:rPr>
        <w:t>Status:</w:t>
      </w:r>
      <w:r>
        <w:t xml:space="preserve"> </w:t>
      </w:r>
      <w:r w:rsidRPr="00380F14">
        <w:rPr>
          <w:color w:val="FF0000"/>
        </w:rPr>
        <w:t>OPEN</w:t>
      </w:r>
    </w:p>
    <w:p w14:paraId="0A94CEAD" w14:textId="63CF8F9F" w:rsidR="00E00DA6" w:rsidRDefault="007615D6" w:rsidP="000A3FBD">
      <w:pPr>
        <w:pStyle w:val="NormTop"/>
      </w:pPr>
      <w:r>
        <w:rPr>
          <w:color w:val="0000FF"/>
        </w:rPr>
        <w:t>S2-250</w:t>
      </w:r>
      <w:r w:rsidR="004105A3">
        <w:rPr>
          <w:color w:val="0000FF"/>
        </w:rPr>
        <w:t>7449</w:t>
      </w:r>
      <w:r w:rsidRPr="00D53282">
        <w:t xml:space="preserve"> </w:t>
      </w:r>
      <w:r>
        <w:t>(P-CR) 23.801-01: [WT#1.2, SBA Framework] SBA enhancements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technical reasoning, gap and impact analysis behind WT#1.2 for SBA Framework, as well as related updates to the scoping of the WT.</w:t>
      </w:r>
    </w:p>
    <w:p w14:paraId="1D72E0ED" w14:textId="19258A9D"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874</w:t>
      </w:r>
      <w:r w:rsidRPr="004105A3">
        <w:rPr>
          <w:i/>
          <w:iCs/>
        </w:rPr>
        <w:t>.</w:t>
      </w:r>
    </w:p>
    <w:p w14:paraId="09C98B88" w14:textId="77777777" w:rsidR="007615D6" w:rsidRPr="005B25A1" w:rsidRDefault="007615D6" w:rsidP="007615D6">
      <w:pPr>
        <w:keepNext/>
        <w:keepLines/>
        <w:rPr>
          <w:b/>
          <w:bCs/>
        </w:rPr>
      </w:pPr>
      <w:r w:rsidRPr="005B25A1">
        <w:rPr>
          <w:b/>
          <w:bCs/>
        </w:rPr>
        <w:t>Parallel discussion:</w:t>
      </w:r>
    </w:p>
    <w:p w14:paraId="13FA9B3A" w14:textId="77777777" w:rsidR="007615D6" w:rsidRPr="005B25A1" w:rsidRDefault="007615D6" w:rsidP="007615D6">
      <w:pPr>
        <w:keepNext/>
        <w:keepLines/>
      </w:pPr>
      <w:r w:rsidRPr="005B25A1">
        <w:t>-</w:t>
      </w:r>
    </w:p>
    <w:p w14:paraId="1021CA1A" w14:textId="77777777" w:rsidR="007615D6" w:rsidRPr="005B25A1" w:rsidRDefault="007615D6" w:rsidP="007615D6">
      <w:pPr>
        <w:keepNext/>
        <w:keepLines/>
        <w:rPr>
          <w:b/>
          <w:bCs/>
        </w:rPr>
      </w:pPr>
      <w:r w:rsidRPr="005B25A1">
        <w:rPr>
          <w:b/>
          <w:bCs/>
        </w:rPr>
        <w:t>Plenary Discussion:</w:t>
      </w:r>
    </w:p>
    <w:p w14:paraId="7B530C9A" w14:textId="77777777" w:rsidR="007615D6" w:rsidRPr="005B25A1" w:rsidRDefault="007615D6" w:rsidP="007615D6">
      <w:pPr>
        <w:keepNext/>
        <w:keepLines/>
      </w:pPr>
      <w:r>
        <w:rPr>
          <w:color w:val="FF0000"/>
        </w:rPr>
        <w:t>NO DISCUSSION RECORDED</w:t>
      </w:r>
    </w:p>
    <w:p w14:paraId="3C1762E3" w14:textId="77777777" w:rsidR="007615D6" w:rsidRPr="00EB0339" w:rsidRDefault="007615D6" w:rsidP="007615D6">
      <w:r w:rsidRPr="005B25A1">
        <w:rPr>
          <w:b/>
          <w:bCs/>
        </w:rPr>
        <w:t>Status:</w:t>
      </w:r>
      <w:r>
        <w:t xml:space="preserve"> </w:t>
      </w:r>
      <w:r>
        <w:rPr>
          <w:color w:val="0000FF"/>
        </w:rPr>
        <w:t>Not concluded</w:t>
      </w:r>
      <w:r>
        <w:t>.</w:t>
      </w:r>
    </w:p>
    <w:p w14:paraId="68396A84" w14:textId="77777777" w:rsidR="00E00DA6" w:rsidRDefault="007615D6" w:rsidP="000A3FBD">
      <w:pPr>
        <w:pStyle w:val="NormTop"/>
      </w:pPr>
      <w:r>
        <w:rPr>
          <w:color w:val="0000FF"/>
        </w:rPr>
        <w:t>S2-2507316</w:t>
      </w:r>
      <w:r w:rsidRPr="00D53282">
        <w:t xml:space="preserve"> </w:t>
      </w:r>
      <w:r>
        <w:t>(P-CR) 23.801-01: [WT#1.2, SBA] WT and KI on enhancements of the SBA (Source: Lenovo)</w:t>
      </w:r>
      <w:r>
        <w:br/>
      </w:r>
      <w:r w:rsidRPr="00D53282">
        <w:rPr>
          <w:b/>
        </w:rPr>
        <w:t>Document for:</w:t>
      </w:r>
      <w:r w:rsidRPr="00D53282">
        <w:t xml:space="preserve"> </w:t>
      </w:r>
      <w:r>
        <w:t>Agreement</w:t>
      </w:r>
      <w:r>
        <w:br/>
      </w:r>
      <w:r w:rsidRPr="00D53282">
        <w:rPr>
          <w:b/>
        </w:rPr>
        <w:t>Abstract:</w:t>
      </w:r>
      <w:r w:rsidRPr="00D53282">
        <w:t xml:space="preserve"> </w:t>
      </w:r>
      <w:r>
        <w:br/>
        <w:t>This contribution proposes to introduce a key issue on enhancements of the SBA.</w:t>
      </w:r>
    </w:p>
    <w:p w14:paraId="7DB831CD" w14:textId="77777777" w:rsidR="007615D6" w:rsidRPr="005B25A1" w:rsidRDefault="007615D6" w:rsidP="007615D6">
      <w:pPr>
        <w:keepNext/>
        <w:keepLines/>
        <w:rPr>
          <w:b/>
          <w:bCs/>
        </w:rPr>
      </w:pPr>
      <w:r w:rsidRPr="005B25A1">
        <w:rPr>
          <w:b/>
          <w:bCs/>
        </w:rPr>
        <w:t>Parallel discussion:</w:t>
      </w:r>
    </w:p>
    <w:p w14:paraId="1E5B7C3D" w14:textId="77777777" w:rsidR="007615D6" w:rsidRPr="005B25A1" w:rsidRDefault="007615D6" w:rsidP="007615D6">
      <w:pPr>
        <w:keepNext/>
        <w:keepLines/>
      </w:pPr>
      <w:r w:rsidRPr="005B25A1">
        <w:t>-</w:t>
      </w:r>
    </w:p>
    <w:p w14:paraId="36B9DFE4" w14:textId="77777777" w:rsidR="007615D6" w:rsidRPr="005B25A1" w:rsidRDefault="007615D6" w:rsidP="007615D6">
      <w:pPr>
        <w:keepNext/>
        <w:keepLines/>
        <w:rPr>
          <w:b/>
          <w:bCs/>
        </w:rPr>
      </w:pPr>
      <w:r w:rsidRPr="005B25A1">
        <w:rPr>
          <w:b/>
          <w:bCs/>
        </w:rPr>
        <w:t>Plenary Discussion:</w:t>
      </w:r>
    </w:p>
    <w:p w14:paraId="13CEFC5B" w14:textId="77777777" w:rsidR="007615D6" w:rsidRPr="005B25A1" w:rsidRDefault="007615D6" w:rsidP="007615D6">
      <w:pPr>
        <w:keepNext/>
        <w:keepLines/>
      </w:pPr>
      <w:r>
        <w:rPr>
          <w:color w:val="FF0000"/>
        </w:rPr>
        <w:t>NO DISCUSSION RECORDED</w:t>
      </w:r>
    </w:p>
    <w:p w14:paraId="06B3F053" w14:textId="77777777" w:rsidR="007615D6" w:rsidRPr="00EB0339" w:rsidRDefault="007615D6" w:rsidP="007615D6">
      <w:r w:rsidRPr="005B25A1">
        <w:rPr>
          <w:b/>
          <w:bCs/>
        </w:rPr>
        <w:t>Status:</w:t>
      </w:r>
      <w:r>
        <w:t xml:space="preserve"> </w:t>
      </w:r>
      <w:r>
        <w:rPr>
          <w:color w:val="0000FF"/>
        </w:rPr>
        <w:t>Not concluded</w:t>
      </w:r>
      <w:r>
        <w:t>.</w:t>
      </w:r>
    </w:p>
    <w:p w14:paraId="40175BA5" w14:textId="77777777" w:rsidR="00E00DA6" w:rsidRDefault="007615D6" w:rsidP="000A3FBD">
      <w:pPr>
        <w:pStyle w:val="NormTop"/>
      </w:pPr>
      <w:r>
        <w:rPr>
          <w:color w:val="0000FF"/>
        </w:rPr>
        <w:t>S2-2507151</w:t>
      </w:r>
      <w:r w:rsidRPr="00D53282">
        <w:t xml:space="preserve"> </w:t>
      </w:r>
      <w:r>
        <w:t>(P-CR) 23.801-01: [WT#1.2] Technical Scope of WT#1.2 Architectural Enhancement of 6GS (Source: ETRI)</w:t>
      </w:r>
      <w:r>
        <w:br/>
      </w:r>
      <w:r w:rsidRPr="00D53282">
        <w:rPr>
          <w:b/>
        </w:rPr>
        <w:t>Document for:</w:t>
      </w:r>
      <w:r w:rsidRPr="00D53282">
        <w:t xml:space="preserve"> </w:t>
      </w:r>
      <w:r>
        <w:t>App</w:t>
      </w:r>
      <w:r>
        <w:lastRenderedPageBreak/>
        <w:t>roval</w:t>
      </w:r>
      <w:r>
        <w:br/>
      </w:r>
      <w:r w:rsidRPr="00D53282">
        <w:rPr>
          <w:b/>
        </w:rPr>
        <w:t>Abstract:</w:t>
      </w:r>
      <w:r w:rsidRPr="00D53282">
        <w:t xml:space="preserve"> </w:t>
      </w:r>
    </w:p>
    <w:p w14:paraId="5B23AB52" w14:textId="77777777" w:rsidR="007615D6" w:rsidRPr="005B25A1" w:rsidRDefault="007615D6" w:rsidP="007615D6">
      <w:pPr>
        <w:keepNext/>
        <w:keepLines/>
        <w:rPr>
          <w:b/>
          <w:bCs/>
        </w:rPr>
      </w:pPr>
      <w:r w:rsidRPr="005B25A1">
        <w:rPr>
          <w:b/>
          <w:bCs/>
        </w:rPr>
        <w:t>Parallel discussion:</w:t>
      </w:r>
    </w:p>
    <w:p w14:paraId="02705597" w14:textId="77777777" w:rsidR="007615D6" w:rsidRPr="005B25A1" w:rsidRDefault="007615D6" w:rsidP="007615D6">
      <w:pPr>
        <w:keepNext/>
        <w:keepLines/>
      </w:pPr>
      <w:r w:rsidRPr="005B25A1">
        <w:t>-</w:t>
      </w:r>
    </w:p>
    <w:p w14:paraId="2A902B71" w14:textId="77777777" w:rsidR="007615D6" w:rsidRPr="005B25A1" w:rsidRDefault="007615D6" w:rsidP="007615D6">
      <w:pPr>
        <w:keepNext/>
        <w:keepLines/>
        <w:rPr>
          <w:b/>
          <w:bCs/>
        </w:rPr>
      </w:pPr>
      <w:r w:rsidRPr="005B25A1">
        <w:rPr>
          <w:b/>
          <w:bCs/>
        </w:rPr>
        <w:t>Plenary Discussion:</w:t>
      </w:r>
    </w:p>
    <w:p w14:paraId="77DF609F" w14:textId="77777777" w:rsidR="007615D6" w:rsidRPr="005B25A1" w:rsidRDefault="007615D6" w:rsidP="007615D6">
      <w:pPr>
        <w:keepNext/>
        <w:keepLines/>
      </w:pPr>
      <w:r>
        <w:rPr>
          <w:color w:val="FF0000"/>
        </w:rPr>
        <w:t>NO DISCUSSION RECORDED</w:t>
      </w:r>
    </w:p>
    <w:p w14:paraId="4F8AAB0C" w14:textId="77777777" w:rsidR="007615D6" w:rsidRPr="00EB0339" w:rsidRDefault="007615D6" w:rsidP="007615D6">
      <w:r w:rsidRPr="005B25A1">
        <w:rPr>
          <w:b/>
          <w:bCs/>
        </w:rPr>
        <w:t>Status:</w:t>
      </w:r>
      <w:r>
        <w:t xml:space="preserve"> </w:t>
      </w:r>
      <w:r>
        <w:rPr>
          <w:color w:val="0000FF"/>
        </w:rPr>
        <w:t>Not concluded</w:t>
      </w:r>
      <w:r>
        <w:t>.</w:t>
      </w:r>
    </w:p>
    <w:p w14:paraId="15D0CB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Slicing</w:t>
      </w:r>
    </w:p>
    <w:p w14:paraId="0626FBD3" w14:textId="77777777" w:rsidR="00E00DA6" w:rsidRDefault="007615D6" w:rsidP="000A3FBD">
      <w:pPr>
        <w:pStyle w:val="NormTop"/>
      </w:pPr>
      <w:r>
        <w:rPr>
          <w:color w:val="0000FF"/>
        </w:rPr>
        <w:t>S2-2506419</w:t>
      </w:r>
      <w:r w:rsidRPr="00D53282">
        <w:t xml:space="preserve"> </w:t>
      </w:r>
      <w:r>
        <w:t xml:space="preserve">(P-CR) 23.801-01: [WT#1.2, Network Slicing] Enhancements to Network Slicing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proposes to extent the scope of WT#1.2 to capture details of the concrete work that is needed to address enhancements to Network Slicing.</w:t>
      </w:r>
    </w:p>
    <w:p w14:paraId="20976F4C" w14:textId="77777777" w:rsidR="007615D6" w:rsidRPr="005B25A1" w:rsidRDefault="007615D6" w:rsidP="007615D6">
      <w:pPr>
        <w:keepNext/>
        <w:keepLines/>
        <w:rPr>
          <w:b/>
          <w:bCs/>
        </w:rPr>
      </w:pPr>
      <w:r w:rsidRPr="005B25A1">
        <w:rPr>
          <w:b/>
          <w:bCs/>
        </w:rPr>
        <w:t>Parallel discussion:</w:t>
      </w:r>
    </w:p>
    <w:p w14:paraId="6C957F70" w14:textId="77777777" w:rsidR="007615D6" w:rsidRPr="005B25A1" w:rsidRDefault="007615D6" w:rsidP="007615D6">
      <w:pPr>
        <w:keepNext/>
        <w:keepLines/>
      </w:pPr>
      <w:r w:rsidRPr="005B25A1">
        <w:t>-</w:t>
      </w:r>
    </w:p>
    <w:p w14:paraId="3E46DACE" w14:textId="77777777" w:rsidR="007615D6" w:rsidRPr="005B25A1" w:rsidRDefault="007615D6" w:rsidP="007615D6">
      <w:pPr>
        <w:keepNext/>
        <w:keepLines/>
        <w:rPr>
          <w:b/>
          <w:bCs/>
        </w:rPr>
      </w:pPr>
      <w:r w:rsidRPr="005B25A1">
        <w:rPr>
          <w:b/>
          <w:bCs/>
        </w:rPr>
        <w:t>Plenary Discussion:</w:t>
      </w:r>
    </w:p>
    <w:p w14:paraId="3F44F910" w14:textId="77777777" w:rsidR="007615D6" w:rsidRPr="005B25A1" w:rsidRDefault="007615D6" w:rsidP="007615D6">
      <w:pPr>
        <w:keepNext/>
        <w:keepLines/>
      </w:pPr>
      <w:r>
        <w:rPr>
          <w:color w:val="FF0000"/>
        </w:rPr>
        <w:t>NO DISCUSSION RECORDED</w:t>
      </w:r>
    </w:p>
    <w:p w14:paraId="5413A7B0" w14:textId="77777777" w:rsidR="007615D6" w:rsidRPr="00EB0339" w:rsidRDefault="007615D6" w:rsidP="007615D6">
      <w:r w:rsidRPr="005B25A1">
        <w:rPr>
          <w:b/>
          <w:bCs/>
        </w:rPr>
        <w:t>Status:</w:t>
      </w:r>
      <w:r>
        <w:t xml:space="preserve"> </w:t>
      </w:r>
      <w:r>
        <w:rPr>
          <w:color w:val="0000FF"/>
        </w:rPr>
        <w:t>Not concluded</w:t>
      </w:r>
      <w:r>
        <w:t>.</w:t>
      </w:r>
    </w:p>
    <w:p w14:paraId="1114F2B7" w14:textId="79989812" w:rsidR="00E00DA6" w:rsidRDefault="007615D6" w:rsidP="000A3FBD">
      <w:pPr>
        <w:pStyle w:val="NormTop"/>
      </w:pPr>
      <w:r>
        <w:rPr>
          <w:color w:val="0000FF"/>
        </w:rPr>
        <w:t>S2-250</w:t>
      </w:r>
      <w:r w:rsidR="004105A3">
        <w:rPr>
          <w:color w:val="0000FF"/>
        </w:rPr>
        <w:t>7442</w:t>
      </w:r>
      <w:r w:rsidRPr="00D53282">
        <w:t xml:space="preserve"> </w:t>
      </w:r>
      <w:r>
        <w:t>(P-CR) 23.801-01: [WT#1.2, Network Slicing] Network Slicing Evolution in 6G (Source: Apple, Google)</w:t>
      </w:r>
      <w:r>
        <w:br/>
      </w:r>
      <w:r w:rsidRPr="00D53282">
        <w:rPr>
          <w:b/>
        </w:rPr>
        <w:t>Document for:</w:t>
      </w:r>
      <w:r w:rsidRPr="00D53282">
        <w:t xml:space="preserve"> </w:t>
      </w:r>
      <w:r>
        <w:t>Approval</w:t>
      </w:r>
      <w:r>
        <w:br/>
      </w:r>
      <w:r w:rsidRPr="00D53282">
        <w:rPr>
          <w:b/>
        </w:rPr>
        <w:t>Abstract:</w:t>
      </w:r>
      <w:r w:rsidRPr="00D53282">
        <w:t xml:space="preserve"> </w:t>
      </w:r>
    </w:p>
    <w:p w14:paraId="6E0EDE13" w14:textId="45BEA2A8"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477</w:t>
      </w:r>
      <w:r w:rsidRPr="004105A3">
        <w:rPr>
          <w:i/>
          <w:iCs/>
        </w:rPr>
        <w:t>.</w:t>
      </w:r>
    </w:p>
    <w:p w14:paraId="6BB01FE8" w14:textId="77777777" w:rsidR="007615D6" w:rsidRPr="005B25A1" w:rsidRDefault="007615D6" w:rsidP="007615D6">
      <w:pPr>
        <w:keepNext/>
        <w:keepLines/>
        <w:rPr>
          <w:b/>
          <w:bCs/>
        </w:rPr>
      </w:pPr>
      <w:r w:rsidRPr="005B25A1">
        <w:rPr>
          <w:b/>
          <w:bCs/>
        </w:rPr>
        <w:t>Parallel discussion:</w:t>
      </w:r>
    </w:p>
    <w:p w14:paraId="5EC507C8" w14:textId="77777777" w:rsidR="007615D6" w:rsidRPr="005B25A1" w:rsidRDefault="007615D6" w:rsidP="007615D6">
      <w:pPr>
        <w:keepNext/>
        <w:keepLines/>
      </w:pPr>
      <w:r w:rsidRPr="005B25A1">
        <w:t>-</w:t>
      </w:r>
    </w:p>
    <w:p w14:paraId="47C87147" w14:textId="77777777" w:rsidR="007615D6" w:rsidRPr="005B25A1" w:rsidRDefault="007615D6" w:rsidP="007615D6">
      <w:pPr>
        <w:keepNext/>
        <w:keepLines/>
        <w:rPr>
          <w:b/>
          <w:bCs/>
        </w:rPr>
      </w:pPr>
      <w:r w:rsidRPr="005B25A1">
        <w:rPr>
          <w:b/>
          <w:bCs/>
        </w:rPr>
        <w:t>Plenary Discussion:</w:t>
      </w:r>
    </w:p>
    <w:p w14:paraId="6FAE80AA" w14:textId="77777777" w:rsidR="007615D6" w:rsidRPr="005B25A1" w:rsidRDefault="007615D6" w:rsidP="007615D6">
      <w:pPr>
        <w:keepNext/>
        <w:keepLines/>
      </w:pPr>
      <w:r>
        <w:rPr>
          <w:color w:val="FF0000"/>
        </w:rPr>
        <w:t>NO DISCUSSION RECORDED</w:t>
      </w:r>
    </w:p>
    <w:p w14:paraId="148AEBBA" w14:textId="77777777" w:rsidR="007615D6" w:rsidRPr="00EB0339" w:rsidRDefault="007615D6" w:rsidP="007615D6">
      <w:r w:rsidRPr="005B25A1">
        <w:rPr>
          <w:b/>
          <w:bCs/>
        </w:rPr>
        <w:t>Status:</w:t>
      </w:r>
      <w:r>
        <w:t xml:space="preserve"> </w:t>
      </w:r>
      <w:r>
        <w:rPr>
          <w:color w:val="0000FF"/>
        </w:rPr>
        <w:t>Not concluded</w:t>
      </w:r>
      <w:r>
        <w:t>.</w:t>
      </w:r>
    </w:p>
    <w:p w14:paraId="3081FCB0" w14:textId="77777777" w:rsidR="00E00DA6" w:rsidRDefault="007615D6" w:rsidP="000A3FBD">
      <w:pPr>
        <w:pStyle w:val="NormTop"/>
      </w:pPr>
      <w:r>
        <w:rPr>
          <w:color w:val="0000FF"/>
        </w:rPr>
        <w:t>S2-2506493</w:t>
      </w:r>
      <w:r w:rsidRPr="00D53282">
        <w:t xml:space="preserve"> </w:t>
      </w:r>
      <w:r>
        <w:t>(P-CR) 23.801-01: WT#1.2: Proposal to have a dedicated KI on network slicing (Source: Nokia, T-Mobile USA)</w:t>
      </w:r>
      <w:r>
        <w:br/>
      </w:r>
      <w:r w:rsidRPr="00D53282">
        <w:rPr>
          <w:b/>
        </w:rPr>
        <w:t>Document for:</w:t>
      </w:r>
      <w:r w:rsidRPr="00D53282">
        <w:t xml:space="preserve"> </w:t>
      </w:r>
      <w:r>
        <w:t>Approval</w:t>
      </w:r>
      <w:r>
        <w:br/>
      </w:r>
      <w:r w:rsidRPr="00D53282">
        <w:rPr>
          <w:b/>
        </w:rPr>
        <w:t>Abstract:</w:t>
      </w:r>
      <w:r w:rsidRPr="00D53282">
        <w:t xml:space="preserve"> </w:t>
      </w:r>
    </w:p>
    <w:p w14:paraId="05C7B5AC" w14:textId="77777777" w:rsidR="007615D6" w:rsidRPr="005B25A1" w:rsidRDefault="007615D6" w:rsidP="007615D6">
      <w:pPr>
        <w:keepNext/>
        <w:keepLines/>
        <w:rPr>
          <w:b/>
          <w:bCs/>
        </w:rPr>
      </w:pPr>
      <w:r w:rsidRPr="005B25A1">
        <w:rPr>
          <w:b/>
          <w:bCs/>
        </w:rPr>
        <w:t>Parallel discussion:</w:t>
      </w:r>
    </w:p>
    <w:p w14:paraId="599130C5" w14:textId="77777777" w:rsidR="007615D6" w:rsidRPr="005B25A1" w:rsidRDefault="007615D6" w:rsidP="007615D6">
      <w:pPr>
        <w:keepNext/>
        <w:keepLines/>
      </w:pPr>
      <w:r w:rsidRPr="005B25A1">
        <w:t>-</w:t>
      </w:r>
    </w:p>
    <w:p w14:paraId="3208D2A1" w14:textId="77777777" w:rsidR="007615D6" w:rsidRPr="005B25A1" w:rsidRDefault="007615D6" w:rsidP="007615D6">
      <w:pPr>
        <w:keepNext/>
        <w:keepLines/>
        <w:rPr>
          <w:b/>
          <w:bCs/>
        </w:rPr>
      </w:pPr>
      <w:r w:rsidRPr="005B25A1">
        <w:rPr>
          <w:b/>
          <w:bCs/>
        </w:rPr>
        <w:t>Plenary Discussion:</w:t>
      </w:r>
    </w:p>
    <w:p w14:paraId="178534E5" w14:textId="77777777" w:rsidR="007615D6" w:rsidRPr="005B25A1" w:rsidRDefault="007615D6" w:rsidP="007615D6">
      <w:pPr>
        <w:keepNext/>
        <w:keepLines/>
      </w:pPr>
      <w:r>
        <w:rPr>
          <w:color w:val="FF0000"/>
        </w:rPr>
        <w:t>NO DISCUSSION RECORDED</w:t>
      </w:r>
    </w:p>
    <w:p w14:paraId="6C4AF6D4" w14:textId="77777777" w:rsidR="007615D6" w:rsidRPr="00EB0339" w:rsidRDefault="007615D6" w:rsidP="007615D6">
      <w:r w:rsidRPr="005B25A1">
        <w:rPr>
          <w:b/>
          <w:bCs/>
        </w:rPr>
        <w:t>Status:</w:t>
      </w:r>
      <w:r>
        <w:t xml:space="preserve"> </w:t>
      </w:r>
      <w:r>
        <w:rPr>
          <w:color w:val="0000FF"/>
        </w:rPr>
        <w:t>Not concluded</w:t>
      </w:r>
      <w:r>
        <w:t>.</w:t>
      </w:r>
    </w:p>
    <w:p w14:paraId="12EC015A" w14:textId="77777777" w:rsidR="00E00DA6" w:rsidRDefault="007615D6" w:rsidP="000A3FBD">
      <w:pPr>
        <w:pStyle w:val="NormTop"/>
      </w:pPr>
      <w:r>
        <w:rPr>
          <w:color w:val="0000FF"/>
        </w:rPr>
        <w:t>S2-2506578</w:t>
      </w:r>
      <w:r w:rsidRPr="00D53282">
        <w:t xml:space="preserve"> </w:t>
      </w:r>
      <w:r>
        <w:t>(P-CR) 23.801-01: [WT#1.2, network slicing] Scope and New Key Issue for network slicing (Source: LG Electronics)</w:t>
      </w:r>
      <w:r>
        <w:br/>
      </w:r>
      <w:r w:rsidRPr="00D53282">
        <w:rPr>
          <w:b/>
        </w:rPr>
        <w:t>Document</w:t>
      </w:r>
      <w:r w:rsidRPr="00D53282">
        <w:rPr>
          <w:b/>
        </w:rPr>
        <w:lastRenderedPageBreak/>
        <w:t xml:space="preserve"> for:</w:t>
      </w:r>
      <w:r w:rsidRPr="00D53282">
        <w:t xml:space="preserve"> </w:t>
      </w:r>
      <w:r>
        <w:t>Approval</w:t>
      </w:r>
      <w:r>
        <w:br/>
      </w:r>
      <w:r w:rsidRPr="00D53282">
        <w:rPr>
          <w:b/>
        </w:rPr>
        <w:t>Abstract:</w:t>
      </w:r>
      <w:r w:rsidRPr="00D53282">
        <w:t xml:space="preserve"> </w:t>
      </w:r>
    </w:p>
    <w:p w14:paraId="02FCA78D" w14:textId="77777777" w:rsidR="007615D6" w:rsidRPr="005B25A1" w:rsidRDefault="007615D6" w:rsidP="007615D6">
      <w:pPr>
        <w:keepNext/>
        <w:keepLines/>
        <w:rPr>
          <w:b/>
          <w:bCs/>
        </w:rPr>
      </w:pPr>
      <w:r w:rsidRPr="005B25A1">
        <w:rPr>
          <w:b/>
          <w:bCs/>
        </w:rPr>
        <w:t>Parallel discussion:</w:t>
      </w:r>
    </w:p>
    <w:p w14:paraId="31B47522" w14:textId="77777777" w:rsidR="007615D6" w:rsidRPr="005B25A1" w:rsidRDefault="007615D6" w:rsidP="007615D6">
      <w:pPr>
        <w:keepNext/>
        <w:keepLines/>
      </w:pPr>
      <w:r w:rsidRPr="005B25A1">
        <w:t>-</w:t>
      </w:r>
    </w:p>
    <w:p w14:paraId="72FE79EF" w14:textId="77777777" w:rsidR="007615D6" w:rsidRPr="005B25A1" w:rsidRDefault="007615D6" w:rsidP="007615D6">
      <w:pPr>
        <w:keepNext/>
        <w:keepLines/>
        <w:rPr>
          <w:b/>
          <w:bCs/>
        </w:rPr>
      </w:pPr>
      <w:r w:rsidRPr="005B25A1">
        <w:rPr>
          <w:b/>
          <w:bCs/>
        </w:rPr>
        <w:t>Plenary Discussion:</w:t>
      </w:r>
    </w:p>
    <w:p w14:paraId="2798BBD7" w14:textId="77777777" w:rsidR="007615D6" w:rsidRPr="005B25A1" w:rsidRDefault="007615D6" w:rsidP="007615D6">
      <w:pPr>
        <w:keepNext/>
        <w:keepLines/>
      </w:pPr>
      <w:r>
        <w:rPr>
          <w:color w:val="FF0000"/>
        </w:rPr>
        <w:t>NO DISCUSSION RECORDED</w:t>
      </w:r>
    </w:p>
    <w:p w14:paraId="296ADDE1" w14:textId="77777777" w:rsidR="007615D6" w:rsidRPr="00EB0339" w:rsidRDefault="007615D6" w:rsidP="007615D6">
      <w:r w:rsidRPr="005B25A1">
        <w:rPr>
          <w:b/>
          <w:bCs/>
        </w:rPr>
        <w:t>Status:</w:t>
      </w:r>
      <w:r>
        <w:t xml:space="preserve"> </w:t>
      </w:r>
      <w:r>
        <w:rPr>
          <w:color w:val="0000FF"/>
        </w:rPr>
        <w:t>Not concluded</w:t>
      </w:r>
      <w:r>
        <w:t>.</w:t>
      </w:r>
    </w:p>
    <w:p w14:paraId="03CED21D" w14:textId="77777777" w:rsidR="00E00DA6" w:rsidRDefault="007615D6" w:rsidP="000A3FBD">
      <w:pPr>
        <w:pStyle w:val="NormTop"/>
      </w:pPr>
      <w:r>
        <w:rPr>
          <w:color w:val="0000FF"/>
        </w:rPr>
        <w:t>S2-2506641</w:t>
      </w:r>
      <w:r w:rsidRPr="00D53282">
        <w:t xml:space="preserve"> </w:t>
      </w:r>
      <w:r>
        <w:t>(P-CR) 23.801-01: [WT#1.2, Network slicing] Simplified Network Slicing (Source: vivo)</w:t>
      </w:r>
      <w:r>
        <w:br/>
      </w:r>
      <w:r w:rsidRPr="00D53282">
        <w:rPr>
          <w:b/>
        </w:rPr>
        <w:t>Document for:</w:t>
      </w:r>
      <w:r w:rsidRPr="00D53282">
        <w:t xml:space="preserve"> </w:t>
      </w:r>
      <w:r>
        <w:t>Approval</w:t>
      </w:r>
      <w:r>
        <w:br/>
      </w:r>
      <w:r w:rsidRPr="00D53282">
        <w:rPr>
          <w:b/>
        </w:rPr>
        <w:t>Abstract:</w:t>
      </w:r>
      <w:r w:rsidRPr="00D53282">
        <w:t xml:space="preserve"> </w:t>
      </w:r>
    </w:p>
    <w:p w14:paraId="305F600D" w14:textId="77777777" w:rsidR="007615D6" w:rsidRPr="005B25A1" w:rsidRDefault="007615D6" w:rsidP="007615D6">
      <w:pPr>
        <w:keepNext/>
        <w:keepLines/>
        <w:rPr>
          <w:b/>
          <w:bCs/>
        </w:rPr>
      </w:pPr>
      <w:r w:rsidRPr="005B25A1">
        <w:rPr>
          <w:b/>
          <w:bCs/>
        </w:rPr>
        <w:t>Parallel discussion:</w:t>
      </w:r>
    </w:p>
    <w:p w14:paraId="55F4B16E" w14:textId="77777777" w:rsidR="007615D6" w:rsidRPr="005B25A1" w:rsidRDefault="007615D6" w:rsidP="007615D6">
      <w:pPr>
        <w:keepNext/>
        <w:keepLines/>
      </w:pPr>
      <w:r w:rsidRPr="005B25A1">
        <w:t>-</w:t>
      </w:r>
    </w:p>
    <w:p w14:paraId="2747B994" w14:textId="77777777" w:rsidR="007615D6" w:rsidRPr="005B25A1" w:rsidRDefault="007615D6" w:rsidP="007615D6">
      <w:pPr>
        <w:keepNext/>
        <w:keepLines/>
        <w:rPr>
          <w:b/>
          <w:bCs/>
        </w:rPr>
      </w:pPr>
      <w:r w:rsidRPr="005B25A1">
        <w:rPr>
          <w:b/>
          <w:bCs/>
        </w:rPr>
        <w:t>Plenary Discussion:</w:t>
      </w:r>
    </w:p>
    <w:p w14:paraId="05A73CD5" w14:textId="77777777" w:rsidR="007615D6" w:rsidRPr="005B25A1" w:rsidRDefault="007615D6" w:rsidP="007615D6">
      <w:pPr>
        <w:keepNext/>
        <w:keepLines/>
      </w:pPr>
      <w:r>
        <w:rPr>
          <w:color w:val="FF0000"/>
        </w:rPr>
        <w:t>NO DISCUSSION RECORDED</w:t>
      </w:r>
    </w:p>
    <w:p w14:paraId="7BD57797" w14:textId="77777777" w:rsidR="007615D6" w:rsidRPr="00EB0339" w:rsidRDefault="007615D6" w:rsidP="007615D6">
      <w:r w:rsidRPr="005B25A1">
        <w:rPr>
          <w:b/>
          <w:bCs/>
        </w:rPr>
        <w:t>Status:</w:t>
      </w:r>
      <w:r>
        <w:t xml:space="preserve"> </w:t>
      </w:r>
      <w:r>
        <w:rPr>
          <w:color w:val="0000FF"/>
        </w:rPr>
        <w:t>Not concluded</w:t>
      </w:r>
      <w:r>
        <w:t>.</w:t>
      </w:r>
    </w:p>
    <w:p w14:paraId="4759CF3F" w14:textId="77777777" w:rsidR="00E00DA6" w:rsidRDefault="007615D6" w:rsidP="000A3FBD">
      <w:pPr>
        <w:pStyle w:val="NormTop"/>
      </w:pPr>
      <w:r>
        <w:rPr>
          <w:color w:val="0000FF"/>
        </w:rPr>
        <w:t>S2-2506674</w:t>
      </w:r>
      <w:r w:rsidRPr="00D53282">
        <w:t xml:space="preserve"> </w:t>
      </w:r>
      <w:r>
        <w:t xml:space="preserve">(P-CR) 23.801-01: [WT#1.2, Network Slicing] Justification: on network slicing simplification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discuss the justification on WT 1.2 on network slicing simplification.</w:t>
      </w:r>
    </w:p>
    <w:p w14:paraId="5B70733C" w14:textId="77777777" w:rsidR="007615D6" w:rsidRPr="005B25A1" w:rsidRDefault="007615D6" w:rsidP="007615D6">
      <w:pPr>
        <w:keepNext/>
        <w:keepLines/>
        <w:rPr>
          <w:b/>
          <w:bCs/>
        </w:rPr>
      </w:pPr>
      <w:r w:rsidRPr="005B25A1">
        <w:rPr>
          <w:b/>
          <w:bCs/>
        </w:rPr>
        <w:t>Parallel discussion:</w:t>
      </w:r>
    </w:p>
    <w:p w14:paraId="0401AC5A" w14:textId="77777777" w:rsidR="007615D6" w:rsidRPr="005B25A1" w:rsidRDefault="007615D6" w:rsidP="007615D6">
      <w:pPr>
        <w:keepNext/>
        <w:keepLines/>
      </w:pPr>
      <w:r w:rsidRPr="005B25A1">
        <w:t>-</w:t>
      </w:r>
    </w:p>
    <w:p w14:paraId="4F3DAD38" w14:textId="77777777" w:rsidR="007615D6" w:rsidRPr="005B25A1" w:rsidRDefault="007615D6" w:rsidP="007615D6">
      <w:pPr>
        <w:keepNext/>
        <w:keepLines/>
        <w:rPr>
          <w:b/>
          <w:bCs/>
        </w:rPr>
      </w:pPr>
      <w:r w:rsidRPr="005B25A1">
        <w:rPr>
          <w:b/>
          <w:bCs/>
        </w:rPr>
        <w:t>Plenary Discussion:</w:t>
      </w:r>
    </w:p>
    <w:p w14:paraId="0C2B23D9" w14:textId="77777777" w:rsidR="007615D6" w:rsidRPr="005B25A1" w:rsidRDefault="007615D6" w:rsidP="007615D6">
      <w:pPr>
        <w:keepNext/>
        <w:keepLines/>
      </w:pPr>
      <w:r>
        <w:rPr>
          <w:color w:val="FF0000"/>
        </w:rPr>
        <w:t>NO DISCUSSION RECORDED</w:t>
      </w:r>
    </w:p>
    <w:p w14:paraId="6E0B01E3" w14:textId="77777777" w:rsidR="007615D6" w:rsidRPr="00EB0339" w:rsidRDefault="007615D6" w:rsidP="007615D6">
      <w:r w:rsidRPr="005B25A1">
        <w:rPr>
          <w:b/>
          <w:bCs/>
        </w:rPr>
        <w:t>Status:</w:t>
      </w:r>
      <w:r>
        <w:t xml:space="preserve"> </w:t>
      </w:r>
      <w:r>
        <w:rPr>
          <w:color w:val="0000FF"/>
        </w:rPr>
        <w:t>Not concluded</w:t>
      </w:r>
      <w:r>
        <w:t>.</w:t>
      </w:r>
    </w:p>
    <w:p w14:paraId="37545B4D" w14:textId="77777777" w:rsidR="00E00DA6" w:rsidRDefault="007615D6" w:rsidP="000A3FBD">
      <w:pPr>
        <w:pStyle w:val="NormTop"/>
      </w:pPr>
      <w:r>
        <w:rPr>
          <w:color w:val="0000FF"/>
        </w:rPr>
        <w:t>S2-2506777</w:t>
      </w:r>
      <w:r w:rsidRPr="00D53282">
        <w:t xml:space="preserve"> </w:t>
      </w:r>
      <w:r>
        <w:t>(P-CR) 23.801-01: [WT#1.2, Network Slicing] Discussion and proposal for Network Slicing (Source: ZTE, Orange, OPPO)</w:t>
      </w:r>
      <w:r>
        <w:br/>
      </w:r>
      <w:r w:rsidRPr="00D53282">
        <w:rPr>
          <w:b/>
        </w:rPr>
        <w:t>Document for:</w:t>
      </w:r>
      <w:r w:rsidRPr="00D53282">
        <w:t xml:space="preserve"> </w:t>
      </w:r>
      <w:r>
        <w:t>Approval</w:t>
      </w:r>
      <w:r>
        <w:br/>
      </w:r>
      <w:r w:rsidRPr="00D53282">
        <w:rPr>
          <w:b/>
        </w:rPr>
        <w:t>Abstract:</w:t>
      </w:r>
      <w:r w:rsidRPr="00D53282">
        <w:t xml:space="preserve"> </w:t>
      </w:r>
    </w:p>
    <w:p w14:paraId="3A3F59F0" w14:textId="77777777" w:rsidR="007615D6" w:rsidRPr="005B25A1" w:rsidRDefault="007615D6" w:rsidP="007615D6">
      <w:pPr>
        <w:keepNext/>
        <w:keepLines/>
        <w:rPr>
          <w:b/>
          <w:bCs/>
        </w:rPr>
      </w:pPr>
      <w:r w:rsidRPr="005B25A1">
        <w:rPr>
          <w:b/>
          <w:bCs/>
        </w:rPr>
        <w:t>Parallel discussion:</w:t>
      </w:r>
    </w:p>
    <w:p w14:paraId="2B6A122C" w14:textId="77777777" w:rsidR="007615D6" w:rsidRPr="005B25A1" w:rsidRDefault="007615D6" w:rsidP="007615D6">
      <w:pPr>
        <w:keepNext/>
        <w:keepLines/>
      </w:pPr>
      <w:r w:rsidRPr="005B25A1">
        <w:t>-</w:t>
      </w:r>
    </w:p>
    <w:p w14:paraId="1F47EE7D" w14:textId="77777777" w:rsidR="007615D6" w:rsidRPr="005B25A1" w:rsidRDefault="007615D6" w:rsidP="007615D6">
      <w:pPr>
        <w:keepNext/>
        <w:keepLines/>
        <w:rPr>
          <w:b/>
          <w:bCs/>
        </w:rPr>
      </w:pPr>
      <w:r w:rsidRPr="005B25A1">
        <w:rPr>
          <w:b/>
          <w:bCs/>
        </w:rPr>
        <w:t>Plenary Discussion:</w:t>
      </w:r>
    </w:p>
    <w:p w14:paraId="2594F659" w14:textId="77777777" w:rsidR="007615D6" w:rsidRPr="005B25A1" w:rsidRDefault="007615D6" w:rsidP="007615D6">
      <w:pPr>
        <w:keepNext/>
        <w:keepLines/>
      </w:pPr>
      <w:r>
        <w:rPr>
          <w:color w:val="FF0000"/>
        </w:rPr>
        <w:t>NO DISCUSSION RECORDED</w:t>
      </w:r>
    </w:p>
    <w:p w14:paraId="5EBB6C01" w14:textId="77777777" w:rsidR="007615D6" w:rsidRPr="00EB0339" w:rsidRDefault="007615D6" w:rsidP="007615D6">
      <w:r w:rsidRPr="005B25A1">
        <w:rPr>
          <w:b/>
          <w:bCs/>
        </w:rPr>
        <w:t>Status:</w:t>
      </w:r>
      <w:r>
        <w:t xml:space="preserve"> </w:t>
      </w:r>
      <w:r>
        <w:rPr>
          <w:color w:val="0000FF"/>
        </w:rPr>
        <w:t>Not concluded</w:t>
      </w:r>
      <w:r>
        <w:t>.</w:t>
      </w:r>
    </w:p>
    <w:p w14:paraId="572B3AA1" w14:textId="77777777" w:rsidR="00E00DA6" w:rsidRDefault="007615D6" w:rsidP="000A3FBD">
      <w:pPr>
        <w:pStyle w:val="NormTop"/>
      </w:pPr>
      <w:r>
        <w:rPr>
          <w:color w:val="0000FF"/>
        </w:rPr>
        <w:t>S2-2506815</w:t>
      </w:r>
      <w:r w:rsidRPr="00D53282">
        <w:t xml:space="preserve"> </w:t>
      </w:r>
      <w:r>
        <w:t>(P-CR) 23.801-01: [WT#1.2, Network Slicing] Support of Network Slicing in 6G (Source: Samsung)</w:t>
      </w:r>
      <w:r>
        <w:br/>
      </w:r>
      <w:r w:rsidRPr="00D53282">
        <w:rPr>
          <w:b/>
        </w:rPr>
        <w:t>Document for:</w:t>
      </w:r>
      <w:r w:rsidRPr="00D53282">
        <w:t xml:space="preserve"> </w:t>
      </w:r>
      <w:r>
        <w:t>Approval</w:t>
      </w:r>
      <w:r>
        <w:br/>
      </w:r>
      <w:r w:rsidRPr="00D53282">
        <w:rPr>
          <w:b/>
        </w:rPr>
        <w:t>Abstract:</w:t>
      </w:r>
      <w:r w:rsidRPr="00D53282">
        <w:t xml:space="preserve"> </w:t>
      </w:r>
      <w:r>
        <w:br/>
        <w:t>Scoping and justifications for Work task 1.2 network slicing.</w:t>
      </w:r>
    </w:p>
    <w:p w14:paraId="30750B48" w14:textId="77777777" w:rsidR="007615D6" w:rsidRPr="005B25A1" w:rsidRDefault="007615D6" w:rsidP="007615D6">
      <w:pPr>
        <w:keepNext/>
        <w:keepLines/>
        <w:rPr>
          <w:b/>
          <w:bCs/>
        </w:rPr>
      </w:pPr>
      <w:r w:rsidRPr="005B25A1">
        <w:rPr>
          <w:b/>
          <w:bCs/>
        </w:rPr>
        <w:t>Parallel discussion:</w:t>
      </w:r>
    </w:p>
    <w:p w14:paraId="153E8600" w14:textId="77777777" w:rsidR="007615D6" w:rsidRPr="005B25A1" w:rsidRDefault="007615D6" w:rsidP="007615D6">
      <w:pPr>
        <w:keepNext/>
        <w:keepLines/>
      </w:pPr>
      <w:r w:rsidRPr="005B25A1">
        <w:t>-</w:t>
      </w:r>
    </w:p>
    <w:p w14:paraId="1AA7745C" w14:textId="77777777" w:rsidR="007615D6" w:rsidRPr="005B25A1" w:rsidRDefault="007615D6" w:rsidP="007615D6">
      <w:pPr>
        <w:keepNext/>
        <w:keepLines/>
        <w:rPr>
          <w:b/>
          <w:bCs/>
        </w:rPr>
      </w:pPr>
      <w:r w:rsidRPr="005B25A1">
        <w:rPr>
          <w:b/>
          <w:bCs/>
        </w:rPr>
        <w:t>Plenary Discussion:</w:t>
      </w:r>
    </w:p>
    <w:p w14:paraId="2527B667" w14:textId="77777777" w:rsidR="007615D6" w:rsidRPr="005B25A1" w:rsidRDefault="007615D6" w:rsidP="007615D6">
      <w:pPr>
        <w:keepNext/>
        <w:keepLines/>
      </w:pPr>
      <w:r>
        <w:rPr>
          <w:color w:val="FF0000"/>
        </w:rPr>
        <w:t>NO DISCUSSION RECORDED</w:t>
      </w:r>
    </w:p>
    <w:p w14:paraId="7F8D641B" w14:textId="77777777" w:rsidR="007615D6" w:rsidRPr="00EB0339" w:rsidRDefault="007615D6" w:rsidP="007615D6">
      <w:r w:rsidRPr="005B25A1">
        <w:rPr>
          <w:b/>
          <w:bCs/>
        </w:rPr>
        <w:t>Status:</w:t>
      </w:r>
      <w:r>
        <w:t xml:space="preserve"> </w:t>
      </w:r>
      <w:r>
        <w:rPr>
          <w:color w:val="0000FF"/>
        </w:rPr>
        <w:t>Not concluded</w:t>
      </w:r>
      <w:r>
        <w:t>.</w:t>
      </w:r>
    </w:p>
    <w:p w14:paraId="6E466614" w14:textId="77777777" w:rsidR="00E00DA6" w:rsidRDefault="007615D6" w:rsidP="000A3FBD">
      <w:pPr>
        <w:pStyle w:val="NormTop"/>
      </w:pPr>
      <w:r>
        <w:rPr>
          <w:color w:val="0000FF"/>
        </w:rPr>
        <w:t>S2-2506932</w:t>
      </w:r>
      <w:r w:rsidRPr="00D53282">
        <w:t xml:space="preserve"> </w:t>
      </w:r>
      <w:r>
        <w:t>(P-CR) 23.801-01: [WT#1.2] Network slicing (Source: Ericsson)</w:t>
      </w:r>
      <w:r>
        <w:br/>
      </w:r>
      <w:r w:rsidRPr="00D53282">
        <w:rPr>
          <w:b/>
        </w:rPr>
        <w:t>Doc</w:t>
      </w:r>
      <w:r w:rsidRPr="00D53282">
        <w:rPr>
          <w:b/>
        </w:rPr>
        <w:lastRenderedPageBreak/>
        <w:t>ument for:</w:t>
      </w:r>
      <w:r w:rsidRPr="00D53282">
        <w:t xml:space="preserve"> </w:t>
      </w:r>
      <w:r>
        <w:t>Approval</w:t>
      </w:r>
      <w:r>
        <w:br/>
      </w:r>
      <w:r w:rsidRPr="00D53282">
        <w:rPr>
          <w:b/>
        </w:rPr>
        <w:t>Abstract:</w:t>
      </w:r>
      <w:r w:rsidRPr="00D53282">
        <w:t xml:space="preserve"> </w:t>
      </w:r>
      <w:r>
        <w:br/>
        <w:t>This template is intended for companies contributing to the SA WG2 6G SID to propose Work Tasks (WTs) and/or Key Issues (KIs), including the rationale, expected scope, and any potential structuring of the task.</w:t>
      </w:r>
    </w:p>
    <w:p w14:paraId="1DC6FA4A" w14:textId="77777777" w:rsidR="007615D6" w:rsidRPr="005B25A1" w:rsidRDefault="007615D6" w:rsidP="007615D6">
      <w:pPr>
        <w:keepNext/>
        <w:keepLines/>
        <w:rPr>
          <w:b/>
          <w:bCs/>
        </w:rPr>
      </w:pPr>
      <w:r w:rsidRPr="005B25A1">
        <w:rPr>
          <w:b/>
          <w:bCs/>
        </w:rPr>
        <w:t>Parallel discussion:</w:t>
      </w:r>
    </w:p>
    <w:p w14:paraId="757CA772" w14:textId="77777777" w:rsidR="007615D6" w:rsidRPr="005B25A1" w:rsidRDefault="007615D6" w:rsidP="007615D6">
      <w:pPr>
        <w:keepNext/>
        <w:keepLines/>
      </w:pPr>
      <w:r w:rsidRPr="005B25A1">
        <w:t>-</w:t>
      </w:r>
    </w:p>
    <w:p w14:paraId="4A30B3F4" w14:textId="77777777" w:rsidR="007615D6" w:rsidRPr="005B25A1" w:rsidRDefault="007615D6" w:rsidP="007615D6">
      <w:pPr>
        <w:keepNext/>
        <w:keepLines/>
        <w:rPr>
          <w:b/>
          <w:bCs/>
        </w:rPr>
      </w:pPr>
      <w:r w:rsidRPr="005B25A1">
        <w:rPr>
          <w:b/>
          <w:bCs/>
        </w:rPr>
        <w:t>Plenary Discussion:</w:t>
      </w:r>
    </w:p>
    <w:p w14:paraId="49747513" w14:textId="77777777" w:rsidR="007615D6" w:rsidRPr="005B25A1" w:rsidRDefault="007615D6" w:rsidP="007615D6">
      <w:pPr>
        <w:keepNext/>
        <w:keepLines/>
      </w:pPr>
      <w:r>
        <w:rPr>
          <w:color w:val="FF0000"/>
        </w:rPr>
        <w:t>NO DISCUSSION RECORDED</w:t>
      </w:r>
    </w:p>
    <w:p w14:paraId="13BC4727" w14:textId="77777777" w:rsidR="007615D6" w:rsidRPr="00EB0339" w:rsidRDefault="007615D6" w:rsidP="007615D6">
      <w:r w:rsidRPr="005B25A1">
        <w:rPr>
          <w:b/>
          <w:bCs/>
        </w:rPr>
        <w:t>Status:</w:t>
      </w:r>
      <w:r>
        <w:t xml:space="preserve"> </w:t>
      </w:r>
      <w:r>
        <w:rPr>
          <w:color w:val="0000FF"/>
        </w:rPr>
        <w:t>Not concluded</w:t>
      </w:r>
      <w:r>
        <w:t>.</w:t>
      </w:r>
    </w:p>
    <w:p w14:paraId="39025033" w14:textId="77777777" w:rsidR="00E00DA6" w:rsidRDefault="007615D6" w:rsidP="000A3FBD">
      <w:pPr>
        <w:pStyle w:val="NormTop"/>
      </w:pPr>
      <w:r>
        <w:rPr>
          <w:color w:val="0000FF"/>
        </w:rPr>
        <w:t>S2-2507016</w:t>
      </w:r>
      <w:r w:rsidRPr="00D53282">
        <w:t xml:space="preserve"> </w:t>
      </w:r>
      <w:r>
        <w:t>(P-CR) 23.801-01: [WT#1.2, Network Slicing] Key issue on enhancements to Network Slicing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specifics of Network Slicing scope within WT#1.2.</w:t>
      </w:r>
    </w:p>
    <w:p w14:paraId="28CB94BD" w14:textId="77777777" w:rsidR="007615D6" w:rsidRPr="005B25A1" w:rsidRDefault="007615D6" w:rsidP="007615D6">
      <w:pPr>
        <w:keepNext/>
        <w:keepLines/>
        <w:rPr>
          <w:b/>
          <w:bCs/>
        </w:rPr>
      </w:pPr>
      <w:r w:rsidRPr="005B25A1">
        <w:rPr>
          <w:b/>
          <w:bCs/>
        </w:rPr>
        <w:t>Parallel discussion:</w:t>
      </w:r>
    </w:p>
    <w:p w14:paraId="2515D2D4" w14:textId="77777777" w:rsidR="007615D6" w:rsidRPr="005B25A1" w:rsidRDefault="007615D6" w:rsidP="007615D6">
      <w:pPr>
        <w:keepNext/>
        <w:keepLines/>
      </w:pPr>
      <w:r w:rsidRPr="005B25A1">
        <w:t>-</w:t>
      </w:r>
    </w:p>
    <w:p w14:paraId="5145E362" w14:textId="77777777" w:rsidR="007615D6" w:rsidRPr="005B25A1" w:rsidRDefault="007615D6" w:rsidP="007615D6">
      <w:pPr>
        <w:keepNext/>
        <w:keepLines/>
        <w:rPr>
          <w:b/>
          <w:bCs/>
        </w:rPr>
      </w:pPr>
      <w:r w:rsidRPr="005B25A1">
        <w:rPr>
          <w:b/>
          <w:bCs/>
        </w:rPr>
        <w:t>Plenary Discussion:</w:t>
      </w:r>
    </w:p>
    <w:p w14:paraId="013114AD" w14:textId="77777777" w:rsidR="007615D6" w:rsidRPr="005B25A1" w:rsidRDefault="007615D6" w:rsidP="007615D6">
      <w:pPr>
        <w:keepNext/>
        <w:keepLines/>
      </w:pPr>
      <w:r>
        <w:rPr>
          <w:color w:val="FF0000"/>
        </w:rPr>
        <w:t>NO DISCUSSION RECORDED</w:t>
      </w:r>
    </w:p>
    <w:p w14:paraId="52F2DDCE" w14:textId="77777777" w:rsidR="007615D6" w:rsidRPr="00EB0339" w:rsidRDefault="007615D6" w:rsidP="007615D6">
      <w:r w:rsidRPr="005B25A1">
        <w:rPr>
          <w:b/>
          <w:bCs/>
        </w:rPr>
        <w:t>Status:</w:t>
      </w:r>
      <w:r>
        <w:t xml:space="preserve"> </w:t>
      </w:r>
      <w:r>
        <w:rPr>
          <w:color w:val="0000FF"/>
        </w:rPr>
        <w:t>Not concluded</w:t>
      </w:r>
      <w:r>
        <w:t>.</w:t>
      </w:r>
    </w:p>
    <w:p w14:paraId="4A340114" w14:textId="77777777" w:rsidR="00E00DA6" w:rsidRDefault="007615D6" w:rsidP="000A3FBD">
      <w:pPr>
        <w:pStyle w:val="NormTop"/>
      </w:pPr>
      <w:r>
        <w:rPr>
          <w:color w:val="0000FF"/>
        </w:rPr>
        <w:t>S2-2507119</w:t>
      </w:r>
      <w:r w:rsidRPr="00D53282">
        <w:t xml:space="preserve"> </w:t>
      </w:r>
      <w:r>
        <w:t>(P-CR) 23.801-01: [WT#1.2, Slicing] Discussion on Network Slicing in 6G (Source: MediaTek Inc.)</w:t>
      </w:r>
      <w:r>
        <w:br/>
      </w:r>
      <w:r w:rsidRPr="00D53282">
        <w:rPr>
          <w:b/>
        </w:rPr>
        <w:t>Document for:</w:t>
      </w:r>
      <w:r w:rsidRPr="00D53282">
        <w:t xml:space="preserve"> </w:t>
      </w:r>
      <w:r>
        <w:t>Approval</w:t>
      </w:r>
      <w:r>
        <w:br/>
      </w:r>
      <w:r w:rsidRPr="00D53282">
        <w:rPr>
          <w:b/>
        </w:rPr>
        <w:t>Abstract:</w:t>
      </w:r>
      <w:r w:rsidRPr="00D53282">
        <w:t xml:space="preserve"> </w:t>
      </w:r>
      <w:r>
        <w:br/>
        <w:t>This document discusses the scope of the work on network slicing for 6G pertaining to WT1.2 in the approved SI.</w:t>
      </w:r>
    </w:p>
    <w:p w14:paraId="481A2805" w14:textId="77777777" w:rsidR="007615D6" w:rsidRPr="005B25A1" w:rsidRDefault="007615D6" w:rsidP="007615D6">
      <w:pPr>
        <w:keepNext/>
        <w:keepLines/>
        <w:rPr>
          <w:b/>
          <w:bCs/>
        </w:rPr>
      </w:pPr>
      <w:r w:rsidRPr="005B25A1">
        <w:rPr>
          <w:b/>
          <w:bCs/>
        </w:rPr>
        <w:t>Parallel discussion:</w:t>
      </w:r>
    </w:p>
    <w:p w14:paraId="2E7E13CC" w14:textId="77777777" w:rsidR="007615D6" w:rsidRPr="005B25A1" w:rsidRDefault="007615D6" w:rsidP="007615D6">
      <w:pPr>
        <w:keepNext/>
        <w:keepLines/>
      </w:pPr>
      <w:r w:rsidRPr="005B25A1">
        <w:t>-</w:t>
      </w:r>
    </w:p>
    <w:p w14:paraId="35CA33A1" w14:textId="77777777" w:rsidR="007615D6" w:rsidRPr="005B25A1" w:rsidRDefault="007615D6" w:rsidP="007615D6">
      <w:pPr>
        <w:keepNext/>
        <w:keepLines/>
        <w:rPr>
          <w:b/>
          <w:bCs/>
        </w:rPr>
      </w:pPr>
      <w:r w:rsidRPr="005B25A1">
        <w:rPr>
          <w:b/>
          <w:bCs/>
        </w:rPr>
        <w:t>Plenary Discussion:</w:t>
      </w:r>
    </w:p>
    <w:p w14:paraId="292B7C02" w14:textId="77777777" w:rsidR="007615D6" w:rsidRPr="005B25A1" w:rsidRDefault="007615D6" w:rsidP="007615D6">
      <w:pPr>
        <w:keepNext/>
        <w:keepLines/>
      </w:pPr>
      <w:r>
        <w:rPr>
          <w:color w:val="FF0000"/>
        </w:rPr>
        <w:t>NO DISCUSSION RECORDED</w:t>
      </w:r>
    </w:p>
    <w:p w14:paraId="04412E60" w14:textId="77777777" w:rsidR="007615D6" w:rsidRPr="00EB0339" w:rsidRDefault="007615D6" w:rsidP="007615D6">
      <w:r w:rsidRPr="005B25A1">
        <w:rPr>
          <w:b/>
          <w:bCs/>
        </w:rPr>
        <w:t>Status:</w:t>
      </w:r>
      <w:r>
        <w:t xml:space="preserve"> </w:t>
      </w:r>
      <w:r>
        <w:rPr>
          <w:color w:val="0000FF"/>
        </w:rPr>
        <w:t>Not concluded</w:t>
      </w:r>
      <w:r>
        <w:t>.</w:t>
      </w:r>
    </w:p>
    <w:p w14:paraId="539CBD97" w14:textId="77777777" w:rsidR="00E00DA6" w:rsidRDefault="007615D6" w:rsidP="000A3FBD">
      <w:pPr>
        <w:pStyle w:val="NormTop"/>
      </w:pPr>
      <w:r>
        <w:rPr>
          <w:color w:val="0000FF"/>
        </w:rPr>
        <w:t>S2-2507204</w:t>
      </w:r>
      <w:r w:rsidRPr="00D53282">
        <w:t xml:space="preserve"> </w:t>
      </w:r>
      <w:r>
        <w:t>(P-CR) 23.801-01: [WT#1.2, Slicing] Proposal to study Network Slicing in 6G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3F2223D8" w14:textId="77777777" w:rsidR="007615D6" w:rsidRPr="005B25A1" w:rsidRDefault="007615D6" w:rsidP="007615D6">
      <w:pPr>
        <w:keepNext/>
        <w:keepLines/>
        <w:rPr>
          <w:b/>
          <w:bCs/>
        </w:rPr>
      </w:pPr>
      <w:r w:rsidRPr="005B25A1">
        <w:rPr>
          <w:b/>
          <w:bCs/>
        </w:rPr>
        <w:t>Convenor comment:</w:t>
      </w:r>
    </w:p>
    <w:p w14:paraId="1BC5F514" w14:textId="77777777" w:rsidR="007615D6" w:rsidRPr="005B25A1" w:rsidRDefault="007615D6" w:rsidP="007615D6">
      <w:pPr>
        <w:keepNext/>
        <w:keepLines/>
      </w:pPr>
      <w:r w:rsidRPr="005B25A1">
        <w:t>Used as a baseline. (Both WT scope and KI).</w:t>
      </w:r>
    </w:p>
    <w:p w14:paraId="1457D16A" w14:textId="77777777" w:rsidR="007615D6" w:rsidRPr="005B25A1" w:rsidRDefault="007615D6" w:rsidP="007615D6">
      <w:pPr>
        <w:keepNext/>
        <w:keepLines/>
        <w:rPr>
          <w:b/>
          <w:bCs/>
        </w:rPr>
      </w:pPr>
      <w:r w:rsidRPr="005B25A1">
        <w:rPr>
          <w:b/>
          <w:bCs/>
        </w:rPr>
        <w:t>Parallel discussion:</w:t>
      </w:r>
    </w:p>
    <w:p w14:paraId="6959DFC0" w14:textId="77777777" w:rsidR="00135BD7" w:rsidRPr="005B25A1" w:rsidRDefault="00135BD7" w:rsidP="00135BD7">
      <w:pPr>
        <w:keepNext/>
        <w:keepLines/>
      </w:pPr>
      <w:r>
        <w:t>Revised in drafting sessio</w:t>
      </w:r>
      <w:r>
        <w:lastRenderedPageBreak/>
        <w:t xml:space="preserve">n to </w:t>
      </w:r>
      <w:r w:rsidRPr="00CE3EC0">
        <w:rPr>
          <w:color w:val="0000FF"/>
        </w:rPr>
        <w:t>S2-2</w:t>
      </w:r>
      <w:r>
        <w:rPr>
          <w:color w:val="0000FF"/>
        </w:rPr>
        <w:t>507883</w:t>
      </w:r>
      <w:r>
        <w:t>.</w:t>
      </w:r>
      <w:r w:rsidRPr="00375008">
        <w:t xml:space="preserve"> </w:t>
      </w:r>
    </w:p>
    <w:p w14:paraId="5AC032A2" w14:textId="77777777" w:rsidR="00F57862" w:rsidRPr="00F57862" w:rsidRDefault="00C900E7" w:rsidP="00F57862">
      <w:pPr>
        <w:keepNext/>
        <w:keepLines/>
      </w:pPr>
      <w:r>
        <w:t xml:space="preserve">Some issues were raised and this was left for off-line discussion and revised to </w:t>
      </w:r>
      <w:r w:rsidRPr="00497EE3">
        <w:rPr>
          <w:color w:val="0000FF"/>
        </w:rPr>
        <w:t>S2-250</w:t>
      </w:r>
      <w:r>
        <w:rPr>
          <w:color w:val="0000FF"/>
        </w:rPr>
        <w:t>7970</w:t>
      </w:r>
      <w:r w:rsidR="00F57862" w:rsidRPr="00F57862">
        <w:t xml:space="preserve">. </w:t>
      </w:r>
    </w:p>
    <w:p w14:paraId="1A634C31" w14:textId="13ED56E5" w:rsidR="00F57862" w:rsidRDefault="00D16138" w:rsidP="00F57862">
      <w:pPr>
        <w:keepNext/>
        <w:keepLines/>
      </w:pPr>
      <w:r>
        <w:t xml:space="preserve">This was revised in </w:t>
      </w:r>
      <w:r w:rsidRPr="00D16138">
        <w:t>off-line</w:t>
      </w:r>
      <w:r>
        <w:t xml:space="preserve"> to </w:t>
      </w:r>
      <w:r w:rsidRPr="00CE3EC0">
        <w:rPr>
          <w:color w:val="0000FF"/>
        </w:rPr>
        <w:t>S2-2</w:t>
      </w:r>
      <w:r>
        <w:rPr>
          <w:color w:val="0000FF"/>
        </w:rPr>
        <w:t>508028</w:t>
      </w:r>
      <w:r>
        <w:t>.</w:t>
      </w:r>
      <w:r w:rsidRPr="00375008">
        <w:t xml:space="preserve"> </w:t>
      </w:r>
    </w:p>
    <w:p w14:paraId="779A46DC" w14:textId="77777777" w:rsidR="0061178C" w:rsidRDefault="00A24AB0" w:rsidP="0061178C">
      <w:pPr>
        <w:keepNext/>
        <w:keepLines/>
      </w:pPr>
      <w:r>
        <w:t xml:space="preserve">Some further comments were made and this was left for off-line discussion and revised to </w:t>
      </w:r>
      <w:r w:rsidRPr="00497EE3">
        <w:rPr>
          <w:color w:val="0000FF"/>
        </w:rPr>
        <w:t>S2-250</w:t>
      </w:r>
      <w:r>
        <w:rPr>
          <w:color w:val="0000FF"/>
        </w:rPr>
        <w:t>8031</w:t>
      </w:r>
      <w:r w:rsidR="0061178C">
        <w:t xml:space="preserve">. </w:t>
      </w:r>
    </w:p>
    <w:p w14:paraId="749D4E4B" w14:textId="77777777" w:rsidR="0061178C" w:rsidRDefault="0061178C" w:rsidP="0061178C">
      <w:pPr>
        <w:keepNext/>
        <w:keepLines/>
        <w:rPr>
          <w:b/>
          <w:bCs/>
        </w:rPr>
      </w:pPr>
      <w:r>
        <w:rPr>
          <w:b/>
          <w:bCs/>
        </w:rPr>
        <w:t>Plenary Discussion:</w:t>
      </w:r>
    </w:p>
    <w:p w14:paraId="0951DE10" w14:textId="51D1947F" w:rsidR="00C900E7" w:rsidRDefault="00C900E7" w:rsidP="00C900E7">
      <w:pPr>
        <w:keepNext/>
        <w:keepLines/>
      </w:pPr>
      <w:r>
        <w:t xml:space="preserve">  </w:t>
      </w:r>
      <w:r>
        <w:rPr>
          <w:color w:val="FF0000"/>
        </w:rPr>
        <w:t>&lt;RETURN - OPEN&gt;</w:t>
      </w:r>
    </w:p>
    <w:p w14:paraId="24C0CA88" w14:textId="77777777" w:rsidR="00C900E7" w:rsidRPr="00EB0339" w:rsidRDefault="00C900E7" w:rsidP="00C900E7">
      <w:r w:rsidRPr="005B25A1">
        <w:rPr>
          <w:b/>
          <w:bCs/>
        </w:rPr>
        <w:t>Status:</w:t>
      </w:r>
      <w:r>
        <w:t xml:space="preserve"> </w:t>
      </w:r>
      <w:r w:rsidRPr="00380F14">
        <w:rPr>
          <w:color w:val="FF0000"/>
        </w:rPr>
        <w:t>OPEN</w:t>
      </w:r>
    </w:p>
    <w:p w14:paraId="01E062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User Plane architecture</w:t>
      </w:r>
    </w:p>
    <w:p w14:paraId="183D331E" w14:textId="77777777" w:rsidR="00E00DA6" w:rsidRDefault="007615D6" w:rsidP="000A3FBD">
      <w:pPr>
        <w:pStyle w:val="NormTop"/>
      </w:pPr>
      <w:r>
        <w:rPr>
          <w:color w:val="0000FF"/>
        </w:rPr>
        <w:t>S2-2506524</w:t>
      </w:r>
      <w:r w:rsidRPr="00D53282">
        <w:t xml:space="preserve"> </w:t>
      </w:r>
      <w:r>
        <w:t xml:space="preserve">(P-CR) 23.801-01: [WT#1.2, User plane architecture, QoS framework] 6G QoS framework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WT#1.2 to support 6G QoS framework.</w:t>
      </w:r>
    </w:p>
    <w:p w14:paraId="7EDECB48" w14:textId="77777777" w:rsidR="007615D6" w:rsidRPr="005B25A1" w:rsidRDefault="007615D6" w:rsidP="007615D6">
      <w:pPr>
        <w:keepNext/>
        <w:keepLines/>
        <w:rPr>
          <w:b/>
          <w:bCs/>
        </w:rPr>
      </w:pPr>
      <w:r w:rsidRPr="005B25A1">
        <w:rPr>
          <w:b/>
          <w:bCs/>
        </w:rPr>
        <w:t>Parallel discussion:</w:t>
      </w:r>
    </w:p>
    <w:p w14:paraId="442981A4" w14:textId="77777777" w:rsidR="007615D6" w:rsidRPr="005B25A1" w:rsidRDefault="007615D6" w:rsidP="007615D6">
      <w:pPr>
        <w:keepNext/>
        <w:keepLines/>
      </w:pPr>
      <w:r w:rsidRPr="005B25A1">
        <w:t>-</w:t>
      </w:r>
    </w:p>
    <w:p w14:paraId="075F4D6B" w14:textId="77777777" w:rsidR="007615D6" w:rsidRPr="005B25A1" w:rsidRDefault="007615D6" w:rsidP="007615D6">
      <w:pPr>
        <w:keepNext/>
        <w:keepLines/>
        <w:rPr>
          <w:b/>
          <w:bCs/>
        </w:rPr>
      </w:pPr>
      <w:r w:rsidRPr="005B25A1">
        <w:rPr>
          <w:b/>
          <w:bCs/>
        </w:rPr>
        <w:t>Plenary Discussion:</w:t>
      </w:r>
    </w:p>
    <w:p w14:paraId="6E29B75E" w14:textId="77777777" w:rsidR="007615D6" w:rsidRPr="005B25A1" w:rsidRDefault="007615D6" w:rsidP="007615D6">
      <w:pPr>
        <w:keepNext/>
        <w:keepLines/>
      </w:pPr>
      <w:r>
        <w:rPr>
          <w:color w:val="FF0000"/>
        </w:rPr>
        <w:t>NO DISCUSSION RECORDED</w:t>
      </w:r>
    </w:p>
    <w:p w14:paraId="516C8583" w14:textId="77777777" w:rsidR="007615D6" w:rsidRPr="00EB0339" w:rsidRDefault="007615D6" w:rsidP="007615D6">
      <w:r w:rsidRPr="005B25A1">
        <w:rPr>
          <w:b/>
          <w:bCs/>
        </w:rPr>
        <w:t>Status:</w:t>
      </w:r>
      <w:r>
        <w:t xml:space="preserve"> </w:t>
      </w:r>
      <w:r>
        <w:rPr>
          <w:color w:val="0000FF"/>
        </w:rPr>
        <w:t>Not concluded</w:t>
      </w:r>
      <w:r>
        <w:t>.</w:t>
      </w:r>
    </w:p>
    <w:p w14:paraId="4B4ACFE0" w14:textId="77777777" w:rsidR="00E00DA6" w:rsidRDefault="007615D6" w:rsidP="000A3FBD">
      <w:pPr>
        <w:pStyle w:val="NormTop"/>
      </w:pPr>
      <w:r>
        <w:rPr>
          <w:color w:val="0000FF"/>
        </w:rPr>
        <w:t>S2-2506639</w:t>
      </w:r>
      <w:r w:rsidRPr="00D53282">
        <w:t xml:space="preserve"> </w:t>
      </w:r>
      <w:r>
        <w:t>(P-CR) 23.801-01: [WT#1.2, User Plane Architecture] User Plane Architecture for 6GS (Source: vivo)</w:t>
      </w:r>
      <w:r>
        <w:br/>
      </w:r>
      <w:r w:rsidRPr="00D53282">
        <w:rPr>
          <w:b/>
        </w:rPr>
        <w:t>Document for:</w:t>
      </w:r>
      <w:r w:rsidRPr="00D53282">
        <w:t xml:space="preserve"> </w:t>
      </w:r>
      <w:r>
        <w:t>Approval</w:t>
      </w:r>
      <w:r>
        <w:br/>
      </w:r>
      <w:r w:rsidRPr="00D53282">
        <w:rPr>
          <w:b/>
        </w:rPr>
        <w:t>Abstract:</w:t>
      </w:r>
      <w:r w:rsidRPr="00D53282">
        <w:t xml:space="preserve"> </w:t>
      </w:r>
    </w:p>
    <w:p w14:paraId="1015A3B0" w14:textId="77777777" w:rsidR="007615D6" w:rsidRPr="005B25A1" w:rsidRDefault="007615D6" w:rsidP="007615D6">
      <w:pPr>
        <w:keepNext/>
        <w:keepLines/>
        <w:rPr>
          <w:b/>
          <w:bCs/>
        </w:rPr>
      </w:pPr>
      <w:r w:rsidRPr="005B25A1">
        <w:rPr>
          <w:b/>
          <w:bCs/>
        </w:rPr>
        <w:t>Parallel discussion:</w:t>
      </w:r>
    </w:p>
    <w:p w14:paraId="29354C37" w14:textId="77777777" w:rsidR="007615D6" w:rsidRPr="005B25A1" w:rsidRDefault="007615D6" w:rsidP="007615D6">
      <w:pPr>
        <w:keepNext/>
        <w:keepLines/>
      </w:pPr>
      <w:r w:rsidRPr="005B25A1">
        <w:t>-</w:t>
      </w:r>
    </w:p>
    <w:p w14:paraId="7CB99313" w14:textId="77777777" w:rsidR="007615D6" w:rsidRPr="005B25A1" w:rsidRDefault="007615D6" w:rsidP="007615D6">
      <w:pPr>
        <w:keepNext/>
        <w:keepLines/>
        <w:rPr>
          <w:b/>
          <w:bCs/>
        </w:rPr>
      </w:pPr>
      <w:r w:rsidRPr="005B25A1">
        <w:rPr>
          <w:b/>
          <w:bCs/>
        </w:rPr>
        <w:t>Plenary Discussion:</w:t>
      </w:r>
    </w:p>
    <w:p w14:paraId="764C2979" w14:textId="77777777" w:rsidR="007615D6" w:rsidRPr="005B25A1" w:rsidRDefault="007615D6" w:rsidP="007615D6">
      <w:pPr>
        <w:keepNext/>
        <w:keepLines/>
      </w:pPr>
      <w:r>
        <w:rPr>
          <w:color w:val="FF0000"/>
        </w:rPr>
        <w:t>NO DISCUSSION RECORDED</w:t>
      </w:r>
    </w:p>
    <w:p w14:paraId="62E0049C" w14:textId="77777777" w:rsidR="007615D6" w:rsidRPr="00EB0339" w:rsidRDefault="007615D6" w:rsidP="007615D6">
      <w:r w:rsidRPr="005B25A1">
        <w:rPr>
          <w:b/>
          <w:bCs/>
        </w:rPr>
        <w:t>Status:</w:t>
      </w:r>
      <w:r>
        <w:t xml:space="preserve"> </w:t>
      </w:r>
      <w:r>
        <w:rPr>
          <w:color w:val="0000FF"/>
        </w:rPr>
        <w:t>Not concluded</w:t>
      </w:r>
      <w:r>
        <w:t>.</w:t>
      </w:r>
    </w:p>
    <w:p w14:paraId="471DC60A" w14:textId="77777777" w:rsidR="00E00DA6" w:rsidRDefault="007615D6" w:rsidP="000A3FBD">
      <w:pPr>
        <w:pStyle w:val="NormTop"/>
      </w:pPr>
      <w:r>
        <w:rPr>
          <w:color w:val="0000FF"/>
        </w:rPr>
        <w:t>S2-2506825</w:t>
      </w:r>
      <w:r w:rsidRPr="00D53282">
        <w:t xml:space="preserve"> </w:t>
      </w:r>
      <w:r>
        <w:t>(P-CR) 23.801-01: [WT#1.2, User Plane Architecture] Enhancements for the 6G User Plane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enhancements for the 6G user plane to address diverse service requirements outlined in TR 22.870. The current 5G user plane architecture lacks flexibility to meet these demands. This paper identifies gaps in programmable.</w:t>
      </w:r>
    </w:p>
    <w:p w14:paraId="5C4340A7" w14:textId="77777777" w:rsidR="007615D6" w:rsidRPr="005B25A1" w:rsidRDefault="007615D6" w:rsidP="007615D6">
      <w:pPr>
        <w:keepNext/>
        <w:keepLines/>
        <w:rPr>
          <w:b/>
          <w:bCs/>
        </w:rPr>
      </w:pPr>
      <w:r w:rsidRPr="005B25A1">
        <w:rPr>
          <w:b/>
          <w:bCs/>
        </w:rPr>
        <w:t>Parallel discussion:</w:t>
      </w:r>
    </w:p>
    <w:p w14:paraId="1B142A66" w14:textId="77777777" w:rsidR="007615D6" w:rsidRPr="005B25A1" w:rsidRDefault="007615D6" w:rsidP="007615D6">
      <w:pPr>
        <w:keepNext/>
        <w:keepLines/>
      </w:pPr>
      <w:r w:rsidRPr="005B25A1">
        <w:t>-</w:t>
      </w:r>
    </w:p>
    <w:p w14:paraId="6FAB5BD3" w14:textId="77777777" w:rsidR="007615D6" w:rsidRPr="005B25A1" w:rsidRDefault="007615D6" w:rsidP="007615D6">
      <w:pPr>
        <w:keepNext/>
        <w:keepLines/>
        <w:rPr>
          <w:b/>
          <w:bCs/>
        </w:rPr>
      </w:pPr>
      <w:r w:rsidRPr="005B25A1">
        <w:rPr>
          <w:b/>
          <w:bCs/>
        </w:rPr>
        <w:t>Plenary Discussion:</w:t>
      </w:r>
    </w:p>
    <w:p w14:paraId="1BEEA684" w14:textId="77777777" w:rsidR="007615D6" w:rsidRPr="005B25A1" w:rsidRDefault="007615D6" w:rsidP="007615D6">
      <w:pPr>
        <w:keepNext/>
        <w:keepLines/>
      </w:pPr>
      <w:r>
        <w:rPr>
          <w:color w:val="FF0000"/>
        </w:rPr>
        <w:t>NO DISCUSSION RECORDED</w:t>
      </w:r>
    </w:p>
    <w:p w14:paraId="2D76C8FB" w14:textId="77777777" w:rsidR="007615D6" w:rsidRPr="00EB0339" w:rsidRDefault="007615D6" w:rsidP="007615D6">
      <w:r w:rsidRPr="005B25A1">
        <w:rPr>
          <w:b/>
          <w:bCs/>
        </w:rPr>
        <w:t>Status:</w:t>
      </w:r>
      <w:r>
        <w:t xml:space="preserve"> </w:t>
      </w:r>
      <w:r>
        <w:rPr>
          <w:color w:val="0000FF"/>
        </w:rPr>
        <w:t>Not concluded</w:t>
      </w:r>
      <w:r>
        <w:t>.</w:t>
      </w:r>
    </w:p>
    <w:p w14:paraId="41091369" w14:textId="77777777" w:rsidR="00E00DA6" w:rsidRDefault="007615D6" w:rsidP="000A3FBD">
      <w:pPr>
        <w:pStyle w:val="NormTop"/>
      </w:pPr>
      <w:r>
        <w:rPr>
          <w:color w:val="0000FF"/>
        </w:rPr>
        <w:t>S2-2506872</w:t>
      </w:r>
      <w:r w:rsidRPr="00D53282">
        <w:t xml:space="preserve"> </w:t>
      </w:r>
      <w:r>
        <w:t>(P-CR) 23.801-01: [WT#1.2, Enhanced User Plane and QoS] Scope and Key Issue for Enhance</w:t>
      </w:r>
      <w:r>
        <w:lastRenderedPageBreak/>
        <w:t xml:space="preserve">d User Plane and QoS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143A6EE6" w14:textId="77777777" w:rsidR="007615D6" w:rsidRPr="005B25A1" w:rsidRDefault="007615D6" w:rsidP="007615D6">
      <w:pPr>
        <w:keepNext/>
        <w:keepLines/>
        <w:rPr>
          <w:b/>
          <w:bCs/>
        </w:rPr>
      </w:pPr>
      <w:r w:rsidRPr="005B25A1">
        <w:rPr>
          <w:b/>
          <w:bCs/>
        </w:rPr>
        <w:t>Convenor comment:</w:t>
      </w:r>
    </w:p>
    <w:p w14:paraId="20BD3989" w14:textId="77777777" w:rsidR="007615D6" w:rsidRPr="005B25A1" w:rsidRDefault="007615D6" w:rsidP="007615D6">
      <w:pPr>
        <w:keepNext/>
        <w:keepLines/>
      </w:pPr>
      <w:r w:rsidRPr="005B25A1">
        <w:t>Used as a baseline. (Both WT scope and KI).</w:t>
      </w:r>
    </w:p>
    <w:p w14:paraId="1654F74B" w14:textId="77777777" w:rsidR="007615D6" w:rsidRPr="005B25A1" w:rsidRDefault="007615D6" w:rsidP="007615D6">
      <w:pPr>
        <w:keepNext/>
        <w:keepLines/>
        <w:rPr>
          <w:b/>
          <w:bCs/>
        </w:rPr>
      </w:pPr>
      <w:r w:rsidRPr="005B25A1">
        <w:rPr>
          <w:b/>
          <w:bCs/>
        </w:rPr>
        <w:t>Parallel discussion:</w:t>
      </w:r>
    </w:p>
    <w:p w14:paraId="1597875F" w14:textId="000822DA" w:rsidR="00135BD7" w:rsidRPr="005B25A1" w:rsidRDefault="00135BD7" w:rsidP="00135BD7">
      <w:pPr>
        <w:keepNext/>
        <w:keepLines/>
      </w:pPr>
      <w:r>
        <w:t xml:space="preserve">Revised in drafting session to </w:t>
      </w:r>
      <w:r w:rsidRPr="00CE3EC0">
        <w:rPr>
          <w:color w:val="0000FF"/>
        </w:rPr>
        <w:t>S2-2</w:t>
      </w:r>
      <w:r>
        <w:rPr>
          <w:color w:val="0000FF"/>
        </w:rPr>
        <w:t>507884</w:t>
      </w:r>
      <w:r>
        <w:t>.</w:t>
      </w:r>
      <w:r w:rsidRPr="00375008">
        <w:t xml:space="preserve"> </w:t>
      </w:r>
    </w:p>
    <w:p w14:paraId="549FA667" w14:textId="1D0420AE" w:rsidR="007615D6" w:rsidRDefault="00C900E7" w:rsidP="007615D6">
      <w:pPr>
        <w:keepNext/>
        <w:keepLines/>
      </w:pPr>
      <w:r>
        <w:t xml:space="preserve">Some issues were raised and this was left for off-line discussion and revised to </w:t>
      </w:r>
      <w:r w:rsidRPr="00497EE3">
        <w:rPr>
          <w:color w:val="0000FF"/>
        </w:rPr>
        <w:t>S2-250</w:t>
      </w:r>
      <w:r>
        <w:rPr>
          <w:color w:val="0000FF"/>
        </w:rPr>
        <w:t>7971</w:t>
      </w:r>
      <w:r>
        <w:t>.</w:t>
      </w:r>
      <w:r w:rsidR="00D16138">
        <w:t xml:space="preserve"> </w:t>
      </w:r>
    </w:p>
    <w:p w14:paraId="16E6E382" w14:textId="77777777" w:rsidR="0061178C" w:rsidRDefault="00510927" w:rsidP="0061178C">
      <w:pPr>
        <w:keepNext/>
        <w:keepLines/>
      </w:pPr>
      <w:r>
        <w:t xml:space="preserve">Some comments were made and this was left for off-line discussion and revised to </w:t>
      </w:r>
      <w:r w:rsidRPr="00497EE3">
        <w:rPr>
          <w:color w:val="0000FF"/>
        </w:rPr>
        <w:t>S2-250</w:t>
      </w:r>
      <w:r>
        <w:rPr>
          <w:color w:val="0000FF"/>
        </w:rPr>
        <w:t>8029</w:t>
      </w:r>
      <w:r w:rsidR="0061178C">
        <w:t xml:space="preserve">. </w:t>
      </w:r>
    </w:p>
    <w:p w14:paraId="32B2C194" w14:textId="77777777" w:rsidR="0061178C" w:rsidRDefault="0061178C" w:rsidP="0061178C">
      <w:pPr>
        <w:keepNext/>
        <w:keepLines/>
        <w:rPr>
          <w:b/>
          <w:bCs/>
        </w:rPr>
      </w:pPr>
      <w:r>
        <w:rPr>
          <w:b/>
          <w:bCs/>
        </w:rPr>
        <w:t>Plenary Discussion:</w:t>
      </w:r>
    </w:p>
    <w:p w14:paraId="1D12EEEE" w14:textId="0EB90BF5" w:rsidR="006035C2" w:rsidRDefault="006035C2" w:rsidP="006035C2">
      <w:pPr>
        <w:keepNext/>
        <w:keepLines/>
      </w:pPr>
      <w:r>
        <w:t xml:space="preserve">  </w:t>
      </w:r>
      <w:r>
        <w:rPr>
          <w:color w:val="FF0000"/>
        </w:rPr>
        <w:t>&lt;RETURN - OPEN&gt;</w:t>
      </w:r>
    </w:p>
    <w:p w14:paraId="7A64D7AE" w14:textId="77777777" w:rsidR="006035C2" w:rsidRPr="00EB0339" w:rsidRDefault="006035C2" w:rsidP="006035C2">
      <w:r w:rsidRPr="005B25A1">
        <w:rPr>
          <w:b/>
          <w:bCs/>
        </w:rPr>
        <w:t>Status:</w:t>
      </w:r>
      <w:r>
        <w:t xml:space="preserve"> </w:t>
      </w:r>
      <w:r w:rsidRPr="00380F14">
        <w:rPr>
          <w:color w:val="FF0000"/>
        </w:rPr>
        <w:t>OPEN</w:t>
      </w:r>
    </w:p>
    <w:p w14:paraId="49CB3489" w14:textId="77777777" w:rsidR="00E00DA6" w:rsidRDefault="007615D6" w:rsidP="000A3FBD">
      <w:pPr>
        <w:pStyle w:val="NormTop"/>
      </w:pPr>
      <w:r>
        <w:rPr>
          <w:color w:val="0000FF"/>
        </w:rPr>
        <w:t>S2-2506930</w:t>
      </w:r>
      <w:r w:rsidRPr="00D53282">
        <w:t xml:space="preserve"> </w:t>
      </w:r>
      <w:r>
        <w:t>(P-CR) 23.801-01: [WT#1.2, UP] User plane architecture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Tasks (WTs) related to User Plane Architecture.</w:t>
      </w:r>
    </w:p>
    <w:p w14:paraId="13AB3CEB" w14:textId="77777777" w:rsidR="007615D6" w:rsidRPr="005B25A1" w:rsidRDefault="007615D6" w:rsidP="007615D6">
      <w:pPr>
        <w:keepNext/>
        <w:keepLines/>
        <w:rPr>
          <w:b/>
          <w:bCs/>
        </w:rPr>
      </w:pPr>
      <w:r w:rsidRPr="005B25A1">
        <w:rPr>
          <w:b/>
          <w:bCs/>
        </w:rPr>
        <w:t>Parallel discussion:</w:t>
      </w:r>
    </w:p>
    <w:p w14:paraId="2B4CD259" w14:textId="77777777" w:rsidR="007615D6" w:rsidRPr="005B25A1" w:rsidRDefault="007615D6" w:rsidP="007615D6">
      <w:pPr>
        <w:keepNext/>
        <w:keepLines/>
      </w:pPr>
      <w:r w:rsidRPr="005B25A1">
        <w:t>-</w:t>
      </w:r>
    </w:p>
    <w:p w14:paraId="3D2E650B" w14:textId="77777777" w:rsidR="007615D6" w:rsidRPr="005B25A1" w:rsidRDefault="007615D6" w:rsidP="007615D6">
      <w:pPr>
        <w:keepNext/>
        <w:keepLines/>
        <w:rPr>
          <w:b/>
          <w:bCs/>
        </w:rPr>
      </w:pPr>
      <w:r w:rsidRPr="005B25A1">
        <w:rPr>
          <w:b/>
          <w:bCs/>
        </w:rPr>
        <w:t>Plenary Discussion:</w:t>
      </w:r>
    </w:p>
    <w:p w14:paraId="37E72020" w14:textId="77777777" w:rsidR="007615D6" w:rsidRPr="005B25A1" w:rsidRDefault="007615D6" w:rsidP="007615D6">
      <w:pPr>
        <w:keepNext/>
        <w:keepLines/>
      </w:pPr>
      <w:r>
        <w:rPr>
          <w:color w:val="FF0000"/>
        </w:rPr>
        <w:t>NO DISCUSSION RECORDED</w:t>
      </w:r>
    </w:p>
    <w:p w14:paraId="38C85041" w14:textId="77777777" w:rsidR="007615D6" w:rsidRPr="00EB0339" w:rsidRDefault="007615D6" w:rsidP="007615D6">
      <w:r w:rsidRPr="005B25A1">
        <w:rPr>
          <w:b/>
          <w:bCs/>
        </w:rPr>
        <w:t>Status:</w:t>
      </w:r>
      <w:r>
        <w:t xml:space="preserve"> </w:t>
      </w:r>
      <w:r>
        <w:rPr>
          <w:color w:val="0000FF"/>
        </w:rPr>
        <w:t>Not concluded</w:t>
      </w:r>
      <w:r>
        <w:t>.</w:t>
      </w:r>
    </w:p>
    <w:p w14:paraId="77BBA547" w14:textId="77777777" w:rsidR="00E00DA6" w:rsidRDefault="007615D6" w:rsidP="000A3FBD">
      <w:pPr>
        <w:pStyle w:val="NormTop"/>
      </w:pPr>
      <w:r>
        <w:rPr>
          <w:color w:val="0000FF"/>
        </w:rPr>
        <w:t>S2-2507018</w:t>
      </w:r>
      <w:r w:rsidRPr="00D53282">
        <w:t xml:space="preserve"> </w:t>
      </w:r>
      <w:r>
        <w:t>(P-CR) 23.801-01: [WT#1.2, user plane enhancements] User Plane Enhancement for 6G (Source: Cisco Systems, Deutsche Telekom,)</w:t>
      </w:r>
      <w:r>
        <w:br/>
      </w:r>
      <w:r w:rsidRPr="00D53282">
        <w:rPr>
          <w:b/>
        </w:rPr>
        <w:t>Document for:</w:t>
      </w:r>
      <w:r w:rsidRPr="00D53282">
        <w:t xml:space="preserve"> </w:t>
      </w:r>
      <w:r>
        <w:t>Approval</w:t>
      </w:r>
      <w:r>
        <w:br/>
      </w:r>
      <w:r w:rsidRPr="00D53282">
        <w:rPr>
          <w:b/>
        </w:rPr>
        <w:t>Abstract:</w:t>
      </w:r>
      <w:r w:rsidRPr="00D53282">
        <w:t xml:space="preserve"> </w:t>
      </w:r>
    </w:p>
    <w:p w14:paraId="74C0828F" w14:textId="77777777" w:rsidR="007615D6" w:rsidRPr="005B25A1" w:rsidRDefault="007615D6" w:rsidP="007615D6">
      <w:pPr>
        <w:keepNext/>
        <w:keepLines/>
        <w:rPr>
          <w:b/>
          <w:bCs/>
        </w:rPr>
      </w:pPr>
      <w:r w:rsidRPr="005B25A1">
        <w:rPr>
          <w:b/>
          <w:bCs/>
        </w:rPr>
        <w:t>Parallel discussion:</w:t>
      </w:r>
    </w:p>
    <w:p w14:paraId="185DAC33" w14:textId="77777777" w:rsidR="007615D6" w:rsidRPr="005B25A1" w:rsidRDefault="007615D6" w:rsidP="007615D6">
      <w:pPr>
        <w:keepNext/>
        <w:keepLines/>
      </w:pPr>
      <w:r w:rsidRPr="005B25A1">
        <w:t>-</w:t>
      </w:r>
    </w:p>
    <w:p w14:paraId="5CA3EAEE" w14:textId="77777777" w:rsidR="007615D6" w:rsidRPr="005B25A1" w:rsidRDefault="007615D6" w:rsidP="007615D6">
      <w:pPr>
        <w:keepNext/>
        <w:keepLines/>
        <w:rPr>
          <w:b/>
          <w:bCs/>
        </w:rPr>
      </w:pPr>
      <w:r w:rsidRPr="005B25A1">
        <w:rPr>
          <w:b/>
          <w:bCs/>
        </w:rPr>
        <w:t>Plenary Discussion:</w:t>
      </w:r>
    </w:p>
    <w:p w14:paraId="17789477" w14:textId="77777777" w:rsidR="007615D6" w:rsidRPr="005B25A1" w:rsidRDefault="007615D6" w:rsidP="007615D6">
      <w:pPr>
        <w:keepNext/>
        <w:keepLines/>
      </w:pPr>
      <w:r>
        <w:rPr>
          <w:color w:val="FF0000"/>
        </w:rPr>
        <w:t>NO DISCUSSION RECORDED</w:t>
      </w:r>
    </w:p>
    <w:p w14:paraId="07E45135" w14:textId="77777777" w:rsidR="007615D6" w:rsidRPr="00EB0339" w:rsidRDefault="007615D6" w:rsidP="007615D6">
      <w:r w:rsidRPr="005B25A1">
        <w:rPr>
          <w:b/>
          <w:bCs/>
        </w:rPr>
        <w:t>Status</w:t>
      </w:r>
      <w:r w:rsidRPr="005B25A1">
        <w:rPr>
          <w:b/>
          <w:bCs/>
        </w:rPr>
        <w:lastRenderedPageBreak/>
        <w:t>:</w:t>
      </w:r>
      <w:r>
        <w:t xml:space="preserve"> </w:t>
      </w:r>
      <w:r>
        <w:rPr>
          <w:color w:val="0000FF"/>
        </w:rPr>
        <w:t>Not concluded</w:t>
      </w:r>
      <w:r>
        <w:t>.</w:t>
      </w:r>
    </w:p>
    <w:p w14:paraId="5D0C05AA" w14:textId="77777777" w:rsidR="00E00DA6" w:rsidRDefault="007615D6" w:rsidP="000A3FBD">
      <w:pPr>
        <w:pStyle w:val="NormTop"/>
      </w:pPr>
      <w:r>
        <w:rPr>
          <w:color w:val="0000FF"/>
        </w:rPr>
        <w:t>S2-2507023</w:t>
      </w:r>
      <w:r w:rsidRPr="00D53282">
        <w:t xml:space="preserve"> </w:t>
      </w:r>
      <w:r>
        <w:t>(P-CR) 23.801-01: [WT#1.2, User plane architecture] Scope and New Key Issue for User plane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WT#1.2 about user plane architecture.</w:t>
      </w:r>
    </w:p>
    <w:p w14:paraId="3142396E" w14:textId="77777777" w:rsidR="007615D6" w:rsidRPr="005B25A1" w:rsidRDefault="007615D6" w:rsidP="007615D6">
      <w:pPr>
        <w:keepNext/>
        <w:keepLines/>
        <w:rPr>
          <w:b/>
          <w:bCs/>
        </w:rPr>
      </w:pPr>
      <w:r w:rsidRPr="005B25A1">
        <w:rPr>
          <w:b/>
          <w:bCs/>
        </w:rPr>
        <w:t>Parallel discussion:</w:t>
      </w:r>
    </w:p>
    <w:p w14:paraId="54A1EF4D" w14:textId="77777777" w:rsidR="007615D6" w:rsidRPr="005B25A1" w:rsidRDefault="007615D6" w:rsidP="007615D6">
      <w:pPr>
        <w:keepNext/>
        <w:keepLines/>
      </w:pPr>
      <w:r w:rsidRPr="005B25A1">
        <w:t>-</w:t>
      </w:r>
    </w:p>
    <w:p w14:paraId="63663B9B" w14:textId="77777777" w:rsidR="007615D6" w:rsidRPr="005B25A1" w:rsidRDefault="007615D6" w:rsidP="007615D6">
      <w:pPr>
        <w:keepNext/>
        <w:keepLines/>
        <w:rPr>
          <w:b/>
          <w:bCs/>
        </w:rPr>
      </w:pPr>
      <w:r w:rsidRPr="005B25A1">
        <w:rPr>
          <w:b/>
          <w:bCs/>
        </w:rPr>
        <w:t>Plenary Discussion:</w:t>
      </w:r>
    </w:p>
    <w:p w14:paraId="640992F5" w14:textId="77777777" w:rsidR="007615D6" w:rsidRPr="005B25A1" w:rsidRDefault="007615D6" w:rsidP="007615D6">
      <w:pPr>
        <w:keepNext/>
        <w:keepLines/>
      </w:pPr>
      <w:r>
        <w:rPr>
          <w:color w:val="FF0000"/>
        </w:rPr>
        <w:t>NO DISCUSSION RECORDED</w:t>
      </w:r>
    </w:p>
    <w:p w14:paraId="5E579F30" w14:textId="77777777" w:rsidR="007615D6" w:rsidRPr="00EB0339" w:rsidRDefault="007615D6" w:rsidP="007615D6">
      <w:r w:rsidRPr="005B25A1">
        <w:rPr>
          <w:b/>
          <w:bCs/>
        </w:rPr>
        <w:t>Status:</w:t>
      </w:r>
      <w:r>
        <w:t xml:space="preserve"> </w:t>
      </w:r>
      <w:r>
        <w:rPr>
          <w:color w:val="0000FF"/>
        </w:rPr>
        <w:t>Not concluded</w:t>
      </w:r>
      <w:r>
        <w:t>.</w:t>
      </w:r>
    </w:p>
    <w:p w14:paraId="6282DAA3" w14:textId="77777777" w:rsidR="00E00DA6" w:rsidRDefault="007615D6" w:rsidP="000A3FBD">
      <w:pPr>
        <w:pStyle w:val="NormTop"/>
      </w:pPr>
      <w:r>
        <w:rPr>
          <w:color w:val="0000FF"/>
        </w:rPr>
        <w:t>S2-2507156</w:t>
      </w:r>
      <w:r w:rsidRPr="00D53282">
        <w:t xml:space="preserve"> </w:t>
      </w:r>
      <w:r>
        <w:t xml:space="preserve">(P-CR) 23.801-01: [WT#1.2, User Plane Enhancement] User plane enhancement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scope of WT#1.2 to study user plane enhancement of 6G network.</w:t>
      </w:r>
    </w:p>
    <w:p w14:paraId="510A9620" w14:textId="77777777" w:rsidR="007615D6" w:rsidRPr="005B25A1" w:rsidRDefault="007615D6" w:rsidP="007615D6">
      <w:pPr>
        <w:keepNext/>
        <w:keepLines/>
        <w:rPr>
          <w:b/>
          <w:bCs/>
        </w:rPr>
      </w:pPr>
      <w:r w:rsidRPr="005B25A1">
        <w:rPr>
          <w:b/>
          <w:bCs/>
        </w:rPr>
        <w:t>Parallel discussion:</w:t>
      </w:r>
    </w:p>
    <w:p w14:paraId="1E2E2D95" w14:textId="77777777" w:rsidR="007615D6" w:rsidRPr="005B25A1" w:rsidRDefault="007615D6" w:rsidP="007615D6">
      <w:pPr>
        <w:keepNext/>
        <w:keepLines/>
      </w:pPr>
      <w:r w:rsidRPr="005B25A1">
        <w:t>-</w:t>
      </w:r>
    </w:p>
    <w:p w14:paraId="6C976C71" w14:textId="77777777" w:rsidR="007615D6" w:rsidRPr="005B25A1" w:rsidRDefault="007615D6" w:rsidP="007615D6">
      <w:pPr>
        <w:keepNext/>
        <w:keepLines/>
        <w:rPr>
          <w:b/>
          <w:bCs/>
        </w:rPr>
      </w:pPr>
      <w:r w:rsidRPr="005B25A1">
        <w:rPr>
          <w:b/>
          <w:bCs/>
        </w:rPr>
        <w:t>Plenary Discussion:</w:t>
      </w:r>
    </w:p>
    <w:p w14:paraId="0828178D" w14:textId="77777777" w:rsidR="007615D6" w:rsidRPr="005B25A1" w:rsidRDefault="007615D6" w:rsidP="007615D6">
      <w:pPr>
        <w:keepNext/>
        <w:keepLines/>
      </w:pPr>
      <w:r>
        <w:rPr>
          <w:color w:val="FF0000"/>
        </w:rPr>
        <w:t>NO DISCUSSION RECORDED</w:t>
      </w:r>
    </w:p>
    <w:p w14:paraId="051C304D" w14:textId="77777777" w:rsidR="007615D6" w:rsidRPr="00EB0339" w:rsidRDefault="007615D6" w:rsidP="007615D6">
      <w:r w:rsidRPr="005B25A1">
        <w:rPr>
          <w:b/>
          <w:bCs/>
        </w:rPr>
        <w:t>Status:</w:t>
      </w:r>
      <w:r>
        <w:t xml:space="preserve"> </w:t>
      </w:r>
      <w:r>
        <w:rPr>
          <w:color w:val="0000FF"/>
        </w:rPr>
        <w:t>Not concluded</w:t>
      </w:r>
      <w:r>
        <w:t>.</w:t>
      </w:r>
    </w:p>
    <w:p w14:paraId="2575B6AB" w14:textId="77777777" w:rsidR="00E00DA6" w:rsidRDefault="007615D6" w:rsidP="000A3FBD">
      <w:pPr>
        <w:pStyle w:val="NormTop"/>
      </w:pPr>
      <w:r>
        <w:rPr>
          <w:color w:val="0000FF"/>
        </w:rPr>
        <w:t>S2-2507281</w:t>
      </w:r>
      <w:r w:rsidRPr="00D53282">
        <w:t xml:space="preserve"> </w:t>
      </w:r>
      <w:r>
        <w:t>(P-CR) 23.801-01: [WT#1.2, user-plane architecture] Potential scope for user-plane architecture enhancements (Source: Qualcomm)</w:t>
      </w:r>
      <w:r>
        <w:br/>
      </w:r>
      <w:r w:rsidRPr="00D53282">
        <w:rPr>
          <w:b/>
        </w:rPr>
        <w:t>Document for:</w:t>
      </w:r>
      <w:r w:rsidRPr="00D53282">
        <w:t xml:space="preserve"> </w:t>
      </w:r>
      <w:r>
        <w:t>Approval</w:t>
      </w:r>
      <w:r>
        <w:br/>
      </w:r>
      <w:r w:rsidRPr="00D53282">
        <w:rPr>
          <w:b/>
        </w:rPr>
        <w:t>Abstract:</w:t>
      </w:r>
      <w:r w:rsidRPr="00D53282">
        <w:t xml:space="preserve"> </w:t>
      </w:r>
    </w:p>
    <w:p w14:paraId="2FED768B" w14:textId="77777777" w:rsidR="007615D6" w:rsidRPr="005B25A1" w:rsidRDefault="007615D6" w:rsidP="007615D6">
      <w:pPr>
        <w:keepNext/>
        <w:keepLines/>
        <w:rPr>
          <w:b/>
          <w:bCs/>
        </w:rPr>
      </w:pPr>
      <w:r w:rsidRPr="005B25A1">
        <w:rPr>
          <w:b/>
          <w:bCs/>
        </w:rPr>
        <w:t>Parallel discussion:</w:t>
      </w:r>
    </w:p>
    <w:p w14:paraId="43E983B8" w14:textId="77777777" w:rsidR="007615D6" w:rsidRPr="005B25A1" w:rsidRDefault="007615D6" w:rsidP="007615D6">
      <w:pPr>
        <w:keepNext/>
        <w:keepLines/>
      </w:pPr>
      <w:r w:rsidRPr="005B25A1">
        <w:t>-</w:t>
      </w:r>
    </w:p>
    <w:p w14:paraId="706EFFC9" w14:textId="77777777" w:rsidR="007615D6" w:rsidRPr="005B25A1" w:rsidRDefault="007615D6" w:rsidP="007615D6">
      <w:pPr>
        <w:keepNext/>
        <w:keepLines/>
        <w:rPr>
          <w:b/>
          <w:bCs/>
        </w:rPr>
      </w:pPr>
      <w:r w:rsidRPr="005B25A1">
        <w:rPr>
          <w:b/>
          <w:bCs/>
        </w:rPr>
        <w:t>Plenary Discussion:</w:t>
      </w:r>
    </w:p>
    <w:p w14:paraId="6D57A8F8" w14:textId="77777777" w:rsidR="007615D6" w:rsidRPr="005B25A1" w:rsidRDefault="007615D6" w:rsidP="007615D6">
      <w:pPr>
        <w:keepNext/>
        <w:keepLines/>
      </w:pPr>
      <w:r>
        <w:rPr>
          <w:color w:val="FF0000"/>
        </w:rPr>
        <w:t>NO DISCUSSION RECORDED</w:t>
      </w:r>
    </w:p>
    <w:p w14:paraId="56FA221C" w14:textId="77777777" w:rsidR="007615D6" w:rsidRPr="00EB0339" w:rsidRDefault="007615D6" w:rsidP="007615D6">
      <w:r w:rsidRPr="005B25A1">
        <w:rPr>
          <w:b/>
          <w:bCs/>
        </w:rPr>
        <w:t>Status:</w:t>
      </w:r>
      <w:r>
        <w:t xml:space="preserve"> </w:t>
      </w:r>
      <w:r>
        <w:rPr>
          <w:color w:val="0000FF"/>
        </w:rPr>
        <w:t>Not concluded</w:t>
      </w:r>
      <w:r>
        <w:t>.</w:t>
      </w:r>
    </w:p>
    <w:p w14:paraId="54FB7B4A" w14:textId="77777777" w:rsidR="00E00DA6" w:rsidRDefault="007615D6" w:rsidP="000A3FBD">
      <w:pPr>
        <w:pStyle w:val="NormTop"/>
      </w:pPr>
      <w:r>
        <w:rPr>
          <w:color w:val="0000FF"/>
        </w:rPr>
        <w:t>S2-2507293</w:t>
      </w:r>
      <w:r w:rsidRPr="00D53282">
        <w:t xml:space="preserve"> </w:t>
      </w:r>
      <w:r>
        <w:t>(P-CR) 23.801-01: [WT#1.2, user plane architecture] Enhancement on the user plane architecture  (Source: CATT)</w:t>
      </w:r>
      <w:r>
        <w:br/>
      </w:r>
      <w:r w:rsidRPr="00D53282">
        <w:rPr>
          <w:b/>
        </w:rPr>
        <w:t>Document for:</w:t>
      </w:r>
      <w:r w:rsidRPr="00D53282">
        <w:t xml:space="preserve"> </w:t>
      </w:r>
      <w:r>
        <w:t>Approval</w:t>
      </w:r>
      <w:r>
        <w:br/>
      </w:r>
      <w:r w:rsidRPr="00D53282">
        <w:rPr>
          <w:b/>
        </w:rPr>
        <w:t>Abstract:</w:t>
      </w:r>
      <w:r w:rsidRPr="00D53282">
        <w:t xml:space="preserve"> </w:t>
      </w:r>
      <w:r>
        <w:br/>
        <w:t>This paper is contribut</w:t>
      </w:r>
      <w:r>
        <w:lastRenderedPageBreak/>
        <w:t>ing to the WT#1.2 for SA WG2 6G SID of user plane architecture, it is propose that 6GS should support enhancement on the user plane architecture.</w:t>
      </w:r>
    </w:p>
    <w:p w14:paraId="4EB5AE08" w14:textId="77777777" w:rsidR="007615D6" w:rsidRPr="005B25A1" w:rsidRDefault="007615D6" w:rsidP="007615D6">
      <w:pPr>
        <w:keepNext/>
        <w:keepLines/>
        <w:rPr>
          <w:b/>
          <w:bCs/>
        </w:rPr>
      </w:pPr>
      <w:r w:rsidRPr="005B25A1">
        <w:rPr>
          <w:b/>
          <w:bCs/>
        </w:rPr>
        <w:t>Parallel discussion:</w:t>
      </w:r>
    </w:p>
    <w:p w14:paraId="2AE2552E" w14:textId="77777777" w:rsidR="007615D6" w:rsidRPr="005B25A1" w:rsidRDefault="007615D6" w:rsidP="007615D6">
      <w:pPr>
        <w:keepNext/>
        <w:keepLines/>
      </w:pPr>
      <w:r w:rsidRPr="005B25A1">
        <w:t>-</w:t>
      </w:r>
    </w:p>
    <w:p w14:paraId="47EA8B3F" w14:textId="77777777" w:rsidR="007615D6" w:rsidRPr="005B25A1" w:rsidRDefault="007615D6" w:rsidP="007615D6">
      <w:pPr>
        <w:keepNext/>
        <w:keepLines/>
        <w:rPr>
          <w:b/>
          <w:bCs/>
        </w:rPr>
      </w:pPr>
      <w:r w:rsidRPr="005B25A1">
        <w:rPr>
          <w:b/>
          <w:bCs/>
        </w:rPr>
        <w:t>Plenary Discussion:</w:t>
      </w:r>
    </w:p>
    <w:p w14:paraId="0BECB8F2" w14:textId="77777777" w:rsidR="007615D6" w:rsidRPr="005B25A1" w:rsidRDefault="007615D6" w:rsidP="007615D6">
      <w:pPr>
        <w:keepNext/>
        <w:keepLines/>
      </w:pPr>
      <w:r>
        <w:rPr>
          <w:color w:val="FF0000"/>
        </w:rPr>
        <w:t>NO DISCUSSION RECORDED</w:t>
      </w:r>
    </w:p>
    <w:p w14:paraId="137FD337" w14:textId="77777777" w:rsidR="007615D6" w:rsidRPr="00EB0339" w:rsidRDefault="007615D6" w:rsidP="007615D6">
      <w:r w:rsidRPr="005B25A1">
        <w:rPr>
          <w:b/>
          <w:bCs/>
        </w:rPr>
        <w:t>Status:</w:t>
      </w:r>
      <w:r>
        <w:t xml:space="preserve"> </w:t>
      </w:r>
      <w:r>
        <w:rPr>
          <w:color w:val="0000FF"/>
        </w:rPr>
        <w:t>Not concluded</w:t>
      </w:r>
      <w:r>
        <w:t>.</w:t>
      </w:r>
    </w:p>
    <w:p w14:paraId="29D69A68" w14:textId="77777777" w:rsidR="00E00DA6" w:rsidRDefault="007615D6" w:rsidP="000A3FBD">
      <w:pPr>
        <w:pStyle w:val="NormTop"/>
      </w:pPr>
      <w:r>
        <w:rPr>
          <w:color w:val="0000FF"/>
        </w:rPr>
        <w:t>S2-2507376</w:t>
      </w:r>
      <w:r w:rsidRPr="00D53282">
        <w:t xml:space="preserve"> </w:t>
      </w:r>
      <w:r>
        <w:t>(P-CR) 23.801-01: [WT#1.2, user plane architecture enhancement] Multi-vendor N4 interface (Source: VODAFONE)</w:t>
      </w:r>
      <w:r>
        <w:br/>
      </w:r>
      <w:r w:rsidRPr="00D53282">
        <w:rPr>
          <w:b/>
        </w:rPr>
        <w:t>Document for:</w:t>
      </w:r>
      <w:r w:rsidRPr="00D53282">
        <w:t xml:space="preserve"> </w:t>
      </w:r>
      <w:r>
        <w:t>Approval</w:t>
      </w:r>
      <w:r>
        <w:br/>
      </w:r>
      <w:r w:rsidRPr="00D53282">
        <w:rPr>
          <w:b/>
        </w:rPr>
        <w:t>Abstract:</w:t>
      </w:r>
      <w:r w:rsidRPr="00D53282">
        <w:t xml:space="preserve"> </w:t>
      </w:r>
    </w:p>
    <w:p w14:paraId="28EE4ED1" w14:textId="77777777" w:rsidR="007615D6" w:rsidRPr="005B25A1" w:rsidRDefault="007615D6" w:rsidP="007615D6">
      <w:pPr>
        <w:keepNext/>
        <w:keepLines/>
        <w:rPr>
          <w:b/>
          <w:bCs/>
        </w:rPr>
      </w:pPr>
      <w:r w:rsidRPr="005B25A1">
        <w:rPr>
          <w:b/>
          <w:bCs/>
        </w:rPr>
        <w:t>Parallel discussion:</w:t>
      </w:r>
    </w:p>
    <w:p w14:paraId="595262E5" w14:textId="77777777" w:rsidR="007615D6" w:rsidRPr="005B25A1" w:rsidRDefault="007615D6" w:rsidP="007615D6">
      <w:pPr>
        <w:keepNext/>
        <w:keepLines/>
      </w:pPr>
      <w:r w:rsidRPr="005B25A1">
        <w:t>-</w:t>
      </w:r>
    </w:p>
    <w:p w14:paraId="48A8C328" w14:textId="77777777" w:rsidR="007615D6" w:rsidRPr="005B25A1" w:rsidRDefault="007615D6" w:rsidP="007615D6">
      <w:pPr>
        <w:keepNext/>
        <w:keepLines/>
        <w:rPr>
          <w:b/>
          <w:bCs/>
        </w:rPr>
      </w:pPr>
      <w:r w:rsidRPr="005B25A1">
        <w:rPr>
          <w:b/>
          <w:bCs/>
        </w:rPr>
        <w:t>Plenary Discussion:</w:t>
      </w:r>
    </w:p>
    <w:p w14:paraId="0D53B8D1" w14:textId="77777777" w:rsidR="007615D6" w:rsidRPr="005B25A1" w:rsidRDefault="007615D6" w:rsidP="007615D6">
      <w:pPr>
        <w:keepNext/>
        <w:keepLines/>
      </w:pPr>
      <w:r>
        <w:rPr>
          <w:color w:val="FF0000"/>
        </w:rPr>
        <w:t>NO DISCUSSION RECORDED</w:t>
      </w:r>
    </w:p>
    <w:p w14:paraId="5FE5D0E3" w14:textId="77777777" w:rsidR="007615D6" w:rsidRPr="00EB0339" w:rsidRDefault="007615D6" w:rsidP="007615D6">
      <w:r w:rsidRPr="005B25A1">
        <w:rPr>
          <w:b/>
          <w:bCs/>
        </w:rPr>
        <w:t>Status:</w:t>
      </w:r>
      <w:r>
        <w:t xml:space="preserve"> </w:t>
      </w:r>
      <w:r>
        <w:rPr>
          <w:color w:val="0000FF"/>
        </w:rPr>
        <w:t>Not concluded</w:t>
      </w:r>
      <w:r>
        <w:t>.</w:t>
      </w:r>
    </w:p>
    <w:p w14:paraId="0E8B7FB1" w14:textId="77777777" w:rsidR="00E00DA6" w:rsidRDefault="007615D6" w:rsidP="000A3FBD">
      <w:pPr>
        <w:pStyle w:val="NormTop"/>
      </w:pPr>
      <w:r>
        <w:rPr>
          <w:color w:val="0000FF"/>
        </w:rPr>
        <w:t>S2-2507379</w:t>
      </w:r>
      <w:r w:rsidRPr="00D53282">
        <w:t xml:space="preserve"> </w:t>
      </w:r>
      <w:r>
        <w:t>(P-CR) 23.801-01: [WT#1.2] User Plane architecture (Source: NEC)</w:t>
      </w:r>
      <w:r>
        <w:br/>
      </w:r>
      <w:r w:rsidRPr="00D53282">
        <w:rPr>
          <w:b/>
        </w:rPr>
        <w:t>Document for:</w:t>
      </w:r>
      <w:r w:rsidRPr="00D53282">
        <w:t xml:space="preserve"> </w:t>
      </w:r>
      <w:r>
        <w:t>Approval</w:t>
      </w:r>
      <w:r>
        <w:br/>
      </w:r>
      <w:r w:rsidRPr="00D53282">
        <w:rPr>
          <w:b/>
        </w:rPr>
        <w:t>Abstract:</w:t>
      </w:r>
      <w:r w:rsidRPr="00D53282">
        <w:t xml:space="preserve"> </w:t>
      </w:r>
    </w:p>
    <w:p w14:paraId="18AE5A02" w14:textId="77777777" w:rsidR="007615D6" w:rsidRPr="005B25A1" w:rsidRDefault="007615D6" w:rsidP="007615D6">
      <w:pPr>
        <w:keepNext/>
        <w:keepLines/>
        <w:rPr>
          <w:b/>
          <w:bCs/>
        </w:rPr>
      </w:pPr>
      <w:r w:rsidRPr="005B25A1">
        <w:rPr>
          <w:b/>
          <w:bCs/>
        </w:rPr>
        <w:t>Parallel discussion:</w:t>
      </w:r>
    </w:p>
    <w:p w14:paraId="73BFB4BF" w14:textId="77777777" w:rsidR="007615D6" w:rsidRPr="005B25A1" w:rsidRDefault="007615D6" w:rsidP="007615D6">
      <w:pPr>
        <w:keepNext/>
        <w:keepLines/>
      </w:pPr>
      <w:r w:rsidRPr="005B25A1">
        <w:t>-</w:t>
      </w:r>
    </w:p>
    <w:p w14:paraId="1C86022B" w14:textId="77777777" w:rsidR="007615D6" w:rsidRPr="005B25A1" w:rsidRDefault="007615D6" w:rsidP="007615D6">
      <w:pPr>
        <w:keepNext/>
        <w:keepLines/>
        <w:rPr>
          <w:b/>
          <w:bCs/>
        </w:rPr>
      </w:pPr>
      <w:r w:rsidRPr="005B25A1">
        <w:rPr>
          <w:b/>
          <w:bCs/>
        </w:rPr>
        <w:t>Plenary Discussion:</w:t>
      </w:r>
    </w:p>
    <w:p w14:paraId="5C0DEBFC" w14:textId="77777777" w:rsidR="007615D6" w:rsidRPr="005B25A1" w:rsidRDefault="007615D6" w:rsidP="007615D6">
      <w:pPr>
        <w:keepNext/>
        <w:keepLines/>
      </w:pPr>
      <w:r>
        <w:rPr>
          <w:color w:val="FF0000"/>
        </w:rPr>
        <w:t>NO DISCUSSION RECORDED</w:t>
      </w:r>
    </w:p>
    <w:p w14:paraId="1D22FD83" w14:textId="77777777" w:rsidR="007615D6" w:rsidRPr="00EB0339" w:rsidRDefault="007615D6" w:rsidP="007615D6">
      <w:r w:rsidRPr="005B25A1">
        <w:rPr>
          <w:b/>
          <w:bCs/>
        </w:rPr>
        <w:t>Status:</w:t>
      </w:r>
      <w:r>
        <w:t xml:space="preserve"> </w:t>
      </w:r>
      <w:r>
        <w:rPr>
          <w:color w:val="0000FF"/>
        </w:rPr>
        <w:t>Not concluded</w:t>
      </w:r>
      <w:r>
        <w:t>.</w:t>
      </w:r>
    </w:p>
    <w:p w14:paraId="626451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w:t>
      </w:r>
    </w:p>
    <w:p w14:paraId="3D9F01F7" w14:textId="77777777" w:rsidR="00E00DA6" w:rsidRDefault="007615D6" w:rsidP="000A3FBD">
      <w:pPr>
        <w:pStyle w:val="NormTop"/>
      </w:pPr>
      <w:r>
        <w:rPr>
          <w:color w:val="0000FF"/>
        </w:rPr>
        <w:t>S2-2506320</w:t>
      </w:r>
      <w:r w:rsidRPr="00D53282">
        <w:t xml:space="preserve"> </w:t>
      </w:r>
      <w:r>
        <w:t xml:space="preserve">(P-CR) 23.801-01: [WT#1.2, User Plane Architecture, QoS Framework] User Plane Architecture and QoS Framework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topics of User Plane Architecture and QoS Framework.</w:t>
      </w:r>
    </w:p>
    <w:p w14:paraId="181B3494" w14:textId="77777777" w:rsidR="007615D6" w:rsidRPr="005B25A1" w:rsidRDefault="007615D6" w:rsidP="007615D6">
      <w:pPr>
        <w:keepNext/>
        <w:keepLines/>
        <w:rPr>
          <w:b/>
          <w:bCs/>
        </w:rPr>
      </w:pPr>
      <w:r w:rsidRPr="005B25A1">
        <w:rPr>
          <w:b/>
          <w:bCs/>
        </w:rPr>
        <w:t>Parallel discussion:</w:t>
      </w:r>
    </w:p>
    <w:p w14:paraId="66BCCF0E" w14:textId="77777777" w:rsidR="007615D6" w:rsidRPr="005B25A1" w:rsidRDefault="007615D6" w:rsidP="007615D6">
      <w:pPr>
        <w:keepNext/>
        <w:keepLines/>
      </w:pPr>
      <w:r w:rsidRPr="005B25A1">
        <w:t>-</w:t>
      </w:r>
    </w:p>
    <w:p w14:paraId="74603C40" w14:textId="77777777" w:rsidR="007615D6" w:rsidRPr="005B25A1" w:rsidRDefault="007615D6" w:rsidP="007615D6">
      <w:pPr>
        <w:keepNext/>
        <w:keepLines/>
        <w:rPr>
          <w:b/>
          <w:bCs/>
        </w:rPr>
      </w:pPr>
      <w:r w:rsidRPr="005B25A1">
        <w:rPr>
          <w:b/>
          <w:bCs/>
        </w:rPr>
        <w:t>Plenary Discussion:</w:t>
      </w:r>
    </w:p>
    <w:p w14:paraId="2AF4603B" w14:textId="77777777" w:rsidR="007615D6" w:rsidRPr="005B25A1" w:rsidRDefault="007615D6" w:rsidP="007615D6">
      <w:pPr>
        <w:keepNext/>
        <w:keepLines/>
      </w:pPr>
      <w:r>
        <w:rPr>
          <w:color w:val="FF0000"/>
        </w:rPr>
        <w:t>NO DISCUSSION RECORDED</w:t>
      </w:r>
    </w:p>
    <w:p w14:paraId="7C1C905F" w14:textId="77777777" w:rsidR="007615D6" w:rsidRPr="00EB0339" w:rsidRDefault="007615D6" w:rsidP="007615D6">
      <w:r w:rsidRPr="005B25A1">
        <w:rPr>
          <w:b/>
          <w:bCs/>
        </w:rPr>
        <w:t>Status:</w:t>
      </w:r>
      <w:r>
        <w:t xml:space="preserve"> </w:t>
      </w:r>
      <w:r>
        <w:rPr>
          <w:color w:val="0000FF"/>
        </w:rPr>
        <w:t>Not concluded</w:t>
      </w:r>
      <w:r>
        <w:t>.</w:t>
      </w:r>
    </w:p>
    <w:p w14:paraId="6EDB7DA7" w14:textId="77777777" w:rsidR="00E00DA6" w:rsidRDefault="007615D6" w:rsidP="000A3FBD">
      <w:pPr>
        <w:pStyle w:val="NormTop"/>
      </w:pPr>
      <w:r>
        <w:rPr>
          <w:color w:val="0000FF"/>
        </w:rPr>
        <w:t>S2-2506388</w:t>
      </w:r>
      <w:r w:rsidRPr="00D53282">
        <w:t xml:space="preserve"> </w:t>
      </w:r>
      <w:r>
        <w:t>(P-CR) 23.801-01: [WT#1.2] Session and QoS enhancement for Error Tolerant Communication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and Key Issue description for WT#1.2 of the SA WG2 6G SID to support Error Tolerant Communication.</w:t>
      </w:r>
    </w:p>
    <w:p w14:paraId="7570544B" w14:textId="77777777" w:rsidR="007615D6" w:rsidRPr="005B25A1" w:rsidRDefault="007615D6" w:rsidP="007615D6">
      <w:pPr>
        <w:keepNext/>
        <w:keepLines/>
        <w:rPr>
          <w:b/>
          <w:bCs/>
        </w:rPr>
      </w:pPr>
      <w:r w:rsidRPr="005B25A1">
        <w:rPr>
          <w:b/>
          <w:bCs/>
        </w:rPr>
        <w:t>Paralle</w:t>
      </w:r>
      <w:r w:rsidRPr="005B25A1">
        <w:rPr>
          <w:b/>
          <w:bCs/>
        </w:rPr>
        <w:lastRenderedPageBreak/>
        <w:t>l discussion:</w:t>
      </w:r>
    </w:p>
    <w:p w14:paraId="715EBF59" w14:textId="77777777" w:rsidR="007615D6" w:rsidRPr="005B25A1" w:rsidRDefault="007615D6" w:rsidP="007615D6">
      <w:pPr>
        <w:keepNext/>
        <w:keepLines/>
      </w:pPr>
      <w:r w:rsidRPr="005B25A1">
        <w:t>-</w:t>
      </w:r>
    </w:p>
    <w:p w14:paraId="5ADFAE25" w14:textId="77777777" w:rsidR="007615D6" w:rsidRPr="005B25A1" w:rsidRDefault="007615D6" w:rsidP="007615D6">
      <w:pPr>
        <w:keepNext/>
        <w:keepLines/>
        <w:rPr>
          <w:b/>
          <w:bCs/>
        </w:rPr>
      </w:pPr>
      <w:r w:rsidRPr="005B25A1">
        <w:rPr>
          <w:b/>
          <w:bCs/>
        </w:rPr>
        <w:t>Plenary Discussion:</w:t>
      </w:r>
    </w:p>
    <w:p w14:paraId="5228A22C" w14:textId="77777777" w:rsidR="007615D6" w:rsidRPr="005B25A1" w:rsidRDefault="007615D6" w:rsidP="007615D6">
      <w:pPr>
        <w:keepNext/>
        <w:keepLines/>
      </w:pPr>
      <w:r>
        <w:rPr>
          <w:color w:val="FF0000"/>
        </w:rPr>
        <w:t>NO DISCUSSION RECORDED</w:t>
      </w:r>
    </w:p>
    <w:p w14:paraId="7BE25EED" w14:textId="77777777" w:rsidR="007615D6" w:rsidRPr="00EB0339" w:rsidRDefault="007615D6" w:rsidP="007615D6">
      <w:r w:rsidRPr="005B25A1">
        <w:rPr>
          <w:b/>
          <w:bCs/>
        </w:rPr>
        <w:t>Status:</w:t>
      </w:r>
      <w:r>
        <w:t xml:space="preserve"> </w:t>
      </w:r>
      <w:r>
        <w:rPr>
          <w:color w:val="0000FF"/>
        </w:rPr>
        <w:t>Not concluded</w:t>
      </w:r>
      <w:r>
        <w:t>.</w:t>
      </w:r>
    </w:p>
    <w:p w14:paraId="3660AE59" w14:textId="77777777" w:rsidR="00E00DA6" w:rsidRDefault="007615D6" w:rsidP="000A3FBD">
      <w:pPr>
        <w:pStyle w:val="NormTop"/>
      </w:pPr>
      <w:r>
        <w:rPr>
          <w:color w:val="0000FF"/>
        </w:rPr>
        <w:t>S2-2506503</w:t>
      </w:r>
      <w:r w:rsidRPr="00D53282">
        <w:t xml:space="preserve"> </w:t>
      </w:r>
      <w:r>
        <w:t>(P-CR) 23.801-01: WT#1.2, QoS Framework - Study proposal for QoS aspects (Source: Nokia, T-Mobile US)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QoS aspects in 6G under WT1.2 defined in SP-250806.</w:t>
      </w:r>
    </w:p>
    <w:p w14:paraId="360D56BD" w14:textId="77777777" w:rsidR="007615D6" w:rsidRPr="005B25A1" w:rsidRDefault="007615D6" w:rsidP="007615D6">
      <w:pPr>
        <w:keepNext/>
        <w:keepLines/>
        <w:rPr>
          <w:b/>
          <w:bCs/>
        </w:rPr>
      </w:pPr>
      <w:r w:rsidRPr="005B25A1">
        <w:rPr>
          <w:b/>
          <w:bCs/>
        </w:rPr>
        <w:t>Parallel discussion:</w:t>
      </w:r>
    </w:p>
    <w:p w14:paraId="38C5524C" w14:textId="77777777" w:rsidR="007615D6" w:rsidRPr="005B25A1" w:rsidRDefault="007615D6" w:rsidP="007615D6">
      <w:pPr>
        <w:keepNext/>
        <w:keepLines/>
      </w:pPr>
      <w:r w:rsidRPr="005B25A1">
        <w:t>-</w:t>
      </w:r>
    </w:p>
    <w:p w14:paraId="04F30BF3" w14:textId="77777777" w:rsidR="007615D6" w:rsidRPr="005B25A1" w:rsidRDefault="007615D6" w:rsidP="007615D6">
      <w:pPr>
        <w:keepNext/>
        <w:keepLines/>
        <w:rPr>
          <w:b/>
          <w:bCs/>
        </w:rPr>
      </w:pPr>
      <w:r w:rsidRPr="005B25A1">
        <w:rPr>
          <w:b/>
          <w:bCs/>
        </w:rPr>
        <w:t>Plenary Discussion:</w:t>
      </w:r>
    </w:p>
    <w:p w14:paraId="7B1E10B0" w14:textId="77777777" w:rsidR="007615D6" w:rsidRPr="005B25A1" w:rsidRDefault="007615D6" w:rsidP="007615D6">
      <w:pPr>
        <w:keepNext/>
        <w:keepLines/>
      </w:pPr>
      <w:r>
        <w:rPr>
          <w:color w:val="FF0000"/>
        </w:rPr>
        <w:t>NO DISCUSSION RECORDED</w:t>
      </w:r>
    </w:p>
    <w:p w14:paraId="4B731E9B" w14:textId="77777777" w:rsidR="007615D6" w:rsidRPr="00EB0339" w:rsidRDefault="007615D6" w:rsidP="007615D6">
      <w:r w:rsidRPr="005B25A1">
        <w:rPr>
          <w:b/>
          <w:bCs/>
        </w:rPr>
        <w:t>Status:</w:t>
      </w:r>
      <w:r>
        <w:t xml:space="preserve"> </w:t>
      </w:r>
      <w:r>
        <w:rPr>
          <w:color w:val="0000FF"/>
        </w:rPr>
        <w:t>Not concluded</w:t>
      </w:r>
      <w:r>
        <w:t>.</w:t>
      </w:r>
    </w:p>
    <w:p w14:paraId="1A6A0517" w14:textId="77777777" w:rsidR="00E00DA6" w:rsidRDefault="007615D6" w:rsidP="000A3FBD">
      <w:pPr>
        <w:pStyle w:val="NormTop"/>
      </w:pPr>
      <w:r>
        <w:rPr>
          <w:color w:val="0000FF"/>
        </w:rPr>
        <w:t>S2-2506579</w:t>
      </w:r>
      <w:r w:rsidRPr="00D53282">
        <w:t xml:space="preserve"> </w:t>
      </w:r>
      <w:r>
        <w:t>(P-CR) 23.801-01: [WT#1.2, QoS Framework] Scope and New Key Issue for QoS framework (Source: LG Electronics)</w:t>
      </w:r>
      <w:r>
        <w:br/>
      </w:r>
      <w:r w:rsidRPr="00D53282">
        <w:rPr>
          <w:b/>
        </w:rPr>
        <w:t>Document for:</w:t>
      </w:r>
      <w:r w:rsidRPr="00D53282">
        <w:t xml:space="preserve"> </w:t>
      </w:r>
      <w:r>
        <w:t>Approval</w:t>
      </w:r>
      <w:r>
        <w:br/>
      </w:r>
      <w:r w:rsidRPr="00D53282">
        <w:rPr>
          <w:b/>
        </w:rPr>
        <w:t>Abstract:</w:t>
      </w:r>
      <w:r w:rsidRPr="00D53282">
        <w:t xml:space="preserve"> </w:t>
      </w:r>
    </w:p>
    <w:p w14:paraId="70520298" w14:textId="77777777" w:rsidR="007615D6" w:rsidRPr="005B25A1" w:rsidRDefault="007615D6" w:rsidP="007615D6">
      <w:pPr>
        <w:keepNext/>
        <w:keepLines/>
        <w:rPr>
          <w:b/>
          <w:bCs/>
        </w:rPr>
      </w:pPr>
      <w:r w:rsidRPr="005B25A1">
        <w:rPr>
          <w:b/>
          <w:bCs/>
        </w:rPr>
        <w:t>Parallel discussion:</w:t>
      </w:r>
    </w:p>
    <w:p w14:paraId="153A66C0" w14:textId="77777777" w:rsidR="007615D6" w:rsidRPr="005B25A1" w:rsidRDefault="007615D6" w:rsidP="007615D6">
      <w:pPr>
        <w:keepNext/>
        <w:keepLines/>
      </w:pPr>
      <w:r w:rsidRPr="005B25A1">
        <w:t>-</w:t>
      </w:r>
    </w:p>
    <w:p w14:paraId="7C848C05" w14:textId="77777777" w:rsidR="007615D6" w:rsidRPr="005B25A1" w:rsidRDefault="007615D6" w:rsidP="007615D6">
      <w:pPr>
        <w:keepNext/>
        <w:keepLines/>
        <w:rPr>
          <w:b/>
          <w:bCs/>
        </w:rPr>
      </w:pPr>
      <w:r w:rsidRPr="005B25A1">
        <w:rPr>
          <w:b/>
          <w:bCs/>
        </w:rPr>
        <w:t>Plenary Discussion:</w:t>
      </w:r>
    </w:p>
    <w:p w14:paraId="03FC8578" w14:textId="77777777" w:rsidR="007615D6" w:rsidRPr="005B25A1" w:rsidRDefault="007615D6" w:rsidP="007615D6">
      <w:pPr>
        <w:keepNext/>
        <w:keepLines/>
      </w:pPr>
      <w:r>
        <w:rPr>
          <w:color w:val="FF0000"/>
        </w:rPr>
        <w:t>NO DISCUSSION RECORDED</w:t>
      </w:r>
    </w:p>
    <w:p w14:paraId="09990492" w14:textId="77777777" w:rsidR="007615D6" w:rsidRPr="00EB0339" w:rsidRDefault="007615D6" w:rsidP="007615D6">
      <w:r w:rsidRPr="005B25A1">
        <w:rPr>
          <w:b/>
          <w:bCs/>
        </w:rPr>
        <w:t>Status:</w:t>
      </w:r>
      <w:r>
        <w:t xml:space="preserve"> </w:t>
      </w:r>
      <w:r>
        <w:rPr>
          <w:color w:val="0000FF"/>
        </w:rPr>
        <w:t>Not concluded</w:t>
      </w:r>
      <w:r>
        <w:t>.</w:t>
      </w:r>
    </w:p>
    <w:p w14:paraId="4E50FC73" w14:textId="77777777" w:rsidR="00E00DA6" w:rsidRDefault="007615D6" w:rsidP="000A3FBD">
      <w:pPr>
        <w:pStyle w:val="NormTop"/>
      </w:pPr>
      <w:r>
        <w:rPr>
          <w:color w:val="0000FF"/>
        </w:rPr>
        <w:t>S2-2506637</w:t>
      </w:r>
      <w:r w:rsidRPr="00D53282">
        <w:t xml:space="preserve"> </w:t>
      </w:r>
      <w:r>
        <w:t>(P-CR) 23.801-01: [WT#1.2, QoS Framework] QoS Framework for 6G (Source: vivo)</w:t>
      </w:r>
      <w:r>
        <w:br/>
      </w:r>
      <w:r w:rsidRPr="00D53282">
        <w:rPr>
          <w:b/>
        </w:rPr>
        <w:t>Document for:</w:t>
      </w:r>
      <w:r w:rsidRPr="00D53282">
        <w:t xml:space="preserve"> </w:t>
      </w:r>
      <w:r>
        <w:t>Approval</w:t>
      </w:r>
      <w:r>
        <w:br/>
      </w:r>
      <w:r w:rsidRPr="00D53282">
        <w:rPr>
          <w:b/>
        </w:rPr>
        <w:t>Abstract:</w:t>
      </w:r>
      <w:r w:rsidRPr="00D53282">
        <w:t xml:space="preserve"> </w:t>
      </w:r>
    </w:p>
    <w:p w14:paraId="13F1B673" w14:textId="77777777" w:rsidR="007615D6" w:rsidRPr="005B25A1" w:rsidRDefault="007615D6" w:rsidP="007615D6">
      <w:pPr>
        <w:keepNext/>
        <w:keepLines/>
        <w:rPr>
          <w:b/>
          <w:bCs/>
        </w:rPr>
      </w:pPr>
      <w:r w:rsidRPr="005B25A1">
        <w:rPr>
          <w:b/>
          <w:bCs/>
        </w:rPr>
        <w:t>Parallel discussion:</w:t>
      </w:r>
    </w:p>
    <w:p w14:paraId="3AF1181E" w14:textId="77777777" w:rsidR="007615D6" w:rsidRPr="005B25A1" w:rsidRDefault="007615D6" w:rsidP="007615D6">
      <w:pPr>
        <w:keepNext/>
        <w:keepLines/>
      </w:pPr>
      <w:r w:rsidRPr="005B25A1">
        <w:t>-</w:t>
      </w:r>
    </w:p>
    <w:p w14:paraId="4E371588" w14:textId="77777777" w:rsidR="007615D6" w:rsidRPr="005B25A1" w:rsidRDefault="007615D6" w:rsidP="007615D6">
      <w:pPr>
        <w:keepNext/>
        <w:keepLines/>
        <w:rPr>
          <w:b/>
          <w:bCs/>
        </w:rPr>
      </w:pPr>
      <w:r w:rsidRPr="005B25A1">
        <w:rPr>
          <w:b/>
          <w:bCs/>
        </w:rPr>
        <w:t>Plenary Discussion:</w:t>
      </w:r>
    </w:p>
    <w:p w14:paraId="3241EC0E" w14:textId="77777777" w:rsidR="007615D6" w:rsidRPr="005B25A1" w:rsidRDefault="007615D6" w:rsidP="007615D6">
      <w:pPr>
        <w:keepNext/>
        <w:keepLines/>
      </w:pPr>
      <w:r>
        <w:rPr>
          <w:color w:val="FF0000"/>
        </w:rPr>
        <w:t>NO DISCUSSION RECORDED</w:t>
      </w:r>
    </w:p>
    <w:p w14:paraId="2609B346" w14:textId="77777777" w:rsidR="007615D6" w:rsidRPr="00EB0339" w:rsidRDefault="007615D6" w:rsidP="007615D6">
      <w:r w:rsidRPr="005B25A1">
        <w:rPr>
          <w:b/>
          <w:bCs/>
        </w:rPr>
        <w:t>Status:</w:t>
      </w:r>
      <w:r>
        <w:t xml:space="preserve"> </w:t>
      </w:r>
      <w:r>
        <w:rPr>
          <w:color w:val="0000FF"/>
        </w:rPr>
        <w:t>Not concluded</w:t>
      </w:r>
      <w:r>
        <w:t>.</w:t>
      </w:r>
    </w:p>
    <w:p w14:paraId="5D2F4444" w14:textId="77777777" w:rsidR="00E00DA6" w:rsidRDefault="007615D6" w:rsidP="000A3FBD">
      <w:pPr>
        <w:pStyle w:val="NormTop"/>
      </w:pPr>
      <w:r>
        <w:rPr>
          <w:color w:val="0000FF"/>
        </w:rPr>
        <w:t>S2-2506724</w:t>
      </w:r>
      <w:r w:rsidRPr="00D53282">
        <w:t xml:space="preserve"> </w:t>
      </w:r>
      <w:r>
        <w:t>(P-CR) 23.801-01: [WT#1.2 QoS framework] Work task #1.2 QoS framework enhancement for 6G (Source: SAMSUNG)</w:t>
      </w:r>
      <w:r>
        <w:br/>
      </w:r>
      <w:r w:rsidRPr="00D53282">
        <w:rPr>
          <w:b/>
        </w:rPr>
        <w:t>Document for:</w:t>
      </w:r>
      <w:r w:rsidRPr="00D53282">
        <w:t xml:space="preserve"> </w:t>
      </w:r>
      <w:r>
        <w:t>Approval</w:t>
      </w:r>
      <w:r>
        <w:br/>
      </w:r>
      <w:r w:rsidRPr="00D53282">
        <w:rPr>
          <w:b/>
        </w:rPr>
        <w:t>Abstract:</w:t>
      </w:r>
      <w:r w:rsidRPr="00D53282">
        <w:t xml:space="preserve"> </w:t>
      </w:r>
    </w:p>
    <w:p w14:paraId="795ADB9C" w14:textId="77777777" w:rsidR="007615D6" w:rsidRPr="005B25A1" w:rsidRDefault="007615D6" w:rsidP="007615D6">
      <w:pPr>
        <w:keepNext/>
        <w:keepLines/>
        <w:rPr>
          <w:b/>
          <w:bCs/>
        </w:rPr>
      </w:pPr>
      <w:r w:rsidRPr="005B25A1">
        <w:rPr>
          <w:b/>
          <w:bCs/>
        </w:rPr>
        <w:t>Parallel discussion:</w:t>
      </w:r>
    </w:p>
    <w:p w14:paraId="2DA7F9FE" w14:textId="77777777" w:rsidR="007615D6" w:rsidRPr="005B25A1" w:rsidRDefault="007615D6" w:rsidP="007615D6">
      <w:pPr>
        <w:keepNext/>
        <w:keepLines/>
      </w:pPr>
      <w:r w:rsidRPr="005B25A1">
        <w:t>-</w:t>
      </w:r>
    </w:p>
    <w:p w14:paraId="202E44BD" w14:textId="77777777" w:rsidR="007615D6" w:rsidRPr="005B25A1" w:rsidRDefault="007615D6" w:rsidP="007615D6">
      <w:pPr>
        <w:keepNext/>
        <w:keepLines/>
        <w:rPr>
          <w:b/>
          <w:bCs/>
        </w:rPr>
      </w:pPr>
      <w:r w:rsidRPr="005B25A1">
        <w:rPr>
          <w:b/>
          <w:bCs/>
        </w:rPr>
        <w:t>Plenary Discussion:</w:t>
      </w:r>
    </w:p>
    <w:p w14:paraId="2A0FDABB" w14:textId="77777777" w:rsidR="007615D6" w:rsidRPr="005B25A1" w:rsidRDefault="007615D6" w:rsidP="007615D6">
      <w:pPr>
        <w:keepNext/>
        <w:keepLines/>
      </w:pPr>
      <w:r>
        <w:rPr>
          <w:color w:val="FF0000"/>
        </w:rPr>
        <w:t>NO DISCUSSION RECORDED</w:t>
      </w:r>
    </w:p>
    <w:p w14:paraId="3D470A21" w14:textId="77777777" w:rsidR="007615D6" w:rsidRPr="00EB0339" w:rsidRDefault="007615D6" w:rsidP="007615D6">
      <w:r w:rsidRPr="005B25A1">
        <w:rPr>
          <w:b/>
          <w:bCs/>
        </w:rPr>
        <w:t>Status:</w:t>
      </w:r>
      <w:r>
        <w:t xml:space="preserve"> </w:t>
      </w:r>
      <w:r>
        <w:rPr>
          <w:color w:val="0000FF"/>
        </w:rPr>
        <w:t>Not concluded</w:t>
      </w:r>
      <w:r>
        <w:t>.</w:t>
      </w:r>
    </w:p>
    <w:p w14:paraId="695C77CA" w14:textId="77777777" w:rsidR="00E00DA6" w:rsidRDefault="007615D6" w:rsidP="000A3FBD">
      <w:pPr>
        <w:pStyle w:val="NormTop"/>
      </w:pPr>
      <w:r>
        <w:rPr>
          <w:color w:val="0000FF"/>
        </w:rPr>
        <w:t>S2-2506824</w:t>
      </w:r>
      <w:r w:rsidRPr="00D53282">
        <w:t xml:space="preserve"> </w:t>
      </w:r>
      <w:r>
        <w:t>(P-CR) 23.801-01: [WT#1.2, QoS framew</w:t>
      </w:r>
      <w:r>
        <w:lastRenderedPageBreak/>
        <w:t>ork] Discussion and proposal for new QoS in 6GS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the new QoS in 6GS to better support the 6G services, including: how to enhance the connectivity-oriented QoS mechanism, how to provide an integrated QoS mechanism for emerging connectivity/beyond connectivity-oriented.</w:t>
      </w:r>
    </w:p>
    <w:p w14:paraId="1B6C7E7D" w14:textId="77777777" w:rsidR="007615D6" w:rsidRPr="005B25A1" w:rsidRDefault="007615D6" w:rsidP="007615D6">
      <w:pPr>
        <w:keepNext/>
        <w:keepLines/>
        <w:rPr>
          <w:b/>
          <w:bCs/>
        </w:rPr>
      </w:pPr>
      <w:r w:rsidRPr="005B25A1">
        <w:rPr>
          <w:b/>
          <w:bCs/>
        </w:rPr>
        <w:t>Parallel discussion:</w:t>
      </w:r>
    </w:p>
    <w:p w14:paraId="2C3D4FC9" w14:textId="77777777" w:rsidR="007615D6" w:rsidRPr="005B25A1" w:rsidRDefault="007615D6" w:rsidP="007615D6">
      <w:pPr>
        <w:keepNext/>
        <w:keepLines/>
      </w:pPr>
      <w:r w:rsidRPr="005B25A1">
        <w:t>-</w:t>
      </w:r>
    </w:p>
    <w:p w14:paraId="472AABB5" w14:textId="77777777" w:rsidR="007615D6" w:rsidRPr="005B25A1" w:rsidRDefault="007615D6" w:rsidP="007615D6">
      <w:pPr>
        <w:keepNext/>
        <w:keepLines/>
        <w:rPr>
          <w:b/>
          <w:bCs/>
        </w:rPr>
      </w:pPr>
      <w:r w:rsidRPr="005B25A1">
        <w:rPr>
          <w:b/>
          <w:bCs/>
        </w:rPr>
        <w:t>Plenary Discussion:</w:t>
      </w:r>
    </w:p>
    <w:p w14:paraId="4B0A28DA" w14:textId="77777777" w:rsidR="007615D6" w:rsidRPr="005B25A1" w:rsidRDefault="007615D6" w:rsidP="007615D6">
      <w:pPr>
        <w:keepNext/>
        <w:keepLines/>
      </w:pPr>
      <w:r>
        <w:rPr>
          <w:color w:val="FF0000"/>
        </w:rPr>
        <w:t>NO DISCUSSION RECORDED</w:t>
      </w:r>
    </w:p>
    <w:p w14:paraId="5FCE14D3" w14:textId="77777777" w:rsidR="007615D6" w:rsidRPr="00EB0339" w:rsidRDefault="007615D6" w:rsidP="007615D6">
      <w:r w:rsidRPr="005B25A1">
        <w:rPr>
          <w:b/>
          <w:bCs/>
        </w:rPr>
        <w:t>Status:</w:t>
      </w:r>
      <w:r>
        <w:t xml:space="preserve"> </w:t>
      </w:r>
      <w:r>
        <w:rPr>
          <w:color w:val="0000FF"/>
        </w:rPr>
        <w:t>Not concluded</w:t>
      </w:r>
      <w:r>
        <w:t>.</w:t>
      </w:r>
    </w:p>
    <w:p w14:paraId="0001D67F" w14:textId="77777777" w:rsidR="00E00DA6" w:rsidRDefault="007615D6" w:rsidP="000A3FBD">
      <w:pPr>
        <w:pStyle w:val="NormTop"/>
      </w:pPr>
      <w:r>
        <w:rPr>
          <w:color w:val="0000FF"/>
        </w:rPr>
        <w:t>S2-2506888</w:t>
      </w:r>
      <w:r w:rsidRPr="00D53282">
        <w:t xml:space="preserve"> </w:t>
      </w:r>
      <w:r>
        <w:t>(P-CR) 23.801-01: [WT#1.2, QoS] Key Issue for 6G QoS framework enhancements (Source: Apple)</w:t>
      </w:r>
      <w:r>
        <w:br/>
      </w:r>
      <w:r w:rsidRPr="00D53282">
        <w:rPr>
          <w:b/>
        </w:rPr>
        <w:t>Document for:</w:t>
      </w:r>
      <w:r w:rsidRPr="00D53282">
        <w:t xml:space="preserve"> </w:t>
      </w:r>
      <w:r>
        <w:t>Approval</w:t>
      </w:r>
      <w:r>
        <w:br/>
      </w:r>
      <w:r w:rsidRPr="00D53282">
        <w:rPr>
          <w:b/>
        </w:rPr>
        <w:t>Abstract:</w:t>
      </w:r>
      <w:r w:rsidRPr="00D53282">
        <w:t xml:space="preserve"> </w:t>
      </w:r>
    </w:p>
    <w:p w14:paraId="618E7291" w14:textId="77777777" w:rsidR="007615D6" w:rsidRPr="005B25A1" w:rsidRDefault="007615D6" w:rsidP="007615D6">
      <w:pPr>
        <w:keepNext/>
        <w:keepLines/>
        <w:rPr>
          <w:b/>
          <w:bCs/>
        </w:rPr>
      </w:pPr>
      <w:r w:rsidRPr="005B25A1">
        <w:rPr>
          <w:b/>
          <w:bCs/>
        </w:rPr>
        <w:t>Parallel discussion:</w:t>
      </w:r>
    </w:p>
    <w:p w14:paraId="30CE19DE" w14:textId="77777777" w:rsidR="007615D6" w:rsidRPr="005B25A1" w:rsidRDefault="007615D6" w:rsidP="007615D6">
      <w:pPr>
        <w:keepNext/>
        <w:keepLines/>
      </w:pPr>
      <w:r w:rsidRPr="005B25A1">
        <w:t>-</w:t>
      </w:r>
    </w:p>
    <w:p w14:paraId="6DC31E48" w14:textId="77777777" w:rsidR="007615D6" w:rsidRPr="005B25A1" w:rsidRDefault="007615D6" w:rsidP="007615D6">
      <w:pPr>
        <w:keepNext/>
        <w:keepLines/>
        <w:rPr>
          <w:b/>
          <w:bCs/>
        </w:rPr>
      </w:pPr>
      <w:r w:rsidRPr="005B25A1">
        <w:rPr>
          <w:b/>
          <w:bCs/>
        </w:rPr>
        <w:t>Plenary Discussion:</w:t>
      </w:r>
    </w:p>
    <w:p w14:paraId="716D98AE" w14:textId="77777777" w:rsidR="007615D6" w:rsidRPr="005B25A1" w:rsidRDefault="007615D6" w:rsidP="007615D6">
      <w:pPr>
        <w:keepNext/>
        <w:keepLines/>
      </w:pPr>
      <w:r>
        <w:rPr>
          <w:color w:val="FF0000"/>
        </w:rPr>
        <w:t>NO DISCUSSION RECORDED</w:t>
      </w:r>
    </w:p>
    <w:p w14:paraId="1487340A" w14:textId="77777777" w:rsidR="007615D6" w:rsidRPr="00EB0339" w:rsidRDefault="007615D6" w:rsidP="007615D6">
      <w:r w:rsidRPr="005B25A1">
        <w:rPr>
          <w:b/>
          <w:bCs/>
        </w:rPr>
        <w:t>Status:</w:t>
      </w:r>
      <w:r>
        <w:t xml:space="preserve"> </w:t>
      </w:r>
      <w:r>
        <w:rPr>
          <w:color w:val="0000FF"/>
        </w:rPr>
        <w:t>Not concluded</w:t>
      </w:r>
      <w:r>
        <w:t>.</w:t>
      </w:r>
    </w:p>
    <w:p w14:paraId="21E41B9B" w14:textId="77777777" w:rsidR="00E00DA6" w:rsidRDefault="007615D6" w:rsidP="000A3FBD">
      <w:pPr>
        <w:pStyle w:val="NormTop"/>
      </w:pPr>
      <w:r>
        <w:rPr>
          <w:color w:val="0000FF"/>
        </w:rPr>
        <w:t>S2-2506900</w:t>
      </w:r>
      <w:r w:rsidRPr="00D53282">
        <w:t xml:space="preserve"> </w:t>
      </w:r>
      <w:r>
        <w:t>(P-CR) 23.801-01: [WT#1.2, QoS framework] Potential enhancements to QoS framework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reviewed the potential key issues to address the WT1.2 sub-topic on QoS aspect.</w:t>
      </w:r>
    </w:p>
    <w:p w14:paraId="4703D716" w14:textId="77777777" w:rsidR="007615D6" w:rsidRPr="005B25A1" w:rsidRDefault="007615D6" w:rsidP="007615D6">
      <w:pPr>
        <w:keepNext/>
        <w:keepLines/>
        <w:rPr>
          <w:b/>
          <w:bCs/>
        </w:rPr>
      </w:pPr>
      <w:r w:rsidRPr="005B25A1">
        <w:rPr>
          <w:b/>
          <w:bCs/>
        </w:rPr>
        <w:t>Parallel discussion:</w:t>
      </w:r>
    </w:p>
    <w:p w14:paraId="795F2F4B" w14:textId="77777777" w:rsidR="007615D6" w:rsidRPr="005B25A1" w:rsidRDefault="007615D6" w:rsidP="007615D6">
      <w:pPr>
        <w:keepNext/>
        <w:keepLines/>
      </w:pPr>
      <w:r w:rsidRPr="005B25A1">
        <w:t>-</w:t>
      </w:r>
    </w:p>
    <w:p w14:paraId="53A65B50" w14:textId="77777777" w:rsidR="007615D6" w:rsidRPr="005B25A1" w:rsidRDefault="007615D6" w:rsidP="007615D6">
      <w:pPr>
        <w:keepNext/>
        <w:keepLines/>
        <w:rPr>
          <w:b/>
          <w:bCs/>
        </w:rPr>
      </w:pPr>
      <w:r w:rsidRPr="005B25A1">
        <w:rPr>
          <w:b/>
          <w:bCs/>
        </w:rPr>
        <w:t>Plenary Discussion:</w:t>
      </w:r>
    </w:p>
    <w:p w14:paraId="3009EAB3" w14:textId="77777777" w:rsidR="007615D6" w:rsidRPr="005B25A1" w:rsidRDefault="007615D6" w:rsidP="007615D6">
      <w:pPr>
        <w:keepNext/>
        <w:keepLines/>
      </w:pPr>
      <w:r>
        <w:rPr>
          <w:color w:val="FF0000"/>
        </w:rPr>
        <w:t>NO DISCUSSION RECORDED</w:t>
      </w:r>
    </w:p>
    <w:p w14:paraId="077D9851" w14:textId="77777777" w:rsidR="007615D6" w:rsidRPr="00EB0339" w:rsidRDefault="007615D6" w:rsidP="007615D6">
      <w:r w:rsidRPr="005B25A1">
        <w:rPr>
          <w:b/>
          <w:bCs/>
        </w:rPr>
        <w:t>Status:</w:t>
      </w:r>
      <w:r>
        <w:t xml:space="preserve"> </w:t>
      </w:r>
      <w:r>
        <w:rPr>
          <w:color w:val="0000FF"/>
        </w:rPr>
        <w:t>Not concluded</w:t>
      </w:r>
      <w:r>
        <w:t>.</w:t>
      </w:r>
    </w:p>
    <w:p w14:paraId="7849133F" w14:textId="77777777" w:rsidR="00E00DA6" w:rsidRDefault="007615D6" w:rsidP="000A3FBD">
      <w:pPr>
        <w:pStyle w:val="NormTop"/>
      </w:pPr>
      <w:r>
        <w:rPr>
          <w:color w:val="0000FF"/>
        </w:rPr>
        <w:t>S2-2506935</w:t>
      </w:r>
      <w:r w:rsidRPr="00D53282">
        <w:t xml:space="preserve"> </w:t>
      </w:r>
      <w:r>
        <w:t>(P-CR) 23.801-01: [WT#1.2.x, QoS] QoS Framework (Source: Ericsson)</w:t>
      </w:r>
      <w:r>
        <w:br/>
      </w:r>
      <w:r w:rsidRPr="00D53282">
        <w:rPr>
          <w:b/>
        </w:rPr>
        <w:t>Document for:</w:t>
      </w:r>
      <w:r w:rsidRPr="00D53282">
        <w:t xml:space="preserve"> </w:t>
      </w:r>
      <w:r>
        <w:t>Approval</w:t>
      </w:r>
      <w:r>
        <w:br/>
      </w:r>
      <w:r w:rsidRPr="00D53282">
        <w:rPr>
          <w:b/>
        </w:rPr>
        <w:t>Abstract:</w:t>
      </w:r>
      <w:r w:rsidRPr="00D53282">
        <w:t xml:space="preserve"> </w:t>
      </w:r>
      <w:r>
        <w:br/>
        <w:t>This contri</w:t>
      </w:r>
      <w:r>
        <w:lastRenderedPageBreak/>
        <w:t>bution provides content on WT and KI 1.2.x QoS Framework with 5GS QoS Framework as a baseline.</w:t>
      </w:r>
    </w:p>
    <w:p w14:paraId="26743E17" w14:textId="77777777" w:rsidR="007615D6" w:rsidRPr="005B25A1" w:rsidRDefault="007615D6" w:rsidP="007615D6">
      <w:pPr>
        <w:keepNext/>
        <w:keepLines/>
        <w:rPr>
          <w:b/>
          <w:bCs/>
        </w:rPr>
      </w:pPr>
      <w:r w:rsidRPr="005B25A1">
        <w:rPr>
          <w:b/>
          <w:bCs/>
        </w:rPr>
        <w:t>Convenor comment:</w:t>
      </w:r>
    </w:p>
    <w:p w14:paraId="547EC8E7" w14:textId="77777777" w:rsidR="007615D6" w:rsidRPr="005B25A1" w:rsidRDefault="007615D6" w:rsidP="007615D6">
      <w:pPr>
        <w:keepNext/>
        <w:keepLines/>
      </w:pPr>
      <w:r w:rsidRPr="005B25A1">
        <w:t>Used as a baseline. (Both WT scope and KI).</w:t>
      </w:r>
    </w:p>
    <w:p w14:paraId="1EEE29E0" w14:textId="77777777" w:rsidR="007615D6" w:rsidRPr="005B25A1" w:rsidRDefault="007615D6" w:rsidP="007615D6">
      <w:pPr>
        <w:keepNext/>
        <w:keepLines/>
        <w:rPr>
          <w:b/>
          <w:bCs/>
        </w:rPr>
      </w:pPr>
      <w:r w:rsidRPr="005B25A1">
        <w:rPr>
          <w:b/>
          <w:bCs/>
        </w:rPr>
        <w:t>Parallel discussion:</w:t>
      </w:r>
    </w:p>
    <w:p w14:paraId="6E2253F0" w14:textId="7B40114D" w:rsidR="00135BD7" w:rsidRPr="005B25A1" w:rsidRDefault="00135BD7" w:rsidP="00135BD7">
      <w:pPr>
        <w:keepNext/>
        <w:keepLines/>
      </w:pPr>
      <w:r>
        <w:t xml:space="preserve">Revised in drafting session to </w:t>
      </w:r>
      <w:r w:rsidRPr="00CE3EC0">
        <w:rPr>
          <w:color w:val="0000FF"/>
        </w:rPr>
        <w:t>S2-2</w:t>
      </w:r>
      <w:r>
        <w:rPr>
          <w:color w:val="0000FF"/>
        </w:rPr>
        <w:t>507885</w:t>
      </w:r>
      <w:r>
        <w:t>.</w:t>
      </w:r>
      <w:r w:rsidRPr="00375008">
        <w:t xml:space="preserve"> </w:t>
      </w:r>
    </w:p>
    <w:p w14:paraId="31C935B1" w14:textId="7D798334" w:rsidR="007615D6" w:rsidRDefault="001C75DD" w:rsidP="007615D6">
      <w:pPr>
        <w:keepNext/>
        <w:keepLines/>
      </w:pPr>
      <w:r>
        <w:t xml:space="preserve">Some issues were raised and this was left for off-line discussion and revised to </w:t>
      </w:r>
      <w:r w:rsidRPr="00497EE3">
        <w:rPr>
          <w:color w:val="0000FF"/>
        </w:rPr>
        <w:t>S2-250</w:t>
      </w:r>
      <w:r>
        <w:rPr>
          <w:color w:val="0000FF"/>
        </w:rPr>
        <w:t>7972</w:t>
      </w:r>
      <w:r>
        <w:t>.</w:t>
      </w:r>
      <w:r w:rsidR="00510927">
        <w:t xml:space="preserve"> </w:t>
      </w:r>
    </w:p>
    <w:p w14:paraId="335FA38C" w14:textId="77777777" w:rsidR="0061178C" w:rsidRDefault="00510927" w:rsidP="0061178C">
      <w:pPr>
        <w:keepNext/>
        <w:keepLines/>
      </w:pPr>
      <w:r>
        <w:t xml:space="preserve">Further comments were made and this was left for off-line discussion and revised to </w:t>
      </w:r>
      <w:r w:rsidRPr="00497EE3">
        <w:rPr>
          <w:color w:val="0000FF"/>
        </w:rPr>
        <w:t>S2-250</w:t>
      </w:r>
      <w:r>
        <w:rPr>
          <w:color w:val="0000FF"/>
        </w:rPr>
        <w:t>8030</w:t>
      </w:r>
      <w:r w:rsidR="0061178C">
        <w:t xml:space="preserve">. </w:t>
      </w:r>
    </w:p>
    <w:p w14:paraId="7711F7EA" w14:textId="77777777" w:rsidR="0061178C" w:rsidRDefault="0061178C" w:rsidP="0061178C">
      <w:pPr>
        <w:keepNext/>
        <w:keepLines/>
        <w:rPr>
          <w:b/>
          <w:bCs/>
        </w:rPr>
      </w:pPr>
      <w:r>
        <w:rPr>
          <w:b/>
          <w:bCs/>
        </w:rPr>
        <w:t>Plenary Discussion:</w:t>
      </w:r>
    </w:p>
    <w:p w14:paraId="672F5506" w14:textId="0760C5D8" w:rsidR="006035C2" w:rsidRDefault="006035C2" w:rsidP="006035C2">
      <w:pPr>
        <w:keepNext/>
        <w:keepLines/>
      </w:pPr>
      <w:r>
        <w:t xml:space="preserve">  </w:t>
      </w:r>
      <w:r>
        <w:rPr>
          <w:color w:val="FF0000"/>
        </w:rPr>
        <w:t>&lt;RETURN - OPEN&gt;</w:t>
      </w:r>
    </w:p>
    <w:p w14:paraId="1DDDBE65" w14:textId="77777777" w:rsidR="006035C2" w:rsidRPr="00EB0339" w:rsidRDefault="006035C2" w:rsidP="006035C2">
      <w:r w:rsidRPr="005B25A1">
        <w:rPr>
          <w:b/>
          <w:bCs/>
        </w:rPr>
        <w:t>Status:</w:t>
      </w:r>
      <w:r>
        <w:t xml:space="preserve"> </w:t>
      </w:r>
      <w:r w:rsidRPr="00380F14">
        <w:rPr>
          <w:color w:val="FF0000"/>
        </w:rPr>
        <w:t>OPEN</w:t>
      </w:r>
    </w:p>
    <w:p w14:paraId="64EB1C20" w14:textId="77777777" w:rsidR="00E00DA6" w:rsidRDefault="007615D6" w:rsidP="000A3FBD">
      <w:pPr>
        <w:pStyle w:val="NormTop"/>
      </w:pPr>
      <w:r>
        <w:rPr>
          <w:color w:val="0000FF"/>
        </w:rPr>
        <w:t>S2-2507118</w:t>
      </w:r>
      <w:r w:rsidRPr="00D53282">
        <w:t xml:space="preserve"> </w:t>
      </w:r>
      <w:r>
        <w:t>(P-CR) 23.801-01: [WT#1.2, QoS] Discussion and proposal for QoS (Source: ZTE)</w:t>
      </w:r>
      <w:r>
        <w:br/>
      </w:r>
      <w:r w:rsidRPr="00D53282">
        <w:rPr>
          <w:b/>
        </w:rPr>
        <w:t>Document for:</w:t>
      </w:r>
      <w:r w:rsidRPr="00D53282">
        <w:t xml:space="preserve"> </w:t>
      </w:r>
      <w:r>
        <w:t>Approval</w:t>
      </w:r>
      <w:r>
        <w:br/>
      </w:r>
      <w:r w:rsidRPr="00D53282">
        <w:rPr>
          <w:b/>
        </w:rPr>
        <w:t>Abstract:</w:t>
      </w:r>
      <w:r w:rsidRPr="00D53282">
        <w:t xml:space="preserve"> </w:t>
      </w:r>
    </w:p>
    <w:p w14:paraId="2AA2D6C9" w14:textId="77777777" w:rsidR="007615D6" w:rsidRPr="005B25A1" w:rsidRDefault="007615D6" w:rsidP="007615D6">
      <w:pPr>
        <w:keepNext/>
        <w:keepLines/>
        <w:rPr>
          <w:b/>
          <w:bCs/>
        </w:rPr>
      </w:pPr>
      <w:r w:rsidRPr="005B25A1">
        <w:rPr>
          <w:b/>
          <w:bCs/>
        </w:rPr>
        <w:t>Parallel discussion:</w:t>
      </w:r>
    </w:p>
    <w:p w14:paraId="4416AAB8" w14:textId="77777777" w:rsidR="007615D6" w:rsidRPr="005B25A1" w:rsidRDefault="007615D6" w:rsidP="007615D6">
      <w:pPr>
        <w:keepNext/>
        <w:keepLines/>
      </w:pPr>
      <w:r w:rsidRPr="005B25A1">
        <w:t>-</w:t>
      </w:r>
    </w:p>
    <w:p w14:paraId="34A03C8C" w14:textId="77777777" w:rsidR="007615D6" w:rsidRPr="005B25A1" w:rsidRDefault="007615D6" w:rsidP="007615D6">
      <w:pPr>
        <w:keepNext/>
        <w:keepLines/>
        <w:rPr>
          <w:b/>
          <w:bCs/>
        </w:rPr>
      </w:pPr>
      <w:r w:rsidRPr="005B25A1">
        <w:rPr>
          <w:b/>
          <w:bCs/>
        </w:rPr>
        <w:t>Plenary Discussion:</w:t>
      </w:r>
    </w:p>
    <w:p w14:paraId="023F8953" w14:textId="77777777" w:rsidR="007615D6" w:rsidRPr="005B25A1" w:rsidRDefault="007615D6" w:rsidP="007615D6">
      <w:pPr>
        <w:keepNext/>
        <w:keepLines/>
      </w:pPr>
      <w:r>
        <w:rPr>
          <w:color w:val="FF0000"/>
        </w:rPr>
        <w:t>NO DISCUSSION RECORDED</w:t>
      </w:r>
    </w:p>
    <w:p w14:paraId="5A83ED0C" w14:textId="77777777" w:rsidR="007615D6" w:rsidRPr="00EB0339" w:rsidRDefault="007615D6" w:rsidP="007615D6">
      <w:r w:rsidRPr="005B25A1">
        <w:rPr>
          <w:b/>
          <w:bCs/>
        </w:rPr>
        <w:t>Status:</w:t>
      </w:r>
      <w:r>
        <w:t xml:space="preserve"> </w:t>
      </w:r>
      <w:r>
        <w:rPr>
          <w:color w:val="0000FF"/>
        </w:rPr>
        <w:t>Not concluded</w:t>
      </w:r>
      <w:r>
        <w:t>.</w:t>
      </w:r>
    </w:p>
    <w:p w14:paraId="1229D289" w14:textId="77777777" w:rsidR="00E00DA6" w:rsidRDefault="007615D6" w:rsidP="000A3FBD">
      <w:pPr>
        <w:pStyle w:val="NormTop"/>
      </w:pPr>
      <w:r>
        <w:rPr>
          <w:color w:val="0000FF"/>
        </w:rPr>
        <w:t>S2-2507177</w:t>
      </w:r>
      <w:r w:rsidRPr="00D53282">
        <w:t xml:space="preserve"> </w:t>
      </w:r>
      <w:r>
        <w:t>(P-CR) 23.801-01: [WT#1.2, QoS] Key Issue for WT#1.2: QoS framework for 6G system  (Source: Lenovo)</w:t>
      </w:r>
      <w:r>
        <w:br/>
      </w:r>
      <w:r w:rsidRPr="00D53282">
        <w:rPr>
          <w:b/>
        </w:rPr>
        <w:t>Document for:</w:t>
      </w:r>
      <w:r w:rsidRPr="00D53282">
        <w:t xml:space="preserve"> </w:t>
      </w:r>
      <w:r>
        <w:t>Approval</w:t>
      </w:r>
      <w:r>
        <w:br/>
      </w:r>
      <w:r w:rsidRPr="00D53282">
        <w:rPr>
          <w:b/>
        </w:rPr>
        <w:t>Abstract:</w:t>
      </w:r>
      <w:r w:rsidRPr="00D53282">
        <w:t xml:space="preserve"> </w:t>
      </w:r>
    </w:p>
    <w:p w14:paraId="697E8ED5" w14:textId="77777777" w:rsidR="007615D6" w:rsidRPr="005B25A1" w:rsidRDefault="007615D6" w:rsidP="007615D6">
      <w:pPr>
        <w:keepNext/>
        <w:keepLines/>
        <w:rPr>
          <w:b/>
          <w:bCs/>
        </w:rPr>
      </w:pPr>
      <w:r w:rsidRPr="005B25A1">
        <w:rPr>
          <w:b/>
          <w:bCs/>
        </w:rPr>
        <w:t>Parallel discussion:</w:t>
      </w:r>
    </w:p>
    <w:p w14:paraId="373A8301" w14:textId="77777777" w:rsidR="007615D6" w:rsidRPr="005B25A1" w:rsidRDefault="007615D6" w:rsidP="007615D6">
      <w:pPr>
        <w:keepNext/>
        <w:keepLines/>
      </w:pPr>
      <w:r w:rsidRPr="005B25A1">
        <w:t>-</w:t>
      </w:r>
    </w:p>
    <w:p w14:paraId="5AC0A058" w14:textId="77777777" w:rsidR="007615D6" w:rsidRPr="005B25A1" w:rsidRDefault="007615D6" w:rsidP="007615D6">
      <w:pPr>
        <w:keepNext/>
        <w:keepLines/>
        <w:rPr>
          <w:b/>
          <w:bCs/>
        </w:rPr>
      </w:pPr>
      <w:r w:rsidRPr="005B25A1">
        <w:rPr>
          <w:b/>
          <w:bCs/>
        </w:rPr>
        <w:t>Plenary Discussion:</w:t>
      </w:r>
    </w:p>
    <w:p w14:paraId="2AD427C9" w14:textId="77777777" w:rsidR="007615D6" w:rsidRPr="005B25A1" w:rsidRDefault="007615D6" w:rsidP="007615D6">
      <w:pPr>
        <w:keepNext/>
        <w:keepLines/>
      </w:pPr>
      <w:r>
        <w:rPr>
          <w:color w:val="FF0000"/>
        </w:rPr>
        <w:t>NO DISCUSSION RECORDED</w:t>
      </w:r>
    </w:p>
    <w:p w14:paraId="28071F5D" w14:textId="77777777" w:rsidR="007615D6" w:rsidRPr="00EB0339" w:rsidRDefault="007615D6" w:rsidP="007615D6">
      <w:r w:rsidRPr="005B25A1">
        <w:rPr>
          <w:b/>
          <w:bCs/>
        </w:rPr>
        <w:t>Status:</w:t>
      </w:r>
      <w:r>
        <w:t xml:space="preserve"> </w:t>
      </w:r>
      <w:r>
        <w:rPr>
          <w:color w:val="0000FF"/>
        </w:rPr>
        <w:t>Not concluded</w:t>
      </w:r>
      <w:r>
        <w:t>.</w:t>
      </w:r>
    </w:p>
    <w:p w14:paraId="344B085B" w14:textId="77777777" w:rsidR="00E00DA6" w:rsidRDefault="007615D6" w:rsidP="000A3FBD">
      <w:pPr>
        <w:pStyle w:val="NormTop"/>
      </w:pPr>
      <w:r>
        <w:rPr>
          <w:color w:val="0000FF"/>
        </w:rPr>
        <w:t>S2-2507192</w:t>
      </w:r>
      <w:r w:rsidRPr="00D53282">
        <w:t xml:space="preserve"> </w:t>
      </w:r>
      <w:r>
        <w:t>(P-CR) 23.801-01: WT#1.2, 6G QoS Framework Study proposal for 6G QoS Framework (Source: CATT)</w:t>
      </w:r>
      <w:r>
        <w:br/>
      </w:r>
      <w:r w:rsidRPr="00D53282">
        <w:rPr>
          <w:b/>
        </w:rPr>
        <w:t>Document for:</w:t>
      </w:r>
      <w:r w:rsidRPr="00D53282">
        <w:t xml:space="preserve"> </w:t>
      </w:r>
      <w:r>
        <w:t>Approval</w:t>
      </w:r>
      <w:r>
        <w:br/>
      </w:r>
      <w:r w:rsidRPr="00D53282">
        <w:rPr>
          <w:b/>
        </w:rPr>
        <w:t>Abstract:</w:t>
      </w:r>
      <w:r w:rsidRPr="00D53282">
        <w:t xml:space="preserve"> </w:t>
      </w:r>
    </w:p>
    <w:p w14:paraId="3D8C4F2B" w14:textId="77777777" w:rsidR="007615D6" w:rsidRPr="005B25A1" w:rsidRDefault="007615D6" w:rsidP="007615D6">
      <w:pPr>
        <w:keepNext/>
        <w:keepLines/>
        <w:rPr>
          <w:b/>
          <w:bCs/>
        </w:rPr>
      </w:pPr>
      <w:r w:rsidRPr="005B25A1">
        <w:rPr>
          <w:b/>
          <w:bCs/>
        </w:rPr>
        <w:t>Parallel discussion:</w:t>
      </w:r>
    </w:p>
    <w:p w14:paraId="4AC602BB" w14:textId="77777777" w:rsidR="007615D6" w:rsidRPr="005B25A1" w:rsidRDefault="007615D6" w:rsidP="007615D6">
      <w:pPr>
        <w:keepNext/>
        <w:keepLines/>
      </w:pPr>
      <w:r w:rsidRPr="005B25A1">
        <w:t>-</w:t>
      </w:r>
    </w:p>
    <w:p w14:paraId="29639F2B" w14:textId="77777777" w:rsidR="007615D6" w:rsidRPr="005B25A1" w:rsidRDefault="007615D6" w:rsidP="007615D6">
      <w:pPr>
        <w:keepNext/>
        <w:keepLines/>
        <w:rPr>
          <w:b/>
          <w:bCs/>
        </w:rPr>
      </w:pPr>
      <w:r w:rsidRPr="005B25A1">
        <w:rPr>
          <w:b/>
          <w:bCs/>
        </w:rPr>
        <w:t>Plena</w:t>
      </w:r>
      <w:r w:rsidRPr="005B25A1">
        <w:rPr>
          <w:b/>
          <w:bCs/>
        </w:rPr>
        <w:lastRenderedPageBreak/>
        <w:t>ry Discussion:</w:t>
      </w:r>
    </w:p>
    <w:p w14:paraId="6DDE094A" w14:textId="77777777" w:rsidR="007615D6" w:rsidRPr="005B25A1" w:rsidRDefault="007615D6" w:rsidP="007615D6">
      <w:pPr>
        <w:keepNext/>
        <w:keepLines/>
      </w:pPr>
      <w:r>
        <w:rPr>
          <w:color w:val="FF0000"/>
        </w:rPr>
        <w:t>NO DISCUSSION RECORDED</w:t>
      </w:r>
    </w:p>
    <w:p w14:paraId="7A173F76" w14:textId="77777777" w:rsidR="007615D6" w:rsidRPr="00EB0339" w:rsidRDefault="007615D6" w:rsidP="007615D6">
      <w:r w:rsidRPr="005B25A1">
        <w:rPr>
          <w:b/>
          <w:bCs/>
        </w:rPr>
        <w:t>Status:</w:t>
      </w:r>
      <w:r>
        <w:t xml:space="preserve"> </w:t>
      </w:r>
      <w:r>
        <w:rPr>
          <w:color w:val="0000FF"/>
        </w:rPr>
        <w:t>Not concluded</w:t>
      </w:r>
      <w:r>
        <w:t>.</w:t>
      </w:r>
    </w:p>
    <w:p w14:paraId="68EA7B24" w14:textId="77777777" w:rsidR="00E00DA6" w:rsidRDefault="007615D6" w:rsidP="000A3FBD">
      <w:pPr>
        <w:pStyle w:val="NormTop"/>
      </w:pPr>
      <w:r>
        <w:rPr>
          <w:color w:val="0000FF"/>
        </w:rPr>
        <w:t>S2-2507305</w:t>
      </w:r>
      <w:r w:rsidRPr="00D53282">
        <w:t xml:space="preserve"> </w:t>
      </w:r>
      <w:r>
        <w:t xml:space="preserve">(P-CR) 23.801-01: [WT#1.2, QoS Framework] QoS Framework Enhancements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scope of WT#1.2 to study QoS framework enhancements support new traffic patterns and services and strengthen the coordination between application and network.</w:t>
      </w:r>
    </w:p>
    <w:p w14:paraId="0682F5DD" w14:textId="77777777" w:rsidR="007615D6" w:rsidRPr="005B25A1" w:rsidRDefault="007615D6" w:rsidP="007615D6">
      <w:pPr>
        <w:keepNext/>
        <w:keepLines/>
        <w:rPr>
          <w:b/>
          <w:bCs/>
        </w:rPr>
      </w:pPr>
      <w:r w:rsidRPr="005B25A1">
        <w:rPr>
          <w:b/>
          <w:bCs/>
        </w:rPr>
        <w:t>Parallel discussion:</w:t>
      </w:r>
    </w:p>
    <w:p w14:paraId="691ED455" w14:textId="77777777" w:rsidR="007615D6" w:rsidRPr="005B25A1" w:rsidRDefault="007615D6" w:rsidP="007615D6">
      <w:pPr>
        <w:keepNext/>
        <w:keepLines/>
      </w:pPr>
      <w:r w:rsidRPr="005B25A1">
        <w:t>-</w:t>
      </w:r>
    </w:p>
    <w:p w14:paraId="5EC4B1CB" w14:textId="77777777" w:rsidR="007615D6" w:rsidRPr="005B25A1" w:rsidRDefault="007615D6" w:rsidP="007615D6">
      <w:pPr>
        <w:keepNext/>
        <w:keepLines/>
        <w:rPr>
          <w:b/>
          <w:bCs/>
        </w:rPr>
      </w:pPr>
      <w:r w:rsidRPr="005B25A1">
        <w:rPr>
          <w:b/>
          <w:bCs/>
        </w:rPr>
        <w:t>Plenary Discussion:</w:t>
      </w:r>
    </w:p>
    <w:p w14:paraId="3AE5AEAF" w14:textId="77777777" w:rsidR="007615D6" w:rsidRPr="005B25A1" w:rsidRDefault="007615D6" w:rsidP="007615D6">
      <w:pPr>
        <w:keepNext/>
        <w:keepLines/>
      </w:pPr>
      <w:r>
        <w:rPr>
          <w:color w:val="FF0000"/>
        </w:rPr>
        <w:t>NO DISCUSSION RECORDED</w:t>
      </w:r>
    </w:p>
    <w:p w14:paraId="186B45AB" w14:textId="77777777" w:rsidR="007615D6" w:rsidRPr="00EB0339" w:rsidRDefault="007615D6" w:rsidP="007615D6">
      <w:r w:rsidRPr="005B25A1">
        <w:rPr>
          <w:b/>
          <w:bCs/>
        </w:rPr>
        <w:t>Status:</w:t>
      </w:r>
      <w:r>
        <w:t xml:space="preserve"> </w:t>
      </w:r>
      <w:r>
        <w:rPr>
          <w:color w:val="0000FF"/>
        </w:rPr>
        <w:t>Not concluded</w:t>
      </w:r>
      <w:r>
        <w:t>.</w:t>
      </w:r>
    </w:p>
    <w:p w14:paraId="665C7FA5" w14:textId="77777777" w:rsidR="00E00DA6" w:rsidRDefault="007615D6" w:rsidP="000A3FBD">
      <w:pPr>
        <w:pStyle w:val="NormTop"/>
      </w:pPr>
      <w:r>
        <w:rPr>
          <w:color w:val="0000FF"/>
        </w:rPr>
        <w:t>S2-2507362</w:t>
      </w:r>
      <w:r w:rsidRPr="00D53282">
        <w:t xml:space="preserve"> </w:t>
      </w:r>
      <w:r>
        <w:t>(P-CR) 23.801-01: [WT#1.2, QoS Framework] WTs and KIs for 6G QoS (Source: Xiaomi)</w:t>
      </w:r>
      <w:r>
        <w:br/>
      </w:r>
      <w:r w:rsidRPr="00D53282">
        <w:rPr>
          <w:b/>
        </w:rPr>
        <w:t>Document for:</w:t>
      </w:r>
      <w:r w:rsidRPr="00D53282">
        <w:t xml:space="preserve"> </w:t>
      </w:r>
      <w:r>
        <w:t>Approval</w:t>
      </w:r>
      <w:r>
        <w:br/>
      </w:r>
      <w:r w:rsidRPr="00D53282">
        <w:rPr>
          <w:b/>
        </w:rPr>
        <w:t>Abstract:</w:t>
      </w:r>
      <w:r w:rsidRPr="00D53282">
        <w:t xml:space="preserve"> </w:t>
      </w:r>
    </w:p>
    <w:p w14:paraId="0599C492" w14:textId="77777777" w:rsidR="007615D6" w:rsidRPr="005B25A1" w:rsidRDefault="007615D6" w:rsidP="007615D6">
      <w:pPr>
        <w:keepNext/>
        <w:keepLines/>
        <w:rPr>
          <w:b/>
          <w:bCs/>
        </w:rPr>
      </w:pPr>
      <w:r w:rsidRPr="005B25A1">
        <w:rPr>
          <w:b/>
          <w:bCs/>
        </w:rPr>
        <w:t>Parallel discussion:</w:t>
      </w:r>
    </w:p>
    <w:p w14:paraId="7716D087" w14:textId="77777777" w:rsidR="007615D6" w:rsidRPr="005B25A1" w:rsidRDefault="007615D6" w:rsidP="007615D6">
      <w:pPr>
        <w:keepNext/>
        <w:keepLines/>
      </w:pPr>
      <w:r w:rsidRPr="005B25A1">
        <w:t>-</w:t>
      </w:r>
    </w:p>
    <w:p w14:paraId="414AD3CA" w14:textId="77777777" w:rsidR="007615D6" w:rsidRPr="005B25A1" w:rsidRDefault="007615D6" w:rsidP="007615D6">
      <w:pPr>
        <w:keepNext/>
        <w:keepLines/>
        <w:rPr>
          <w:b/>
          <w:bCs/>
        </w:rPr>
      </w:pPr>
      <w:r w:rsidRPr="005B25A1">
        <w:rPr>
          <w:b/>
          <w:bCs/>
        </w:rPr>
        <w:t>Plenary Discussion:</w:t>
      </w:r>
    </w:p>
    <w:p w14:paraId="6EABB2E3" w14:textId="77777777" w:rsidR="007615D6" w:rsidRPr="005B25A1" w:rsidRDefault="007615D6" w:rsidP="007615D6">
      <w:pPr>
        <w:keepNext/>
        <w:keepLines/>
      </w:pPr>
      <w:r>
        <w:rPr>
          <w:color w:val="FF0000"/>
        </w:rPr>
        <w:t>NO DISCUSSION RECORDED</w:t>
      </w:r>
    </w:p>
    <w:p w14:paraId="4BFAABBF" w14:textId="77777777" w:rsidR="007615D6" w:rsidRPr="00EB0339" w:rsidRDefault="007615D6" w:rsidP="007615D6">
      <w:r w:rsidRPr="005B25A1">
        <w:rPr>
          <w:b/>
          <w:bCs/>
        </w:rPr>
        <w:t>Status:</w:t>
      </w:r>
      <w:r>
        <w:t xml:space="preserve"> </w:t>
      </w:r>
      <w:r>
        <w:rPr>
          <w:color w:val="0000FF"/>
        </w:rPr>
        <w:t>Not concluded</w:t>
      </w:r>
      <w:r>
        <w:t>.</w:t>
      </w:r>
    </w:p>
    <w:p w14:paraId="6A9B8C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Policy Framework</w:t>
      </w:r>
    </w:p>
    <w:p w14:paraId="6C76CE66" w14:textId="77777777" w:rsidR="00E00DA6" w:rsidRDefault="007615D6" w:rsidP="000A3FBD">
      <w:pPr>
        <w:pStyle w:val="NormTop"/>
      </w:pPr>
      <w:r>
        <w:rPr>
          <w:color w:val="0000FF"/>
        </w:rPr>
        <w:t>S2-2506469</w:t>
      </w:r>
      <w:r w:rsidRPr="00D53282">
        <w:t xml:space="preserve"> </w:t>
      </w:r>
      <w:r>
        <w:t>(P-CR) 23.801-01: [WT#1.2] 6G Policy Framework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WT#1.2 update and Key Issue description in order to support Policy Framework in 6GS.</w:t>
      </w:r>
    </w:p>
    <w:p w14:paraId="24D90509" w14:textId="77777777" w:rsidR="007615D6" w:rsidRPr="005B25A1" w:rsidRDefault="007615D6" w:rsidP="007615D6">
      <w:pPr>
        <w:keepNext/>
        <w:keepLines/>
        <w:rPr>
          <w:b/>
          <w:bCs/>
        </w:rPr>
      </w:pPr>
      <w:r w:rsidRPr="005B25A1">
        <w:rPr>
          <w:b/>
          <w:bCs/>
        </w:rPr>
        <w:t>Parallel discussion:</w:t>
      </w:r>
    </w:p>
    <w:p w14:paraId="34A2E5FD" w14:textId="77777777" w:rsidR="007615D6" w:rsidRPr="005B25A1" w:rsidRDefault="007615D6" w:rsidP="007615D6">
      <w:pPr>
        <w:keepNext/>
        <w:keepLines/>
      </w:pPr>
      <w:r w:rsidRPr="005B25A1">
        <w:t>-</w:t>
      </w:r>
    </w:p>
    <w:p w14:paraId="685DEBD5" w14:textId="77777777" w:rsidR="007615D6" w:rsidRPr="005B25A1" w:rsidRDefault="007615D6" w:rsidP="007615D6">
      <w:pPr>
        <w:keepNext/>
        <w:keepLines/>
        <w:rPr>
          <w:b/>
          <w:bCs/>
        </w:rPr>
      </w:pPr>
      <w:r w:rsidRPr="005B25A1">
        <w:rPr>
          <w:b/>
          <w:bCs/>
        </w:rPr>
        <w:t>Plenary Discussion:</w:t>
      </w:r>
    </w:p>
    <w:p w14:paraId="762D2ACF" w14:textId="77777777" w:rsidR="007615D6" w:rsidRPr="005B25A1" w:rsidRDefault="007615D6" w:rsidP="007615D6">
      <w:pPr>
        <w:keepNext/>
        <w:keepLines/>
      </w:pPr>
      <w:r>
        <w:rPr>
          <w:color w:val="FF0000"/>
        </w:rPr>
        <w:t>NO DISCUSSION RECORDED</w:t>
      </w:r>
    </w:p>
    <w:p w14:paraId="3DD03EA3" w14:textId="77777777" w:rsidR="007615D6" w:rsidRPr="00EB0339" w:rsidRDefault="007615D6" w:rsidP="007615D6">
      <w:r w:rsidRPr="005B25A1">
        <w:rPr>
          <w:b/>
          <w:bCs/>
        </w:rPr>
        <w:t>Status:</w:t>
      </w:r>
      <w:r>
        <w:t xml:space="preserve"> </w:t>
      </w:r>
      <w:r>
        <w:rPr>
          <w:color w:val="0000FF"/>
        </w:rPr>
        <w:t>Not concluded</w:t>
      </w:r>
      <w:r>
        <w:t>.</w:t>
      </w:r>
    </w:p>
    <w:p w14:paraId="78FFBB5E" w14:textId="77777777" w:rsidR="00E00DA6" w:rsidRDefault="007615D6" w:rsidP="000A3FBD">
      <w:pPr>
        <w:pStyle w:val="NormTop"/>
      </w:pPr>
      <w:r>
        <w:rPr>
          <w:color w:val="0000FF"/>
        </w:rPr>
        <w:t>S2-2506580</w:t>
      </w:r>
      <w:r w:rsidRPr="00D53282">
        <w:t xml:space="preserve"> </w:t>
      </w:r>
      <w:r>
        <w:t>(P-CR) 23.801-01: [WT#1.2, Policy Framework] Scope and New Key Issue for Policy framework (Source: LG Electronics)</w:t>
      </w:r>
      <w:r>
        <w:br/>
      </w:r>
      <w:r w:rsidRPr="00D53282">
        <w:rPr>
          <w:b/>
        </w:rPr>
        <w:t>Document for:</w:t>
      </w:r>
      <w:r w:rsidRPr="00D53282">
        <w:t xml:space="preserve"> </w:t>
      </w:r>
      <w:r>
        <w:t>Approval</w:t>
      </w:r>
      <w:r>
        <w:br/>
      </w:r>
      <w:r w:rsidRPr="00D53282">
        <w:rPr>
          <w:b/>
        </w:rPr>
        <w:t>Abstrac</w:t>
      </w:r>
      <w:r w:rsidRPr="00D53282">
        <w:rPr>
          <w:b/>
        </w:rPr>
        <w:lastRenderedPageBreak/>
        <w:t>t:</w:t>
      </w:r>
      <w:r w:rsidRPr="00D53282">
        <w:t xml:space="preserve"> </w:t>
      </w:r>
    </w:p>
    <w:p w14:paraId="05C40248" w14:textId="77777777" w:rsidR="007615D6" w:rsidRPr="005B25A1" w:rsidRDefault="007615D6" w:rsidP="007615D6">
      <w:pPr>
        <w:keepNext/>
        <w:keepLines/>
        <w:rPr>
          <w:b/>
          <w:bCs/>
        </w:rPr>
      </w:pPr>
      <w:r w:rsidRPr="005B25A1">
        <w:rPr>
          <w:b/>
          <w:bCs/>
        </w:rPr>
        <w:t>Parallel discussion:</w:t>
      </w:r>
    </w:p>
    <w:p w14:paraId="4B9844D2" w14:textId="77777777" w:rsidR="007615D6" w:rsidRPr="005B25A1" w:rsidRDefault="007615D6" w:rsidP="007615D6">
      <w:pPr>
        <w:keepNext/>
        <w:keepLines/>
      </w:pPr>
      <w:r w:rsidRPr="005B25A1">
        <w:t>-</w:t>
      </w:r>
    </w:p>
    <w:p w14:paraId="2B94FCC3" w14:textId="77777777" w:rsidR="007615D6" w:rsidRPr="005B25A1" w:rsidRDefault="007615D6" w:rsidP="007615D6">
      <w:pPr>
        <w:keepNext/>
        <w:keepLines/>
        <w:rPr>
          <w:b/>
          <w:bCs/>
        </w:rPr>
      </w:pPr>
      <w:r w:rsidRPr="005B25A1">
        <w:rPr>
          <w:b/>
          <w:bCs/>
        </w:rPr>
        <w:t>Plenary Discussion:</w:t>
      </w:r>
    </w:p>
    <w:p w14:paraId="0DB1A1D4" w14:textId="77777777" w:rsidR="007615D6" w:rsidRPr="005B25A1" w:rsidRDefault="007615D6" w:rsidP="007615D6">
      <w:pPr>
        <w:keepNext/>
        <w:keepLines/>
      </w:pPr>
      <w:r>
        <w:rPr>
          <w:color w:val="FF0000"/>
        </w:rPr>
        <w:t>NO DISCUSSION RECORDED</w:t>
      </w:r>
    </w:p>
    <w:p w14:paraId="729A0573" w14:textId="77777777" w:rsidR="007615D6" w:rsidRPr="00EB0339" w:rsidRDefault="007615D6" w:rsidP="007615D6">
      <w:r w:rsidRPr="005B25A1">
        <w:rPr>
          <w:b/>
          <w:bCs/>
        </w:rPr>
        <w:t>Status:</w:t>
      </w:r>
      <w:r>
        <w:t xml:space="preserve"> </w:t>
      </w:r>
      <w:r>
        <w:rPr>
          <w:color w:val="0000FF"/>
        </w:rPr>
        <w:t>Not concluded</w:t>
      </w:r>
      <w:r>
        <w:t>.</w:t>
      </w:r>
    </w:p>
    <w:p w14:paraId="19CFF8E7" w14:textId="77777777" w:rsidR="00E00DA6" w:rsidRDefault="007615D6" w:rsidP="000A3FBD">
      <w:pPr>
        <w:pStyle w:val="NormTop"/>
      </w:pPr>
      <w:r>
        <w:rPr>
          <w:color w:val="0000FF"/>
        </w:rPr>
        <w:t>S2-2506638</w:t>
      </w:r>
      <w:r w:rsidRPr="00D53282">
        <w:t xml:space="preserve"> </w:t>
      </w:r>
      <w:r>
        <w:t>(P-CR) 23.801-01: [WT#1.2, Policy framework] Policy framework for 6G (Source: vivo)</w:t>
      </w:r>
      <w:r>
        <w:br/>
      </w:r>
      <w:r w:rsidRPr="00D53282">
        <w:rPr>
          <w:b/>
        </w:rPr>
        <w:t>Document for:</w:t>
      </w:r>
      <w:r w:rsidRPr="00D53282">
        <w:t xml:space="preserve"> </w:t>
      </w:r>
      <w:r>
        <w:t>Approval</w:t>
      </w:r>
      <w:r>
        <w:br/>
      </w:r>
      <w:r w:rsidRPr="00D53282">
        <w:rPr>
          <w:b/>
        </w:rPr>
        <w:t>Abstract:</w:t>
      </w:r>
      <w:r w:rsidRPr="00D53282">
        <w:t xml:space="preserve"> </w:t>
      </w:r>
    </w:p>
    <w:p w14:paraId="5A8C6D97" w14:textId="77777777" w:rsidR="007615D6" w:rsidRPr="005B25A1" w:rsidRDefault="007615D6" w:rsidP="007615D6">
      <w:pPr>
        <w:keepNext/>
        <w:keepLines/>
        <w:rPr>
          <w:b/>
          <w:bCs/>
        </w:rPr>
      </w:pPr>
      <w:r w:rsidRPr="005B25A1">
        <w:rPr>
          <w:b/>
          <w:bCs/>
        </w:rPr>
        <w:t>Parallel discussion:</w:t>
      </w:r>
    </w:p>
    <w:p w14:paraId="5855121F" w14:textId="77777777" w:rsidR="007615D6" w:rsidRPr="005B25A1" w:rsidRDefault="007615D6" w:rsidP="007615D6">
      <w:pPr>
        <w:keepNext/>
        <w:keepLines/>
      </w:pPr>
      <w:r w:rsidRPr="005B25A1">
        <w:t>-</w:t>
      </w:r>
    </w:p>
    <w:p w14:paraId="52A5080D" w14:textId="77777777" w:rsidR="007615D6" w:rsidRPr="005B25A1" w:rsidRDefault="007615D6" w:rsidP="007615D6">
      <w:pPr>
        <w:keepNext/>
        <w:keepLines/>
        <w:rPr>
          <w:b/>
          <w:bCs/>
        </w:rPr>
      </w:pPr>
      <w:r w:rsidRPr="005B25A1">
        <w:rPr>
          <w:b/>
          <w:bCs/>
        </w:rPr>
        <w:t>Plenary Discussion:</w:t>
      </w:r>
    </w:p>
    <w:p w14:paraId="2032BDEE" w14:textId="77777777" w:rsidR="007615D6" w:rsidRPr="005B25A1" w:rsidRDefault="007615D6" w:rsidP="007615D6">
      <w:pPr>
        <w:keepNext/>
        <w:keepLines/>
      </w:pPr>
      <w:r>
        <w:rPr>
          <w:color w:val="FF0000"/>
        </w:rPr>
        <w:t>NO DISCUSSION RECORDED</w:t>
      </w:r>
    </w:p>
    <w:p w14:paraId="55AD19D1" w14:textId="77777777" w:rsidR="007615D6" w:rsidRPr="00EB0339" w:rsidRDefault="007615D6" w:rsidP="007615D6">
      <w:r w:rsidRPr="005B25A1">
        <w:rPr>
          <w:b/>
          <w:bCs/>
        </w:rPr>
        <w:t>Status:</w:t>
      </w:r>
      <w:r>
        <w:t xml:space="preserve"> </w:t>
      </w:r>
      <w:r>
        <w:rPr>
          <w:color w:val="0000FF"/>
        </w:rPr>
        <w:t>Not concluded</w:t>
      </w:r>
      <w:r>
        <w:t>.</w:t>
      </w:r>
    </w:p>
    <w:p w14:paraId="6CC45644" w14:textId="77777777" w:rsidR="00E00DA6" w:rsidRDefault="007615D6" w:rsidP="000A3FBD">
      <w:pPr>
        <w:pStyle w:val="NormTop"/>
      </w:pPr>
      <w:r>
        <w:rPr>
          <w:color w:val="0000FF"/>
        </w:rPr>
        <w:t>S2-2506901</w:t>
      </w:r>
      <w:r w:rsidRPr="00D53282">
        <w:t xml:space="preserve"> </w:t>
      </w:r>
      <w:r>
        <w:t>(P-CR) 23.801-01: [WT#1.2, policy framework] Potential enhancements to policy framework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reviewed the potential key issues to address the WT1.2 sub-topic on policy framework aspect.</w:t>
      </w:r>
    </w:p>
    <w:p w14:paraId="432E6BC2" w14:textId="77777777" w:rsidR="007615D6" w:rsidRPr="005B25A1" w:rsidRDefault="007615D6" w:rsidP="007615D6">
      <w:pPr>
        <w:keepNext/>
        <w:keepLines/>
        <w:rPr>
          <w:b/>
          <w:bCs/>
        </w:rPr>
      </w:pPr>
      <w:r w:rsidRPr="005B25A1">
        <w:rPr>
          <w:b/>
          <w:bCs/>
        </w:rPr>
        <w:t>Parallel discussion:</w:t>
      </w:r>
    </w:p>
    <w:p w14:paraId="66E8D175" w14:textId="77777777" w:rsidR="007615D6" w:rsidRPr="005B25A1" w:rsidRDefault="007615D6" w:rsidP="007615D6">
      <w:pPr>
        <w:keepNext/>
        <w:keepLines/>
      </w:pPr>
      <w:r w:rsidRPr="005B25A1">
        <w:t>-</w:t>
      </w:r>
    </w:p>
    <w:p w14:paraId="0CB8697F" w14:textId="77777777" w:rsidR="007615D6" w:rsidRPr="005B25A1" w:rsidRDefault="007615D6" w:rsidP="007615D6">
      <w:pPr>
        <w:keepNext/>
        <w:keepLines/>
        <w:rPr>
          <w:b/>
          <w:bCs/>
        </w:rPr>
      </w:pPr>
      <w:r w:rsidRPr="005B25A1">
        <w:rPr>
          <w:b/>
          <w:bCs/>
        </w:rPr>
        <w:t>Plenary Discussion:</w:t>
      </w:r>
    </w:p>
    <w:p w14:paraId="19B3E782" w14:textId="77777777" w:rsidR="007615D6" w:rsidRPr="005B25A1" w:rsidRDefault="007615D6" w:rsidP="007615D6">
      <w:pPr>
        <w:keepNext/>
        <w:keepLines/>
      </w:pPr>
      <w:r>
        <w:rPr>
          <w:color w:val="FF0000"/>
        </w:rPr>
        <w:t>NO DISCUSSION RECORDED</w:t>
      </w:r>
    </w:p>
    <w:p w14:paraId="25C52CD0" w14:textId="77777777" w:rsidR="007615D6" w:rsidRPr="00EB0339" w:rsidRDefault="007615D6" w:rsidP="007615D6">
      <w:r w:rsidRPr="005B25A1">
        <w:rPr>
          <w:b/>
          <w:bCs/>
        </w:rPr>
        <w:t>Status:</w:t>
      </w:r>
      <w:r>
        <w:t xml:space="preserve"> </w:t>
      </w:r>
      <w:r>
        <w:rPr>
          <w:color w:val="0000FF"/>
        </w:rPr>
        <w:t>Not concluded</w:t>
      </w:r>
      <w:r>
        <w:t>.</w:t>
      </w:r>
    </w:p>
    <w:p w14:paraId="1854DF16" w14:textId="77777777" w:rsidR="00E00DA6" w:rsidRDefault="007615D6" w:rsidP="000A3FBD">
      <w:pPr>
        <w:pStyle w:val="NormTop"/>
      </w:pPr>
      <w:r>
        <w:rPr>
          <w:color w:val="0000FF"/>
        </w:rPr>
        <w:t>S2-2506927</w:t>
      </w:r>
      <w:r w:rsidRPr="00D53282">
        <w:t xml:space="preserve"> </w:t>
      </w:r>
      <w:r>
        <w:t xml:space="preserve">(P-CR) 23.801-01: WT#1.2, Policy Framework - Study proposal for Policy and Charging Control (Source: Nokia, IIT Bombay, T-Mobile US, </w:t>
      </w:r>
      <w:proofErr w:type="spellStart"/>
      <w:r>
        <w:t>InterDigital</w:t>
      </w:r>
      <w:proofErr w:type="spellEnd"/>
      <w:r>
        <w:t xml:space="preserve"> Inc., NEC, Boost Mobile Network)</w:t>
      </w:r>
      <w:r>
        <w:br/>
      </w:r>
      <w:r w:rsidRPr="00D53282">
        <w:rPr>
          <w:b/>
        </w:rPr>
        <w:t>Document for:</w:t>
      </w:r>
      <w:r w:rsidRPr="00D53282">
        <w:t xml:space="preserve"> </w:t>
      </w:r>
      <w:r>
        <w:t>Approval</w:t>
      </w:r>
      <w:r>
        <w:br/>
      </w:r>
      <w:r w:rsidRPr="00D53282">
        <w:rPr>
          <w:b/>
        </w:rPr>
        <w:t>Abstract:</w:t>
      </w:r>
      <w:r w:rsidRPr="00D53282">
        <w:t xml:space="preserve"> </w:t>
      </w:r>
    </w:p>
    <w:p w14:paraId="0AFF1953" w14:textId="77777777" w:rsidR="007615D6" w:rsidRPr="005B25A1" w:rsidRDefault="007615D6" w:rsidP="007615D6">
      <w:pPr>
        <w:keepNext/>
        <w:keepLines/>
        <w:rPr>
          <w:b/>
          <w:bCs/>
        </w:rPr>
      </w:pPr>
      <w:r w:rsidRPr="005B25A1">
        <w:rPr>
          <w:b/>
          <w:bCs/>
        </w:rPr>
        <w:t>Parallel discussion:</w:t>
      </w:r>
    </w:p>
    <w:p w14:paraId="777B3FD1" w14:textId="77777777" w:rsidR="007615D6" w:rsidRPr="005B25A1" w:rsidRDefault="007615D6" w:rsidP="007615D6">
      <w:pPr>
        <w:keepNext/>
        <w:keepLines/>
      </w:pPr>
      <w:r w:rsidRPr="005B25A1">
        <w:t>-</w:t>
      </w:r>
    </w:p>
    <w:p w14:paraId="4E4C3DBF" w14:textId="77777777" w:rsidR="007615D6" w:rsidRPr="005B25A1" w:rsidRDefault="007615D6" w:rsidP="007615D6">
      <w:pPr>
        <w:keepNext/>
        <w:keepLines/>
        <w:rPr>
          <w:b/>
          <w:bCs/>
        </w:rPr>
      </w:pPr>
      <w:r w:rsidRPr="005B25A1">
        <w:rPr>
          <w:b/>
          <w:bCs/>
        </w:rPr>
        <w:t>Plenary Discussion:</w:t>
      </w:r>
    </w:p>
    <w:p w14:paraId="5DE995F0" w14:textId="77777777" w:rsidR="007615D6" w:rsidRPr="005B25A1" w:rsidRDefault="007615D6" w:rsidP="007615D6">
      <w:pPr>
        <w:keepNext/>
        <w:keepLines/>
      </w:pPr>
      <w:r>
        <w:rPr>
          <w:color w:val="FF0000"/>
        </w:rPr>
        <w:t>NO DISCUSSION RECORDED</w:t>
      </w:r>
    </w:p>
    <w:p w14:paraId="6529F1F3" w14:textId="77777777" w:rsidR="007615D6" w:rsidRPr="00EB0339" w:rsidRDefault="007615D6" w:rsidP="007615D6">
      <w:r w:rsidRPr="005B25A1">
        <w:rPr>
          <w:b/>
          <w:bCs/>
        </w:rPr>
        <w:t>Status:</w:t>
      </w:r>
      <w:r>
        <w:t xml:space="preserve"> </w:t>
      </w:r>
      <w:r>
        <w:rPr>
          <w:color w:val="0000FF"/>
        </w:rPr>
        <w:t>Not concluded</w:t>
      </w:r>
      <w:r>
        <w:t>.</w:t>
      </w:r>
    </w:p>
    <w:p w14:paraId="1533E859" w14:textId="77777777" w:rsidR="00E00DA6" w:rsidRDefault="007615D6" w:rsidP="000A3FBD">
      <w:pPr>
        <w:pStyle w:val="NormTop"/>
      </w:pPr>
      <w:r>
        <w:rPr>
          <w:color w:val="0000FF"/>
        </w:rPr>
        <w:t>S2-2506934</w:t>
      </w:r>
      <w:r w:rsidRPr="00D53282">
        <w:t xml:space="preserve"> </w:t>
      </w:r>
      <w:r>
        <w:t>(P-CR) 23.801-01: [WT#1.2, Policy] Policy Framework architecture in 6G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including the rationale, expected scope, and any potential structuring of the work task.</w:t>
      </w:r>
    </w:p>
    <w:p w14:paraId="0365557C" w14:textId="77777777" w:rsidR="007615D6" w:rsidRPr="005B25A1" w:rsidRDefault="007615D6" w:rsidP="007615D6">
      <w:pPr>
        <w:keepNext/>
        <w:keepLines/>
        <w:rPr>
          <w:b/>
          <w:bCs/>
        </w:rPr>
      </w:pPr>
      <w:r w:rsidRPr="005B25A1">
        <w:rPr>
          <w:b/>
          <w:bCs/>
        </w:rPr>
        <w:t>Convenor comment:</w:t>
      </w:r>
    </w:p>
    <w:p w14:paraId="618D1D88" w14:textId="77777777" w:rsidR="007615D6" w:rsidRPr="005B25A1" w:rsidRDefault="007615D6" w:rsidP="007615D6">
      <w:pPr>
        <w:keepNext/>
        <w:keepLines/>
      </w:pPr>
      <w:r w:rsidRPr="005B25A1">
        <w:t>Used as a baseline. (Both WT scope and KI).</w:t>
      </w:r>
    </w:p>
    <w:p w14:paraId="7DB2E00A" w14:textId="77777777" w:rsidR="007615D6" w:rsidRPr="005B25A1" w:rsidRDefault="007615D6" w:rsidP="007615D6">
      <w:pPr>
        <w:keepNext/>
        <w:keepLines/>
        <w:rPr>
          <w:b/>
          <w:bCs/>
        </w:rPr>
      </w:pPr>
      <w:r w:rsidRPr="005B25A1">
        <w:rPr>
          <w:b/>
          <w:bCs/>
        </w:rPr>
        <w:t>Parallel discussion:</w:t>
      </w:r>
    </w:p>
    <w:p w14:paraId="386E0FEE" w14:textId="6E62E6F0" w:rsidR="00135BD7" w:rsidRPr="005B25A1" w:rsidRDefault="00135BD7" w:rsidP="00135BD7">
      <w:pPr>
        <w:keepNext/>
        <w:keepLines/>
      </w:pPr>
      <w:r>
        <w:t xml:space="preserve">Revised in drafting session to </w:t>
      </w:r>
      <w:r w:rsidRPr="00CE3EC0">
        <w:rPr>
          <w:color w:val="0000FF"/>
        </w:rPr>
        <w:t>S2-2</w:t>
      </w:r>
      <w:r>
        <w:rPr>
          <w:color w:val="0000FF"/>
        </w:rPr>
        <w:t>507886</w:t>
      </w:r>
      <w:r>
        <w:t>.</w:t>
      </w:r>
      <w:r w:rsidRPr="00375008">
        <w:t xml:space="preserve"> </w:t>
      </w:r>
    </w:p>
    <w:p w14:paraId="5249E694" w14:textId="52E3F62F" w:rsidR="007615D6" w:rsidRDefault="006035C2" w:rsidP="007615D6">
      <w:pPr>
        <w:keepNext/>
        <w:keepLines/>
      </w:pPr>
      <w:r>
        <w:t>Some issues wer</w:t>
      </w:r>
      <w:r>
        <w:lastRenderedPageBreak/>
        <w:t xml:space="preserve">e raised and this was left for off-line discussion and revised to </w:t>
      </w:r>
      <w:r w:rsidRPr="00497EE3">
        <w:rPr>
          <w:color w:val="0000FF"/>
        </w:rPr>
        <w:t>S2-250</w:t>
      </w:r>
      <w:r>
        <w:rPr>
          <w:color w:val="0000FF"/>
        </w:rPr>
        <w:t>7973</w:t>
      </w:r>
      <w:r>
        <w:t>.</w:t>
      </w:r>
      <w:r w:rsidR="007C21AA">
        <w:t xml:space="preserve"> </w:t>
      </w:r>
    </w:p>
    <w:p w14:paraId="4FA56AA5" w14:textId="2021331D" w:rsidR="007C21AA" w:rsidRPr="005B25A1" w:rsidRDefault="007C21AA" w:rsidP="007615D6">
      <w:pPr>
        <w:keepNext/>
        <w:keepLines/>
      </w:pPr>
      <w:r>
        <w:t xml:space="preserve">Further comments were made and this was left for off-line discussion and revised to </w:t>
      </w:r>
      <w:r w:rsidRPr="00497EE3">
        <w:rPr>
          <w:color w:val="0000FF"/>
        </w:rPr>
        <w:t>S2-250</w:t>
      </w:r>
      <w:r>
        <w:rPr>
          <w:color w:val="0000FF"/>
        </w:rPr>
        <w:t>8033</w:t>
      </w:r>
      <w:r>
        <w:t>.</w:t>
      </w:r>
      <w:r w:rsidRPr="00437C14">
        <w:t xml:space="preserve"> </w:t>
      </w:r>
    </w:p>
    <w:p w14:paraId="3AF98F3F" w14:textId="77777777" w:rsidR="006035C2" w:rsidRDefault="006035C2" w:rsidP="006035C2">
      <w:pPr>
        <w:keepNext/>
        <w:keepLines/>
        <w:rPr>
          <w:b/>
          <w:bCs/>
        </w:rPr>
      </w:pPr>
      <w:r>
        <w:rPr>
          <w:b/>
          <w:bCs/>
        </w:rPr>
        <w:t>Plenary Discussion:</w:t>
      </w:r>
    </w:p>
    <w:p w14:paraId="12F935F0" w14:textId="77777777" w:rsidR="006035C2" w:rsidRDefault="006035C2" w:rsidP="006035C2">
      <w:pPr>
        <w:keepNext/>
        <w:keepLines/>
      </w:pPr>
      <w:r>
        <w:t xml:space="preserve">  </w:t>
      </w:r>
      <w:r>
        <w:rPr>
          <w:color w:val="FF0000"/>
        </w:rPr>
        <w:t>&lt;RETURN - OPEN&gt;</w:t>
      </w:r>
    </w:p>
    <w:p w14:paraId="7D96E7B0" w14:textId="77777777" w:rsidR="006035C2" w:rsidRPr="00EB0339" w:rsidRDefault="006035C2" w:rsidP="006035C2">
      <w:r w:rsidRPr="005B25A1">
        <w:rPr>
          <w:b/>
          <w:bCs/>
        </w:rPr>
        <w:t>Status:</w:t>
      </w:r>
      <w:r>
        <w:t xml:space="preserve"> </w:t>
      </w:r>
      <w:r w:rsidRPr="00380F14">
        <w:rPr>
          <w:color w:val="FF0000"/>
        </w:rPr>
        <w:t>OPEN</w:t>
      </w:r>
    </w:p>
    <w:p w14:paraId="554B2DE5" w14:textId="77777777" w:rsidR="00E00DA6" w:rsidRDefault="007615D6" w:rsidP="000A3FBD">
      <w:pPr>
        <w:pStyle w:val="NormTop"/>
      </w:pPr>
      <w:r>
        <w:rPr>
          <w:color w:val="0000FF"/>
        </w:rPr>
        <w:t>S2-2506983</w:t>
      </w:r>
      <w:r w:rsidRPr="00D53282">
        <w:t xml:space="preserve"> </w:t>
      </w:r>
      <w:r>
        <w:t>(P-CR) 23.801-01: [WT#1.2, Policy] Policy delivery in 6G (Source: MediaTek Inc.)</w:t>
      </w:r>
      <w:r>
        <w:br/>
      </w:r>
      <w:r w:rsidRPr="00D53282">
        <w:rPr>
          <w:b/>
        </w:rPr>
        <w:t>Document for:</w:t>
      </w:r>
      <w:r w:rsidRPr="00D53282">
        <w:t xml:space="preserve"> </w:t>
      </w:r>
      <w:r>
        <w:t>Approval</w:t>
      </w:r>
      <w:r>
        <w:br/>
      </w:r>
      <w:r w:rsidRPr="00D53282">
        <w:rPr>
          <w:b/>
        </w:rPr>
        <w:t>Abstract:</w:t>
      </w:r>
      <w:r w:rsidRPr="00D53282">
        <w:t xml:space="preserve"> </w:t>
      </w:r>
    </w:p>
    <w:p w14:paraId="402C92F1" w14:textId="77777777" w:rsidR="007615D6" w:rsidRPr="005B25A1" w:rsidRDefault="007615D6" w:rsidP="007615D6">
      <w:pPr>
        <w:keepNext/>
        <w:keepLines/>
        <w:rPr>
          <w:b/>
          <w:bCs/>
        </w:rPr>
      </w:pPr>
      <w:r w:rsidRPr="005B25A1">
        <w:rPr>
          <w:b/>
          <w:bCs/>
        </w:rPr>
        <w:t>Parallel discussion:</w:t>
      </w:r>
    </w:p>
    <w:p w14:paraId="090DFED9" w14:textId="77777777" w:rsidR="007615D6" w:rsidRPr="005B25A1" w:rsidRDefault="007615D6" w:rsidP="007615D6">
      <w:pPr>
        <w:keepNext/>
        <w:keepLines/>
      </w:pPr>
      <w:r w:rsidRPr="005B25A1">
        <w:t>-</w:t>
      </w:r>
    </w:p>
    <w:p w14:paraId="78F66F65" w14:textId="77777777" w:rsidR="007615D6" w:rsidRPr="005B25A1" w:rsidRDefault="007615D6" w:rsidP="007615D6">
      <w:pPr>
        <w:keepNext/>
        <w:keepLines/>
        <w:rPr>
          <w:b/>
          <w:bCs/>
        </w:rPr>
      </w:pPr>
      <w:r w:rsidRPr="005B25A1">
        <w:rPr>
          <w:b/>
          <w:bCs/>
        </w:rPr>
        <w:t>Plenary Discussion:</w:t>
      </w:r>
    </w:p>
    <w:p w14:paraId="211C681C" w14:textId="77777777" w:rsidR="007615D6" w:rsidRPr="005B25A1" w:rsidRDefault="007615D6" w:rsidP="007615D6">
      <w:pPr>
        <w:keepNext/>
        <w:keepLines/>
      </w:pPr>
      <w:r>
        <w:rPr>
          <w:color w:val="FF0000"/>
        </w:rPr>
        <w:t>NO DISCUSSION RECORDED</w:t>
      </w:r>
    </w:p>
    <w:p w14:paraId="59D2BBBC" w14:textId="77777777" w:rsidR="007615D6" w:rsidRPr="00EB0339" w:rsidRDefault="007615D6" w:rsidP="007615D6">
      <w:r w:rsidRPr="005B25A1">
        <w:rPr>
          <w:b/>
          <w:bCs/>
        </w:rPr>
        <w:t>Status:</w:t>
      </w:r>
      <w:r>
        <w:t xml:space="preserve"> </w:t>
      </w:r>
      <w:r>
        <w:rPr>
          <w:color w:val="0000FF"/>
        </w:rPr>
        <w:t>Not concluded</w:t>
      </w:r>
      <w:r>
        <w:t>.</w:t>
      </w:r>
    </w:p>
    <w:p w14:paraId="0478F2AB" w14:textId="77777777" w:rsidR="00E00DA6" w:rsidRDefault="007615D6" w:rsidP="000A3FBD">
      <w:pPr>
        <w:pStyle w:val="NormTop"/>
      </w:pPr>
      <w:r>
        <w:rPr>
          <w:color w:val="0000FF"/>
        </w:rPr>
        <w:t>S2-2507193</w:t>
      </w:r>
      <w:r w:rsidRPr="00D53282">
        <w:t xml:space="preserve"> </w:t>
      </w:r>
      <w:r>
        <w:t>(P-CR) 23.801-01: WT#1.2, 6G Policy Framework Study proposal for 6G Policy Framework (Source: CATT)</w:t>
      </w:r>
      <w:r>
        <w:br/>
      </w:r>
      <w:r w:rsidRPr="00D53282">
        <w:rPr>
          <w:b/>
        </w:rPr>
        <w:t>Document for:</w:t>
      </w:r>
      <w:r w:rsidRPr="00D53282">
        <w:t xml:space="preserve"> </w:t>
      </w:r>
      <w:r>
        <w:t>Approval</w:t>
      </w:r>
      <w:r>
        <w:br/>
      </w:r>
      <w:r w:rsidRPr="00D53282">
        <w:rPr>
          <w:b/>
        </w:rPr>
        <w:t>Abstract:</w:t>
      </w:r>
      <w:r w:rsidRPr="00D53282">
        <w:t xml:space="preserve"> </w:t>
      </w:r>
    </w:p>
    <w:p w14:paraId="2F0235A8" w14:textId="77777777" w:rsidR="007615D6" w:rsidRPr="005B25A1" w:rsidRDefault="007615D6" w:rsidP="007615D6">
      <w:pPr>
        <w:keepNext/>
        <w:keepLines/>
        <w:rPr>
          <w:b/>
          <w:bCs/>
        </w:rPr>
      </w:pPr>
      <w:r w:rsidRPr="005B25A1">
        <w:rPr>
          <w:b/>
          <w:bCs/>
        </w:rPr>
        <w:t>Parallel discussion:</w:t>
      </w:r>
    </w:p>
    <w:p w14:paraId="02D135F7" w14:textId="77777777" w:rsidR="007615D6" w:rsidRPr="005B25A1" w:rsidRDefault="007615D6" w:rsidP="007615D6">
      <w:pPr>
        <w:keepNext/>
        <w:keepLines/>
      </w:pPr>
      <w:r w:rsidRPr="005B25A1">
        <w:t>-</w:t>
      </w:r>
    </w:p>
    <w:p w14:paraId="2F100698" w14:textId="77777777" w:rsidR="007615D6" w:rsidRPr="005B25A1" w:rsidRDefault="007615D6" w:rsidP="007615D6">
      <w:pPr>
        <w:keepNext/>
        <w:keepLines/>
        <w:rPr>
          <w:b/>
          <w:bCs/>
        </w:rPr>
      </w:pPr>
      <w:r w:rsidRPr="005B25A1">
        <w:rPr>
          <w:b/>
          <w:bCs/>
        </w:rPr>
        <w:t>Plenary Discussion:</w:t>
      </w:r>
    </w:p>
    <w:p w14:paraId="14D9C21A" w14:textId="77777777" w:rsidR="007615D6" w:rsidRPr="005B25A1" w:rsidRDefault="007615D6" w:rsidP="007615D6">
      <w:pPr>
        <w:keepNext/>
        <w:keepLines/>
      </w:pPr>
      <w:r>
        <w:rPr>
          <w:color w:val="FF0000"/>
        </w:rPr>
        <w:t>NO DISCUSSION RECORDED</w:t>
      </w:r>
    </w:p>
    <w:p w14:paraId="00F81180" w14:textId="77777777" w:rsidR="007615D6" w:rsidRPr="00EB0339" w:rsidRDefault="007615D6" w:rsidP="007615D6">
      <w:r w:rsidRPr="005B25A1">
        <w:rPr>
          <w:b/>
          <w:bCs/>
        </w:rPr>
        <w:t>Status:</w:t>
      </w:r>
      <w:r>
        <w:t xml:space="preserve"> </w:t>
      </w:r>
      <w:r>
        <w:rPr>
          <w:color w:val="0000FF"/>
        </w:rPr>
        <w:t>Not concluded</w:t>
      </w:r>
      <w:r>
        <w:t>.</w:t>
      </w:r>
    </w:p>
    <w:p w14:paraId="47C41B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Exposure</w:t>
      </w:r>
    </w:p>
    <w:p w14:paraId="496DC840" w14:textId="77777777" w:rsidR="00E00DA6" w:rsidRDefault="007615D6" w:rsidP="000A3FBD">
      <w:pPr>
        <w:pStyle w:val="NormTop"/>
      </w:pPr>
      <w:r>
        <w:rPr>
          <w:color w:val="0000FF"/>
        </w:rPr>
        <w:t>S2-2506522</w:t>
      </w:r>
      <w:r w:rsidRPr="00D53282">
        <w:t xml:space="preserve"> </w:t>
      </w:r>
      <w:r>
        <w:t xml:space="preserve">(P-CR) 23.801-01: [WT#1.2, Network Exposure Framework] Network Exposure Framework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13A811D3" w14:textId="77777777" w:rsidR="007615D6" w:rsidRPr="005B25A1" w:rsidRDefault="007615D6" w:rsidP="007615D6">
      <w:pPr>
        <w:keepNext/>
        <w:keepLines/>
        <w:rPr>
          <w:b/>
          <w:bCs/>
        </w:rPr>
      </w:pPr>
      <w:r w:rsidRPr="005B25A1">
        <w:rPr>
          <w:b/>
          <w:bCs/>
        </w:rPr>
        <w:t>Convenor comment:</w:t>
      </w:r>
    </w:p>
    <w:p w14:paraId="31C08593" w14:textId="77777777" w:rsidR="007615D6" w:rsidRPr="005B25A1" w:rsidRDefault="007615D6" w:rsidP="007615D6">
      <w:pPr>
        <w:keepNext/>
        <w:keepLines/>
      </w:pPr>
      <w:r w:rsidRPr="005B25A1">
        <w:t>Used as a baseline. (Both WT scope and KI).</w:t>
      </w:r>
    </w:p>
    <w:p w14:paraId="41D11B8A" w14:textId="77777777" w:rsidR="007615D6" w:rsidRPr="005B25A1" w:rsidRDefault="007615D6" w:rsidP="007615D6">
      <w:pPr>
        <w:keepNext/>
        <w:keepLines/>
        <w:rPr>
          <w:b/>
          <w:bCs/>
        </w:rPr>
      </w:pPr>
      <w:r w:rsidRPr="005B25A1">
        <w:rPr>
          <w:b/>
          <w:bCs/>
        </w:rPr>
        <w:t>Parallel discussion:</w:t>
      </w:r>
    </w:p>
    <w:p w14:paraId="5F466C3A" w14:textId="09B5AE92" w:rsidR="00135BD7" w:rsidRPr="005B25A1" w:rsidRDefault="00135BD7" w:rsidP="00135BD7">
      <w:pPr>
        <w:keepNext/>
        <w:keepLines/>
      </w:pPr>
      <w:r>
        <w:t xml:space="preserve">Revised in drafting session to </w:t>
      </w:r>
      <w:r w:rsidRPr="00CE3EC0">
        <w:rPr>
          <w:color w:val="0000FF"/>
        </w:rPr>
        <w:t>S2-2</w:t>
      </w:r>
      <w:r>
        <w:rPr>
          <w:color w:val="0000FF"/>
        </w:rPr>
        <w:t>507887</w:t>
      </w:r>
      <w:r>
        <w:t>.</w:t>
      </w:r>
      <w:r w:rsidRPr="00375008">
        <w:t xml:space="preserve"> </w:t>
      </w:r>
    </w:p>
    <w:p w14:paraId="5281BDCF" w14:textId="67BDB669" w:rsidR="003234BF" w:rsidRDefault="003234BF" w:rsidP="003234BF">
      <w:pPr>
        <w:keepNext/>
        <w:keepLines/>
      </w:pPr>
      <w:r>
        <w:t xml:space="preserve">Some issues were raised and this was left for off-line </w:t>
      </w:r>
      <w:r>
        <w:lastRenderedPageBreak/>
        <w:t xml:space="preserve">discussion and revised to </w:t>
      </w:r>
      <w:r w:rsidRPr="00497EE3">
        <w:rPr>
          <w:color w:val="0000FF"/>
        </w:rPr>
        <w:t>S2-250</w:t>
      </w:r>
      <w:r>
        <w:rPr>
          <w:color w:val="0000FF"/>
        </w:rPr>
        <w:t>7974</w:t>
      </w:r>
      <w:r>
        <w:t>.</w:t>
      </w:r>
      <w:r w:rsidR="007C21AA">
        <w:t xml:space="preserve"> </w:t>
      </w:r>
    </w:p>
    <w:p w14:paraId="6675AB1D" w14:textId="6774E038" w:rsidR="00C30FD1" w:rsidRPr="005B25A1" w:rsidRDefault="00743096" w:rsidP="003234BF">
      <w:pPr>
        <w:keepNext/>
        <w:keepLines/>
      </w:pPr>
      <w:r>
        <w:t xml:space="preserve">A number of comments were received and this was left for off-line discussion and revised to </w:t>
      </w:r>
      <w:r w:rsidRPr="00497EE3">
        <w:rPr>
          <w:color w:val="0000FF"/>
        </w:rPr>
        <w:t>S2-250</w:t>
      </w:r>
      <w:r>
        <w:rPr>
          <w:color w:val="0000FF"/>
        </w:rPr>
        <w:t>8040</w:t>
      </w:r>
      <w:r>
        <w:t>.</w:t>
      </w:r>
      <w:r w:rsidRPr="00437C14">
        <w:t xml:space="preserve"> </w:t>
      </w:r>
    </w:p>
    <w:p w14:paraId="565B8484" w14:textId="77777777" w:rsidR="003234BF" w:rsidRDefault="003234BF" w:rsidP="003234BF">
      <w:pPr>
        <w:keepNext/>
        <w:keepLines/>
        <w:rPr>
          <w:b/>
          <w:bCs/>
        </w:rPr>
      </w:pPr>
      <w:r>
        <w:rPr>
          <w:b/>
          <w:bCs/>
        </w:rPr>
        <w:t>Plenary Discussion:</w:t>
      </w:r>
    </w:p>
    <w:p w14:paraId="0FF79F63" w14:textId="77777777" w:rsidR="003234BF" w:rsidRDefault="003234BF" w:rsidP="003234BF">
      <w:pPr>
        <w:keepNext/>
        <w:keepLines/>
      </w:pPr>
      <w:r>
        <w:t xml:space="preserve">  </w:t>
      </w:r>
      <w:r>
        <w:rPr>
          <w:color w:val="FF0000"/>
        </w:rPr>
        <w:t>&lt;RETURN - OPEN&gt;</w:t>
      </w:r>
    </w:p>
    <w:p w14:paraId="29AA4DDE" w14:textId="77777777" w:rsidR="003234BF" w:rsidRPr="00EB0339" w:rsidRDefault="003234BF" w:rsidP="003234BF">
      <w:r w:rsidRPr="005B25A1">
        <w:rPr>
          <w:b/>
          <w:bCs/>
        </w:rPr>
        <w:t>Status:</w:t>
      </w:r>
      <w:r>
        <w:t xml:space="preserve"> </w:t>
      </w:r>
      <w:r w:rsidRPr="00380F14">
        <w:rPr>
          <w:color w:val="FF0000"/>
        </w:rPr>
        <w:t>OPEN</w:t>
      </w:r>
    </w:p>
    <w:p w14:paraId="2007CFC1" w14:textId="77777777" w:rsidR="00E00DA6" w:rsidRDefault="007615D6" w:rsidP="000A3FBD">
      <w:pPr>
        <w:pStyle w:val="NormTop"/>
      </w:pPr>
      <w:r>
        <w:rPr>
          <w:color w:val="0000FF"/>
        </w:rPr>
        <w:t>S2-2506625</w:t>
      </w:r>
      <w:r w:rsidRPr="00D53282">
        <w:t xml:space="preserve"> </w:t>
      </w:r>
      <w:r>
        <w:t>(P-CR) 23.801-01: [WT#1.2, Exposure Framework] Scope and New Key Issue for Exposure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network exposure framework in WT#1.2.</w:t>
      </w:r>
    </w:p>
    <w:p w14:paraId="66B9E17F" w14:textId="77777777" w:rsidR="007615D6" w:rsidRPr="005B25A1" w:rsidRDefault="007615D6" w:rsidP="007615D6">
      <w:pPr>
        <w:keepNext/>
        <w:keepLines/>
        <w:rPr>
          <w:b/>
          <w:bCs/>
        </w:rPr>
      </w:pPr>
      <w:r w:rsidRPr="005B25A1">
        <w:rPr>
          <w:b/>
          <w:bCs/>
        </w:rPr>
        <w:t>Parallel discussion:</w:t>
      </w:r>
    </w:p>
    <w:p w14:paraId="040CC2CC" w14:textId="77777777" w:rsidR="007615D6" w:rsidRPr="005B25A1" w:rsidRDefault="007615D6" w:rsidP="007615D6">
      <w:pPr>
        <w:keepNext/>
        <w:keepLines/>
      </w:pPr>
      <w:r w:rsidRPr="005B25A1">
        <w:t>-</w:t>
      </w:r>
    </w:p>
    <w:p w14:paraId="7899B0AC" w14:textId="77777777" w:rsidR="007615D6" w:rsidRPr="005B25A1" w:rsidRDefault="007615D6" w:rsidP="007615D6">
      <w:pPr>
        <w:keepNext/>
        <w:keepLines/>
        <w:rPr>
          <w:b/>
          <w:bCs/>
        </w:rPr>
      </w:pPr>
      <w:r w:rsidRPr="005B25A1">
        <w:rPr>
          <w:b/>
          <w:bCs/>
        </w:rPr>
        <w:t>Plenary Discussion:</w:t>
      </w:r>
    </w:p>
    <w:p w14:paraId="3B1BA8E7" w14:textId="77777777" w:rsidR="007615D6" w:rsidRPr="005B25A1" w:rsidRDefault="007615D6" w:rsidP="007615D6">
      <w:pPr>
        <w:keepNext/>
        <w:keepLines/>
      </w:pPr>
      <w:r>
        <w:rPr>
          <w:color w:val="FF0000"/>
        </w:rPr>
        <w:t>NO DISCUSSION RECORDED</w:t>
      </w:r>
    </w:p>
    <w:p w14:paraId="2F2B677B" w14:textId="77777777" w:rsidR="007615D6" w:rsidRPr="00EB0339" w:rsidRDefault="007615D6" w:rsidP="007615D6">
      <w:r w:rsidRPr="005B25A1">
        <w:rPr>
          <w:b/>
          <w:bCs/>
        </w:rPr>
        <w:t>Status:</w:t>
      </w:r>
      <w:r>
        <w:t xml:space="preserve"> </w:t>
      </w:r>
      <w:r>
        <w:rPr>
          <w:color w:val="0000FF"/>
        </w:rPr>
        <w:t>Not concluded</w:t>
      </w:r>
      <w:r>
        <w:t>.</w:t>
      </w:r>
    </w:p>
    <w:p w14:paraId="2F2DB10D" w14:textId="77777777" w:rsidR="00E00DA6" w:rsidRDefault="007615D6" w:rsidP="000A3FBD">
      <w:pPr>
        <w:pStyle w:val="NormTop"/>
      </w:pPr>
      <w:r>
        <w:rPr>
          <w:color w:val="0000FF"/>
        </w:rPr>
        <w:t>S2-2506640</w:t>
      </w:r>
      <w:r w:rsidRPr="00D53282">
        <w:t xml:space="preserve"> </w:t>
      </w:r>
      <w:r>
        <w:t>(P-CR) 23.801-01: [WT#1.2, Network exposure] Support for network exposure to UE in 6G network (Source: vivo)</w:t>
      </w:r>
      <w:r>
        <w:br/>
      </w:r>
      <w:r w:rsidRPr="00D53282">
        <w:rPr>
          <w:b/>
        </w:rPr>
        <w:t>Document for:</w:t>
      </w:r>
      <w:r w:rsidRPr="00D53282">
        <w:t xml:space="preserve"> </w:t>
      </w:r>
      <w:r>
        <w:t>Approval</w:t>
      </w:r>
      <w:r>
        <w:br/>
      </w:r>
      <w:r w:rsidRPr="00D53282">
        <w:rPr>
          <w:b/>
        </w:rPr>
        <w:t>Abstract:</w:t>
      </w:r>
      <w:r w:rsidRPr="00D53282">
        <w:t xml:space="preserve"> </w:t>
      </w:r>
    </w:p>
    <w:p w14:paraId="06EE11A0" w14:textId="77777777" w:rsidR="007615D6" w:rsidRPr="005B25A1" w:rsidRDefault="007615D6" w:rsidP="007615D6">
      <w:pPr>
        <w:keepNext/>
        <w:keepLines/>
        <w:rPr>
          <w:b/>
          <w:bCs/>
        </w:rPr>
      </w:pPr>
      <w:r w:rsidRPr="005B25A1">
        <w:rPr>
          <w:b/>
          <w:bCs/>
        </w:rPr>
        <w:t>Parallel discussion:</w:t>
      </w:r>
    </w:p>
    <w:p w14:paraId="7626C8B1" w14:textId="77777777" w:rsidR="007615D6" w:rsidRPr="005B25A1" w:rsidRDefault="007615D6" w:rsidP="007615D6">
      <w:pPr>
        <w:keepNext/>
        <w:keepLines/>
      </w:pPr>
      <w:r w:rsidRPr="005B25A1">
        <w:t>-</w:t>
      </w:r>
    </w:p>
    <w:p w14:paraId="48EE1687" w14:textId="77777777" w:rsidR="007615D6" w:rsidRPr="005B25A1" w:rsidRDefault="007615D6" w:rsidP="007615D6">
      <w:pPr>
        <w:keepNext/>
        <w:keepLines/>
        <w:rPr>
          <w:b/>
          <w:bCs/>
        </w:rPr>
      </w:pPr>
      <w:r w:rsidRPr="005B25A1">
        <w:rPr>
          <w:b/>
          <w:bCs/>
        </w:rPr>
        <w:t>Plenary Discussion:</w:t>
      </w:r>
    </w:p>
    <w:p w14:paraId="70E305FE" w14:textId="77777777" w:rsidR="007615D6" w:rsidRPr="005B25A1" w:rsidRDefault="007615D6" w:rsidP="007615D6">
      <w:pPr>
        <w:keepNext/>
        <w:keepLines/>
      </w:pPr>
      <w:r>
        <w:rPr>
          <w:color w:val="FF0000"/>
        </w:rPr>
        <w:t>NO DISCUSSION RECORDED</w:t>
      </w:r>
    </w:p>
    <w:p w14:paraId="5069D004" w14:textId="77777777" w:rsidR="007615D6" w:rsidRPr="00EB0339" w:rsidRDefault="007615D6" w:rsidP="007615D6">
      <w:r w:rsidRPr="005B25A1">
        <w:rPr>
          <w:b/>
          <w:bCs/>
        </w:rPr>
        <w:t>Status:</w:t>
      </w:r>
      <w:r>
        <w:t xml:space="preserve"> </w:t>
      </w:r>
      <w:r>
        <w:rPr>
          <w:color w:val="0000FF"/>
        </w:rPr>
        <w:t>Not concluded</w:t>
      </w:r>
      <w:r>
        <w:t>.</w:t>
      </w:r>
    </w:p>
    <w:p w14:paraId="065E1547" w14:textId="77777777" w:rsidR="00E00DA6" w:rsidRDefault="007615D6" w:rsidP="000A3FBD">
      <w:pPr>
        <w:pStyle w:val="NormTop"/>
      </w:pPr>
      <w:r>
        <w:rPr>
          <w:color w:val="0000FF"/>
        </w:rPr>
        <w:t>S2-2506802</w:t>
      </w:r>
      <w:r w:rsidRPr="00D53282">
        <w:t xml:space="preserve"> </w:t>
      </w:r>
      <w:r>
        <w:t xml:space="preserve">(P-CR) 23.801-01: [WT#1.2, Network Exposure] Scope and KIs definition for Network Exposure in 6G (Source: </w:t>
      </w:r>
      <w:proofErr w:type="spellStart"/>
      <w:r>
        <w:t>CEWiT</w:t>
      </w:r>
      <w:proofErr w:type="spellEnd"/>
      <w:r>
        <w:t>, IITB)</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 #1.2 for Network Exposure Framework and proposes corresponding KI description.</w:t>
      </w:r>
    </w:p>
    <w:p w14:paraId="626306E1" w14:textId="77777777" w:rsidR="007615D6" w:rsidRPr="005B25A1" w:rsidRDefault="007615D6" w:rsidP="007615D6">
      <w:pPr>
        <w:keepNext/>
        <w:keepLines/>
        <w:rPr>
          <w:b/>
          <w:bCs/>
        </w:rPr>
      </w:pPr>
      <w:r w:rsidRPr="005B25A1">
        <w:rPr>
          <w:b/>
          <w:bCs/>
        </w:rPr>
        <w:t>Parallel discussion:</w:t>
      </w:r>
    </w:p>
    <w:p w14:paraId="0C0BC786" w14:textId="77777777" w:rsidR="007615D6" w:rsidRPr="005B25A1" w:rsidRDefault="007615D6" w:rsidP="007615D6">
      <w:pPr>
        <w:keepNext/>
        <w:keepLines/>
      </w:pPr>
      <w:r w:rsidRPr="005B25A1">
        <w:t>-</w:t>
      </w:r>
    </w:p>
    <w:p w14:paraId="3AF214BB" w14:textId="77777777" w:rsidR="007615D6" w:rsidRPr="005B25A1" w:rsidRDefault="007615D6" w:rsidP="007615D6">
      <w:pPr>
        <w:keepNext/>
        <w:keepLines/>
        <w:rPr>
          <w:b/>
          <w:bCs/>
        </w:rPr>
      </w:pPr>
      <w:r w:rsidRPr="005B25A1">
        <w:rPr>
          <w:b/>
          <w:bCs/>
        </w:rPr>
        <w:t>Plenary Discussion:</w:t>
      </w:r>
    </w:p>
    <w:p w14:paraId="7412147C" w14:textId="77777777" w:rsidR="007615D6" w:rsidRPr="005B25A1" w:rsidRDefault="007615D6" w:rsidP="007615D6">
      <w:pPr>
        <w:keepNext/>
        <w:keepLines/>
      </w:pPr>
      <w:r>
        <w:rPr>
          <w:color w:val="FF0000"/>
        </w:rPr>
        <w:t>NO DISCUSSION RECORDED</w:t>
      </w:r>
    </w:p>
    <w:p w14:paraId="74A8CEFB" w14:textId="77777777" w:rsidR="007615D6" w:rsidRPr="00EB0339" w:rsidRDefault="007615D6" w:rsidP="007615D6">
      <w:r w:rsidRPr="005B25A1">
        <w:rPr>
          <w:b/>
          <w:bCs/>
        </w:rPr>
        <w:t>Status:</w:t>
      </w:r>
      <w:r>
        <w:t xml:space="preserve"> </w:t>
      </w:r>
      <w:r>
        <w:rPr>
          <w:color w:val="0000FF"/>
        </w:rPr>
        <w:t>Not concluded</w:t>
      </w:r>
      <w:r>
        <w:t>.</w:t>
      </w:r>
    </w:p>
    <w:p w14:paraId="0B196FCB" w14:textId="77777777" w:rsidR="00E00DA6" w:rsidRDefault="007615D6" w:rsidP="000A3FBD">
      <w:pPr>
        <w:pStyle w:val="NormTop"/>
      </w:pPr>
      <w:r>
        <w:rPr>
          <w:color w:val="0000FF"/>
        </w:rPr>
        <w:t>S2-2506863</w:t>
      </w:r>
      <w:r w:rsidRPr="00D53282">
        <w:t xml:space="preserve"> </w:t>
      </w:r>
      <w:r>
        <w:t>(P-CR) 23.801-01: [WT#1.2] Proposal on a common network exposure framework with in-band information exposure support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suggests network exposure framework</w:t>
      </w:r>
      <w:r>
        <w:lastRenderedPageBreak/>
        <w:t xml:space="preserve"> as a key issue related to WT 1.2.</w:t>
      </w:r>
    </w:p>
    <w:p w14:paraId="69E274EB" w14:textId="77777777" w:rsidR="007615D6" w:rsidRPr="005B25A1" w:rsidRDefault="007615D6" w:rsidP="007615D6">
      <w:pPr>
        <w:keepNext/>
        <w:keepLines/>
        <w:rPr>
          <w:b/>
          <w:bCs/>
        </w:rPr>
      </w:pPr>
      <w:r w:rsidRPr="005B25A1">
        <w:rPr>
          <w:b/>
          <w:bCs/>
        </w:rPr>
        <w:t>Parallel discussion:</w:t>
      </w:r>
    </w:p>
    <w:p w14:paraId="2FAC41B9" w14:textId="77777777" w:rsidR="007615D6" w:rsidRPr="005B25A1" w:rsidRDefault="007615D6" w:rsidP="007615D6">
      <w:pPr>
        <w:keepNext/>
        <w:keepLines/>
      </w:pPr>
      <w:r w:rsidRPr="005B25A1">
        <w:t>-</w:t>
      </w:r>
    </w:p>
    <w:p w14:paraId="7E6234B0" w14:textId="77777777" w:rsidR="007615D6" w:rsidRPr="005B25A1" w:rsidRDefault="007615D6" w:rsidP="007615D6">
      <w:pPr>
        <w:keepNext/>
        <w:keepLines/>
        <w:rPr>
          <w:b/>
          <w:bCs/>
        </w:rPr>
      </w:pPr>
      <w:r w:rsidRPr="005B25A1">
        <w:rPr>
          <w:b/>
          <w:bCs/>
        </w:rPr>
        <w:t>Plenary Discussion:</w:t>
      </w:r>
    </w:p>
    <w:p w14:paraId="188C4604" w14:textId="77777777" w:rsidR="007615D6" w:rsidRPr="005B25A1" w:rsidRDefault="007615D6" w:rsidP="007615D6">
      <w:pPr>
        <w:keepNext/>
        <w:keepLines/>
      </w:pPr>
      <w:r>
        <w:rPr>
          <w:color w:val="FF0000"/>
        </w:rPr>
        <w:t>NO DISCUSSION RECORDED</w:t>
      </w:r>
    </w:p>
    <w:p w14:paraId="5866C784" w14:textId="77777777" w:rsidR="007615D6" w:rsidRPr="00EB0339" w:rsidRDefault="007615D6" w:rsidP="007615D6">
      <w:r w:rsidRPr="005B25A1">
        <w:rPr>
          <w:b/>
          <w:bCs/>
        </w:rPr>
        <w:t>Status:</w:t>
      </w:r>
      <w:r>
        <w:t xml:space="preserve"> </w:t>
      </w:r>
      <w:r>
        <w:rPr>
          <w:color w:val="0000FF"/>
        </w:rPr>
        <w:t>Not concluded</w:t>
      </w:r>
      <w:r>
        <w:t>.</w:t>
      </w:r>
    </w:p>
    <w:p w14:paraId="7A00F867" w14:textId="77777777" w:rsidR="00E00DA6" w:rsidRDefault="007615D6" w:rsidP="000A3FBD">
      <w:pPr>
        <w:pStyle w:val="NormTop"/>
      </w:pPr>
      <w:r>
        <w:rPr>
          <w:color w:val="0000FF"/>
        </w:rPr>
        <w:t>S2-2506890</w:t>
      </w:r>
      <w:r w:rsidRPr="00D53282">
        <w:t xml:space="preserve"> </w:t>
      </w:r>
      <w:r>
        <w:t>(P-CR) 23.801-01: [WT#1.2, Exposure Framework] Key Issue for 6G Exposure Framework (Source: Apple)</w:t>
      </w:r>
      <w:r>
        <w:br/>
      </w:r>
      <w:r w:rsidRPr="00D53282">
        <w:rPr>
          <w:b/>
        </w:rPr>
        <w:t>Document for:</w:t>
      </w:r>
      <w:r w:rsidRPr="00D53282">
        <w:t xml:space="preserve"> </w:t>
      </w:r>
      <w:r>
        <w:t>Approval</w:t>
      </w:r>
      <w:r>
        <w:br/>
      </w:r>
      <w:r w:rsidRPr="00D53282">
        <w:rPr>
          <w:b/>
        </w:rPr>
        <w:t>Abstract:</w:t>
      </w:r>
      <w:r w:rsidRPr="00D53282">
        <w:t xml:space="preserve"> </w:t>
      </w:r>
    </w:p>
    <w:p w14:paraId="12468560" w14:textId="77777777" w:rsidR="007615D6" w:rsidRPr="005B25A1" w:rsidRDefault="007615D6" w:rsidP="007615D6">
      <w:pPr>
        <w:keepNext/>
        <w:keepLines/>
        <w:rPr>
          <w:b/>
          <w:bCs/>
        </w:rPr>
      </w:pPr>
      <w:r w:rsidRPr="005B25A1">
        <w:rPr>
          <w:b/>
          <w:bCs/>
        </w:rPr>
        <w:t>Parallel discussion:</w:t>
      </w:r>
    </w:p>
    <w:p w14:paraId="36777464" w14:textId="77777777" w:rsidR="007615D6" w:rsidRPr="005B25A1" w:rsidRDefault="007615D6" w:rsidP="007615D6">
      <w:pPr>
        <w:keepNext/>
        <w:keepLines/>
      </w:pPr>
      <w:r w:rsidRPr="005B25A1">
        <w:t>-</w:t>
      </w:r>
    </w:p>
    <w:p w14:paraId="1FB8E2DE" w14:textId="77777777" w:rsidR="007615D6" w:rsidRPr="005B25A1" w:rsidRDefault="007615D6" w:rsidP="007615D6">
      <w:pPr>
        <w:keepNext/>
        <w:keepLines/>
        <w:rPr>
          <w:b/>
          <w:bCs/>
        </w:rPr>
      </w:pPr>
      <w:r w:rsidRPr="005B25A1">
        <w:rPr>
          <w:b/>
          <w:bCs/>
        </w:rPr>
        <w:t>Plenary Discussion:</w:t>
      </w:r>
    </w:p>
    <w:p w14:paraId="12E41D84" w14:textId="77777777" w:rsidR="007615D6" w:rsidRPr="005B25A1" w:rsidRDefault="007615D6" w:rsidP="007615D6">
      <w:pPr>
        <w:keepNext/>
        <w:keepLines/>
      </w:pPr>
      <w:r>
        <w:rPr>
          <w:color w:val="FF0000"/>
        </w:rPr>
        <w:t>NO DISCUSSION RECORDED</w:t>
      </w:r>
    </w:p>
    <w:p w14:paraId="544D13A3" w14:textId="77777777" w:rsidR="007615D6" w:rsidRPr="00EB0339" w:rsidRDefault="007615D6" w:rsidP="007615D6">
      <w:r w:rsidRPr="005B25A1">
        <w:rPr>
          <w:b/>
          <w:bCs/>
        </w:rPr>
        <w:t>Status:</w:t>
      </w:r>
      <w:r>
        <w:t xml:space="preserve"> </w:t>
      </w:r>
      <w:r>
        <w:rPr>
          <w:color w:val="0000FF"/>
        </w:rPr>
        <w:t>Not concluded</w:t>
      </w:r>
      <w:r>
        <w:t>.</w:t>
      </w:r>
    </w:p>
    <w:p w14:paraId="2BF74762" w14:textId="77777777" w:rsidR="00E00DA6" w:rsidRDefault="007615D6" w:rsidP="000A3FBD">
      <w:pPr>
        <w:pStyle w:val="NormTop"/>
      </w:pPr>
      <w:r>
        <w:rPr>
          <w:color w:val="0000FF"/>
        </w:rPr>
        <w:t>S2-2506933</w:t>
      </w:r>
      <w:r w:rsidRPr="00D53282">
        <w:t xml:space="preserve"> </w:t>
      </w:r>
      <w:r>
        <w:t>(P-CR) 23.801-01: [WT#1.2, Exposure] Exposure Framework architecture in 6G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exposure framework to support and/or enhance in 6G architecture, including the rationale, expected scope, and any potential structuring of the work task.</w:t>
      </w:r>
    </w:p>
    <w:p w14:paraId="487A350C" w14:textId="77777777" w:rsidR="007615D6" w:rsidRPr="005B25A1" w:rsidRDefault="007615D6" w:rsidP="007615D6">
      <w:pPr>
        <w:keepNext/>
        <w:keepLines/>
        <w:rPr>
          <w:b/>
          <w:bCs/>
        </w:rPr>
      </w:pPr>
      <w:r w:rsidRPr="005B25A1">
        <w:rPr>
          <w:b/>
          <w:bCs/>
        </w:rPr>
        <w:t>Parallel discussion:</w:t>
      </w:r>
    </w:p>
    <w:p w14:paraId="1351DAEA" w14:textId="77777777" w:rsidR="007615D6" w:rsidRPr="005B25A1" w:rsidRDefault="007615D6" w:rsidP="007615D6">
      <w:pPr>
        <w:keepNext/>
        <w:keepLines/>
      </w:pPr>
      <w:r w:rsidRPr="005B25A1">
        <w:t>-</w:t>
      </w:r>
    </w:p>
    <w:p w14:paraId="4647F669" w14:textId="77777777" w:rsidR="007615D6" w:rsidRPr="005B25A1" w:rsidRDefault="007615D6" w:rsidP="007615D6">
      <w:pPr>
        <w:keepNext/>
        <w:keepLines/>
        <w:rPr>
          <w:b/>
          <w:bCs/>
        </w:rPr>
      </w:pPr>
      <w:r w:rsidRPr="005B25A1">
        <w:rPr>
          <w:b/>
          <w:bCs/>
        </w:rPr>
        <w:t>Plenary Discussion:</w:t>
      </w:r>
    </w:p>
    <w:p w14:paraId="51C4E4D9" w14:textId="77777777" w:rsidR="007615D6" w:rsidRPr="005B25A1" w:rsidRDefault="007615D6" w:rsidP="007615D6">
      <w:pPr>
        <w:keepNext/>
        <w:keepLines/>
      </w:pPr>
      <w:r>
        <w:rPr>
          <w:color w:val="FF0000"/>
        </w:rPr>
        <w:t>NO DISCUSSION RECORDED</w:t>
      </w:r>
    </w:p>
    <w:p w14:paraId="098C3659" w14:textId="77777777" w:rsidR="007615D6" w:rsidRPr="00EB0339" w:rsidRDefault="007615D6" w:rsidP="007615D6">
      <w:r w:rsidRPr="005B25A1">
        <w:rPr>
          <w:b/>
          <w:bCs/>
        </w:rPr>
        <w:t>Status:</w:t>
      </w:r>
      <w:r>
        <w:t xml:space="preserve"> </w:t>
      </w:r>
      <w:r>
        <w:rPr>
          <w:color w:val="0000FF"/>
        </w:rPr>
        <w:t>Not concluded</w:t>
      </w:r>
      <w:r>
        <w:t>.</w:t>
      </w:r>
    </w:p>
    <w:p w14:paraId="630D9BD1" w14:textId="77777777" w:rsidR="00E00DA6" w:rsidRDefault="007615D6" w:rsidP="000A3FBD">
      <w:pPr>
        <w:pStyle w:val="NormTop"/>
      </w:pPr>
      <w:r>
        <w:rPr>
          <w:color w:val="0000FF"/>
        </w:rPr>
        <w:t>S2-2507108</w:t>
      </w:r>
      <w:r w:rsidRPr="00D53282">
        <w:t xml:space="preserve"> </w:t>
      </w:r>
      <w:r>
        <w:t>(P-CR) 23.801-01: Intelligent network exposure (Source: TURKCELL)</w:t>
      </w:r>
      <w:r>
        <w:br/>
      </w:r>
      <w:r w:rsidRPr="00D53282">
        <w:rPr>
          <w:b/>
        </w:rPr>
        <w:t>Document for:</w:t>
      </w:r>
      <w:r w:rsidRPr="00D53282">
        <w:t xml:space="preserve"> </w:t>
      </w:r>
      <w:r>
        <w:t>Approval</w:t>
      </w:r>
      <w:r>
        <w:br/>
      </w:r>
      <w:r w:rsidRPr="00D53282">
        <w:rPr>
          <w:b/>
        </w:rPr>
        <w:t>Abstract:</w:t>
      </w:r>
      <w:r w:rsidRPr="00D53282">
        <w:t xml:space="preserve"> </w:t>
      </w:r>
    </w:p>
    <w:p w14:paraId="1C1F9691" w14:textId="77777777" w:rsidR="007615D6" w:rsidRPr="005B25A1" w:rsidRDefault="007615D6" w:rsidP="007615D6">
      <w:pPr>
        <w:keepNext/>
        <w:keepLines/>
        <w:rPr>
          <w:b/>
          <w:bCs/>
        </w:rPr>
      </w:pPr>
      <w:r w:rsidRPr="005B25A1">
        <w:rPr>
          <w:b/>
          <w:bCs/>
        </w:rPr>
        <w:t>Parallel discussion:</w:t>
      </w:r>
    </w:p>
    <w:p w14:paraId="02DFF2E6" w14:textId="77777777" w:rsidR="007615D6" w:rsidRPr="005B25A1" w:rsidRDefault="007615D6" w:rsidP="007615D6">
      <w:pPr>
        <w:keepNext/>
        <w:keepLines/>
      </w:pPr>
      <w:r w:rsidRPr="005B25A1">
        <w:t>-</w:t>
      </w:r>
    </w:p>
    <w:p w14:paraId="64761A33" w14:textId="77777777" w:rsidR="007615D6" w:rsidRPr="005B25A1" w:rsidRDefault="007615D6" w:rsidP="007615D6">
      <w:pPr>
        <w:keepNext/>
        <w:keepLines/>
        <w:rPr>
          <w:b/>
          <w:bCs/>
        </w:rPr>
      </w:pPr>
      <w:r w:rsidRPr="005B25A1">
        <w:rPr>
          <w:b/>
          <w:bCs/>
        </w:rPr>
        <w:t>Plenary Discussion:</w:t>
      </w:r>
    </w:p>
    <w:p w14:paraId="21D7FCA9" w14:textId="77777777" w:rsidR="007615D6" w:rsidRPr="005B25A1" w:rsidRDefault="007615D6" w:rsidP="007615D6">
      <w:pPr>
        <w:keepNext/>
        <w:keepLines/>
      </w:pPr>
      <w:r>
        <w:rPr>
          <w:color w:val="FF0000"/>
        </w:rPr>
        <w:t>NO DISCUSSION RECORDED</w:t>
      </w:r>
    </w:p>
    <w:p w14:paraId="7604999C" w14:textId="77777777" w:rsidR="007615D6" w:rsidRPr="00EB0339" w:rsidRDefault="007615D6" w:rsidP="007615D6">
      <w:r w:rsidRPr="005B25A1">
        <w:rPr>
          <w:b/>
          <w:bCs/>
        </w:rPr>
        <w:t>Status:</w:t>
      </w:r>
      <w:r>
        <w:t xml:space="preserve"> </w:t>
      </w:r>
      <w:r>
        <w:rPr>
          <w:color w:val="0000FF"/>
        </w:rPr>
        <w:t>Not concluded</w:t>
      </w:r>
      <w:r>
        <w:t>.</w:t>
      </w:r>
    </w:p>
    <w:p w14:paraId="2985FB0C" w14:textId="77777777" w:rsidR="00E00DA6" w:rsidRDefault="007615D6" w:rsidP="000A3FBD">
      <w:pPr>
        <w:pStyle w:val="NormTop"/>
      </w:pPr>
      <w:r>
        <w:rPr>
          <w:color w:val="0000FF"/>
        </w:rPr>
        <w:t>S2-2507195</w:t>
      </w:r>
      <w:r w:rsidRPr="00D53282">
        <w:t xml:space="preserve"> </w:t>
      </w:r>
      <w:r>
        <w:t>(P-CR) 23.801-01: WT#1.2, 6G Exposure Framework and study proposal (Source: CATT)</w:t>
      </w:r>
      <w:r>
        <w:br/>
      </w:r>
      <w:r w:rsidRPr="00D53282">
        <w:rPr>
          <w:b/>
        </w:rPr>
        <w:t>Document for:</w:t>
      </w:r>
      <w:r w:rsidRPr="00D53282">
        <w:t xml:space="preserve"> </w:t>
      </w:r>
      <w:r>
        <w:t>Approval</w:t>
      </w:r>
      <w:r>
        <w:br/>
      </w:r>
      <w:r w:rsidRPr="00D53282">
        <w:rPr>
          <w:b/>
        </w:rPr>
        <w:t>Abstract:</w:t>
      </w:r>
      <w:r w:rsidRPr="00D53282">
        <w:t xml:space="preserve"> </w:t>
      </w:r>
    </w:p>
    <w:p w14:paraId="13FCBB20" w14:textId="77777777" w:rsidR="007615D6" w:rsidRPr="005B25A1" w:rsidRDefault="007615D6" w:rsidP="007615D6">
      <w:pPr>
        <w:keepNext/>
        <w:keepLines/>
        <w:rPr>
          <w:b/>
          <w:bCs/>
        </w:rPr>
      </w:pPr>
      <w:r w:rsidRPr="005B25A1">
        <w:rPr>
          <w:b/>
          <w:bCs/>
        </w:rPr>
        <w:t>Parallel discussion:</w:t>
      </w:r>
    </w:p>
    <w:p w14:paraId="61A38434" w14:textId="77777777" w:rsidR="007615D6" w:rsidRPr="005B25A1" w:rsidRDefault="007615D6" w:rsidP="007615D6">
      <w:pPr>
        <w:keepNext/>
        <w:keepLines/>
      </w:pPr>
      <w:r w:rsidRPr="005B25A1">
        <w:t>-</w:t>
      </w:r>
    </w:p>
    <w:p w14:paraId="5913A6F7" w14:textId="77777777" w:rsidR="007615D6" w:rsidRPr="005B25A1" w:rsidRDefault="007615D6" w:rsidP="007615D6">
      <w:pPr>
        <w:keepNext/>
        <w:keepLines/>
        <w:rPr>
          <w:b/>
          <w:bCs/>
        </w:rPr>
      </w:pPr>
      <w:r w:rsidRPr="005B25A1">
        <w:rPr>
          <w:b/>
          <w:bCs/>
        </w:rPr>
        <w:t>Plenary Discussion:</w:t>
      </w:r>
    </w:p>
    <w:p w14:paraId="61F93708" w14:textId="77777777" w:rsidR="007615D6" w:rsidRPr="005B25A1" w:rsidRDefault="007615D6" w:rsidP="007615D6">
      <w:pPr>
        <w:keepNext/>
        <w:keepLines/>
      </w:pPr>
      <w:r>
        <w:rPr>
          <w:color w:val="FF0000"/>
        </w:rPr>
        <w:t>NO DISCUSSION RECORDED</w:t>
      </w:r>
    </w:p>
    <w:p w14:paraId="30C11DED" w14:textId="77777777" w:rsidR="007615D6" w:rsidRPr="00EB0339" w:rsidRDefault="007615D6" w:rsidP="007615D6">
      <w:r w:rsidRPr="005B25A1">
        <w:rPr>
          <w:b/>
          <w:bCs/>
        </w:rPr>
        <w:t>Status:</w:t>
      </w:r>
      <w:r>
        <w:t xml:space="preserve"> </w:t>
      </w:r>
      <w:r>
        <w:rPr>
          <w:color w:val="0000FF"/>
        </w:rPr>
        <w:t>Not concluded</w:t>
      </w:r>
      <w:r>
        <w:t>.</w:t>
      </w:r>
    </w:p>
    <w:p w14:paraId="7BA5D5C6" w14:textId="77777777" w:rsidR="00E00DA6" w:rsidRDefault="007615D6" w:rsidP="000A3FBD">
      <w:pPr>
        <w:pStyle w:val="NormTop"/>
      </w:pPr>
      <w:r>
        <w:rPr>
          <w:color w:val="0000FF"/>
        </w:rPr>
        <w:t>S2-2507363</w:t>
      </w:r>
      <w:r w:rsidRPr="00D53282">
        <w:t xml:space="preserve"> </w:t>
      </w:r>
      <w:r>
        <w:t xml:space="preserve">(P-CR) 23.801-01: [WT#1.2, network exposure] WTs and KIs for network exposure framework </w:t>
      </w:r>
      <w:r>
        <w:lastRenderedPageBreak/>
        <w:t>(Source: Xiaomi)</w:t>
      </w:r>
      <w:r>
        <w:br/>
      </w:r>
      <w:r w:rsidRPr="00D53282">
        <w:rPr>
          <w:b/>
        </w:rPr>
        <w:t>Document for:</w:t>
      </w:r>
      <w:r w:rsidRPr="00D53282">
        <w:t xml:space="preserve"> </w:t>
      </w:r>
      <w:r>
        <w:t>Approval</w:t>
      </w:r>
      <w:r>
        <w:br/>
      </w:r>
      <w:r w:rsidRPr="00D53282">
        <w:rPr>
          <w:b/>
        </w:rPr>
        <w:t>Abstract:</w:t>
      </w:r>
      <w:r w:rsidRPr="00D53282">
        <w:t xml:space="preserve"> </w:t>
      </w:r>
    </w:p>
    <w:p w14:paraId="2407147A" w14:textId="77777777" w:rsidR="007615D6" w:rsidRPr="005B25A1" w:rsidRDefault="007615D6" w:rsidP="007615D6">
      <w:pPr>
        <w:keepNext/>
        <w:keepLines/>
        <w:rPr>
          <w:b/>
          <w:bCs/>
        </w:rPr>
      </w:pPr>
      <w:r w:rsidRPr="005B25A1">
        <w:rPr>
          <w:b/>
          <w:bCs/>
        </w:rPr>
        <w:t>Parallel discussion:</w:t>
      </w:r>
    </w:p>
    <w:p w14:paraId="3EA9566D" w14:textId="77777777" w:rsidR="007615D6" w:rsidRPr="005B25A1" w:rsidRDefault="007615D6" w:rsidP="007615D6">
      <w:pPr>
        <w:keepNext/>
        <w:keepLines/>
      </w:pPr>
      <w:r w:rsidRPr="005B25A1">
        <w:t>-</w:t>
      </w:r>
    </w:p>
    <w:p w14:paraId="01655FBB" w14:textId="77777777" w:rsidR="007615D6" w:rsidRPr="005B25A1" w:rsidRDefault="007615D6" w:rsidP="007615D6">
      <w:pPr>
        <w:keepNext/>
        <w:keepLines/>
        <w:rPr>
          <w:b/>
          <w:bCs/>
        </w:rPr>
      </w:pPr>
      <w:r w:rsidRPr="005B25A1">
        <w:rPr>
          <w:b/>
          <w:bCs/>
        </w:rPr>
        <w:t>Plenary Discussion:</w:t>
      </w:r>
    </w:p>
    <w:p w14:paraId="29162B07" w14:textId="77777777" w:rsidR="007615D6" w:rsidRPr="005B25A1" w:rsidRDefault="007615D6" w:rsidP="007615D6">
      <w:pPr>
        <w:keepNext/>
        <w:keepLines/>
      </w:pPr>
      <w:r>
        <w:rPr>
          <w:color w:val="FF0000"/>
        </w:rPr>
        <w:t>NO DISCUSSION RECORDED</w:t>
      </w:r>
    </w:p>
    <w:p w14:paraId="527D77D2" w14:textId="77777777" w:rsidR="007615D6" w:rsidRPr="00EB0339" w:rsidRDefault="007615D6" w:rsidP="007615D6">
      <w:r w:rsidRPr="005B25A1">
        <w:rPr>
          <w:b/>
          <w:bCs/>
        </w:rPr>
        <w:t>Status:</w:t>
      </w:r>
      <w:r>
        <w:t xml:space="preserve"> </w:t>
      </w:r>
      <w:r>
        <w:rPr>
          <w:color w:val="0000FF"/>
        </w:rPr>
        <w:t>Not concluded</w:t>
      </w:r>
      <w:r>
        <w:t>.</w:t>
      </w:r>
    </w:p>
    <w:p w14:paraId="326A95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Sharing</w:t>
      </w:r>
    </w:p>
    <w:p w14:paraId="3DE9FECC" w14:textId="77777777" w:rsidR="00E00DA6" w:rsidRDefault="007615D6" w:rsidP="000A3FBD">
      <w:pPr>
        <w:pStyle w:val="NormTop"/>
      </w:pPr>
      <w:r>
        <w:rPr>
          <w:color w:val="0000FF"/>
        </w:rPr>
        <w:t>S2-2506356</w:t>
      </w:r>
      <w:r w:rsidRPr="00D53282">
        <w:t xml:space="preserve"> </w:t>
      </w:r>
      <w:r>
        <w:t>(P-CR) 23.801-01: [WT#1.2, Network Sharing] Architectural requirements on 6G network sharing (Source: China Unicom, China Telecom,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intending to justify on why and how to consider the 6G network sharing in SA WG2 R20 6G study and give the architectural requirements for 6G network sharing.</w:t>
      </w:r>
    </w:p>
    <w:p w14:paraId="54E09FF7" w14:textId="77777777" w:rsidR="007615D6" w:rsidRPr="005B25A1" w:rsidRDefault="007615D6" w:rsidP="007615D6">
      <w:pPr>
        <w:keepNext/>
        <w:keepLines/>
        <w:rPr>
          <w:b/>
          <w:bCs/>
        </w:rPr>
      </w:pPr>
      <w:r w:rsidRPr="005B25A1">
        <w:rPr>
          <w:b/>
          <w:bCs/>
        </w:rPr>
        <w:t>Convenor comment:</w:t>
      </w:r>
    </w:p>
    <w:p w14:paraId="4865A7FD" w14:textId="77777777" w:rsidR="007615D6" w:rsidRPr="005B25A1" w:rsidRDefault="007615D6" w:rsidP="007615D6">
      <w:pPr>
        <w:keepNext/>
        <w:keepLines/>
      </w:pPr>
      <w:r w:rsidRPr="005B25A1">
        <w:t>Used as a baseline. (Both WT scope and KI).</w:t>
      </w:r>
    </w:p>
    <w:p w14:paraId="7EEA65E7" w14:textId="77777777" w:rsidR="007615D6" w:rsidRPr="005B25A1" w:rsidRDefault="007615D6" w:rsidP="007615D6">
      <w:pPr>
        <w:keepNext/>
        <w:keepLines/>
        <w:rPr>
          <w:b/>
          <w:bCs/>
        </w:rPr>
      </w:pPr>
      <w:r w:rsidRPr="005B25A1">
        <w:rPr>
          <w:b/>
          <w:bCs/>
        </w:rPr>
        <w:t>Parallel discussion:</w:t>
      </w:r>
    </w:p>
    <w:p w14:paraId="2DD4E3D5" w14:textId="1FDBF57D" w:rsidR="00135BD7" w:rsidRPr="005B25A1" w:rsidRDefault="00135BD7" w:rsidP="00135BD7">
      <w:pPr>
        <w:keepNext/>
        <w:keepLines/>
      </w:pPr>
      <w:r>
        <w:t xml:space="preserve">Revised in drafting session to </w:t>
      </w:r>
      <w:r w:rsidRPr="00CE3EC0">
        <w:rPr>
          <w:color w:val="0000FF"/>
        </w:rPr>
        <w:t>S2-2</w:t>
      </w:r>
      <w:r>
        <w:rPr>
          <w:color w:val="0000FF"/>
        </w:rPr>
        <w:t>507888</w:t>
      </w:r>
      <w:r>
        <w:t>.</w:t>
      </w:r>
      <w:r w:rsidRPr="00375008">
        <w:t xml:space="preserve"> </w:t>
      </w:r>
    </w:p>
    <w:p w14:paraId="6487584E" w14:textId="77777777" w:rsidR="0061178C" w:rsidRDefault="00225CA5" w:rsidP="0061178C">
      <w:pPr>
        <w:keepNext/>
        <w:keepLines/>
      </w:pPr>
      <w:r>
        <w:t xml:space="preserve">Some comments were made and this was left for off-line discussion and revised to </w:t>
      </w:r>
      <w:r w:rsidRPr="00497EE3">
        <w:rPr>
          <w:color w:val="0000FF"/>
        </w:rPr>
        <w:t>S2-250</w:t>
      </w:r>
      <w:r>
        <w:rPr>
          <w:color w:val="0000FF"/>
        </w:rPr>
        <w:t>7976</w:t>
      </w:r>
      <w:r w:rsidR="0061178C">
        <w:t xml:space="preserve">. </w:t>
      </w:r>
    </w:p>
    <w:p w14:paraId="1A09633B" w14:textId="45FAED24" w:rsidR="0061178C" w:rsidRDefault="0061178C" w:rsidP="0061178C">
      <w:pPr>
        <w:keepNext/>
        <w:keepLines/>
      </w:pPr>
      <w:r>
        <w:t>Qualcomm commented that the objective is not to enhance, but to study how to support Network Sharing in 6G. Ericsson agreed with Qualcomm. Nokia questioned the requirement for 6G-MOCN. Ericsson replied that the objectives were to study MOCN, Multi-PLMN and IMS. This would be left in for the moment. The Editor’s note should be removed. This was left for off-line discussion and revised t</w:t>
      </w:r>
      <w:r>
        <w:lastRenderedPageBreak/>
        <w:t xml:space="preserve">o </w:t>
      </w:r>
      <w:r w:rsidRPr="00CE3EC0">
        <w:rPr>
          <w:color w:val="0000FF"/>
        </w:rPr>
        <w:t>S2-2</w:t>
      </w:r>
      <w:r>
        <w:rPr>
          <w:color w:val="0000FF"/>
        </w:rPr>
        <w:t>508034</w:t>
      </w:r>
      <w:r>
        <w:t>.</w:t>
      </w:r>
      <w:r w:rsidRPr="00375008">
        <w:t xml:space="preserve"> </w:t>
      </w:r>
    </w:p>
    <w:p w14:paraId="37539B34" w14:textId="77777777" w:rsidR="0061178C" w:rsidRDefault="0061178C" w:rsidP="0061178C">
      <w:pPr>
        <w:keepNext/>
        <w:keepLines/>
        <w:rPr>
          <w:b/>
          <w:bCs/>
        </w:rPr>
      </w:pPr>
      <w:r>
        <w:rPr>
          <w:b/>
          <w:bCs/>
        </w:rPr>
        <w:t>Plenary Discussion:</w:t>
      </w:r>
    </w:p>
    <w:p w14:paraId="02EFB369" w14:textId="1D75DED4" w:rsidR="00225CA5" w:rsidRDefault="00225CA5" w:rsidP="00225CA5">
      <w:pPr>
        <w:keepNext/>
        <w:keepLines/>
      </w:pPr>
      <w:r>
        <w:t xml:space="preserve">  </w:t>
      </w:r>
      <w:r>
        <w:rPr>
          <w:color w:val="FF0000"/>
        </w:rPr>
        <w:t>&lt;RETURN - OPEN&gt;</w:t>
      </w:r>
    </w:p>
    <w:p w14:paraId="40C2683C" w14:textId="77777777" w:rsidR="00225CA5" w:rsidRPr="00EB0339" w:rsidRDefault="00225CA5" w:rsidP="00225CA5">
      <w:r w:rsidRPr="005B25A1">
        <w:rPr>
          <w:b/>
          <w:bCs/>
        </w:rPr>
        <w:t>Status:</w:t>
      </w:r>
      <w:r>
        <w:t xml:space="preserve"> </w:t>
      </w:r>
      <w:r w:rsidRPr="00380F14">
        <w:rPr>
          <w:color w:val="FF0000"/>
        </w:rPr>
        <w:t>OPEN</w:t>
      </w:r>
    </w:p>
    <w:p w14:paraId="2ECFE1FB" w14:textId="77777777" w:rsidR="00E00DA6" w:rsidRDefault="007615D6" w:rsidP="000A3FBD">
      <w:pPr>
        <w:pStyle w:val="NormTop"/>
      </w:pPr>
      <w:r>
        <w:rPr>
          <w:color w:val="0000FF"/>
        </w:rPr>
        <w:t>S2-2507274</w:t>
      </w:r>
      <w:r w:rsidRPr="00D53282">
        <w:t xml:space="preserve"> </w:t>
      </w:r>
      <w:r>
        <w:t>(P-CR) 23.801-01: [WT#1.2, Network Sharing] Work Task clarification  (Source: Samsung)</w:t>
      </w:r>
      <w:r>
        <w:br/>
      </w:r>
      <w:r w:rsidRPr="00D53282">
        <w:rPr>
          <w:b/>
        </w:rPr>
        <w:t>Document for:</w:t>
      </w:r>
      <w:r w:rsidRPr="00D53282">
        <w:t xml:space="preserve"> </w:t>
      </w:r>
      <w:r>
        <w:t>Approval</w:t>
      </w:r>
      <w:r>
        <w:br/>
      </w:r>
      <w:r w:rsidRPr="00D53282">
        <w:rPr>
          <w:b/>
        </w:rPr>
        <w:t>Abstract:</w:t>
      </w:r>
      <w:r w:rsidRPr="00D53282">
        <w:t xml:space="preserve"> </w:t>
      </w:r>
    </w:p>
    <w:p w14:paraId="781D34EB" w14:textId="77777777" w:rsidR="007615D6" w:rsidRPr="005B25A1" w:rsidRDefault="007615D6" w:rsidP="007615D6">
      <w:pPr>
        <w:keepNext/>
        <w:keepLines/>
        <w:rPr>
          <w:b/>
          <w:bCs/>
        </w:rPr>
      </w:pPr>
      <w:r w:rsidRPr="005B25A1">
        <w:rPr>
          <w:b/>
          <w:bCs/>
        </w:rPr>
        <w:t>Parallel discussion:</w:t>
      </w:r>
    </w:p>
    <w:p w14:paraId="13841A4D" w14:textId="77777777" w:rsidR="007615D6" w:rsidRPr="005B25A1" w:rsidRDefault="007615D6" w:rsidP="007615D6">
      <w:pPr>
        <w:keepNext/>
        <w:keepLines/>
      </w:pPr>
      <w:r w:rsidRPr="005B25A1">
        <w:t>-</w:t>
      </w:r>
    </w:p>
    <w:p w14:paraId="4DF1CA6C" w14:textId="77777777" w:rsidR="007615D6" w:rsidRPr="005B25A1" w:rsidRDefault="007615D6" w:rsidP="007615D6">
      <w:pPr>
        <w:keepNext/>
        <w:keepLines/>
        <w:rPr>
          <w:b/>
          <w:bCs/>
        </w:rPr>
      </w:pPr>
      <w:r w:rsidRPr="005B25A1">
        <w:rPr>
          <w:b/>
          <w:bCs/>
        </w:rPr>
        <w:t>Plenary Discussion:</w:t>
      </w:r>
    </w:p>
    <w:p w14:paraId="4FEF71E4" w14:textId="77777777" w:rsidR="007615D6" w:rsidRPr="005B25A1" w:rsidRDefault="007615D6" w:rsidP="007615D6">
      <w:pPr>
        <w:keepNext/>
        <w:keepLines/>
      </w:pPr>
      <w:r>
        <w:rPr>
          <w:color w:val="FF0000"/>
        </w:rPr>
        <w:t>NO DISCUSSION RECORDED</w:t>
      </w:r>
    </w:p>
    <w:p w14:paraId="2FF11DCF" w14:textId="77777777" w:rsidR="007615D6" w:rsidRPr="00EB0339" w:rsidRDefault="007615D6" w:rsidP="007615D6">
      <w:r w:rsidRPr="005B25A1">
        <w:rPr>
          <w:b/>
          <w:bCs/>
        </w:rPr>
        <w:t>Status:</w:t>
      </w:r>
      <w:r>
        <w:t xml:space="preserve"> </w:t>
      </w:r>
      <w:r>
        <w:rPr>
          <w:color w:val="0000FF"/>
        </w:rPr>
        <w:t>Not concluded</w:t>
      </w:r>
      <w:r>
        <w:t>.</w:t>
      </w:r>
    </w:p>
    <w:p w14:paraId="501149D7" w14:textId="77777777" w:rsidR="00E00DA6" w:rsidRDefault="007615D6" w:rsidP="000A3FBD">
      <w:pPr>
        <w:pStyle w:val="NormTop"/>
      </w:pPr>
      <w:r>
        <w:rPr>
          <w:color w:val="0000FF"/>
        </w:rPr>
        <w:t>S2-2507397</w:t>
      </w:r>
      <w:r w:rsidRPr="00D53282">
        <w:t xml:space="preserve"> </w:t>
      </w:r>
      <w:r>
        <w:t>(P-CR) 23.801-01: WT#1.2, Study proposal to enhance network sharing (Source: NEC)</w:t>
      </w:r>
      <w:r>
        <w:br/>
      </w:r>
      <w:r w:rsidRPr="00D53282">
        <w:rPr>
          <w:b/>
        </w:rPr>
        <w:t>Document for:</w:t>
      </w:r>
      <w:r w:rsidRPr="00D53282">
        <w:t xml:space="preserve"> </w:t>
      </w:r>
      <w:r>
        <w:t>Approval</w:t>
      </w:r>
      <w:r>
        <w:br/>
      </w:r>
      <w:r w:rsidRPr="00D53282">
        <w:rPr>
          <w:b/>
        </w:rPr>
        <w:t>Abstract:</w:t>
      </w:r>
      <w:r w:rsidRPr="00D53282">
        <w:t xml:space="preserve"> </w:t>
      </w:r>
    </w:p>
    <w:p w14:paraId="424AAD6C" w14:textId="77777777" w:rsidR="007615D6" w:rsidRPr="005B25A1" w:rsidRDefault="007615D6" w:rsidP="007615D6">
      <w:pPr>
        <w:keepNext/>
        <w:keepLines/>
        <w:rPr>
          <w:b/>
          <w:bCs/>
        </w:rPr>
      </w:pPr>
      <w:r w:rsidRPr="005B25A1">
        <w:rPr>
          <w:b/>
          <w:bCs/>
        </w:rPr>
        <w:t>Parallel discussion:</w:t>
      </w:r>
    </w:p>
    <w:p w14:paraId="45EBECCA" w14:textId="77777777" w:rsidR="007615D6" w:rsidRPr="005B25A1" w:rsidRDefault="007615D6" w:rsidP="007615D6">
      <w:pPr>
        <w:keepNext/>
        <w:keepLines/>
      </w:pPr>
      <w:r w:rsidRPr="005B25A1">
        <w:t>-</w:t>
      </w:r>
    </w:p>
    <w:p w14:paraId="06E7D216" w14:textId="77777777" w:rsidR="007615D6" w:rsidRPr="005B25A1" w:rsidRDefault="007615D6" w:rsidP="007615D6">
      <w:pPr>
        <w:keepNext/>
        <w:keepLines/>
        <w:rPr>
          <w:b/>
          <w:bCs/>
        </w:rPr>
      </w:pPr>
      <w:r w:rsidRPr="005B25A1">
        <w:rPr>
          <w:b/>
          <w:bCs/>
        </w:rPr>
        <w:t>Plenary Discussion:</w:t>
      </w:r>
    </w:p>
    <w:p w14:paraId="06733B29" w14:textId="77777777" w:rsidR="007615D6" w:rsidRPr="005B25A1" w:rsidRDefault="007615D6" w:rsidP="007615D6">
      <w:pPr>
        <w:keepNext/>
        <w:keepLines/>
      </w:pPr>
      <w:r>
        <w:rPr>
          <w:color w:val="FF0000"/>
        </w:rPr>
        <w:t>NO DISCUSSION RECORDED</w:t>
      </w:r>
    </w:p>
    <w:p w14:paraId="0DB14AF8" w14:textId="77777777" w:rsidR="007615D6" w:rsidRPr="00EB0339" w:rsidRDefault="007615D6" w:rsidP="007615D6">
      <w:r w:rsidRPr="005B25A1">
        <w:rPr>
          <w:b/>
          <w:bCs/>
        </w:rPr>
        <w:t>Status:</w:t>
      </w:r>
      <w:r>
        <w:t xml:space="preserve"> </w:t>
      </w:r>
      <w:r>
        <w:rPr>
          <w:color w:val="0000FF"/>
        </w:rPr>
        <w:t>Not concluded</w:t>
      </w:r>
      <w:r>
        <w:t>.</w:t>
      </w:r>
    </w:p>
    <w:p w14:paraId="6595D2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Localized Network</w:t>
      </w:r>
    </w:p>
    <w:p w14:paraId="3FCB9437" w14:textId="77777777" w:rsidR="00E00DA6" w:rsidRDefault="007615D6" w:rsidP="000A3FBD">
      <w:pPr>
        <w:pStyle w:val="NormTop"/>
      </w:pPr>
      <w:r>
        <w:rPr>
          <w:color w:val="0000FF"/>
        </w:rPr>
        <w:t>S2-2506481</w:t>
      </w:r>
      <w:r w:rsidRPr="00D53282">
        <w:t xml:space="preserve"> </w:t>
      </w:r>
      <w:r>
        <w:t>(P-CR) 23.801-01: [WT#1.2] Working tasks and key issues for 6G localized network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6G localized network, and proposes the WT and KI for 6G localized network.</w:t>
      </w:r>
    </w:p>
    <w:p w14:paraId="0001E231" w14:textId="77777777" w:rsidR="007615D6" w:rsidRPr="005B25A1" w:rsidRDefault="007615D6" w:rsidP="007615D6">
      <w:pPr>
        <w:keepNext/>
        <w:keepLines/>
        <w:rPr>
          <w:b/>
          <w:bCs/>
        </w:rPr>
      </w:pPr>
      <w:r w:rsidRPr="005B25A1">
        <w:rPr>
          <w:b/>
          <w:bCs/>
        </w:rPr>
        <w:t>Parallel discussion:</w:t>
      </w:r>
    </w:p>
    <w:p w14:paraId="634F2DF7" w14:textId="77777777" w:rsidR="007615D6" w:rsidRPr="005B25A1" w:rsidRDefault="007615D6" w:rsidP="007615D6">
      <w:pPr>
        <w:keepNext/>
        <w:keepLines/>
      </w:pPr>
      <w:r w:rsidRPr="005B25A1">
        <w:t>-</w:t>
      </w:r>
    </w:p>
    <w:p w14:paraId="6FA35776" w14:textId="77777777" w:rsidR="007615D6" w:rsidRPr="005B25A1" w:rsidRDefault="007615D6" w:rsidP="007615D6">
      <w:pPr>
        <w:keepNext/>
        <w:keepLines/>
        <w:rPr>
          <w:b/>
          <w:bCs/>
        </w:rPr>
      </w:pPr>
      <w:r w:rsidRPr="005B25A1">
        <w:rPr>
          <w:b/>
          <w:bCs/>
        </w:rPr>
        <w:t>Plenary Discussion:</w:t>
      </w:r>
    </w:p>
    <w:p w14:paraId="685F45CC" w14:textId="77777777" w:rsidR="007615D6" w:rsidRPr="005B25A1" w:rsidRDefault="007615D6" w:rsidP="007615D6">
      <w:pPr>
        <w:keepNext/>
        <w:keepLines/>
      </w:pPr>
      <w:r>
        <w:rPr>
          <w:color w:val="FF0000"/>
        </w:rPr>
        <w:t>NO DISCUSSION RECORDED</w:t>
      </w:r>
    </w:p>
    <w:p w14:paraId="2A058DBC" w14:textId="77777777" w:rsidR="007615D6" w:rsidRPr="00EB0339" w:rsidRDefault="007615D6" w:rsidP="007615D6">
      <w:r w:rsidRPr="005B25A1">
        <w:rPr>
          <w:b/>
          <w:bCs/>
        </w:rPr>
        <w:t>Status:</w:t>
      </w:r>
      <w:r>
        <w:t xml:space="preserve"> </w:t>
      </w:r>
      <w:r>
        <w:rPr>
          <w:color w:val="0000FF"/>
        </w:rPr>
        <w:t>Not concluded</w:t>
      </w:r>
      <w:r>
        <w:t>.</w:t>
      </w:r>
    </w:p>
    <w:p w14:paraId="321B2AFB" w14:textId="77777777" w:rsidR="00E00DA6" w:rsidRDefault="007615D6" w:rsidP="000A3FBD">
      <w:pPr>
        <w:pStyle w:val="NormTop"/>
      </w:pPr>
      <w:r>
        <w:rPr>
          <w:color w:val="0000FF"/>
        </w:rPr>
        <w:t>S2-2506722</w:t>
      </w:r>
      <w:r w:rsidRPr="00D53282">
        <w:t xml:space="preserve"> </w:t>
      </w:r>
      <w:r>
        <w:t xml:space="preserve">(P-CR) 23.801-01: [WT#1.2, Localised service access] Work task #1.2 scope for localized services access (Source: Nokia, Qualcomm Incorporated,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574CB62D" w14:textId="77777777" w:rsidR="007615D6" w:rsidRPr="005B25A1" w:rsidRDefault="007615D6" w:rsidP="007615D6">
      <w:pPr>
        <w:keepNext/>
        <w:keepLines/>
        <w:rPr>
          <w:b/>
          <w:bCs/>
        </w:rPr>
      </w:pPr>
      <w:r w:rsidRPr="005B25A1">
        <w:rPr>
          <w:b/>
          <w:bCs/>
        </w:rPr>
        <w:t>Parallel discussion:</w:t>
      </w:r>
    </w:p>
    <w:p w14:paraId="34F5B1C4" w14:textId="77777777" w:rsidR="007615D6" w:rsidRPr="005B25A1" w:rsidRDefault="007615D6" w:rsidP="007615D6">
      <w:pPr>
        <w:keepNext/>
        <w:keepLines/>
      </w:pPr>
      <w:r w:rsidRPr="005B25A1">
        <w:t>-</w:t>
      </w:r>
    </w:p>
    <w:p w14:paraId="50B188BD" w14:textId="77777777" w:rsidR="007615D6" w:rsidRPr="005B25A1" w:rsidRDefault="007615D6" w:rsidP="007615D6">
      <w:pPr>
        <w:keepNext/>
        <w:keepLines/>
        <w:rPr>
          <w:b/>
          <w:bCs/>
        </w:rPr>
      </w:pPr>
      <w:r w:rsidRPr="005B25A1">
        <w:rPr>
          <w:b/>
          <w:bCs/>
        </w:rPr>
        <w:t>Plenary Discussion:</w:t>
      </w:r>
    </w:p>
    <w:p w14:paraId="45D7A103" w14:textId="77777777" w:rsidR="007615D6" w:rsidRPr="005B25A1" w:rsidRDefault="007615D6" w:rsidP="007615D6">
      <w:pPr>
        <w:keepNext/>
        <w:keepLines/>
      </w:pPr>
      <w:r>
        <w:rPr>
          <w:color w:val="FF0000"/>
        </w:rPr>
        <w:t>NO DISCUSSION RECORDED</w:t>
      </w:r>
    </w:p>
    <w:p w14:paraId="7C48CE92" w14:textId="77777777" w:rsidR="007615D6" w:rsidRPr="00EB0339" w:rsidRDefault="007615D6" w:rsidP="007615D6">
      <w:r w:rsidRPr="005B25A1">
        <w:rPr>
          <w:b/>
          <w:bCs/>
        </w:rPr>
        <w:t>Status:</w:t>
      </w:r>
      <w:r>
        <w:t xml:space="preserve"> </w:t>
      </w:r>
      <w:r>
        <w:rPr>
          <w:color w:val="0000FF"/>
        </w:rPr>
        <w:t>Not concl</w:t>
      </w:r>
      <w:r>
        <w:rPr>
          <w:color w:val="0000FF"/>
        </w:rPr>
        <w:lastRenderedPageBreak/>
        <w:t>uded</w:t>
      </w:r>
      <w:r>
        <w:t>.</w:t>
      </w:r>
    </w:p>
    <w:p w14:paraId="1029B91E" w14:textId="77777777" w:rsidR="00E00DA6" w:rsidRDefault="007615D6" w:rsidP="000A3FBD">
      <w:pPr>
        <w:pStyle w:val="NormTop"/>
      </w:pPr>
      <w:r>
        <w:rPr>
          <w:color w:val="0000FF"/>
        </w:rPr>
        <w:t>S2-2506776</w:t>
      </w:r>
      <w:r w:rsidRPr="00D53282">
        <w:t xml:space="preserve"> </w:t>
      </w:r>
      <w:r>
        <w:t>(P-CR) 23.801-01: [WT#1.2, Localized network access] Discussion and proposal for Localized network access (Source: ZTE)</w:t>
      </w:r>
      <w:r>
        <w:br/>
      </w:r>
      <w:r w:rsidRPr="00D53282">
        <w:rPr>
          <w:b/>
        </w:rPr>
        <w:t>Document for:</w:t>
      </w:r>
      <w:r w:rsidRPr="00D53282">
        <w:t xml:space="preserve"> </w:t>
      </w:r>
      <w:r>
        <w:t>Approval</w:t>
      </w:r>
      <w:r>
        <w:br/>
      </w:r>
      <w:r w:rsidRPr="00D53282">
        <w:rPr>
          <w:b/>
        </w:rPr>
        <w:t>Abstract:</w:t>
      </w:r>
      <w:r w:rsidRPr="00D53282">
        <w:t xml:space="preserve"> </w:t>
      </w:r>
    </w:p>
    <w:p w14:paraId="2BAF73F7" w14:textId="77777777" w:rsidR="007615D6" w:rsidRPr="005B25A1" w:rsidRDefault="007615D6" w:rsidP="007615D6">
      <w:pPr>
        <w:keepNext/>
        <w:keepLines/>
        <w:rPr>
          <w:b/>
          <w:bCs/>
        </w:rPr>
      </w:pPr>
      <w:r w:rsidRPr="005B25A1">
        <w:rPr>
          <w:b/>
          <w:bCs/>
        </w:rPr>
        <w:t>Parallel discussion:</w:t>
      </w:r>
    </w:p>
    <w:p w14:paraId="050089D3" w14:textId="77777777" w:rsidR="007615D6" w:rsidRPr="005B25A1" w:rsidRDefault="007615D6" w:rsidP="007615D6">
      <w:pPr>
        <w:keepNext/>
        <w:keepLines/>
      </w:pPr>
      <w:r w:rsidRPr="005B25A1">
        <w:t>-</w:t>
      </w:r>
    </w:p>
    <w:p w14:paraId="00B414E2" w14:textId="77777777" w:rsidR="007615D6" w:rsidRPr="005B25A1" w:rsidRDefault="007615D6" w:rsidP="007615D6">
      <w:pPr>
        <w:keepNext/>
        <w:keepLines/>
        <w:rPr>
          <w:b/>
          <w:bCs/>
        </w:rPr>
      </w:pPr>
      <w:r w:rsidRPr="005B25A1">
        <w:rPr>
          <w:b/>
          <w:bCs/>
        </w:rPr>
        <w:t>Plenary Discussion:</w:t>
      </w:r>
    </w:p>
    <w:p w14:paraId="1791E28B" w14:textId="77777777" w:rsidR="007615D6" w:rsidRPr="005B25A1" w:rsidRDefault="007615D6" w:rsidP="007615D6">
      <w:pPr>
        <w:keepNext/>
        <w:keepLines/>
      </w:pPr>
      <w:r>
        <w:rPr>
          <w:color w:val="FF0000"/>
        </w:rPr>
        <w:t>NO DISCUSSION RECORDED</w:t>
      </w:r>
    </w:p>
    <w:p w14:paraId="52ACAA10" w14:textId="77777777" w:rsidR="007615D6" w:rsidRPr="00EB0339" w:rsidRDefault="007615D6" w:rsidP="007615D6">
      <w:r w:rsidRPr="005B25A1">
        <w:rPr>
          <w:b/>
          <w:bCs/>
        </w:rPr>
        <w:t>Status:</w:t>
      </w:r>
      <w:r>
        <w:t xml:space="preserve"> </w:t>
      </w:r>
      <w:r>
        <w:rPr>
          <w:color w:val="0000FF"/>
        </w:rPr>
        <w:t>Not concluded</w:t>
      </w:r>
      <w:r>
        <w:t>.</w:t>
      </w:r>
    </w:p>
    <w:p w14:paraId="45051CAA" w14:textId="77777777" w:rsidR="00E00DA6" w:rsidRDefault="007615D6" w:rsidP="000A3FBD">
      <w:pPr>
        <w:pStyle w:val="NormTop"/>
      </w:pPr>
      <w:r>
        <w:rPr>
          <w:color w:val="0000FF"/>
        </w:rPr>
        <w:t>S2-2506925</w:t>
      </w:r>
      <w:r w:rsidRPr="00D53282">
        <w:t xml:space="preserve"> </w:t>
      </w:r>
      <w:r>
        <w:t>(P-CR) 23.801-01: [WT#1.2, Localized Service Access] Support of Localized Service Access offered by PLMN in 6G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analyses the need of supporting support localized service offered by PLMN in 6G and proposes the scope and key issues for TR 23.801.</w:t>
      </w:r>
    </w:p>
    <w:p w14:paraId="702976AE" w14:textId="77777777" w:rsidR="007615D6" w:rsidRPr="005B25A1" w:rsidRDefault="007615D6" w:rsidP="007615D6">
      <w:pPr>
        <w:keepNext/>
        <w:keepLines/>
        <w:rPr>
          <w:b/>
          <w:bCs/>
        </w:rPr>
      </w:pPr>
      <w:r w:rsidRPr="005B25A1">
        <w:rPr>
          <w:b/>
          <w:bCs/>
        </w:rPr>
        <w:t>Convenor comment:</w:t>
      </w:r>
    </w:p>
    <w:p w14:paraId="01BAD1A6" w14:textId="77777777" w:rsidR="007615D6" w:rsidRPr="005B25A1" w:rsidRDefault="007615D6" w:rsidP="007615D6">
      <w:pPr>
        <w:keepNext/>
        <w:keepLines/>
      </w:pPr>
      <w:r w:rsidRPr="005B25A1">
        <w:t>Used as a baseline. (Both WT scope and KI).</w:t>
      </w:r>
    </w:p>
    <w:p w14:paraId="77097816" w14:textId="77777777" w:rsidR="007615D6" w:rsidRPr="005B25A1" w:rsidRDefault="007615D6" w:rsidP="007615D6">
      <w:pPr>
        <w:keepNext/>
        <w:keepLines/>
        <w:rPr>
          <w:b/>
          <w:bCs/>
        </w:rPr>
      </w:pPr>
      <w:r w:rsidRPr="005B25A1">
        <w:rPr>
          <w:b/>
          <w:bCs/>
        </w:rPr>
        <w:t>Parallel discussion:</w:t>
      </w:r>
    </w:p>
    <w:p w14:paraId="0C627FFB" w14:textId="285A1591" w:rsidR="00135BD7" w:rsidRPr="005B25A1" w:rsidRDefault="00135BD7" w:rsidP="00135BD7">
      <w:pPr>
        <w:keepNext/>
        <w:keepLines/>
      </w:pPr>
      <w:r>
        <w:t xml:space="preserve">Revised in drafting session to </w:t>
      </w:r>
      <w:r w:rsidRPr="00CE3EC0">
        <w:rPr>
          <w:color w:val="0000FF"/>
        </w:rPr>
        <w:t>S2-2</w:t>
      </w:r>
      <w:r>
        <w:rPr>
          <w:color w:val="0000FF"/>
        </w:rPr>
        <w:t>507889</w:t>
      </w:r>
      <w:r>
        <w:t>.</w:t>
      </w:r>
      <w:r w:rsidRPr="00375008">
        <w:t xml:space="preserve"> </w:t>
      </w:r>
    </w:p>
    <w:p w14:paraId="0144D04D" w14:textId="3534D16E" w:rsidR="00225CA5" w:rsidRPr="005B25A1" w:rsidRDefault="00225CA5" w:rsidP="00225CA5">
      <w:pPr>
        <w:keepNext/>
        <w:keepLines/>
      </w:pPr>
      <w:r>
        <w:t xml:space="preserve">Revised in drafting session to </w:t>
      </w:r>
      <w:r w:rsidRPr="00CE3EC0">
        <w:rPr>
          <w:color w:val="0000FF"/>
        </w:rPr>
        <w:t>S2-2</w:t>
      </w:r>
      <w:r>
        <w:rPr>
          <w:color w:val="0000FF"/>
        </w:rPr>
        <w:t>507910</w:t>
      </w:r>
      <w:r>
        <w:t>.</w:t>
      </w:r>
      <w:r w:rsidRPr="00375008">
        <w:t xml:space="preserve"> </w:t>
      </w:r>
    </w:p>
    <w:p w14:paraId="21160267" w14:textId="77777777" w:rsidR="007C21AA" w:rsidRDefault="00DC3B64" w:rsidP="007C21AA">
      <w:pPr>
        <w:keepNext/>
        <w:keepLines/>
      </w:pPr>
      <w:r>
        <w:t xml:space="preserve">Some comments were made and this was left for off-line discussion and revised to </w:t>
      </w:r>
      <w:r w:rsidRPr="00497EE3">
        <w:rPr>
          <w:color w:val="0000FF"/>
        </w:rPr>
        <w:t>S2-250</w:t>
      </w:r>
      <w:r>
        <w:rPr>
          <w:color w:val="0000FF"/>
        </w:rPr>
        <w:t>7977</w:t>
      </w:r>
      <w:r w:rsidR="007C21AA">
        <w:t xml:space="preserve">. </w:t>
      </w:r>
    </w:p>
    <w:p w14:paraId="3E3379C4" w14:textId="061CF0B2" w:rsidR="0061178C" w:rsidRPr="005B25A1" w:rsidRDefault="007C4F71" w:rsidP="007C21AA">
      <w:pPr>
        <w:keepNext/>
        <w:keepLines/>
      </w:pPr>
      <w:r>
        <w:t>Further comments were made and t</w:t>
      </w:r>
      <w:r>
        <w:t xml:space="preserve">his was left for off-line discussion and revised to </w:t>
      </w:r>
      <w:r w:rsidRPr="00CE3EC0">
        <w:rPr>
          <w:color w:val="0000FF"/>
        </w:rPr>
        <w:t>S2-2</w:t>
      </w:r>
      <w:r>
        <w:rPr>
          <w:color w:val="0000FF"/>
        </w:rPr>
        <w:t>50803</w:t>
      </w:r>
      <w:r>
        <w:rPr>
          <w:color w:val="0000FF"/>
        </w:rPr>
        <w:t>5</w:t>
      </w:r>
      <w:r>
        <w:t>.</w:t>
      </w:r>
      <w:r>
        <w:t xml:space="preserve"> </w:t>
      </w:r>
    </w:p>
    <w:p w14:paraId="6466E3A3" w14:textId="77777777" w:rsidR="007C21AA" w:rsidRDefault="007C21AA" w:rsidP="007C21AA">
      <w:pPr>
        <w:keepNext/>
        <w:keepLines/>
        <w:rPr>
          <w:b/>
          <w:bCs/>
        </w:rPr>
      </w:pPr>
      <w:r>
        <w:rPr>
          <w:b/>
          <w:bCs/>
        </w:rPr>
        <w:t>Plenary Discussion:</w:t>
      </w:r>
    </w:p>
    <w:p w14:paraId="017AB213" w14:textId="5A37C339" w:rsidR="00DC3B64" w:rsidRDefault="007C21AA" w:rsidP="00DC3B64">
      <w:pPr>
        <w:keepNext/>
        <w:keepLines/>
      </w:pPr>
      <w:r>
        <w:t xml:space="preserve"> </w:t>
      </w:r>
      <w:r w:rsidR="00DC3B64">
        <w:t xml:space="preserve">  </w:t>
      </w:r>
      <w:r w:rsidR="00DC3B64">
        <w:rPr>
          <w:color w:val="FF0000"/>
        </w:rPr>
        <w:t>&lt;RETURN - OPEN&gt;</w:t>
      </w:r>
    </w:p>
    <w:p w14:paraId="5B0E4596" w14:textId="77777777" w:rsidR="00DC3B64" w:rsidRPr="00EB0339" w:rsidRDefault="00DC3B64" w:rsidP="00DC3B64">
      <w:r w:rsidRPr="005B25A1">
        <w:rPr>
          <w:b/>
          <w:bCs/>
        </w:rPr>
        <w:t>Status:</w:t>
      </w:r>
      <w:r>
        <w:t xml:space="preserve"> </w:t>
      </w:r>
      <w:r w:rsidRPr="00380F14">
        <w:rPr>
          <w:color w:val="FF0000"/>
        </w:rPr>
        <w:t>OPEN</w:t>
      </w:r>
    </w:p>
    <w:p w14:paraId="05253B78" w14:textId="77777777" w:rsidR="00E00DA6" w:rsidRDefault="007615D6" w:rsidP="000A3FBD">
      <w:pPr>
        <w:pStyle w:val="NormTop"/>
      </w:pPr>
      <w:r>
        <w:rPr>
          <w:color w:val="0000FF"/>
        </w:rPr>
        <w:t>S2-2507163</w:t>
      </w:r>
      <w:r w:rsidRPr="00D53282">
        <w:t xml:space="preserve"> </w:t>
      </w:r>
      <w:r>
        <w:t>(P-CR) 23.801-01: [WT#1.2, Local Networks] Introduction and justification of required studies for local networks (Source: ROBERT BOSCH GmbH)</w:t>
      </w:r>
      <w:r>
        <w:br/>
      </w:r>
      <w:r w:rsidRPr="00D53282">
        <w:rPr>
          <w:b/>
        </w:rPr>
        <w:t>Document for:</w:t>
      </w:r>
      <w:r w:rsidRPr="00D53282">
        <w:t xml:space="preserve"> </w:t>
      </w:r>
      <w:r>
        <w:t>Approval</w:t>
      </w:r>
      <w:r>
        <w:br/>
      </w:r>
      <w:r w:rsidRPr="00D53282">
        <w:rPr>
          <w:b/>
        </w:rPr>
        <w:t>Abstract:</w:t>
      </w:r>
      <w:r w:rsidRPr="00D53282">
        <w:t xml:space="preserve"> </w:t>
      </w:r>
    </w:p>
    <w:p w14:paraId="00672784" w14:textId="77777777" w:rsidR="007615D6" w:rsidRPr="005B25A1" w:rsidRDefault="007615D6" w:rsidP="007615D6">
      <w:pPr>
        <w:keepNext/>
        <w:keepLines/>
        <w:rPr>
          <w:b/>
          <w:bCs/>
        </w:rPr>
      </w:pPr>
      <w:r w:rsidRPr="005B25A1">
        <w:rPr>
          <w:b/>
          <w:bCs/>
        </w:rPr>
        <w:t>Parallel discussion:</w:t>
      </w:r>
    </w:p>
    <w:p w14:paraId="106399EB" w14:textId="77777777" w:rsidR="007615D6" w:rsidRPr="005B25A1" w:rsidRDefault="007615D6" w:rsidP="007615D6">
      <w:pPr>
        <w:keepNext/>
        <w:keepLines/>
      </w:pPr>
      <w:r w:rsidRPr="005B25A1">
        <w:t>-</w:t>
      </w:r>
    </w:p>
    <w:p w14:paraId="5814913B" w14:textId="77777777" w:rsidR="007615D6" w:rsidRPr="005B25A1" w:rsidRDefault="007615D6" w:rsidP="007615D6">
      <w:pPr>
        <w:keepNext/>
        <w:keepLines/>
        <w:rPr>
          <w:b/>
          <w:bCs/>
        </w:rPr>
      </w:pPr>
      <w:r w:rsidRPr="005B25A1">
        <w:rPr>
          <w:b/>
          <w:bCs/>
        </w:rPr>
        <w:t>Plenary Discussion:</w:t>
      </w:r>
    </w:p>
    <w:p w14:paraId="281469DF" w14:textId="77777777" w:rsidR="007615D6" w:rsidRPr="005B25A1" w:rsidRDefault="007615D6" w:rsidP="007615D6">
      <w:pPr>
        <w:keepNext/>
        <w:keepLines/>
      </w:pPr>
      <w:r>
        <w:rPr>
          <w:color w:val="FF0000"/>
        </w:rPr>
        <w:t>NO DISCUSSION RECORDED</w:t>
      </w:r>
    </w:p>
    <w:p w14:paraId="322E491C" w14:textId="77777777" w:rsidR="007615D6" w:rsidRPr="00EB0339" w:rsidRDefault="007615D6" w:rsidP="007615D6">
      <w:r w:rsidRPr="005B25A1">
        <w:rPr>
          <w:b/>
          <w:bCs/>
        </w:rPr>
        <w:t>Status:</w:t>
      </w:r>
      <w:r>
        <w:t xml:space="preserve"> </w:t>
      </w:r>
      <w:r>
        <w:rPr>
          <w:color w:val="0000FF"/>
        </w:rPr>
        <w:t>Not concluded</w:t>
      </w:r>
      <w:r>
        <w:t>.</w:t>
      </w:r>
    </w:p>
    <w:p w14:paraId="34B77A62" w14:textId="77777777" w:rsidR="00E00DA6" w:rsidRDefault="007615D6" w:rsidP="000A3FBD">
      <w:pPr>
        <w:pStyle w:val="NormTop"/>
      </w:pPr>
      <w:r>
        <w:rPr>
          <w:color w:val="0000FF"/>
        </w:rPr>
        <w:t>S2-2507298</w:t>
      </w:r>
      <w:r w:rsidRPr="00D53282">
        <w:t xml:space="preserve"> </w:t>
      </w:r>
      <w:r>
        <w:t xml:space="preserve">(P-CR) 23.801-01: [WT#1.2, Architecture Simplification and Impacts for Localized Service Access] Justifications and Proposals for 6G architecture simplification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provides a gap analysis of 5G architecture and argues for the</w:t>
      </w:r>
      <w:r>
        <w:lastRenderedPageBreak/>
        <w:t xml:space="preserve"> need to improve flexibility, scalability and resilience of the 6G architecture. It is proposed to achieve this goal by simplifying the overall 3GPP system, in particular through o.</w:t>
      </w:r>
    </w:p>
    <w:p w14:paraId="7DDED8D1" w14:textId="77777777" w:rsidR="007615D6" w:rsidRPr="005B25A1" w:rsidRDefault="007615D6" w:rsidP="007615D6">
      <w:pPr>
        <w:keepNext/>
        <w:keepLines/>
        <w:rPr>
          <w:b/>
          <w:bCs/>
        </w:rPr>
      </w:pPr>
      <w:r w:rsidRPr="005B25A1">
        <w:rPr>
          <w:b/>
          <w:bCs/>
        </w:rPr>
        <w:t>Parallel discussion:</w:t>
      </w:r>
    </w:p>
    <w:p w14:paraId="6930B43F" w14:textId="77777777" w:rsidR="007615D6" w:rsidRPr="005B25A1" w:rsidRDefault="007615D6" w:rsidP="007615D6">
      <w:pPr>
        <w:keepNext/>
        <w:keepLines/>
      </w:pPr>
      <w:r w:rsidRPr="005B25A1">
        <w:t>-</w:t>
      </w:r>
    </w:p>
    <w:p w14:paraId="0C7FCB80" w14:textId="77777777" w:rsidR="007615D6" w:rsidRPr="005B25A1" w:rsidRDefault="007615D6" w:rsidP="007615D6">
      <w:pPr>
        <w:keepNext/>
        <w:keepLines/>
        <w:rPr>
          <w:b/>
          <w:bCs/>
        </w:rPr>
      </w:pPr>
      <w:r w:rsidRPr="005B25A1">
        <w:rPr>
          <w:b/>
          <w:bCs/>
        </w:rPr>
        <w:t>Plenary Discussion:</w:t>
      </w:r>
    </w:p>
    <w:p w14:paraId="1DAEB595" w14:textId="77777777" w:rsidR="007615D6" w:rsidRPr="005B25A1" w:rsidRDefault="007615D6" w:rsidP="007615D6">
      <w:pPr>
        <w:keepNext/>
        <w:keepLines/>
      </w:pPr>
      <w:r>
        <w:rPr>
          <w:color w:val="FF0000"/>
        </w:rPr>
        <w:t>NO DISCUSSION RECORDED</w:t>
      </w:r>
    </w:p>
    <w:p w14:paraId="5278E4ED" w14:textId="77777777" w:rsidR="007615D6" w:rsidRPr="00EB0339" w:rsidRDefault="007615D6" w:rsidP="007615D6">
      <w:r w:rsidRPr="005B25A1">
        <w:rPr>
          <w:b/>
          <w:bCs/>
        </w:rPr>
        <w:t>Status:</w:t>
      </w:r>
      <w:r>
        <w:t xml:space="preserve"> </w:t>
      </w:r>
      <w:r>
        <w:rPr>
          <w:color w:val="0000FF"/>
        </w:rPr>
        <w:t>Not concluded</w:t>
      </w:r>
      <w:r>
        <w:t>.</w:t>
      </w:r>
    </w:p>
    <w:p w14:paraId="02F34319" w14:textId="77777777" w:rsidR="00E00DA6" w:rsidRDefault="007615D6" w:rsidP="000A3FBD">
      <w:pPr>
        <w:pStyle w:val="NormTop"/>
      </w:pPr>
      <w:r>
        <w:rPr>
          <w:color w:val="0000FF"/>
        </w:rPr>
        <w:t>S2-2507300</w:t>
      </w:r>
      <w:r w:rsidRPr="00D53282">
        <w:t xml:space="preserve"> </w:t>
      </w:r>
      <w:r>
        <w:t>(P-CR) 23.801-01: [WT#1.2, localized service access] Support Distribute Subnetwork in 6GS (Source: CATT)</w:t>
      </w:r>
      <w:r>
        <w:br/>
      </w:r>
      <w:r w:rsidRPr="00D53282">
        <w:rPr>
          <w:b/>
        </w:rPr>
        <w:t>Document for:</w:t>
      </w:r>
      <w:r w:rsidRPr="00D53282">
        <w:t xml:space="preserve"> </w:t>
      </w:r>
      <w:r>
        <w:t>Approval</w:t>
      </w:r>
      <w:r>
        <w:br/>
      </w:r>
      <w:r w:rsidRPr="00D53282">
        <w:rPr>
          <w:b/>
        </w:rPr>
        <w:t>Abstract:</w:t>
      </w:r>
      <w:r w:rsidRPr="00D53282">
        <w:t xml:space="preserve"> </w:t>
      </w:r>
      <w:r>
        <w:br/>
        <w:t>This paper is contributing to the WT#1.2 for SA WG2 6G SID of Localized service access, it is propose that 6GS should support Distribute Subnetwork.</w:t>
      </w:r>
    </w:p>
    <w:p w14:paraId="4961D83E" w14:textId="77777777" w:rsidR="007615D6" w:rsidRPr="005B25A1" w:rsidRDefault="007615D6" w:rsidP="007615D6">
      <w:pPr>
        <w:keepNext/>
        <w:keepLines/>
        <w:rPr>
          <w:b/>
          <w:bCs/>
        </w:rPr>
      </w:pPr>
      <w:r w:rsidRPr="005B25A1">
        <w:rPr>
          <w:b/>
          <w:bCs/>
        </w:rPr>
        <w:t>Parallel discussion:</w:t>
      </w:r>
    </w:p>
    <w:p w14:paraId="49B1AB46" w14:textId="77777777" w:rsidR="007615D6" w:rsidRPr="005B25A1" w:rsidRDefault="007615D6" w:rsidP="007615D6">
      <w:pPr>
        <w:keepNext/>
        <w:keepLines/>
      </w:pPr>
      <w:r w:rsidRPr="005B25A1">
        <w:t>-</w:t>
      </w:r>
    </w:p>
    <w:p w14:paraId="40048AB9" w14:textId="77777777" w:rsidR="007615D6" w:rsidRPr="005B25A1" w:rsidRDefault="007615D6" w:rsidP="007615D6">
      <w:pPr>
        <w:keepNext/>
        <w:keepLines/>
        <w:rPr>
          <w:b/>
          <w:bCs/>
        </w:rPr>
      </w:pPr>
      <w:r w:rsidRPr="005B25A1">
        <w:rPr>
          <w:b/>
          <w:bCs/>
        </w:rPr>
        <w:t>Plenary Discussion:</w:t>
      </w:r>
    </w:p>
    <w:p w14:paraId="094AC370" w14:textId="77777777" w:rsidR="007615D6" w:rsidRPr="005B25A1" w:rsidRDefault="007615D6" w:rsidP="007615D6">
      <w:pPr>
        <w:keepNext/>
        <w:keepLines/>
      </w:pPr>
      <w:r>
        <w:rPr>
          <w:color w:val="FF0000"/>
        </w:rPr>
        <w:t>NO DISCUSSION RECORDED</w:t>
      </w:r>
    </w:p>
    <w:p w14:paraId="14384634" w14:textId="77777777" w:rsidR="007615D6" w:rsidRPr="00EB0339" w:rsidRDefault="007615D6" w:rsidP="007615D6">
      <w:r w:rsidRPr="005B25A1">
        <w:rPr>
          <w:b/>
          <w:bCs/>
        </w:rPr>
        <w:t>Status:</w:t>
      </w:r>
      <w:r>
        <w:t xml:space="preserve"> </w:t>
      </w:r>
      <w:r>
        <w:rPr>
          <w:color w:val="0000FF"/>
        </w:rPr>
        <w:t>Not concluded</w:t>
      </w:r>
      <w:r>
        <w:t>.</w:t>
      </w:r>
    </w:p>
    <w:p w14:paraId="4DE9FA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FWA</w:t>
      </w:r>
    </w:p>
    <w:p w14:paraId="24344BC5" w14:textId="77777777" w:rsidR="00E00DA6" w:rsidRDefault="007615D6" w:rsidP="000A3FBD">
      <w:pPr>
        <w:pStyle w:val="NormTop"/>
      </w:pPr>
      <w:r>
        <w:rPr>
          <w:color w:val="0000FF"/>
        </w:rPr>
        <w:t>S2-2506303</w:t>
      </w:r>
      <w:r w:rsidRPr="00D53282">
        <w:t xml:space="preserve"> </w:t>
      </w:r>
      <w:r>
        <w:t xml:space="preserve">(P-CR) 23.801-01: [WT#1.2.x] support of Fixed Wireless Access in 6G System (Source: Nokia, ATT, </w:t>
      </w:r>
      <w:proofErr w:type="spellStart"/>
      <w:r>
        <w:t>T_Mobile</w:t>
      </w:r>
      <w:proofErr w:type="spellEnd"/>
      <w:r>
        <w:t xml:space="preserve"> US, Deutsche Telekom)</w:t>
      </w:r>
      <w:r>
        <w:br/>
      </w:r>
      <w:r w:rsidRPr="00D53282">
        <w:rPr>
          <w:b/>
        </w:rPr>
        <w:t>Document for:</w:t>
      </w:r>
      <w:r w:rsidRPr="00D53282">
        <w:t xml:space="preserve"> </w:t>
      </w:r>
      <w:r>
        <w:t>Approval</w:t>
      </w:r>
      <w:r>
        <w:br/>
      </w:r>
      <w:r w:rsidRPr="00D53282">
        <w:rPr>
          <w:b/>
        </w:rPr>
        <w:t>Abstract:</w:t>
      </w:r>
      <w:r w:rsidRPr="00D53282">
        <w:t xml:space="preserve"> </w:t>
      </w:r>
      <w:r>
        <w:br/>
        <w:t>Proposes for a KI about support of fixed wireless access in 6G System.</w:t>
      </w:r>
    </w:p>
    <w:p w14:paraId="054B7859" w14:textId="77777777" w:rsidR="007615D6" w:rsidRPr="005B25A1" w:rsidRDefault="007615D6" w:rsidP="007615D6">
      <w:pPr>
        <w:keepNext/>
        <w:keepLines/>
        <w:rPr>
          <w:b/>
          <w:bCs/>
        </w:rPr>
      </w:pPr>
      <w:r w:rsidRPr="005B25A1">
        <w:rPr>
          <w:b/>
          <w:bCs/>
        </w:rPr>
        <w:t>Convenor comment:</w:t>
      </w:r>
    </w:p>
    <w:p w14:paraId="3B548F27" w14:textId="77777777" w:rsidR="007615D6" w:rsidRPr="005B25A1" w:rsidRDefault="007615D6" w:rsidP="007615D6">
      <w:pPr>
        <w:keepNext/>
        <w:keepLines/>
      </w:pPr>
      <w:r w:rsidRPr="005B25A1">
        <w:t>Used as a baseline. (Both WT scope and KI).</w:t>
      </w:r>
    </w:p>
    <w:p w14:paraId="36049413" w14:textId="77777777" w:rsidR="007615D6" w:rsidRPr="005B25A1" w:rsidRDefault="007615D6" w:rsidP="007615D6">
      <w:pPr>
        <w:keepNext/>
        <w:keepLines/>
        <w:rPr>
          <w:b/>
          <w:bCs/>
        </w:rPr>
      </w:pPr>
      <w:r w:rsidRPr="005B25A1">
        <w:rPr>
          <w:b/>
          <w:bCs/>
        </w:rPr>
        <w:t>Parallel discussion:</w:t>
      </w:r>
    </w:p>
    <w:p w14:paraId="6FD9092E" w14:textId="5A761E92" w:rsidR="00135BD7" w:rsidRPr="005B25A1" w:rsidRDefault="00135BD7" w:rsidP="00135BD7">
      <w:pPr>
        <w:keepNext/>
        <w:keepLines/>
      </w:pPr>
      <w:r>
        <w:t xml:space="preserve">Revised in drafting session to </w:t>
      </w:r>
      <w:r w:rsidRPr="00CE3EC0">
        <w:rPr>
          <w:color w:val="0000FF"/>
        </w:rPr>
        <w:t>S2-2</w:t>
      </w:r>
      <w:r>
        <w:rPr>
          <w:color w:val="0000FF"/>
        </w:rPr>
        <w:t>507890</w:t>
      </w:r>
      <w:r>
        <w:t>.</w:t>
      </w:r>
      <w:r w:rsidRPr="00375008">
        <w:t xml:space="preserve"> </w:t>
      </w:r>
    </w:p>
    <w:p w14:paraId="68B16CA0" w14:textId="2646A67B" w:rsidR="007615D6" w:rsidRDefault="00DC3B64" w:rsidP="007615D6">
      <w:pPr>
        <w:keepNext/>
        <w:keepLines/>
      </w:pPr>
      <w:r>
        <w:t xml:space="preserve">Some comments were made and this was left for off-line discussion and revised to </w:t>
      </w:r>
      <w:r w:rsidRPr="00497EE3">
        <w:rPr>
          <w:color w:val="0000FF"/>
        </w:rPr>
        <w:t>S2-250</w:t>
      </w:r>
      <w:r>
        <w:rPr>
          <w:color w:val="0000FF"/>
        </w:rPr>
        <w:t>7978</w:t>
      </w:r>
      <w:r>
        <w:t>.</w:t>
      </w:r>
      <w:r w:rsidR="00D16138">
        <w:t xml:space="preserve"> </w:t>
      </w:r>
    </w:p>
    <w:p w14:paraId="5D299234" w14:textId="77777777" w:rsidR="0061178C" w:rsidRDefault="007C21AA" w:rsidP="0061178C">
      <w:pPr>
        <w:keepNext/>
        <w:keepLines/>
      </w:pPr>
      <w:r>
        <w:t xml:space="preserve">Further comments were received and this was left for off-line discussion and revised to </w:t>
      </w:r>
      <w:r w:rsidRPr="00497EE3">
        <w:rPr>
          <w:color w:val="0000FF"/>
        </w:rPr>
        <w:t>S2-250</w:t>
      </w:r>
      <w:r>
        <w:rPr>
          <w:color w:val="0000FF"/>
        </w:rPr>
        <w:t>8032</w:t>
      </w:r>
      <w:r w:rsidR="0061178C">
        <w:t xml:space="preserve">. </w:t>
      </w:r>
    </w:p>
    <w:p w14:paraId="1EDAADAF" w14:textId="77777777" w:rsidR="0061178C" w:rsidRDefault="0061178C" w:rsidP="0061178C">
      <w:pPr>
        <w:keepNext/>
        <w:keepLines/>
        <w:rPr>
          <w:b/>
          <w:bCs/>
        </w:rPr>
      </w:pPr>
      <w:r>
        <w:rPr>
          <w:b/>
          <w:bCs/>
        </w:rPr>
        <w:t>Plenary Discussion:</w:t>
      </w:r>
    </w:p>
    <w:p w14:paraId="6F6B2724" w14:textId="4645CF6A" w:rsidR="00DC3B64" w:rsidRDefault="00DC3B64" w:rsidP="00DC3B64">
      <w:pPr>
        <w:keepNext/>
        <w:keepLines/>
      </w:pPr>
      <w:r>
        <w:t xml:space="preserve">  </w:t>
      </w:r>
      <w:r>
        <w:rPr>
          <w:color w:val="FF0000"/>
        </w:rPr>
        <w:t>&lt;RETURN - OPEN&gt;</w:t>
      </w:r>
    </w:p>
    <w:p w14:paraId="7CC970CF" w14:textId="77777777" w:rsidR="00DC3B64" w:rsidRPr="00EB0339" w:rsidRDefault="00DC3B64" w:rsidP="00DC3B64">
      <w:r w:rsidRPr="005B25A1">
        <w:rPr>
          <w:b/>
          <w:bCs/>
        </w:rPr>
        <w:t>Status:</w:t>
      </w:r>
      <w:r>
        <w:t xml:space="preserve"> </w:t>
      </w:r>
      <w:r w:rsidRPr="00380F14">
        <w:rPr>
          <w:color w:val="FF0000"/>
        </w:rPr>
        <w:t>OPEN</w:t>
      </w:r>
    </w:p>
    <w:p w14:paraId="07F0DEBF" w14:textId="77777777" w:rsidR="00E00DA6" w:rsidRDefault="007615D6" w:rsidP="000A3FBD">
      <w:pPr>
        <w:pStyle w:val="NormTop"/>
      </w:pPr>
      <w:r>
        <w:rPr>
          <w:color w:val="0000FF"/>
        </w:rPr>
        <w:t>S2-2506581</w:t>
      </w:r>
      <w:r w:rsidRPr="00D53282">
        <w:t xml:space="preserve"> </w:t>
      </w:r>
      <w:r>
        <w:t>(P-CR) 23.801-01: [WT#1.2, Fixed Wireless Acces</w:t>
      </w:r>
      <w:r>
        <w:lastRenderedPageBreak/>
        <w:t>s] Scope and New Key Issue for Fixed Wireless Access (Source: LG Electronics)</w:t>
      </w:r>
      <w:r>
        <w:br/>
      </w:r>
      <w:r w:rsidRPr="00D53282">
        <w:rPr>
          <w:b/>
        </w:rPr>
        <w:t>Document for:</w:t>
      </w:r>
      <w:r w:rsidRPr="00D53282">
        <w:t xml:space="preserve"> </w:t>
      </w:r>
      <w:r>
        <w:t>Approval</w:t>
      </w:r>
      <w:r>
        <w:br/>
      </w:r>
      <w:r w:rsidRPr="00D53282">
        <w:rPr>
          <w:b/>
        </w:rPr>
        <w:t>Abstract:</w:t>
      </w:r>
      <w:r w:rsidRPr="00D53282">
        <w:t xml:space="preserve"> </w:t>
      </w:r>
    </w:p>
    <w:p w14:paraId="3E9DF651" w14:textId="77777777" w:rsidR="007615D6" w:rsidRPr="005B25A1" w:rsidRDefault="007615D6" w:rsidP="007615D6">
      <w:pPr>
        <w:keepNext/>
        <w:keepLines/>
        <w:rPr>
          <w:b/>
          <w:bCs/>
        </w:rPr>
      </w:pPr>
      <w:r w:rsidRPr="005B25A1">
        <w:rPr>
          <w:b/>
          <w:bCs/>
        </w:rPr>
        <w:t>Parallel discussion:</w:t>
      </w:r>
    </w:p>
    <w:p w14:paraId="4CFF4C5B" w14:textId="77777777" w:rsidR="007615D6" w:rsidRPr="005B25A1" w:rsidRDefault="007615D6" w:rsidP="007615D6">
      <w:pPr>
        <w:keepNext/>
        <w:keepLines/>
      </w:pPr>
      <w:r w:rsidRPr="005B25A1">
        <w:t>-</w:t>
      </w:r>
    </w:p>
    <w:p w14:paraId="79210B1C" w14:textId="77777777" w:rsidR="007615D6" w:rsidRPr="005B25A1" w:rsidRDefault="007615D6" w:rsidP="007615D6">
      <w:pPr>
        <w:keepNext/>
        <w:keepLines/>
        <w:rPr>
          <w:b/>
          <w:bCs/>
        </w:rPr>
      </w:pPr>
      <w:r w:rsidRPr="005B25A1">
        <w:rPr>
          <w:b/>
          <w:bCs/>
        </w:rPr>
        <w:t>Plenary Discussion:</w:t>
      </w:r>
    </w:p>
    <w:p w14:paraId="03B41907" w14:textId="77777777" w:rsidR="007615D6" w:rsidRPr="005B25A1" w:rsidRDefault="007615D6" w:rsidP="007615D6">
      <w:pPr>
        <w:keepNext/>
        <w:keepLines/>
      </w:pPr>
      <w:r>
        <w:rPr>
          <w:color w:val="FF0000"/>
        </w:rPr>
        <w:t>NO DISCUSSION RECORDED</w:t>
      </w:r>
    </w:p>
    <w:p w14:paraId="2F30CBBB" w14:textId="77777777" w:rsidR="007615D6" w:rsidRPr="00EB0339" w:rsidRDefault="007615D6" w:rsidP="007615D6">
      <w:r w:rsidRPr="005B25A1">
        <w:rPr>
          <w:b/>
          <w:bCs/>
        </w:rPr>
        <w:t>Status:</w:t>
      </w:r>
      <w:r>
        <w:t xml:space="preserve"> </w:t>
      </w:r>
      <w:r>
        <w:rPr>
          <w:color w:val="0000FF"/>
        </w:rPr>
        <w:t>Not concluded</w:t>
      </w:r>
      <w:r>
        <w:t>.</w:t>
      </w:r>
    </w:p>
    <w:p w14:paraId="7E048285" w14:textId="77777777" w:rsidR="00E00DA6" w:rsidRDefault="007615D6" w:rsidP="000A3FBD">
      <w:pPr>
        <w:pStyle w:val="NormTop"/>
      </w:pPr>
      <w:r>
        <w:rPr>
          <w:color w:val="0000FF"/>
        </w:rPr>
        <w:t>S2-2506797</w:t>
      </w:r>
      <w:r w:rsidRPr="00D53282">
        <w:t xml:space="preserve"> </w:t>
      </w:r>
      <w:r>
        <w:t>(P-CR) 23.801-01: [WT#1.2] Study Proposal for 6G Fixed Wireless Access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the scope of the study relating to Fixed Wireless Access in 6G.</w:t>
      </w:r>
    </w:p>
    <w:p w14:paraId="0E10345C" w14:textId="77777777" w:rsidR="007615D6" w:rsidRPr="005B25A1" w:rsidRDefault="007615D6" w:rsidP="007615D6">
      <w:pPr>
        <w:keepNext/>
        <w:keepLines/>
        <w:rPr>
          <w:b/>
          <w:bCs/>
        </w:rPr>
      </w:pPr>
      <w:r w:rsidRPr="005B25A1">
        <w:rPr>
          <w:b/>
          <w:bCs/>
        </w:rPr>
        <w:t>Parallel discussion:</w:t>
      </w:r>
    </w:p>
    <w:p w14:paraId="1EB573A2" w14:textId="77777777" w:rsidR="007615D6" w:rsidRPr="005B25A1" w:rsidRDefault="007615D6" w:rsidP="007615D6">
      <w:pPr>
        <w:keepNext/>
        <w:keepLines/>
      </w:pPr>
      <w:r w:rsidRPr="005B25A1">
        <w:t>-</w:t>
      </w:r>
    </w:p>
    <w:p w14:paraId="3221C8E5" w14:textId="77777777" w:rsidR="007615D6" w:rsidRPr="005B25A1" w:rsidRDefault="007615D6" w:rsidP="007615D6">
      <w:pPr>
        <w:keepNext/>
        <w:keepLines/>
        <w:rPr>
          <w:b/>
          <w:bCs/>
        </w:rPr>
      </w:pPr>
      <w:r w:rsidRPr="005B25A1">
        <w:rPr>
          <w:b/>
          <w:bCs/>
        </w:rPr>
        <w:t>Plenary Discussion:</w:t>
      </w:r>
    </w:p>
    <w:p w14:paraId="5524D820" w14:textId="77777777" w:rsidR="007615D6" w:rsidRPr="005B25A1" w:rsidRDefault="007615D6" w:rsidP="007615D6">
      <w:pPr>
        <w:keepNext/>
        <w:keepLines/>
      </w:pPr>
      <w:r>
        <w:rPr>
          <w:color w:val="FF0000"/>
        </w:rPr>
        <w:t>NO DISCUSSION RECORDED</w:t>
      </w:r>
    </w:p>
    <w:p w14:paraId="018422CA" w14:textId="77777777" w:rsidR="007615D6" w:rsidRPr="00EB0339" w:rsidRDefault="007615D6" w:rsidP="007615D6">
      <w:r w:rsidRPr="005B25A1">
        <w:rPr>
          <w:b/>
          <w:bCs/>
        </w:rPr>
        <w:t>Status:</w:t>
      </w:r>
      <w:r>
        <w:t xml:space="preserve"> </w:t>
      </w:r>
      <w:r>
        <w:rPr>
          <w:color w:val="0000FF"/>
        </w:rPr>
        <w:t>Not concluded</w:t>
      </w:r>
      <w:r>
        <w:t>.</w:t>
      </w:r>
    </w:p>
    <w:p w14:paraId="453746B8" w14:textId="77777777" w:rsidR="007615D6" w:rsidRDefault="007615D6" w:rsidP="00A553DC">
      <w:pPr>
        <w:pStyle w:val="Heading4"/>
      </w:pPr>
      <w:r>
        <w:t>20.6.1.3</w:t>
      </w:r>
      <w:r>
        <w:tab/>
        <w:t>Study on Architecture for 6G System (FS_6G_ARC) - WT#1.3</w:t>
      </w:r>
    </w:p>
    <w:p w14:paraId="74A0E88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5C0610C9" w14:textId="77777777" w:rsidR="00E00DA6" w:rsidRDefault="007615D6" w:rsidP="000A3FBD">
      <w:pPr>
        <w:pStyle w:val="NormTop"/>
      </w:pPr>
      <w:r>
        <w:rPr>
          <w:color w:val="0000FF"/>
        </w:rPr>
        <w:t>S2-2506500</w:t>
      </w:r>
      <w:r w:rsidRPr="00D53282">
        <w:t xml:space="preserve"> </w:t>
      </w:r>
      <w:r>
        <w:t>(P-CR) 23.801-01: [WT#1.3, non-3GPP Access] Update to WT#1.3 for support of non-3GPP access (Source: Source company)</w:t>
      </w:r>
      <w:r>
        <w:br/>
      </w:r>
      <w:r w:rsidRPr="00D53282">
        <w:rPr>
          <w:b/>
        </w:rPr>
        <w:t>Document for:</w:t>
      </w:r>
      <w:r w:rsidRPr="00D53282">
        <w:t xml:space="preserve"> </w:t>
      </w:r>
      <w:r>
        <w:t>Approval</w:t>
      </w:r>
      <w:r>
        <w:br/>
      </w:r>
      <w:r w:rsidRPr="00D53282">
        <w:rPr>
          <w:b/>
        </w:rPr>
        <w:t>Abstract:</w:t>
      </w:r>
      <w:r w:rsidRPr="00D53282">
        <w:t xml:space="preserve"> </w:t>
      </w:r>
    </w:p>
    <w:p w14:paraId="6FBEC542" w14:textId="77777777" w:rsidR="007615D6" w:rsidRPr="005B25A1" w:rsidRDefault="007615D6" w:rsidP="007615D6">
      <w:pPr>
        <w:keepNext/>
        <w:keepLines/>
        <w:rPr>
          <w:b/>
          <w:bCs/>
        </w:rPr>
      </w:pPr>
      <w:r w:rsidRPr="005B25A1">
        <w:rPr>
          <w:b/>
          <w:bCs/>
        </w:rPr>
        <w:t>Parallel discussion:</w:t>
      </w:r>
    </w:p>
    <w:p w14:paraId="04A277CE" w14:textId="77777777" w:rsidR="007615D6" w:rsidRPr="005B25A1" w:rsidRDefault="007615D6" w:rsidP="007615D6">
      <w:pPr>
        <w:keepNext/>
        <w:keepLines/>
      </w:pPr>
      <w:r w:rsidRPr="005B25A1">
        <w:t>-</w:t>
      </w:r>
    </w:p>
    <w:p w14:paraId="67DAD301" w14:textId="77777777" w:rsidR="007615D6" w:rsidRPr="005B25A1" w:rsidRDefault="007615D6" w:rsidP="007615D6">
      <w:pPr>
        <w:keepNext/>
        <w:keepLines/>
        <w:rPr>
          <w:b/>
          <w:bCs/>
        </w:rPr>
      </w:pPr>
      <w:r w:rsidRPr="005B25A1">
        <w:rPr>
          <w:b/>
          <w:bCs/>
        </w:rPr>
        <w:t>Plenary Discussion:</w:t>
      </w:r>
    </w:p>
    <w:p w14:paraId="50DDBDE8" w14:textId="77777777" w:rsidR="007615D6" w:rsidRPr="005B25A1" w:rsidRDefault="007615D6" w:rsidP="007615D6">
      <w:pPr>
        <w:keepNext/>
        <w:keepLines/>
      </w:pPr>
      <w:r>
        <w:rPr>
          <w:color w:val="FF0000"/>
        </w:rPr>
        <w:t>NO DISCUSSION RECORD</w:t>
      </w:r>
      <w:r>
        <w:rPr>
          <w:color w:val="FF0000"/>
        </w:rPr>
        <w:lastRenderedPageBreak/>
        <w:t>ED</w:t>
      </w:r>
    </w:p>
    <w:p w14:paraId="65CB4060" w14:textId="77777777" w:rsidR="007615D6" w:rsidRPr="00EB0339" w:rsidRDefault="007615D6" w:rsidP="007615D6">
      <w:r w:rsidRPr="005B25A1">
        <w:rPr>
          <w:b/>
          <w:bCs/>
        </w:rPr>
        <w:t>Status:</w:t>
      </w:r>
      <w:r>
        <w:t xml:space="preserve"> </w:t>
      </w:r>
      <w:r>
        <w:rPr>
          <w:color w:val="0000FF"/>
        </w:rPr>
        <w:t>Not concluded</w:t>
      </w:r>
      <w:r>
        <w:t>.</w:t>
      </w:r>
    </w:p>
    <w:p w14:paraId="41718D93" w14:textId="77777777" w:rsidR="00E00DA6" w:rsidRDefault="007615D6" w:rsidP="000A3FBD">
      <w:pPr>
        <w:pStyle w:val="NormTop"/>
      </w:pPr>
      <w:r>
        <w:rPr>
          <w:color w:val="0000FF"/>
        </w:rPr>
        <w:t>S2-2506502</w:t>
      </w:r>
      <w:r w:rsidRPr="00D53282">
        <w:t xml:space="preserve"> </w:t>
      </w:r>
      <w:r>
        <w:t xml:space="preserve">(P-CR) 23.801-01: WT#1.3, Study proposal for non-3GPP access support in 6G (Source: Nokia, T-Mobile US,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non-3GPP access support in 6G under WT1.3 defined in SP-250806.</w:t>
      </w:r>
    </w:p>
    <w:p w14:paraId="3C510D0E" w14:textId="77777777" w:rsidR="007615D6" w:rsidRPr="005B25A1" w:rsidRDefault="007615D6" w:rsidP="007615D6">
      <w:pPr>
        <w:keepNext/>
        <w:keepLines/>
        <w:rPr>
          <w:b/>
          <w:bCs/>
        </w:rPr>
      </w:pPr>
      <w:r w:rsidRPr="005B25A1">
        <w:rPr>
          <w:b/>
          <w:bCs/>
        </w:rPr>
        <w:t>Parallel discussion:</w:t>
      </w:r>
    </w:p>
    <w:p w14:paraId="0C6EA4F6" w14:textId="77777777" w:rsidR="007615D6" w:rsidRPr="005B25A1" w:rsidRDefault="007615D6" w:rsidP="007615D6">
      <w:pPr>
        <w:keepNext/>
        <w:keepLines/>
      </w:pPr>
      <w:r w:rsidRPr="005B25A1">
        <w:t>-</w:t>
      </w:r>
    </w:p>
    <w:p w14:paraId="0BBB20CD" w14:textId="77777777" w:rsidR="007615D6" w:rsidRPr="005B25A1" w:rsidRDefault="007615D6" w:rsidP="007615D6">
      <w:pPr>
        <w:keepNext/>
        <w:keepLines/>
        <w:rPr>
          <w:b/>
          <w:bCs/>
        </w:rPr>
      </w:pPr>
      <w:r w:rsidRPr="005B25A1">
        <w:rPr>
          <w:b/>
          <w:bCs/>
        </w:rPr>
        <w:t>Plenary Discussion:</w:t>
      </w:r>
    </w:p>
    <w:p w14:paraId="24E60B20" w14:textId="77777777" w:rsidR="007615D6" w:rsidRPr="005B25A1" w:rsidRDefault="007615D6" w:rsidP="007615D6">
      <w:pPr>
        <w:keepNext/>
        <w:keepLines/>
      </w:pPr>
      <w:r>
        <w:rPr>
          <w:color w:val="FF0000"/>
        </w:rPr>
        <w:t>NO DISCUSSION RECORDED</w:t>
      </w:r>
    </w:p>
    <w:p w14:paraId="28459C60" w14:textId="77777777" w:rsidR="007615D6" w:rsidRPr="00EB0339" w:rsidRDefault="007615D6" w:rsidP="007615D6">
      <w:r w:rsidRPr="005B25A1">
        <w:rPr>
          <w:b/>
          <w:bCs/>
        </w:rPr>
        <w:t>Status:</w:t>
      </w:r>
      <w:r>
        <w:t xml:space="preserve"> </w:t>
      </w:r>
      <w:r>
        <w:rPr>
          <w:color w:val="0000FF"/>
        </w:rPr>
        <w:t>Not concluded</w:t>
      </w:r>
      <w:r>
        <w:t>.</w:t>
      </w:r>
    </w:p>
    <w:p w14:paraId="118CC8DF" w14:textId="77777777" w:rsidR="00E00DA6" w:rsidRDefault="007615D6" w:rsidP="000A3FBD">
      <w:pPr>
        <w:pStyle w:val="NormTop"/>
      </w:pPr>
      <w:r>
        <w:rPr>
          <w:color w:val="0000FF"/>
        </w:rPr>
        <w:t>S2-2506519</w:t>
      </w:r>
      <w:r w:rsidRPr="00D53282">
        <w:t xml:space="preserve"> </w:t>
      </w:r>
      <w:r>
        <w:t xml:space="preserve">(P-CR) 23.801-01: [WT#1.3, Multi-Access Communications] Multi-Access Communications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#1.3, on the topics related to Multi-Access Communication.</w:t>
      </w:r>
    </w:p>
    <w:p w14:paraId="6102DD1D" w14:textId="77777777" w:rsidR="007615D6" w:rsidRPr="005B25A1" w:rsidRDefault="007615D6" w:rsidP="007615D6">
      <w:pPr>
        <w:keepNext/>
        <w:keepLines/>
        <w:rPr>
          <w:b/>
          <w:bCs/>
        </w:rPr>
      </w:pPr>
      <w:r w:rsidRPr="005B25A1">
        <w:rPr>
          <w:b/>
          <w:bCs/>
        </w:rPr>
        <w:t>Parallel discussion:</w:t>
      </w:r>
    </w:p>
    <w:p w14:paraId="45E99407" w14:textId="77777777" w:rsidR="007615D6" w:rsidRPr="005B25A1" w:rsidRDefault="007615D6" w:rsidP="007615D6">
      <w:pPr>
        <w:keepNext/>
        <w:keepLines/>
      </w:pPr>
      <w:r w:rsidRPr="005B25A1">
        <w:t>-</w:t>
      </w:r>
    </w:p>
    <w:p w14:paraId="2CE09900" w14:textId="77777777" w:rsidR="007615D6" w:rsidRPr="005B25A1" w:rsidRDefault="007615D6" w:rsidP="007615D6">
      <w:pPr>
        <w:keepNext/>
        <w:keepLines/>
        <w:rPr>
          <w:b/>
          <w:bCs/>
        </w:rPr>
      </w:pPr>
      <w:r w:rsidRPr="005B25A1">
        <w:rPr>
          <w:b/>
          <w:bCs/>
        </w:rPr>
        <w:t>Plenary Discussion:</w:t>
      </w:r>
    </w:p>
    <w:p w14:paraId="3F5A6147" w14:textId="77777777" w:rsidR="007615D6" w:rsidRPr="005B25A1" w:rsidRDefault="007615D6" w:rsidP="007615D6">
      <w:pPr>
        <w:keepNext/>
        <w:keepLines/>
      </w:pPr>
      <w:r>
        <w:rPr>
          <w:color w:val="FF0000"/>
        </w:rPr>
        <w:t>NO DISCUSSION RECORDED</w:t>
      </w:r>
    </w:p>
    <w:p w14:paraId="0952B730" w14:textId="77777777" w:rsidR="007615D6" w:rsidRPr="00EB0339" w:rsidRDefault="007615D6" w:rsidP="007615D6">
      <w:r w:rsidRPr="005B25A1">
        <w:rPr>
          <w:b/>
          <w:bCs/>
        </w:rPr>
        <w:t>Status:</w:t>
      </w:r>
      <w:r>
        <w:t xml:space="preserve"> </w:t>
      </w:r>
      <w:r>
        <w:rPr>
          <w:color w:val="0000FF"/>
        </w:rPr>
        <w:t>Not concluded</w:t>
      </w:r>
      <w:r>
        <w:t>.</w:t>
      </w:r>
    </w:p>
    <w:p w14:paraId="454A7079" w14:textId="77777777" w:rsidR="00E00DA6" w:rsidRDefault="007615D6" w:rsidP="000A3FBD">
      <w:pPr>
        <w:pStyle w:val="NormTop"/>
      </w:pPr>
      <w:r>
        <w:rPr>
          <w:color w:val="0000FF"/>
        </w:rPr>
        <w:t>S2-2506582</w:t>
      </w:r>
      <w:r w:rsidRPr="00D53282">
        <w:t xml:space="preserve"> </w:t>
      </w:r>
      <w:r>
        <w:t>(P-CR) 23.801-01: [WT#1.3, Non-3GPP Access] Scope and New Key Issue for non-3GPP access (Source: LG Electronics)</w:t>
      </w:r>
      <w:r>
        <w:br/>
      </w:r>
      <w:r w:rsidRPr="00D53282">
        <w:rPr>
          <w:b/>
        </w:rPr>
        <w:t>Document for:</w:t>
      </w:r>
      <w:r w:rsidRPr="00D53282">
        <w:t xml:space="preserve"> </w:t>
      </w:r>
      <w:r>
        <w:t>Approval</w:t>
      </w:r>
      <w:r>
        <w:br/>
      </w:r>
      <w:r w:rsidRPr="00D53282">
        <w:rPr>
          <w:b/>
        </w:rPr>
        <w:t>Abstract:</w:t>
      </w:r>
      <w:r w:rsidRPr="00D53282">
        <w:t xml:space="preserve"> </w:t>
      </w:r>
    </w:p>
    <w:p w14:paraId="53C9A919" w14:textId="77777777" w:rsidR="007615D6" w:rsidRPr="005B25A1" w:rsidRDefault="007615D6" w:rsidP="007615D6">
      <w:pPr>
        <w:keepNext/>
        <w:keepLines/>
        <w:rPr>
          <w:b/>
          <w:bCs/>
        </w:rPr>
      </w:pPr>
      <w:r w:rsidRPr="005B25A1">
        <w:rPr>
          <w:b/>
          <w:bCs/>
        </w:rPr>
        <w:t>Parallel discussion:</w:t>
      </w:r>
    </w:p>
    <w:p w14:paraId="7A69076F" w14:textId="77777777" w:rsidR="007615D6" w:rsidRPr="005B25A1" w:rsidRDefault="007615D6" w:rsidP="007615D6">
      <w:pPr>
        <w:keepNext/>
        <w:keepLines/>
      </w:pPr>
      <w:r w:rsidRPr="005B25A1">
        <w:t>-</w:t>
      </w:r>
    </w:p>
    <w:p w14:paraId="2A4F27FC" w14:textId="77777777" w:rsidR="007615D6" w:rsidRPr="005B25A1" w:rsidRDefault="007615D6" w:rsidP="007615D6">
      <w:pPr>
        <w:keepNext/>
        <w:keepLines/>
        <w:rPr>
          <w:b/>
          <w:bCs/>
        </w:rPr>
      </w:pPr>
      <w:r w:rsidRPr="005B25A1">
        <w:rPr>
          <w:b/>
          <w:bCs/>
        </w:rPr>
        <w:t>Plenary Discussion:</w:t>
      </w:r>
    </w:p>
    <w:p w14:paraId="39BDAF5C" w14:textId="77777777" w:rsidR="007615D6" w:rsidRPr="005B25A1" w:rsidRDefault="007615D6" w:rsidP="007615D6">
      <w:pPr>
        <w:keepNext/>
        <w:keepLines/>
      </w:pPr>
      <w:r>
        <w:rPr>
          <w:color w:val="FF0000"/>
        </w:rPr>
        <w:t>NO DISCUSSION RECORDED</w:t>
      </w:r>
    </w:p>
    <w:p w14:paraId="3CFD3AD5" w14:textId="77777777" w:rsidR="007615D6" w:rsidRPr="00EB0339" w:rsidRDefault="007615D6" w:rsidP="007615D6">
      <w:r w:rsidRPr="005B25A1">
        <w:rPr>
          <w:b/>
          <w:bCs/>
        </w:rPr>
        <w:t>Status:</w:t>
      </w:r>
      <w:r>
        <w:t xml:space="preserve"> </w:t>
      </w:r>
      <w:r>
        <w:rPr>
          <w:color w:val="0000FF"/>
        </w:rPr>
        <w:t>Not concluded</w:t>
      </w:r>
      <w:r>
        <w:t>.</w:t>
      </w:r>
    </w:p>
    <w:p w14:paraId="59C6D21F" w14:textId="77777777" w:rsidR="00E00DA6" w:rsidRDefault="007615D6" w:rsidP="000A3FBD">
      <w:pPr>
        <w:pStyle w:val="NormTop"/>
      </w:pPr>
      <w:r>
        <w:rPr>
          <w:color w:val="0000FF"/>
        </w:rPr>
        <w:t>S2-2506739</w:t>
      </w:r>
      <w:r w:rsidRPr="00D53282">
        <w:t xml:space="preserve"> </w:t>
      </w:r>
      <w:r>
        <w:t>(P-CR) 23.801-01: [WT#1.3, all topics] Study proposal for non-3GPP access (Source: MediaTek Inc.)</w:t>
      </w:r>
      <w:r>
        <w:br/>
      </w:r>
      <w:r w:rsidRPr="00D53282">
        <w:rPr>
          <w:b/>
        </w:rPr>
        <w:t>Document for:</w:t>
      </w:r>
      <w:r w:rsidRPr="00D53282">
        <w:t xml:space="preserve"> </w:t>
      </w:r>
      <w:r>
        <w:t>Approval</w:t>
      </w:r>
      <w:r>
        <w:br/>
      </w:r>
      <w:r w:rsidRPr="00D53282">
        <w:rPr>
          <w:b/>
        </w:rPr>
        <w:t>Abstract:</w:t>
      </w:r>
      <w:r w:rsidRPr="00D53282">
        <w:t xml:space="preserve"> </w:t>
      </w:r>
    </w:p>
    <w:p w14:paraId="3B77D9CF" w14:textId="77777777" w:rsidR="007615D6" w:rsidRPr="005B25A1" w:rsidRDefault="007615D6" w:rsidP="007615D6">
      <w:pPr>
        <w:keepNext/>
        <w:keepLines/>
        <w:rPr>
          <w:b/>
          <w:bCs/>
        </w:rPr>
      </w:pPr>
      <w:r w:rsidRPr="005B25A1">
        <w:rPr>
          <w:b/>
          <w:bCs/>
        </w:rPr>
        <w:t>Parallel discussion:</w:t>
      </w:r>
    </w:p>
    <w:p w14:paraId="7FEBBF46" w14:textId="77777777" w:rsidR="007615D6" w:rsidRPr="005B25A1" w:rsidRDefault="007615D6" w:rsidP="007615D6">
      <w:pPr>
        <w:keepNext/>
        <w:keepLines/>
      </w:pPr>
      <w:r w:rsidRPr="005B25A1">
        <w:t>-</w:t>
      </w:r>
    </w:p>
    <w:p w14:paraId="1215E1E9" w14:textId="77777777" w:rsidR="007615D6" w:rsidRPr="005B25A1" w:rsidRDefault="007615D6" w:rsidP="007615D6">
      <w:pPr>
        <w:keepNext/>
        <w:keepLines/>
        <w:rPr>
          <w:b/>
          <w:bCs/>
        </w:rPr>
      </w:pPr>
      <w:r w:rsidRPr="005B25A1">
        <w:rPr>
          <w:b/>
          <w:bCs/>
        </w:rPr>
        <w:t>Plenary Discussion:</w:t>
      </w:r>
    </w:p>
    <w:p w14:paraId="6C885653" w14:textId="77777777" w:rsidR="007615D6" w:rsidRPr="005B25A1" w:rsidRDefault="007615D6" w:rsidP="007615D6">
      <w:pPr>
        <w:keepNext/>
        <w:keepLines/>
      </w:pPr>
      <w:r>
        <w:rPr>
          <w:color w:val="FF0000"/>
        </w:rPr>
        <w:t>NO DISCUSSION RECORDED</w:t>
      </w:r>
    </w:p>
    <w:p w14:paraId="45648E36" w14:textId="77777777" w:rsidR="007615D6" w:rsidRPr="00EB0339" w:rsidRDefault="007615D6" w:rsidP="007615D6">
      <w:r w:rsidRPr="005B25A1">
        <w:rPr>
          <w:b/>
          <w:bCs/>
        </w:rPr>
        <w:t>Status:</w:t>
      </w:r>
      <w:r>
        <w:t xml:space="preserve"> </w:t>
      </w:r>
      <w:r>
        <w:rPr>
          <w:color w:val="0000FF"/>
        </w:rPr>
        <w:t>Not concluded</w:t>
      </w:r>
      <w:r>
        <w:t>.</w:t>
      </w:r>
    </w:p>
    <w:p w14:paraId="3DB0825D" w14:textId="77777777" w:rsidR="00E00DA6" w:rsidRDefault="007615D6" w:rsidP="000A3FBD">
      <w:pPr>
        <w:pStyle w:val="NormTop"/>
      </w:pPr>
      <w:r>
        <w:rPr>
          <w:color w:val="0000FF"/>
        </w:rPr>
        <w:t>S2-2506760</w:t>
      </w:r>
      <w:r w:rsidRPr="00D53282">
        <w:t xml:space="preserve"> </w:t>
      </w:r>
      <w:r>
        <w:t>(P-CR) 23.801-01: [WT#1.3] Discussion and proposal fo</w:t>
      </w:r>
      <w:r>
        <w:lastRenderedPageBreak/>
        <w:t>r un-trusted non-3GPP access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 specifically for un-trusted non-3GPP access of sub working task 1.3 in SA WG2 6G SID. Based on the discussion, a detailed key issue is proposed.</w:t>
      </w:r>
    </w:p>
    <w:p w14:paraId="3785EDF9" w14:textId="77777777" w:rsidR="007615D6" w:rsidRPr="005B25A1" w:rsidRDefault="007615D6" w:rsidP="007615D6">
      <w:pPr>
        <w:keepNext/>
        <w:keepLines/>
        <w:rPr>
          <w:b/>
          <w:bCs/>
        </w:rPr>
      </w:pPr>
      <w:r w:rsidRPr="005B25A1">
        <w:rPr>
          <w:b/>
          <w:bCs/>
        </w:rPr>
        <w:t>Convenor comment:</w:t>
      </w:r>
    </w:p>
    <w:p w14:paraId="2807282C" w14:textId="77777777" w:rsidR="007615D6" w:rsidRPr="005B25A1" w:rsidRDefault="007615D6" w:rsidP="007615D6">
      <w:pPr>
        <w:keepNext/>
        <w:keepLines/>
      </w:pPr>
      <w:r w:rsidRPr="005B25A1">
        <w:t>Used as a baseline. (Both WT scope and KI).</w:t>
      </w:r>
    </w:p>
    <w:p w14:paraId="359CFB19" w14:textId="77777777" w:rsidR="007615D6" w:rsidRPr="005B25A1" w:rsidRDefault="007615D6" w:rsidP="007615D6">
      <w:pPr>
        <w:keepNext/>
        <w:keepLines/>
        <w:rPr>
          <w:b/>
          <w:bCs/>
        </w:rPr>
      </w:pPr>
      <w:r w:rsidRPr="005B25A1">
        <w:rPr>
          <w:b/>
          <w:bCs/>
        </w:rPr>
        <w:t>Parallel discussion:</w:t>
      </w:r>
    </w:p>
    <w:p w14:paraId="0E8142F6" w14:textId="65D0FD22" w:rsidR="00135BD7" w:rsidRPr="005B25A1" w:rsidRDefault="00135BD7" w:rsidP="00135BD7">
      <w:pPr>
        <w:keepNext/>
        <w:keepLines/>
      </w:pPr>
      <w:r>
        <w:t xml:space="preserve">Revised in drafting session to </w:t>
      </w:r>
      <w:r w:rsidRPr="00CE3EC0">
        <w:rPr>
          <w:color w:val="0000FF"/>
        </w:rPr>
        <w:t>S2-2</w:t>
      </w:r>
      <w:r>
        <w:rPr>
          <w:color w:val="0000FF"/>
        </w:rPr>
        <w:t>507891</w:t>
      </w:r>
      <w:r>
        <w:t>.</w:t>
      </w:r>
      <w:r w:rsidRPr="00375008">
        <w:t xml:space="preserve"> </w:t>
      </w:r>
    </w:p>
    <w:p w14:paraId="62E95A69" w14:textId="77777777" w:rsidR="0061178C" w:rsidRDefault="00E55A67" w:rsidP="0061178C">
      <w:pPr>
        <w:keepNext/>
        <w:keepLines/>
      </w:pPr>
      <w:r>
        <w:t xml:space="preserve">Some comments were made and this was left for off-line discussion and revised to </w:t>
      </w:r>
      <w:r w:rsidRPr="00497EE3">
        <w:rPr>
          <w:color w:val="0000FF"/>
        </w:rPr>
        <w:t>S2-250</w:t>
      </w:r>
      <w:r>
        <w:rPr>
          <w:color w:val="0000FF"/>
        </w:rPr>
        <w:t>7980</w:t>
      </w:r>
      <w:r w:rsidR="0061178C">
        <w:t xml:space="preserve">. </w:t>
      </w:r>
    </w:p>
    <w:p w14:paraId="1D4FD375" w14:textId="4AE0C393" w:rsidR="00743096" w:rsidRDefault="0066334A" w:rsidP="0061178C">
      <w:pPr>
        <w:keepNext/>
        <w:keepLines/>
      </w:pPr>
      <w:r>
        <w:t xml:space="preserve">A number of comments were received and this was left for off-line discussion and revised to </w:t>
      </w:r>
      <w:r w:rsidRPr="00497EE3">
        <w:rPr>
          <w:color w:val="0000FF"/>
        </w:rPr>
        <w:t>S2-250</w:t>
      </w:r>
      <w:r>
        <w:rPr>
          <w:color w:val="0000FF"/>
        </w:rPr>
        <w:t>804</w:t>
      </w:r>
      <w:r>
        <w:rPr>
          <w:color w:val="0000FF"/>
        </w:rPr>
        <w:t>1</w:t>
      </w:r>
      <w:r>
        <w:t>.</w:t>
      </w:r>
    </w:p>
    <w:p w14:paraId="2D3E6B5A" w14:textId="77777777" w:rsidR="0061178C" w:rsidRDefault="0061178C" w:rsidP="0061178C">
      <w:pPr>
        <w:keepNext/>
        <w:keepLines/>
        <w:rPr>
          <w:b/>
          <w:bCs/>
        </w:rPr>
      </w:pPr>
      <w:r>
        <w:rPr>
          <w:b/>
          <w:bCs/>
        </w:rPr>
        <w:t>Plenary Discussion:</w:t>
      </w:r>
    </w:p>
    <w:p w14:paraId="33CB8089" w14:textId="4EA9232D" w:rsidR="00E55A67" w:rsidRDefault="00E55A67" w:rsidP="00E55A67">
      <w:pPr>
        <w:keepNext/>
        <w:keepLines/>
      </w:pPr>
      <w:r>
        <w:t xml:space="preserve">  </w:t>
      </w:r>
      <w:r>
        <w:rPr>
          <w:color w:val="FF0000"/>
        </w:rPr>
        <w:t>&lt;RETURN - OPEN&gt;</w:t>
      </w:r>
    </w:p>
    <w:p w14:paraId="210ECA3C" w14:textId="77777777" w:rsidR="00E55A67" w:rsidRPr="00EB0339" w:rsidRDefault="00E55A67" w:rsidP="00E55A67">
      <w:r w:rsidRPr="005B25A1">
        <w:rPr>
          <w:b/>
          <w:bCs/>
        </w:rPr>
        <w:t>Status:</w:t>
      </w:r>
      <w:r>
        <w:t xml:space="preserve"> </w:t>
      </w:r>
      <w:r w:rsidRPr="00380F14">
        <w:rPr>
          <w:color w:val="FF0000"/>
        </w:rPr>
        <w:t>OPEN</w:t>
      </w:r>
    </w:p>
    <w:p w14:paraId="765AA2C0" w14:textId="77777777" w:rsidR="00E00DA6" w:rsidRDefault="007615D6" w:rsidP="000A3FBD">
      <w:pPr>
        <w:pStyle w:val="NormTop"/>
      </w:pPr>
      <w:r>
        <w:rPr>
          <w:color w:val="0000FF"/>
        </w:rPr>
        <w:t>S2-2506909</w:t>
      </w:r>
      <w:r w:rsidRPr="00D53282">
        <w:t xml:space="preserve"> </w:t>
      </w:r>
      <w:r>
        <w:t>(P-CR) 23.801-01: [WT#1.3] Support for untrusted non-3GPP access and multi-access data connections between 3GPP access and non-3GPP access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WT#1.3 for supporting non-3GPP access and multi-access data connections and proposes corresponding WT wording enhancements and a Key Issue.</w:t>
      </w:r>
    </w:p>
    <w:p w14:paraId="0E22A07B" w14:textId="77777777" w:rsidR="007615D6" w:rsidRPr="005B25A1" w:rsidRDefault="007615D6" w:rsidP="007615D6">
      <w:pPr>
        <w:keepNext/>
        <w:keepLines/>
        <w:rPr>
          <w:b/>
          <w:bCs/>
        </w:rPr>
      </w:pPr>
      <w:r w:rsidRPr="005B25A1">
        <w:rPr>
          <w:b/>
          <w:bCs/>
        </w:rPr>
        <w:t>Parallel discussion:</w:t>
      </w:r>
    </w:p>
    <w:p w14:paraId="6173448E" w14:textId="77777777" w:rsidR="007615D6" w:rsidRPr="005B25A1" w:rsidRDefault="007615D6" w:rsidP="007615D6">
      <w:pPr>
        <w:keepNext/>
        <w:keepLines/>
      </w:pPr>
      <w:r w:rsidRPr="005B25A1">
        <w:t>-</w:t>
      </w:r>
    </w:p>
    <w:p w14:paraId="1E19EC6E" w14:textId="77777777" w:rsidR="007615D6" w:rsidRPr="005B25A1" w:rsidRDefault="007615D6" w:rsidP="007615D6">
      <w:pPr>
        <w:keepNext/>
        <w:keepLines/>
        <w:rPr>
          <w:b/>
          <w:bCs/>
        </w:rPr>
      </w:pPr>
      <w:r w:rsidRPr="005B25A1">
        <w:rPr>
          <w:b/>
          <w:bCs/>
        </w:rPr>
        <w:t>Plenary Discussion:</w:t>
      </w:r>
    </w:p>
    <w:p w14:paraId="63900091" w14:textId="77777777" w:rsidR="007615D6" w:rsidRPr="005B25A1" w:rsidRDefault="007615D6" w:rsidP="007615D6">
      <w:pPr>
        <w:keepNext/>
        <w:keepLines/>
      </w:pPr>
      <w:r>
        <w:rPr>
          <w:color w:val="FF0000"/>
        </w:rPr>
        <w:t>NO DISCUSSION RECORDED</w:t>
      </w:r>
    </w:p>
    <w:p w14:paraId="267294E4" w14:textId="77777777" w:rsidR="007615D6" w:rsidRPr="00EB0339" w:rsidRDefault="007615D6" w:rsidP="007615D6">
      <w:r w:rsidRPr="005B25A1">
        <w:rPr>
          <w:b/>
          <w:bCs/>
        </w:rPr>
        <w:t>Status:</w:t>
      </w:r>
      <w:r>
        <w:t xml:space="preserve"> </w:t>
      </w:r>
      <w:r>
        <w:rPr>
          <w:color w:val="0000FF"/>
        </w:rPr>
        <w:t>Not concluded</w:t>
      </w:r>
      <w:r>
        <w:t>.</w:t>
      </w:r>
    </w:p>
    <w:p w14:paraId="14C6BCFB" w14:textId="77777777" w:rsidR="00E00DA6" w:rsidRDefault="007615D6" w:rsidP="000A3FBD">
      <w:pPr>
        <w:pStyle w:val="NormTop"/>
      </w:pPr>
      <w:r>
        <w:rPr>
          <w:color w:val="0000FF"/>
        </w:rPr>
        <w:t>S2-2506926</w:t>
      </w:r>
      <w:r w:rsidRPr="00D53282">
        <w:t xml:space="preserve"> </w:t>
      </w:r>
      <w:r>
        <w:t>(P-CR) 23.801-01: [WT#1.3, Non-3GPP Access and multi-access] Support for non-3GPP ac</w:t>
      </w:r>
      <w:r>
        <w:lastRenderedPageBreak/>
        <w:t>cess in 6G (Source: China Telecom)</w:t>
      </w:r>
      <w:r>
        <w:br/>
      </w:r>
      <w:r w:rsidRPr="00D53282">
        <w:rPr>
          <w:b/>
        </w:rPr>
        <w:t>Document for:</w:t>
      </w:r>
      <w:r w:rsidRPr="00D53282">
        <w:t xml:space="preserve"> </w:t>
      </w:r>
      <w:r>
        <w:t>Approval</w:t>
      </w:r>
      <w:r>
        <w:br/>
      </w:r>
      <w:r w:rsidRPr="00D53282">
        <w:rPr>
          <w:b/>
        </w:rPr>
        <w:t>Abstract:</w:t>
      </w:r>
      <w:r w:rsidRPr="00D53282">
        <w:t xml:space="preserve"> </w:t>
      </w:r>
    </w:p>
    <w:p w14:paraId="274CADF8" w14:textId="77777777" w:rsidR="007615D6" w:rsidRPr="005B25A1" w:rsidRDefault="007615D6" w:rsidP="007615D6">
      <w:pPr>
        <w:keepNext/>
        <w:keepLines/>
        <w:rPr>
          <w:b/>
          <w:bCs/>
        </w:rPr>
      </w:pPr>
      <w:r w:rsidRPr="005B25A1">
        <w:rPr>
          <w:b/>
          <w:bCs/>
        </w:rPr>
        <w:t>Parallel discussion:</w:t>
      </w:r>
    </w:p>
    <w:p w14:paraId="43BAD331" w14:textId="77777777" w:rsidR="007615D6" w:rsidRPr="005B25A1" w:rsidRDefault="007615D6" w:rsidP="007615D6">
      <w:pPr>
        <w:keepNext/>
        <w:keepLines/>
      </w:pPr>
      <w:r w:rsidRPr="005B25A1">
        <w:t>-</w:t>
      </w:r>
    </w:p>
    <w:p w14:paraId="7144DF4E" w14:textId="77777777" w:rsidR="007615D6" w:rsidRPr="005B25A1" w:rsidRDefault="007615D6" w:rsidP="007615D6">
      <w:pPr>
        <w:keepNext/>
        <w:keepLines/>
        <w:rPr>
          <w:b/>
          <w:bCs/>
        </w:rPr>
      </w:pPr>
      <w:r w:rsidRPr="005B25A1">
        <w:rPr>
          <w:b/>
          <w:bCs/>
        </w:rPr>
        <w:t>Plenary Discussion:</w:t>
      </w:r>
    </w:p>
    <w:p w14:paraId="7A37B1BD" w14:textId="77777777" w:rsidR="007615D6" w:rsidRPr="005B25A1" w:rsidRDefault="007615D6" w:rsidP="007615D6">
      <w:pPr>
        <w:keepNext/>
        <w:keepLines/>
      </w:pPr>
      <w:r>
        <w:rPr>
          <w:color w:val="FF0000"/>
        </w:rPr>
        <w:t>NO DISCUSSION RECORDED</w:t>
      </w:r>
    </w:p>
    <w:p w14:paraId="45AA89FC" w14:textId="77777777" w:rsidR="007615D6" w:rsidRPr="00EB0339" w:rsidRDefault="007615D6" w:rsidP="007615D6">
      <w:r w:rsidRPr="005B25A1">
        <w:rPr>
          <w:b/>
          <w:bCs/>
        </w:rPr>
        <w:t>Status:</w:t>
      </w:r>
      <w:r>
        <w:t xml:space="preserve"> </w:t>
      </w:r>
      <w:r>
        <w:rPr>
          <w:color w:val="0000FF"/>
        </w:rPr>
        <w:t>Not concluded</w:t>
      </w:r>
      <w:r>
        <w:t>.</w:t>
      </w:r>
    </w:p>
    <w:p w14:paraId="3A7C58CC" w14:textId="77777777" w:rsidR="00E00DA6" w:rsidRDefault="007615D6" w:rsidP="000A3FBD">
      <w:pPr>
        <w:pStyle w:val="NormTop"/>
      </w:pPr>
      <w:r>
        <w:rPr>
          <w:color w:val="0000FF"/>
        </w:rPr>
        <w:t>S2-2506936</w:t>
      </w:r>
      <w:r w:rsidRPr="00D53282">
        <w:t xml:space="preserve"> </w:t>
      </w:r>
      <w:r>
        <w:t>(P-CR) 23.801-01: [WT#1.3] WT and KI on non-3GPP access in 6G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WT and KI for non-3GPP access, focusing on the following aspects:</w:t>
      </w:r>
    </w:p>
    <w:p w14:paraId="4F675231" w14:textId="77777777" w:rsidR="007615D6" w:rsidRPr="005B25A1" w:rsidRDefault="007615D6" w:rsidP="007615D6">
      <w:pPr>
        <w:keepNext/>
        <w:keepLines/>
        <w:rPr>
          <w:b/>
          <w:bCs/>
        </w:rPr>
      </w:pPr>
      <w:r w:rsidRPr="005B25A1">
        <w:rPr>
          <w:b/>
          <w:bCs/>
        </w:rPr>
        <w:t>Parallel discussion:</w:t>
      </w:r>
    </w:p>
    <w:p w14:paraId="49C8F199" w14:textId="77777777" w:rsidR="007615D6" w:rsidRPr="005B25A1" w:rsidRDefault="007615D6" w:rsidP="007615D6">
      <w:pPr>
        <w:keepNext/>
        <w:keepLines/>
      </w:pPr>
      <w:r w:rsidRPr="005B25A1">
        <w:t>-</w:t>
      </w:r>
    </w:p>
    <w:p w14:paraId="3CE96595" w14:textId="77777777" w:rsidR="007615D6" w:rsidRPr="005B25A1" w:rsidRDefault="007615D6" w:rsidP="007615D6">
      <w:pPr>
        <w:keepNext/>
        <w:keepLines/>
        <w:rPr>
          <w:b/>
          <w:bCs/>
        </w:rPr>
      </w:pPr>
      <w:r w:rsidRPr="005B25A1">
        <w:rPr>
          <w:b/>
          <w:bCs/>
        </w:rPr>
        <w:t>Plenary Discussion:</w:t>
      </w:r>
    </w:p>
    <w:p w14:paraId="60EAC74A" w14:textId="77777777" w:rsidR="007615D6" w:rsidRPr="005B25A1" w:rsidRDefault="007615D6" w:rsidP="007615D6">
      <w:pPr>
        <w:keepNext/>
        <w:keepLines/>
      </w:pPr>
      <w:r>
        <w:rPr>
          <w:color w:val="FF0000"/>
        </w:rPr>
        <w:t>NO DISCUSSION RECORDED</w:t>
      </w:r>
    </w:p>
    <w:p w14:paraId="29EC4AA2" w14:textId="77777777" w:rsidR="007615D6" w:rsidRPr="00EB0339" w:rsidRDefault="007615D6" w:rsidP="007615D6">
      <w:r w:rsidRPr="005B25A1">
        <w:rPr>
          <w:b/>
          <w:bCs/>
        </w:rPr>
        <w:t>Status:</w:t>
      </w:r>
      <w:r>
        <w:t xml:space="preserve"> </w:t>
      </w:r>
      <w:r>
        <w:rPr>
          <w:color w:val="0000FF"/>
        </w:rPr>
        <w:t>Not concluded</w:t>
      </w:r>
      <w:r>
        <w:t>.</w:t>
      </w:r>
    </w:p>
    <w:p w14:paraId="68F80024" w14:textId="77777777" w:rsidR="00E00DA6" w:rsidRDefault="007615D6" w:rsidP="000A3FBD">
      <w:pPr>
        <w:pStyle w:val="NormTop"/>
      </w:pPr>
      <w:r>
        <w:rPr>
          <w:color w:val="0000FF"/>
        </w:rPr>
        <w:t>S2-2507125</w:t>
      </w:r>
      <w:r w:rsidRPr="00D53282">
        <w:t xml:space="preserve"> </w:t>
      </w:r>
      <w:r>
        <w:t xml:space="preserve">(P-CR) 23.801-01: [WT#1.3, Non-3GPP Access] Study on Non-3GPP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to study a unified architecture for the non-3GPP accesses in 6GS, including WLAN and wireline access network.</w:t>
      </w:r>
    </w:p>
    <w:p w14:paraId="0D2A5660" w14:textId="77777777" w:rsidR="007615D6" w:rsidRPr="005B25A1" w:rsidRDefault="007615D6" w:rsidP="007615D6">
      <w:pPr>
        <w:keepNext/>
        <w:keepLines/>
        <w:rPr>
          <w:b/>
          <w:bCs/>
        </w:rPr>
      </w:pPr>
      <w:r w:rsidRPr="005B25A1">
        <w:rPr>
          <w:b/>
          <w:bCs/>
        </w:rPr>
        <w:t>Parallel discussion:</w:t>
      </w:r>
    </w:p>
    <w:p w14:paraId="2C404691" w14:textId="77777777" w:rsidR="007615D6" w:rsidRPr="005B25A1" w:rsidRDefault="007615D6" w:rsidP="007615D6">
      <w:pPr>
        <w:keepNext/>
        <w:keepLines/>
      </w:pPr>
      <w:r w:rsidRPr="005B25A1">
        <w:t>-</w:t>
      </w:r>
    </w:p>
    <w:p w14:paraId="38DFEA2A" w14:textId="77777777" w:rsidR="007615D6" w:rsidRPr="005B25A1" w:rsidRDefault="007615D6" w:rsidP="007615D6">
      <w:pPr>
        <w:keepNext/>
        <w:keepLines/>
        <w:rPr>
          <w:b/>
          <w:bCs/>
        </w:rPr>
      </w:pPr>
      <w:r w:rsidRPr="005B25A1">
        <w:rPr>
          <w:b/>
          <w:bCs/>
        </w:rPr>
        <w:t>Plenary Discussion:</w:t>
      </w:r>
    </w:p>
    <w:p w14:paraId="01271DA9" w14:textId="77777777" w:rsidR="007615D6" w:rsidRPr="005B25A1" w:rsidRDefault="007615D6" w:rsidP="007615D6">
      <w:pPr>
        <w:keepNext/>
        <w:keepLines/>
      </w:pPr>
      <w:r>
        <w:rPr>
          <w:color w:val="FF0000"/>
        </w:rPr>
        <w:t>NO DISCUSSION RECORDED</w:t>
      </w:r>
    </w:p>
    <w:p w14:paraId="54A98C0C" w14:textId="77777777" w:rsidR="007615D6" w:rsidRPr="00EB0339" w:rsidRDefault="007615D6" w:rsidP="007615D6">
      <w:r w:rsidRPr="005B25A1">
        <w:rPr>
          <w:b/>
          <w:bCs/>
        </w:rPr>
        <w:t>Status:</w:t>
      </w:r>
      <w:r>
        <w:t xml:space="preserve"> </w:t>
      </w:r>
      <w:r>
        <w:rPr>
          <w:color w:val="0000FF"/>
        </w:rPr>
        <w:t>Not concluded</w:t>
      </w:r>
      <w:r>
        <w:t>.</w:t>
      </w:r>
    </w:p>
    <w:p w14:paraId="076E9649" w14:textId="77777777" w:rsidR="00E00DA6" w:rsidRDefault="007615D6" w:rsidP="000A3FBD">
      <w:pPr>
        <w:pStyle w:val="NormTop"/>
      </w:pPr>
      <w:r>
        <w:rPr>
          <w:color w:val="0000FF"/>
        </w:rPr>
        <w:t>S2-2507222</w:t>
      </w:r>
      <w:r w:rsidRPr="00D53282">
        <w:t xml:space="preserve"> </w:t>
      </w:r>
      <w:r>
        <w:t>(P-CR) 23.801-01: [WT#1.3, non3GPP access] WT and KI on support of non-3GPP access in 6G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an updated WT and key issue on non-3GPP access.</w:t>
      </w:r>
    </w:p>
    <w:p w14:paraId="38881901" w14:textId="77777777" w:rsidR="007615D6" w:rsidRPr="005B25A1" w:rsidRDefault="007615D6" w:rsidP="007615D6">
      <w:pPr>
        <w:keepNext/>
        <w:keepLines/>
        <w:rPr>
          <w:b/>
          <w:bCs/>
        </w:rPr>
      </w:pPr>
      <w:r w:rsidRPr="005B25A1">
        <w:rPr>
          <w:b/>
          <w:bCs/>
        </w:rPr>
        <w:t>Parallel discussion:</w:t>
      </w:r>
    </w:p>
    <w:p w14:paraId="583414D4" w14:textId="77777777" w:rsidR="007615D6" w:rsidRPr="005B25A1" w:rsidRDefault="007615D6" w:rsidP="007615D6">
      <w:pPr>
        <w:keepNext/>
        <w:keepLines/>
      </w:pPr>
      <w:r w:rsidRPr="005B25A1">
        <w:t>-</w:t>
      </w:r>
    </w:p>
    <w:p w14:paraId="610FDE35" w14:textId="77777777" w:rsidR="007615D6" w:rsidRPr="005B25A1" w:rsidRDefault="007615D6" w:rsidP="007615D6">
      <w:pPr>
        <w:keepNext/>
        <w:keepLines/>
        <w:rPr>
          <w:b/>
          <w:bCs/>
        </w:rPr>
      </w:pPr>
      <w:r w:rsidRPr="005B25A1">
        <w:rPr>
          <w:b/>
          <w:bCs/>
        </w:rPr>
        <w:t>Plenary Discussion:</w:t>
      </w:r>
    </w:p>
    <w:p w14:paraId="38CC8540" w14:textId="77777777" w:rsidR="007615D6" w:rsidRPr="005B25A1" w:rsidRDefault="007615D6" w:rsidP="007615D6">
      <w:pPr>
        <w:keepNext/>
        <w:keepLines/>
      </w:pPr>
      <w:r>
        <w:rPr>
          <w:color w:val="FF0000"/>
        </w:rPr>
        <w:t>NO DISCUSSION RECORDED</w:t>
      </w:r>
    </w:p>
    <w:p w14:paraId="1920B49B" w14:textId="77777777" w:rsidR="007615D6" w:rsidRPr="00EB0339" w:rsidRDefault="007615D6" w:rsidP="007615D6">
      <w:r w:rsidRPr="005B25A1">
        <w:rPr>
          <w:b/>
          <w:bCs/>
        </w:rPr>
        <w:t>Status:</w:t>
      </w:r>
      <w:r>
        <w:t xml:space="preserve"> </w:t>
      </w:r>
      <w:r>
        <w:rPr>
          <w:color w:val="0000FF"/>
        </w:rPr>
        <w:t>Not concluded</w:t>
      </w:r>
      <w:r>
        <w:t>.</w:t>
      </w:r>
    </w:p>
    <w:p w14:paraId="16BD554F" w14:textId="77777777" w:rsidR="00E00DA6" w:rsidRDefault="007615D6" w:rsidP="000A3FBD">
      <w:pPr>
        <w:pStyle w:val="NormTop"/>
      </w:pPr>
      <w:r>
        <w:rPr>
          <w:color w:val="0000FF"/>
        </w:rPr>
        <w:t>S2-2507232</w:t>
      </w:r>
      <w:r w:rsidRPr="00D53282">
        <w:t xml:space="preserve"> </w:t>
      </w:r>
      <w:r>
        <w:t>(P-CR) 23.801-01: [WT#1.3, non-3GPP access] Key Issues for supporting non-3GPP access (Source: Xiaomi)</w:t>
      </w:r>
      <w:r>
        <w:br/>
      </w:r>
      <w:r w:rsidRPr="00D53282">
        <w:rPr>
          <w:b/>
        </w:rPr>
        <w:t>Document for:</w:t>
      </w:r>
      <w:r w:rsidRPr="00D53282">
        <w:t xml:space="preserve"> </w:t>
      </w:r>
      <w:r>
        <w:t>Approval</w:t>
      </w:r>
      <w:r>
        <w:br/>
      </w:r>
      <w:r w:rsidRPr="00D53282">
        <w:rPr>
          <w:b/>
        </w:rPr>
        <w:t>Abstract:</w:t>
      </w:r>
      <w:r w:rsidRPr="00D53282">
        <w:t xml:space="preserve"> </w:t>
      </w:r>
    </w:p>
    <w:p w14:paraId="787E779C" w14:textId="77777777" w:rsidR="007615D6" w:rsidRPr="005B25A1" w:rsidRDefault="007615D6" w:rsidP="007615D6">
      <w:pPr>
        <w:keepNext/>
        <w:keepLines/>
        <w:rPr>
          <w:b/>
          <w:bCs/>
        </w:rPr>
      </w:pPr>
      <w:r w:rsidRPr="005B25A1">
        <w:rPr>
          <w:b/>
          <w:bCs/>
        </w:rPr>
        <w:t>Parallel discussion:</w:t>
      </w:r>
    </w:p>
    <w:p w14:paraId="26BF998E" w14:textId="77777777" w:rsidR="007615D6" w:rsidRPr="005B25A1" w:rsidRDefault="007615D6" w:rsidP="007615D6">
      <w:pPr>
        <w:keepNext/>
        <w:keepLines/>
      </w:pPr>
      <w:r w:rsidRPr="005B25A1">
        <w:t>-</w:t>
      </w:r>
    </w:p>
    <w:p w14:paraId="1F72960F" w14:textId="77777777" w:rsidR="007615D6" w:rsidRPr="005B25A1" w:rsidRDefault="007615D6" w:rsidP="007615D6">
      <w:pPr>
        <w:keepNext/>
        <w:keepLines/>
        <w:rPr>
          <w:b/>
          <w:bCs/>
        </w:rPr>
      </w:pPr>
      <w:r w:rsidRPr="005B25A1">
        <w:rPr>
          <w:b/>
          <w:bCs/>
        </w:rPr>
        <w:t>Plenary Discussion:</w:t>
      </w:r>
    </w:p>
    <w:p w14:paraId="09F37D24" w14:textId="77777777" w:rsidR="007615D6" w:rsidRPr="005B25A1" w:rsidRDefault="007615D6" w:rsidP="007615D6">
      <w:pPr>
        <w:keepNext/>
        <w:keepLines/>
      </w:pPr>
      <w:r>
        <w:rPr>
          <w:color w:val="FF0000"/>
        </w:rPr>
        <w:t>NO DISCUSSION RECORDED</w:t>
      </w:r>
    </w:p>
    <w:p w14:paraId="5D1490B0" w14:textId="77777777" w:rsidR="007615D6" w:rsidRPr="00EB0339" w:rsidRDefault="007615D6" w:rsidP="007615D6">
      <w:r w:rsidRPr="005B25A1">
        <w:rPr>
          <w:b/>
          <w:bCs/>
        </w:rPr>
        <w:t>Status:</w:t>
      </w:r>
      <w:r>
        <w:t xml:space="preserve"> </w:t>
      </w:r>
      <w:r>
        <w:rPr>
          <w:color w:val="0000FF"/>
        </w:rPr>
        <w:t>Not concluded</w:t>
      </w:r>
      <w:r>
        <w:t>.</w:t>
      </w:r>
    </w:p>
    <w:p w14:paraId="78FF9C21" w14:textId="77777777" w:rsidR="00E00DA6" w:rsidRDefault="007615D6" w:rsidP="000A3FBD">
      <w:pPr>
        <w:pStyle w:val="NormTop"/>
      </w:pPr>
      <w:r>
        <w:rPr>
          <w:color w:val="0000FF"/>
        </w:rPr>
        <w:t>S2-2507440</w:t>
      </w:r>
      <w:r w:rsidRPr="00D53282">
        <w:t xml:space="preserve"> </w:t>
      </w:r>
      <w:r>
        <w:t>(P-CR) 23.801-01: [WT#1.3] Work task #1.3 Non-3GPP access (Source: CableLabs, Charter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1.3 on non-3GPP access. The proposed work task scope in the Annex is considered as the Key Issue on 6G non-3GPP access.</w:t>
      </w:r>
    </w:p>
    <w:p w14:paraId="0115A949" w14:textId="77777777" w:rsidR="007615D6" w:rsidRPr="005B25A1" w:rsidRDefault="007615D6" w:rsidP="007615D6">
      <w:pPr>
        <w:keepNext/>
        <w:keepLines/>
        <w:rPr>
          <w:b/>
          <w:bCs/>
        </w:rPr>
      </w:pPr>
      <w:r w:rsidRPr="005B25A1">
        <w:rPr>
          <w:b/>
          <w:bCs/>
        </w:rPr>
        <w:t>Parallel discussion:</w:t>
      </w:r>
    </w:p>
    <w:p w14:paraId="370BFC68" w14:textId="77777777" w:rsidR="007615D6" w:rsidRPr="005B25A1" w:rsidRDefault="007615D6" w:rsidP="007615D6">
      <w:pPr>
        <w:keepNext/>
        <w:keepLines/>
      </w:pPr>
      <w:r w:rsidRPr="005B25A1">
        <w:t>-</w:t>
      </w:r>
    </w:p>
    <w:p w14:paraId="61DF0609" w14:textId="77777777" w:rsidR="007615D6" w:rsidRPr="005B25A1" w:rsidRDefault="007615D6" w:rsidP="007615D6">
      <w:pPr>
        <w:keepNext/>
        <w:keepLines/>
        <w:rPr>
          <w:b/>
          <w:bCs/>
        </w:rPr>
      </w:pPr>
      <w:r w:rsidRPr="005B25A1">
        <w:rPr>
          <w:b/>
          <w:bCs/>
        </w:rPr>
        <w:t>Plenary Discussion:</w:t>
      </w:r>
    </w:p>
    <w:p w14:paraId="43F76DEC" w14:textId="77777777" w:rsidR="007615D6" w:rsidRPr="005B25A1" w:rsidRDefault="007615D6" w:rsidP="007615D6">
      <w:pPr>
        <w:keepNext/>
        <w:keepLines/>
      </w:pPr>
      <w:r>
        <w:rPr>
          <w:color w:val="FF0000"/>
        </w:rPr>
        <w:t>NO DISCUSSION RECORDED</w:t>
      </w:r>
    </w:p>
    <w:p w14:paraId="0640CABC" w14:textId="77777777" w:rsidR="007615D6" w:rsidRPr="00EB0339" w:rsidRDefault="007615D6" w:rsidP="007615D6">
      <w:r w:rsidRPr="005B25A1">
        <w:rPr>
          <w:b/>
          <w:bCs/>
        </w:rPr>
        <w:t>Status:</w:t>
      </w:r>
      <w:r>
        <w:t xml:space="preserve"> </w:t>
      </w:r>
      <w:r>
        <w:rPr>
          <w:color w:val="0000FF"/>
        </w:rPr>
        <w:t>Not concluded</w:t>
      </w:r>
      <w:r>
        <w:t>.</w:t>
      </w:r>
    </w:p>
    <w:p w14:paraId="7EAE3328" w14:textId="77777777" w:rsidR="008A22D1" w:rsidRDefault="008A22D1" w:rsidP="00BB3F37"/>
    <w:p w14:paraId="7BED93D1" w14:textId="77777777" w:rsidR="008A22D1" w:rsidRDefault="008A22D1" w:rsidP="00BB3F37"/>
    <w:p w14:paraId="644CB6BA" w14:textId="77777777" w:rsidR="007615D6" w:rsidRDefault="007615D6" w:rsidP="00A553DC">
      <w:pPr>
        <w:pStyle w:val="Heading4"/>
      </w:pPr>
      <w:r>
        <w:t>20.6.1.4</w:t>
      </w:r>
      <w:r>
        <w:tab/>
        <w:t>Study on Architecture for 6G System (FS_6G_ARC) - WT#1.4</w:t>
      </w:r>
    </w:p>
    <w:p w14:paraId="6E0AFCD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3693E828" w14:textId="77777777" w:rsidR="00E00DA6" w:rsidRDefault="007615D6" w:rsidP="000A3FBD">
      <w:pPr>
        <w:pStyle w:val="NormTop"/>
      </w:pPr>
      <w:r>
        <w:rPr>
          <w:color w:val="0000FF"/>
        </w:rPr>
        <w:t>S2-2506389</w:t>
      </w:r>
      <w:r w:rsidRPr="00D53282">
        <w:t xml:space="preserve"> </w:t>
      </w:r>
      <w:r>
        <w:t>(P-CR) 23.801-01: [WT#1.4] Essential and regulatory service support in 6G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and Key Issue description for WT#1.4 in TR 23.801.</w:t>
      </w:r>
    </w:p>
    <w:p w14:paraId="633E04CB" w14:textId="77777777" w:rsidR="007615D6" w:rsidRPr="005B25A1" w:rsidRDefault="007615D6" w:rsidP="007615D6">
      <w:pPr>
        <w:keepNext/>
        <w:keepLines/>
        <w:rPr>
          <w:b/>
          <w:bCs/>
        </w:rPr>
      </w:pPr>
      <w:r w:rsidRPr="005B25A1">
        <w:rPr>
          <w:b/>
          <w:bCs/>
        </w:rPr>
        <w:t>Parallel discussion:</w:t>
      </w:r>
    </w:p>
    <w:p w14:paraId="5D4ADDC6" w14:textId="77777777" w:rsidR="007615D6" w:rsidRPr="005B25A1" w:rsidRDefault="007615D6" w:rsidP="007615D6">
      <w:pPr>
        <w:keepNext/>
        <w:keepLines/>
      </w:pPr>
      <w:r w:rsidRPr="005B25A1">
        <w:t>-</w:t>
      </w:r>
    </w:p>
    <w:p w14:paraId="1C2AE2B4" w14:textId="77777777" w:rsidR="007615D6" w:rsidRPr="005B25A1" w:rsidRDefault="007615D6" w:rsidP="007615D6">
      <w:pPr>
        <w:keepNext/>
        <w:keepLines/>
        <w:rPr>
          <w:b/>
          <w:bCs/>
        </w:rPr>
      </w:pPr>
      <w:r w:rsidRPr="005B25A1">
        <w:rPr>
          <w:b/>
          <w:bCs/>
        </w:rPr>
        <w:t>Plenary Discussion:</w:t>
      </w:r>
    </w:p>
    <w:p w14:paraId="3447CAD7" w14:textId="77777777" w:rsidR="007615D6" w:rsidRPr="005B25A1" w:rsidRDefault="007615D6" w:rsidP="007615D6">
      <w:pPr>
        <w:keepNext/>
        <w:keepLines/>
      </w:pPr>
      <w:r>
        <w:rPr>
          <w:color w:val="FF0000"/>
        </w:rPr>
        <w:t>NO DISCUSSION RECORDED</w:t>
      </w:r>
    </w:p>
    <w:p w14:paraId="413D5D77" w14:textId="77777777" w:rsidR="007615D6" w:rsidRPr="00EB0339" w:rsidRDefault="007615D6" w:rsidP="007615D6">
      <w:r w:rsidRPr="005B25A1">
        <w:rPr>
          <w:b/>
          <w:bCs/>
        </w:rPr>
        <w:t>Status:</w:t>
      </w:r>
      <w:r>
        <w:t xml:space="preserve"> </w:t>
      </w:r>
      <w:r>
        <w:rPr>
          <w:color w:val="0000FF"/>
        </w:rPr>
        <w:t>Not concluded</w:t>
      </w:r>
      <w:r>
        <w:t>.</w:t>
      </w:r>
    </w:p>
    <w:p w14:paraId="6A378362" w14:textId="77777777" w:rsidR="00E00DA6" w:rsidRDefault="007615D6" w:rsidP="000A3FBD">
      <w:pPr>
        <w:pStyle w:val="NormTop"/>
      </w:pPr>
      <w:r>
        <w:rPr>
          <w:color w:val="0000FF"/>
        </w:rPr>
        <w:t>S2-2506443</w:t>
      </w:r>
      <w:r w:rsidRPr="00D53282">
        <w:t xml:space="preserve"> </w:t>
      </w:r>
      <w:r>
        <w:t>(P-CR) 23.801-01: [WT#1.4, Voice Support] Support of voice service (Source: MediaTek Inc.)</w:t>
      </w:r>
      <w:r>
        <w:br/>
      </w:r>
      <w:r w:rsidRPr="00D53282">
        <w:rPr>
          <w:b/>
        </w:rPr>
        <w:t>Document for:</w:t>
      </w:r>
      <w:r w:rsidRPr="00D53282">
        <w:t xml:space="preserve"> </w:t>
      </w:r>
      <w:r>
        <w:t>Approval</w:t>
      </w:r>
      <w:r>
        <w:br/>
      </w:r>
      <w:r w:rsidRPr="00D53282">
        <w:rPr>
          <w:b/>
        </w:rPr>
        <w:t>Abstract:</w:t>
      </w:r>
      <w:r w:rsidRPr="00D53282">
        <w:t xml:space="preserve"> </w:t>
      </w:r>
    </w:p>
    <w:p w14:paraId="6EB828AE" w14:textId="77777777" w:rsidR="007615D6" w:rsidRPr="005B25A1" w:rsidRDefault="007615D6" w:rsidP="007615D6">
      <w:pPr>
        <w:keepNext/>
        <w:keepLines/>
        <w:rPr>
          <w:b/>
          <w:bCs/>
        </w:rPr>
      </w:pPr>
      <w:r w:rsidRPr="005B25A1">
        <w:rPr>
          <w:b/>
          <w:bCs/>
        </w:rPr>
        <w:t>Parallel discussion:</w:t>
      </w:r>
    </w:p>
    <w:p w14:paraId="29FD9280" w14:textId="77777777" w:rsidR="007615D6" w:rsidRPr="005B25A1" w:rsidRDefault="007615D6" w:rsidP="007615D6">
      <w:pPr>
        <w:keepNext/>
        <w:keepLines/>
      </w:pPr>
      <w:r w:rsidRPr="005B25A1">
        <w:t>-</w:t>
      </w:r>
    </w:p>
    <w:p w14:paraId="7FE9F291" w14:textId="77777777" w:rsidR="007615D6" w:rsidRPr="005B25A1" w:rsidRDefault="007615D6" w:rsidP="007615D6">
      <w:pPr>
        <w:keepNext/>
        <w:keepLines/>
        <w:rPr>
          <w:b/>
          <w:bCs/>
        </w:rPr>
      </w:pPr>
      <w:r w:rsidRPr="005B25A1">
        <w:rPr>
          <w:b/>
          <w:bCs/>
        </w:rPr>
        <w:t>Plenary Discussion:</w:t>
      </w:r>
    </w:p>
    <w:p w14:paraId="4D0B9C1C" w14:textId="77777777" w:rsidR="007615D6" w:rsidRPr="005B25A1" w:rsidRDefault="007615D6" w:rsidP="007615D6">
      <w:pPr>
        <w:keepNext/>
        <w:keepLines/>
      </w:pPr>
      <w:r>
        <w:rPr>
          <w:color w:val="FF0000"/>
        </w:rPr>
        <w:t>NO DISCUSSION RECORDED</w:t>
      </w:r>
    </w:p>
    <w:p w14:paraId="5170CCB1" w14:textId="77777777" w:rsidR="007615D6" w:rsidRPr="00EB0339" w:rsidRDefault="007615D6" w:rsidP="007615D6">
      <w:r w:rsidRPr="005B25A1">
        <w:rPr>
          <w:b/>
          <w:bCs/>
        </w:rPr>
        <w:t>Status:</w:t>
      </w:r>
      <w:r>
        <w:t xml:space="preserve"> </w:t>
      </w:r>
      <w:r>
        <w:rPr>
          <w:color w:val="0000FF"/>
        </w:rPr>
        <w:t>Not concluded</w:t>
      </w:r>
      <w:r>
        <w:t>.</w:t>
      </w:r>
    </w:p>
    <w:p w14:paraId="6F697911" w14:textId="77777777" w:rsidR="00E00DA6" w:rsidRDefault="007615D6" w:rsidP="000A3FBD">
      <w:pPr>
        <w:pStyle w:val="NormTop"/>
      </w:pPr>
      <w:r>
        <w:rPr>
          <w:color w:val="0000FF"/>
        </w:rPr>
        <w:t>S2-2506583</w:t>
      </w:r>
      <w:r w:rsidRPr="00D53282">
        <w:t xml:space="preserve"> </w:t>
      </w:r>
      <w:r>
        <w:t>(P-CR) 23.801-01: [WT#1.4, 5G Feature Adaptation] Scope and New Key Issue for 5G services and features adaptation (Source: LG Electronics)</w:t>
      </w:r>
      <w:r>
        <w:br/>
      </w:r>
      <w:r w:rsidRPr="00D53282">
        <w:rPr>
          <w:b/>
        </w:rPr>
        <w:t>Document for:</w:t>
      </w:r>
      <w:r w:rsidRPr="00D53282">
        <w:t xml:space="preserve"> </w:t>
      </w:r>
      <w:r>
        <w:t>Approval</w:t>
      </w:r>
      <w:r>
        <w:br/>
      </w:r>
      <w:r w:rsidRPr="00D53282">
        <w:rPr>
          <w:b/>
        </w:rPr>
        <w:t>Abstract:</w:t>
      </w:r>
      <w:r w:rsidRPr="00D53282">
        <w:t xml:space="preserve"> </w:t>
      </w:r>
    </w:p>
    <w:p w14:paraId="3C56680E" w14:textId="77777777" w:rsidR="007615D6" w:rsidRPr="005B25A1" w:rsidRDefault="007615D6" w:rsidP="007615D6">
      <w:pPr>
        <w:keepNext/>
        <w:keepLines/>
        <w:rPr>
          <w:b/>
          <w:bCs/>
        </w:rPr>
      </w:pPr>
      <w:r w:rsidRPr="005B25A1">
        <w:rPr>
          <w:b/>
          <w:bCs/>
        </w:rPr>
        <w:t>Parallel discussion:</w:t>
      </w:r>
    </w:p>
    <w:p w14:paraId="59E2A3B2" w14:textId="77777777" w:rsidR="007615D6" w:rsidRPr="005B25A1" w:rsidRDefault="007615D6" w:rsidP="007615D6">
      <w:pPr>
        <w:keepNext/>
        <w:keepLines/>
      </w:pPr>
      <w:r w:rsidRPr="005B25A1">
        <w:t>-</w:t>
      </w:r>
    </w:p>
    <w:p w14:paraId="66AECFDC" w14:textId="77777777" w:rsidR="007615D6" w:rsidRPr="005B25A1" w:rsidRDefault="007615D6" w:rsidP="007615D6">
      <w:pPr>
        <w:keepNext/>
        <w:keepLines/>
        <w:rPr>
          <w:b/>
          <w:bCs/>
        </w:rPr>
      </w:pPr>
      <w:r w:rsidRPr="005B25A1">
        <w:rPr>
          <w:b/>
          <w:bCs/>
        </w:rPr>
        <w:t>Plenary Discussion:</w:t>
      </w:r>
    </w:p>
    <w:p w14:paraId="5B690FD9" w14:textId="77777777" w:rsidR="007615D6" w:rsidRPr="005B25A1" w:rsidRDefault="007615D6" w:rsidP="007615D6">
      <w:pPr>
        <w:keepNext/>
        <w:keepLines/>
      </w:pPr>
      <w:r>
        <w:rPr>
          <w:color w:val="FF0000"/>
        </w:rPr>
        <w:t>NO DISCUSSION RECORDED</w:t>
      </w:r>
    </w:p>
    <w:p w14:paraId="6891EB5F" w14:textId="77777777" w:rsidR="007615D6" w:rsidRPr="00EB0339" w:rsidRDefault="007615D6" w:rsidP="007615D6">
      <w:r w:rsidRPr="005B25A1">
        <w:rPr>
          <w:b/>
          <w:bCs/>
        </w:rPr>
        <w:t>Status:</w:t>
      </w:r>
      <w:r>
        <w:t xml:space="preserve"> </w:t>
      </w:r>
      <w:r>
        <w:rPr>
          <w:color w:val="0000FF"/>
        </w:rPr>
        <w:t>Not concluded</w:t>
      </w:r>
      <w:r>
        <w:t>.</w:t>
      </w:r>
    </w:p>
    <w:p w14:paraId="40FF78CC" w14:textId="77777777" w:rsidR="00E00DA6" w:rsidRDefault="007615D6" w:rsidP="000A3FBD">
      <w:pPr>
        <w:pStyle w:val="NormTop"/>
      </w:pPr>
      <w:r>
        <w:rPr>
          <w:color w:val="0000FF"/>
        </w:rPr>
        <w:t>S2-2506719</w:t>
      </w:r>
      <w:r w:rsidRPr="00D53282">
        <w:t xml:space="preserve"> </w:t>
      </w:r>
      <w:r>
        <w:t xml:space="preserve">(P-CR) 23.801-01: [WT#1.4, </w:t>
      </w:r>
      <w:r>
        <w:lastRenderedPageBreak/>
        <w:t>SMS, MPS, MCS, PWS] Essential and Regulatory services (Source: Nokia, BT, NTT DOCOMO, Qualcomm Incorporated, Apple, IIT Bombay, Rakuten Mobile)</w:t>
      </w:r>
      <w:r>
        <w:br/>
      </w:r>
      <w:r w:rsidRPr="00D53282">
        <w:rPr>
          <w:b/>
        </w:rPr>
        <w:t>Document for:</w:t>
      </w:r>
      <w:r w:rsidRPr="00D53282">
        <w:t xml:space="preserve"> </w:t>
      </w:r>
      <w:r>
        <w:t>Approval</w:t>
      </w:r>
      <w:r>
        <w:br/>
      </w:r>
      <w:r w:rsidRPr="00D53282">
        <w:rPr>
          <w:b/>
        </w:rPr>
        <w:t>Abstract:</w:t>
      </w:r>
      <w:r w:rsidRPr="00D53282">
        <w:t xml:space="preserve"> </w:t>
      </w:r>
    </w:p>
    <w:p w14:paraId="23CA096C" w14:textId="77777777" w:rsidR="007615D6" w:rsidRPr="005B25A1" w:rsidRDefault="007615D6" w:rsidP="007615D6">
      <w:pPr>
        <w:keepNext/>
        <w:keepLines/>
        <w:rPr>
          <w:b/>
          <w:bCs/>
        </w:rPr>
      </w:pPr>
      <w:r w:rsidRPr="005B25A1">
        <w:rPr>
          <w:b/>
          <w:bCs/>
        </w:rPr>
        <w:t>Parallel discussion:</w:t>
      </w:r>
    </w:p>
    <w:p w14:paraId="18D82983" w14:textId="77777777" w:rsidR="007615D6" w:rsidRPr="005B25A1" w:rsidRDefault="007615D6" w:rsidP="007615D6">
      <w:pPr>
        <w:keepNext/>
        <w:keepLines/>
      </w:pPr>
      <w:r w:rsidRPr="005B25A1">
        <w:t>-</w:t>
      </w:r>
    </w:p>
    <w:p w14:paraId="37BD3FB0" w14:textId="77777777" w:rsidR="007615D6" w:rsidRPr="005B25A1" w:rsidRDefault="007615D6" w:rsidP="007615D6">
      <w:pPr>
        <w:keepNext/>
        <w:keepLines/>
        <w:rPr>
          <w:b/>
          <w:bCs/>
        </w:rPr>
      </w:pPr>
      <w:r w:rsidRPr="005B25A1">
        <w:rPr>
          <w:b/>
          <w:bCs/>
        </w:rPr>
        <w:t>Plenary Discussion:</w:t>
      </w:r>
    </w:p>
    <w:p w14:paraId="72410625" w14:textId="77777777" w:rsidR="007615D6" w:rsidRPr="005B25A1" w:rsidRDefault="007615D6" w:rsidP="007615D6">
      <w:pPr>
        <w:keepNext/>
        <w:keepLines/>
      </w:pPr>
      <w:r>
        <w:rPr>
          <w:color w:val="FF0000"/>
        </w:rPr>
        <w:t>NO DISCUSSION RECORDED</w:t>
      </w:r>
    </w:p>
    <w:p w14:paraId="4395B705" w14:textId="77777777" w:rsidR="007615D6" w:rsidRPr="00EB0339" w:rsidRDefault="007615D6" w:rsidP="007615D6">
      <w:r w:rsidRPr="005B25A1">
        <w:rPr>
          <w:b/>
          <w:bCs/>
        </w:rPr>
        <w:t>Status:</w:t>
      </w:r>
      <w:r>
        <w:t xml:space="preserve"> </w:t>
      </w:r>
      <w:r>
        <w:rPr>
          <w:color w:val="0000FF"/>
        </w:rPr>
        <w:t>Not concluded</w:t>
      </w:r>
      <w:r>
        <w:t>.</w:t>
      </w:r>
    </w:p>
    <w:p w14:paraId="619B2523" w14:textId="77777777" w:rsidR="00E00DA6" w:rsidRDefault="007615D6" w:rsidP="000A3FBD">
      <w:pPr>
        <w:pStyle w:val="NormTop"/>
      </w:pPr>
      <w:r>
        <w:rPr>
          <w:color w:val="0000FF"/>
        </w:rPr>
        <w:t>S2-2506753</w:t>
      </w:r>
      <w:r w:rsidRPr="00D53282">
        <w:t xml:space="preserve"> </w:t>
      </w:r>
      <w:r>
        <w:t>(P-CR) 23.801-01: [WT#1.4] Discussion and proposal on key issue for location service in work task#1.4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motivation for location service in work task#1.4, analyses the gap and proposes the scope and key issue accordingly.</w:t>
      </w:r>
    </w:p>
    <w:p w14:paraId="17ECA641" w14:textId="77777777" w:rsidR="007615D6" w:rsidRPr="005B25A1" w:rsidRDefault="007615D6" w:rsidP="007615D6">
      <w:pPr>
        <w:keepNext/>
        <w:keepLines/>
        <w:rPr>
          <w:b/>
          <w:bCs/>
        </w:rPr>
      </w:pPr>
      <w:r w:rsidRPr="005B25A1">
        <w:rPr>
          <w:b/>
          <w:bCs/>
        </w:rPr>
        <w:t>Parallel discussion:</w:t>
      </w:r>
    </w:p>
    <w:p w14:paraId="6CB2CCB9" w14:textId="77777777" w:rsidR="007615D6" w:rsidRPr="005B25A1" w:rsidRDefault="007615D6" w:rsidP="007615D6">
      <w:pPr>
        <w:keepNext/>
        <w:keepLines/>
      </w:pPr>
      <w:r w:rsidRPr="005B25A1">
        <w:t>-</w:t>
      </w:r>
    </w:p>
    <w:p w14:paraId="2264CF7E" w14:textId="77777777" w:rsidR="007615D6" w:rsidRPr="005B25A1" w:rsidRDefault="007615D6" w:rsidP="007615D6">
      <w:pPr>
        <w:keepNext/>
        <w:keepLines/>
        <w:rPr>
          <w:b/>
          <w:bCs/>
        </w:rPr>
      </w:pPr>
      <w:r w:rsidRPr="005B25A1">
        <w:rPr>
          <w:b/>
          <w:bCs/>
        </w:rPr>
        <w:t>Plenary Discussion:</w:t>
      </w:r>
    </w:p>
    <w:p w14:paraId="1078D909" w14:textId="77777777" w:rsidR="007615D6" w:rsidRPr="005B25A1" w:rsidRDefault="007615D6" w:rsidP="007615D6">
      <w:pPr>
        <w:keepNext/>
        <w:keepLines/>
      </w:pPr>
      <w:r>
        <w:rPr>
          <w:color w:val="FF0000"/>
        </w:rPr>
        <w:t>NO DISCUSSION RECORDED</w:t>
      </w:r>
    </w:p>
    <w:p w14:paraId="072AF3F5" w14:textId="77777777" w:rsidR="007615D6" w:rsidRPr="00EB0339" w:rsidRDefault="007615D6" w:rsidP="007615D6">
      <w:r w:rsidRPr="005B25A1">
        <w:rPr>
          <w:b/>
          <w:bCs/>
        </w:rPr>
        <w:t>Status:</w:t>
      </w:r>
      <w:r>
        <w:t xml:space="preserve"> </w:t>
      </w:r>
      <w:r>
        <w:rPr>
          <w:color w:val="0000FF"/>
        </w:rPr>
        <w:t>Not concluded</w:t>
      </w:r>
      <w:r>
        <w:t>.</w:t>
      </w:r>
    </w:p>
    <w:p w14:paraId="15DDAEA3" w14:textId="77777777" w:rsidR="00E00DA6" w:rsidRDefault="007615D6" w:rsidP="000A3FBD">
      <w:pPr>
        <w:pStyle w:val="NormTop"/>
      </w:pPr>
      <w:r>
        <w:rPr>
          <w:color w:val="0000FF"/>
        </w:rPr>
        <w:t>S2-2506761</w:t>
      </w:r>
      <w:r w:rsidRPr="00D53282">
        <w:t xml:space="preserve"> </w:t>
      </w:r>
      <w:r>
        <w:t>(P-CR) 23.801-01: [WT#1.4] Discussion and proposal for 6G voice and Emergency service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WT#1.4, specifically for support the voice and Emergency service in the 6G. Based on the discussion, two key issues are proposed.</w:t>
      </w:r>
    </w:p>
    <w:p w14:paraId="74815244" w14:textId="77777777" w:rsidR="007615D6" w:rsidRPr="005B25A1" w:rsidRDefault="007615D6" w:rsidP="007615D6">
      <w:pPr>
        <w:keepNext/>
        <w:keepLines/>
        <w:rPr>
          <w:b/>
          <w:bCs/>
        </w:rPr>
      </w:pPr>
      <w:r w:rsidRPr="005B25A1">
        <w:rPr>
          <w:b/>
          <w:bCs/>
        </w:rPr>
        <w:t>Parallel discussion:</w:t>
      </w:r>
    </w:p>
    <w:p w14:paraId="203DFD9B" w14:textId="77777777" w:rsidR="007615D6" w:rsidRPr="005B25A1" w:rsidRDefault="007615D6" w:rsidP="007615D6">
      <w:pPr>
        <w:keepNext/>
        <w:keepLines/>
      </w:pPr>
      <w:r w:rsidRPr="005B25A1">
        <w:t>-</w:t>
      </w:r>
    </w:p>
    <w:p w14:paraId="0536E360" w14:textId="77777777" w:rsidR="007615D6" w:rsidRPr="005B25A1" w:rsidRDefault="007615D6" w:rsidP="007615D6">
      <w:pPr>
        <w:keepNext/>
        <w:keepLines/>
        <w:rPr>
          <w:b/>
          <w:bCs/>
        </w:rPr>
      </w:pPr>
      <w:r w:rsidRPr="005B25A1">
        <w:rPr>
          <w:b/>
          <w:bCs/>
        </w:rPr>
        <w:t>Plenary Discussion:</w:t>
      </w:r>
    </w:p>
    <w:p w14:paraId="25BD98F7" w14:textId="77777777" w:rsidR="007615D6" w:rsidRPr="005B25A1" w:rsidRDefault="007615D6" w:rsidP="007615D6">
      <w:pPr>
        <w:keepNext/>
        <w:keepLines/>
      </w:pPr>
      <w:r>
        <w:rPr>
          <w:color w:val="FF0000"/>
        </w:rPr>
        <w:t>NO DISCUSSION RECORDED</w:t>
      </w:r>
    </w:p>
    <w:p w14:paraId="75A21352" w14:textId="77777777" w:rsidR="007615D6" w:rsidRPr="00EB0339" w:rsidRDefault="007615D6" w:rsidP="007615D6">
      <w:r w:rsidRPr="005B25A1">
        <w:rPr>
          <w:b/>
          <w:bCs/>
        </w:rPr>
        <w:t>Status:</w:t>
      </w:r>
      <w:r>
        <w:t xml:space="preserve"> </w:t>
      </w:r>
      <w:r>
        <w:rPr>
          <w:color w:val="0000FF"/>
        </w:rPr>
        <w:t>Not concluded</w:t>
      </w:r>
      <w:r>
        <w:t>.</w:t>
      </w:r>
    </w:p>
    <w:p w14:paraId="65CC1797" w14:textId="77777777" w:rsidR="00E00DA6" w:rsidRDefault="007615D6" w:rsidP="000A3FBD">
      <w:pPr>
        <w:pStyle w:val="NormTop"/>
      </w:pPr>
      <w:r>
        <w:rPr>
          <w:color w:val="0000FF"/>
        </w:rPr>
        <w:t>S2-2507408</w:t>
      </w:r>
      <w:r w:rsidRPr="00D53282">
        <w:t xml:space="preserve"> </w:t>
      </w:r>
      <w:r>
        <w:t>(P-CR) 23.801-01: [WT#1.4, Voice] Native Voice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updates</w:t>
      </w:r>
      <w:r>
        <w:lastRenderedPageBreak/>
        <w:t xml:space="preserve"> to the scoping of WT#1.4 for support of voice and emergency services in 6G.</w:t>
      </w:r>
    </w:p>
    <w:p w14:paraId="61B1DDC9" w14:textId="77777777" w:rsidR="007615D6" w:rsidRPr="005B25A1" w:rsidRDefault="007615D6" w:rsidP="007615D6">
      <w:pPr>
        <w:keepNext/>
        <w:keepLines/>
        <w:rPr>
          <w:b/>
          <w:bCs/>
        </w:rPr>
      </w:pPr>
      <w:r w:rsidRPr="005B25A1">
        <w:rPr>
          <w:b/>
          <w:bCs/>
        </w:rPr>
        <w:t>Parallel discussion:</w:t>
      </w:r>
    </w:p>
    <w:p w14:paraId="7F96515D" w14:textId="77777777" w:rsidR="007615D6" w:rsidRPr="005B25A1" w:rsidRDefault="007615D6" w:rsidP="007615D6">
      <w:pPr>
        <w:keepNext/>
        <w:keepLines/>
      </w:pPr>
      <w:r w:rsidRPr="005B25A1">
        <w:t>-</w:t>
      </w:r>
    </w:p>
    <w:p w14:paraId="44BC6BD3" w14:textId="77777777" w:rsidR="007615D6" w:rsidRPr="005B25A1" w:rsidRDefault="007615D6" w:rsidP="007615D6">
      <w:pPr>
        <w:keepNext/>
        <w:keepLines/>
        <w:rPr>
          <w:b/>
          <w:bCs/>
        </w:rPr>
      </w:pPr>
      <w:r w:rsidRPr="005B25A1">
        <w:rPr>
          <w:b/>
          <w:bCs/>
        </w:rPr>
        <w:t>Plenary Discussion:</w:t>
      </w:r>
    </w:p>
    <w:p w14:paraId="0B814E0E" w14:textId="77777777" w:rsidR="007615D6" w:rsidRPr="005B25A1" w:rsidRDefault="007615D6" w:rsidP="007615D6">
      <w:pPr>
        <w:keepNext/>
        <w:keepLines/>
      </w:pPr>
      <w:r>
        <w:rPr>
          <w:color w:val="FF0000"/>
        </w:rPr>
        <w:t>NO DISCUSSION RECORDED</w:t>
      </w:r>
    </w:p>
    <w:p w14:paraId="7A9C1EBD" w14:textId="77777777" w:rsidR="007615D6" w:rsidRPr="00EB0339" w:rsidRDefault="007615D6" w:rsidP="007615D6">
      <w:r w:rsidRPr="005B25A1">
        <w:rPr>
          <w:b/>
          <w:bCs/>
        </w:rPr>
        <w:t>Status:</w:t>
      </w:r>
      <w:r>
        <w:t xml:space="preserve"> </w:t>
      </w:r>
      <w:r>
        <w:rPr>
          <w:color w:val="0000FF"/>
        </w:rPr>
        <w:t>Not concluded</w:t>
      </w:r>
      <w:r>
        <w:t>.</w:t>
      </w:r>
    </w:p>
    <w:p w14:paraId="52542694" w14:textId="77777777" w:rsidR="00E00DA6" w:rsidRDefault="007615D6" w:rsidP="000A3FBD">
      <w:pPr>
        <w:pStyle w:val="NormTop"/>
      </w:pPr>
      <w:r>
        <w:rPr>
          <w:color w:val="0000FF"/>
        </w:rPr>
        <w:t>S2-2507415</w:t>
      </w:r>
      <w:r w:rsidRPr="00D53282">
        <w:t xml:space="preserve"> </w:t>
      </w:r>
      <w:r>
        <w:t>(P-CR) 23.801-01: Work Task for Voice in 6G (Source: T-Mobile USA,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breakdown of the Work Task for voice and emergency voice service support in 6G Systems and proposes related Key Issues.</w:t>
      </w:r>
    </w:p>
    <w:p w14:paraId="0158E797" w14:textId="77777777" w:rsidR="007615D6" w:rsidRPr="005B25A1" w:rsidRDefault="007615D6" w:rsidP="007615D6">
      <w:pPr>
        <w:keepNext/>
        <w:keepLines/>
        <w:rPr>
          <w:b/>
          <w:bCs/>
        </w:rPr>
      </w:pPr>
      <w:r w:rsidRPr="005B25A1">
        <w:rPr>
          <w:b/>
          <w:bCs/>
        </w:rPr>
        <w:t>Convenor comment:</w:t>
      </w:r>
    </w:p>
    <w:p w14:paraId="4AB94DF1" w14:textId="77777777" w:rsidR="007615D6" w:rsidRPr="005B25A1" w:rsidRDefault="007615D6" w:rsidP="007615D6">
      <w:pPr>
        <w:keepNext/>
        <w:keepLines/>
      </w:pPr>
      <w:r w:rsidRPr="005B25A1">
        <w:t>Used as a baseline. (both WT scope and KI).</w:t>
      </w:r>
    </w:p>
    <w:p w14:paraId="41EFF855" w14:textId="77777777" w:rsidR="007615D6" w:rsidRPr="005B25A1" w:rsidRDefault="007615D6" w:rsidP="007615D6">
      <w:pPr>
        <w:keepNext/>
        <w:keepLines/>
        <w:rPr>
          <w:b/>
          <w:bCs/>
        </w:rPr>
      </w:pPr>
      <w:r w:rsidRPr="005B25A1">
        <w:rPr>
          <w:b/>
          <w:bCs/>
        </w:rPr>
        <w:t>Parallel discussion:</w:t>
      </w:r>
    </w:p>
    <w:p w14:paraId="70FA0973" w14:textId="751CB7FB" w:rsidR="00135BD7" w:rsidRPr="005B25A1" w:rsidRDefault="00135BD7" w:rsidP="00135BD7">
      <w:pPr>
        <w:keepNext/>
        <w:keepLines/>
      </w:pPr>
      <w:r>
        <w:t xml:space="preserve">Revised in drafting session to </w:t>
      </w:r>
      <w:r w:rsidRPr="00CE3EC0">
        <w:rPr>
          <w:color w:val="0000FF"/>
        </w:rPr>
        <w:t>S2-2</w:t>
      </w:r>
      <w:r>
        <w:rPr>
          <w:color w:val="0000FF"/>
        </w:rPr>
        <w:t>507892</w:t>
      </w:r>
      <w:r>
        <w:t>.</w:t>
      </w:r>
      <w:r w:rsidRPr="00375008">
        <w:t xml:space="preserve"> </w:t>
      </w:r>
    </w:p>
    <w:p w14:paraId="7D925C73" w14:textId="77777777" w:rsidR="0061178C" w:rsidRDefault="00E943EE" w:rsidP="0061178C">
      <w:pPr>
        <w:keepNext/>
        <w:keepLines/>
      </w:pPr>
      <w:r>
        <w:t xml:space="preserve">Some comments were made and this was left for off-line discussion and revised to </w:t>
      </w:r>
      <w:r w:rsidRPr="00497EE3">
        <w:rPr>
          <w:color w:val="0000FF"/>
        </w:rPr>
        <w:t>S2-250</w:t>
      </w:r>
      <w:r>
        <w:rPr>
          <w:color w:val="0000FF"/>
        </w:rPr>
        <w:t>7979</w:t>
      </w:r>
      <w:r w:rsidR="0061178C">
        <w:t xml:space="preserve">. </w:t>
      </w:r>
    </w:p>
    <w:p w14:paraId="6B09C9AD" w14:textId="1E4D9BDD" w:rsidR="0066334A" w:rsidRDefault="00C021B4" w:rsidP="0061178C">
      <w:pPr>
        <w:keepNext/>
        <w:keepLines/>
      </w:pPr>
      <w:r>
        <w:t xml:space="preserve">A number of comments were received and this was left for off-line discussion and revised to </w:t>
      </w:r>
      <w:r w:rsidRPr="00497EE3">
        <w:rPr>
          <w:color w:val="0000FF"/>
        </w:rPr>
        <w:t>S2-250</w:t>
      </w:r>
      <w:r>
        <w:rPr>
          <w:color w:val="0000FF"/>
        </w:rPr>
        <w:t>804</w:t>
      </w:r>
      <w:r>
        <w:rPr>
          <w:color w:val="0000FF"/>
        </w:rPr>
        <w:t>2</w:t>
      </w:r>
      <w:r>
        <w:t>.</w:t>
      </w:r>
      <w:r>
        <w:t xml:space="preserve"> </w:t>
      </w:r>
    </w:p>
    <w:p w14:paraId="72F1AC3F" w14:textId="77777777" w:rsidR="0061178C" w:rsidRDefault="0061178C" w:rsidP="0061178C">
      <w:pPr>
        <w:keepNext/>
        <w:keepLines/>
        <w:rPr>
          <w:b/>
          <w:bCs/>
        </w:rPr>
      </w:pPr>
      <w:r>
        <w:rPr>
          <w:b/>
          <w:bCs/>
        </w:rPr>
        <w:t>Plenary Discussion:</w:t>
      </w:r>
    </w:p>
    <w:p w14:paraId="3D031378" w14:textId="3C69F27C" w:rsidR="00E943EE" w:rsidRDefault="00E943EE" w:rsidP="00E943EE">
      <w:pPr>
        <w:keepNext/>
        <w:keepLines/>
      </w:pPr>
      <w:r>
        <w:t xml:space="preserve">  </w:t>
      </w:r>
      <w:r>
        <w:rPr>
          <w:color w:val="FF0000"/>
        </w:rPr>
        <w:t>&lt;RETURN - OPEN&gt;</w:t>
      </w:r>
    </w:p>
    <w:p w14:paraId="3A0EB5D7" w14:textId="77777777" w:rsidR="00E943EE" w:rsidRPr="00EB0339" w:rsidRDefault="00E943EE" w:rsidP="00E943EE">
      <w:r w:rsidRPr="005B25A1">
        <w:rPr>
          <w:b/>
          <w:bCs/>
        </w:rPr>
        <w:t>Status:</w:t>
      </w:r>
      <w:r>
        <w:t xml:space="preserve"> </w:t>
      </w:r>
      <w:r w:rsidRPr="00380F14">
        <w:rPr>
          <w:color w:val="FF0000"/>
        </w:rPr>
        <w:t>OPEN</w:t>
      </w:r>
    </w:p>
    <w:p w14:paraId="27B233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Messaging service</w:t>
      </w:r>
    </w:p>
    <w:p w14:paraId="7A5ED31E" w14:textId="77777777" w:rsidR="00E00DA6" w:rsidRDefault="007615D6" w:rsidP="000A3FBD">
      <w:pPr>
        <w:pStyle w:val="NormTop"/>
      </w:pPr>
      <w:r>
        <w:rPr>
          <w:color w:val="0000FF"/>
        </w:rPr>
        <w:t>S2-2506877</w:t>
      </w:r>
      <w:r w:rsidRPr="00D53282">
        <w:t xml:space="preserve"> </w:t>
      </w:r>
      <w:r>
        <w:t>(P-CR) 23.801-01: [WT#1.4] Scope and Key issues for supporting messaging service in 6G  (Source: Google, AT&amp;T)</w:t>
      </w:r>
      <w:r>
        <w:br/>
      </w:r>
      <w:r w:rsidRPr="00D53282">
        <w:rPr>
          <w:b/>
        </w:rPr>
        <w:t>Document for:</w:t>
      </w:r>
      <w:r w:rsidRPr="00D53282">
        <w:t xml:space="preserve"> </w:t>
      </w:r>
      <w:r>
        <w:t>Approval</w:t>
      </w:r>
      <w:r>
        <w:br/>
      </w:r>
      <w:r w:rsidRPr="00D53282">
        <w:rPr>
          <w:b/>
        </w:rPr>
        <w:t>Abstract:</w:t>
      </w:r>
      <w:r w:rsidRPr="00D53282">
        <w:t xml:space="preserve"> </w:t>
      </w:r>
    </w:p>
    <w:p w14:paraId="22D616F8" w14:textId="77777777" w:rsidR="007615D6" w:rsidRPr="005B25A1" w:rsidRDefault="007615D6" w:rsidP="007615D6">
      <w:pPr>
        <w:keepNext/>
        <w:keepLines/>
        <w:rPr>
          <w:b/>
          <w:bCs/>
        </w:rPr>
      </w:pPr>
      <w:r w:rsidRPr="005B25A1">
        <w:rPr>
          <w:b/>
          <w:bCs/>
        </w:rPr>
        <w:t>Parallel discussion:</w:t>
      </w:r>
    </w:p>
    <w:p w14:paraId="0A3BDF52" w14:textId="77777777" w:rsidR="007615D6" w:rsidRPr="005B25A1" w:rsidRDefault="007615D6" w:rsidP="007615D6">
      <w:pPr>
        <w:keepNext/>
        <w:keepLines/>
      </w:pPr>
      <w:r w:rsidRPr="005B25A1">
        <w:t>-</w:t>
      </w:r>
    </w:p>
    <w:p w14:paraId="35F2FB3F" w14:textId="77777777" w:rsidR="007615D6" w:rsidRPr="005B25A1" w:rsidRDefault="007615D6" w:rsidP="007615D6">
      <w:pPr>
        <w:keepNext/>
        <w:keepLines/>
        <w:rPr>
          <w:b/>
          <w:bCs/>
        </w:rPr>
      </w:pPr>
      <w:r w:rsidRPr="005B25A1">
        <w:rPr>
          <w:b/>
          <w:bCs/>
        </w:rPr>
        <w:t>Plenary Discussion:</w:t>
      </w:r>
    </w:p>
    <w:p w14:paraId="459D6B0A" w14:textId="77777777" w:rsidR="007615D6" w:rsidRPr="005B25A1" w:rsidRDefault="007615D6" w:rsidP="007615D6">
      <w:pPr>
        <w:keepNext/>
        <w:keepLines/>
      </w:pPr>
      <w:r>
        <w:rPr>
          <w:color w:val="FF0000"/>
        </w:rPr>
        <w:t>NO DISCUSSION RECORDED</w:t>
      </w:r>
    </w:p>
    <w:p w14:paraId="43203F97" w14:textId="77777777" w:rsidR="007615D6" w:rsidRPr="00EB0339" w:rsidRDefault="007615D6" w:rsidP="007615D6">
      <w:r w:rsidRPr="005B25A1">
        <w:rPr>
          <w:b/>
          <w:bCs/>
        </w:rPr>
        <w:t>Status:</w:t>
      </w:r>
      <w:r>
        <w:t xml:space="preserve"> </w:t>
      </w:r>
      <w:r>
        <w:rPr>
          <w:color w:val="0000FF"/>
        </w:rPr>
        <w:t>Not concluded</w:t>
      </w:r>
      <w:r>
        <w:t>.</w:t>
      </w:r>
    </w:p>
    <w:p w14:paraId="47345F58" w14:textId="77777777" w:rsidR="00E00DA6" w:rsidRDefault="007615D6" w:rsidP="000A3FBD">
      <w:pPr>
        <w:pStyle w:val="NormTop"/>
      </w:pPr>
      <w:r>
        <w:rPr>
          <w:color w:val="0000FF"/>
        </w:rPr>
        <w:t>S2-2507224</w:t>
      </w:r>
      <w:r w:rsidRPr="00D53282">
        <w:t xml:space="preserve"> </w:t>
      </w:r>
      <w:r>
        <w:t>(P-CR) 23.801-01: [WT#1.4] RCS in Essential and Regulatory services WT 1.4 (Source: Qualcomm,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reference RCS in detailed scope for WT #1.4 for supporting E</w:t>
      </w:r>
      <w:r>
        <w:lastRenderedPageBreak/>
        <w:t>ssential/Regulatory services and proposes corresponding KI description.</w:t>
      </w:r>
    </w:p>
    <w:p w14:paraId="3F3A847E" w14:textId="77777777" w:rsidR="007615D6" w:rsidRPr="005B25A1" w:rsidRDefault="007615D6" w:rsidP="007615D6">
      <w:pPr>
        <w:keepNext/>
        <w:keepLines/>
        <w:rPr>
          <w:b/>
          <w:bCs/>
        </w:rPr>
      </w:pPr>
      <w:r w:rsidRPr="005B25A1">
        <w:rPr>
          <w:b/>
          <w:bCs/>
        </w:rPr>
        <w:t>Parallel discussion:</w:t>
      </w:r>
    </w:p>
    <w:p w14:paraId="42F9A13A" w14:textId="77777777" w:rsidR="007615D6" w:rsidRPr="005B25A1" w:rsidRDefault="007615D6" w:rsidP="007615D6">
      <w:pPr>
        <w:keepNext/>
        <w:keepLines/>
      </w:pPr>
      <w:r w:rsidRPr="005B25A1">
        <w:t>-</w:t>
      </w:r>
    </w:p>
    <w:p w14:paraId="7DAB0489" w14:textId="77777777" w:rsidR="007615D6" w:rsidRPr="005B25A1" w:rsidRDefault="007615D6" w:rsidP="007615D6">
      <w:pPr>
        <w:keepNext/>
        <w:keepLines/>
        <w:rPr>
          <w:b/>
          <w:bCs/>
        </w:rPr>
      </w:pPr>
      <w:r w:rsidRPr="005B25A1">
        <w:rPr>
          <w:b/>
          <w:bCs/>
        </w:rPr>
        <w:t>Plenary Discussion:</w:t>
      </w:r>
    </w:p>
    <w:p w14:paraId="24D9ED23" w14:textId="77777777" w:rsidR="007615D6" w:rsidRPr="005B25A1" w:rsidRDefault="007615D6" w:rsidP="007615D6">
      <w:pPr>
        <w:keepNext/>
        <w:keepLines/>
      </w:pPr>
      <w:r>
        <w:rPr>
          <w:color w:val="FF0000"/>
        </w:rPr>
        <w:t>NO DISCUSSION RECORDED</w:t>
      </w:r>
    </w:p>
    <w:p w14:paraId="576B2ACF" w14:textId="77777777" w:rsidR="007615D6" w:rsidRPr="00EB0339" w:rsidRDefault="007615D6" w:rsidP="007615D6">
      <w:r w:rsidRPr="005B25A1">
        <w:rPr>
          <w:b/>
          <w:bCs/>
        </w:rPr>
        <w:t>Status:</w:t>
      </w:r>
      <w:r>
        <w:t xml:space="preserve"> </w:t>
      </w:r>
      <w:r>
        <w:rPr>
          <w:color w:val="0000FF"/>
        </w:rPr>
        <w:t>Not concluded</w:t>
      </w:r>
      <w:r>
        <w:t>.</w:t>
      </w:r>
    </w:p>
    <w:p w14:paraId="455631E6" w14:textId="77777777" w:rsidR="007615D6" w:rsidRDefault="007615D6" w:rsidP="005A50C0">
      <w:pPr>
        <w:pStyle w:val="Heading3"/>
      </w:pPr>
      <w:r>
        <w:t>20.6.2</w:t>
      </w:r>
      <w:r>
        <w:tab/>
        <w:t>Study on Architecture for 6G System (FS_6G_ARC) - WT#2</w:t>
      </w:r>
    </w:p>
    <w:p w14:paraId="16C511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2131F120" w14:textId="77777777" w:rsidR="00E00DA6" w:rsidRDefault="007615D6" w:rsidP="000A3FBD">
      <w:pPr>
        <w:pStyle w:val="NormTop"/>
      </w:pPr>
      <w:r>
        <w:rPr>
          <w:color w:val="0000FF"/>
        </w:rPr>
        <w:t>S2-2506321</w:t>
      </w:r>
      <w:r w:rsidRPr="00D53282">
        <w:t xml:space="preserve"> </w:t>
      </w:r>
      <w:r>
        <w:t xml:space="preserve">(P-CR) 23.801-01: [WT#2, Interworking with 5GS] Principles for Interworking with 5GS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 add some details on what can be studied for interworking with 5GS: How to minimize the use of combined network nodes and how to deal with the case where a UE is associated with a 6G Service and moves to the 5G network.</w:t>
      </w:r>
    </w:p>
    <w:p w14:paraId="13FC2E6C" w14:textId="77777777" w:rsidR="007615D6" w:rsidRPr="005B25A1" w:rsidRDefault="007615D6" w:rsidP="007615D6">
      <w:pPr>
        <w:keepNext/>
        <w:keepLines/>
        <w:rPr>
          <w:b/>
          <w:bCs/>
        </w:rPr>
      </w:pPr>
      <w:r w:rsidRPr="005B25A1">
        <w:rPr>
          <w:b/>
          <w:bCs/>
        </w:rPr>
        <w:t>Parallel discussion:</w:t>
      </w:r>
    </w:p>
    <w:p w14:paraId="4C8D97E3" w14:textId="77777777" w:rsidR="007615D6" w:rsidRPr="005B25A1" w:rsidRDefault="007615D6" w:rsidP="007615D6">
      <w:pPr>
        <w:keepNext/>
        <w:keepLines/>
      </w:pPr>
      <w:r w:rsidRPr="005B25A1">
        <w:t>-</w:t>
      </w:r>
    </w:p>
    <w:p w14:paraId="6F08B136" w14:textId="77777777" w:rsidR="007615D6" w:rsidRPr="005B25A1" w:rsidRDefault="007615D6" w:rsidP="007615D6">
      <w:pPr>
        <w:keepNext/>
        <w:keepLines/>
        <w:rPr>
          <w:b/>
          <w:bCs/>
        </w:rPr>
      </w:pPr>
      <w:r w:rsidRPr="005B25A1">
        <w:rPr>
          <w:b/>
          <w:bCs/>
        </w:rPr>
        <w:t>Plenary Discussion:</w:t>
      </w:r>
    </w:p>
    <w:p w14:paraId="3B8344FA" w14:textId="77777777" w:rsidR="007615D6" w:rsidRPr="005B25A1" w:rsidRDefault="007615D6" w:rsidP="007615D6">
      <w:pPr>
        <w:keepNext/>
        <w:keepLines/>
      </w:pPr>
      <w:r>
        <w:rPr>
          <w:color w:val="FF0000"/>
        </w:rPr>
        <w:t>NO DISCUSSION RECORDED</w:t>
      </w:r>
    </w:p>
    <w:p w14:paraId="35F9F513" w14:textId="77777777" w:rsidR="007615D6" w:rsidRPr="00EB0339" w:rsidRDefault="007615D6" w:rsidP="007615D6">
      <w:r w:rsidRPr="005B25A1">
        <w:rPr>
          <w:b/>
          <w:bCs/>
        </w:rPr>
        <w:t>Status:</w:t>
      </w:r>
      <w:r>
        <w:t xml:space="preserve"> </w:t>
      </w:r>
      <w:r>
        <w:rPr>
          <w:color w:val="0000FF"/>
        </w:rPr>
        <w:t>Not concluded</w:t>
      </w:r>
      <w:r>
        <w:t>.</w:t>
      </w:r>
    </w:p>
    <w:p w14:paraId="513BB3F7" w14:textId="77777777" w:rsidR="00E00DA6" w:rsidRDefault="007615D6" w:rsidP="000A3FBD">
      <w:pPr>
        <w:pStyle w:val="NormTop"/>
      </w:pPr>
      <w:r>
        <w:rPr>
          <w:color w:val="0000FF"/>
        </w:rPr>
        <w:t>S2-2506421</w:t>
      </w:r>
      <w:r w:rsidRPr="00D53282">
        <w:t xml:space="preserve"> </w:t>
      </w:r>
      <w:r>
        <w:t>(P-CR) 23.801-01: [WT#2] Migration and Interworking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and Key Issue description for WT#2 in TR 23.801 for SA WG2 6G Study.</w:t>
      </w:r>
    </w:p>
    <w:p w14:paraId="7A73F14E" w14:textId="77777777" w:rsidR="007615D6" w:rsidRPr="005B25A1" w:rsidRDefault="007615D6" w:rsidP="007615D6">
      <w:pPr>
        <w:keepNext/>
        <w:keepLines/>
        <w:rPr>
          <w:b/>
          <w:bCs/>
        </w:rPr>
      </w:pPr>
      <w:r w:rsidRPr="005B25A1">
        <w:rPr>
          <w:b/>
          <w:bCs/>
        </w:rPr>
        <w:t>Parallel discussion:</w:t>
      </w:r>
    </w:p>
    <w:p w14:paraId="4CFD30BA" w14:textId="77777777" w:rsidR="007615D6" w:rsidRPr="005B25A1" w:rsidRDefault="007615D6" w:rsidP="007615D6">
      <w:pPr>
        <w:keepNext/>
        <w:keepLines/>
      </w:pPr>
      <w:r w:rsidRPr="005B25A1">
        <w:t>-</w:t>
      </w:r>
    </w:p>
    <w:p w14:paraId="28431EEC" w14:textId="77777777" w:rsidR="007615D6" w:rsidRPr="005B25A1" w:rsidRDefault="007615D6" w:rsidP="007615D6">
      <w:pPr>
        <w:keepNext/>
        <w:keepLines/>
        <w:rPr>
          <w:b/>
          <w:bCs/>
        </w:rPr>
      </w:pPr>
      <w:r w:rsidRPr="005B25A1">
        <w:rPr>
          <w:b/>
          <w:bCs/>
        </w:rPr>
        <w:t>Plenary Discussion:</w:t>
      </w:r>
    </w:p>
    <w:p w14:paraId="320604EC" w14:textId="77777777" w:rsidR="007615D6" w:rsidRPr="005B25A1" w:rsidRDefault="007615D6" w:rsidP="007615D6">
      <w:pPr>
        <w:keepNext/>
        <w:keepLines/>
      </w:pPr>
      <w:r>
        <w:rPr>
          <w:color w:val="FF0000"/>
        </w:rPr>
        <w:t>NO DISCUSSION RECORDED</w:t>
      </w:r>
    </w:p>
    <w:p w14:paraId="2BF7ACA0" w14:textId="77777777" w:rsidR="007615D6" w:rsidRPr="00EB0339" w:rsidRDefault="007615D6" w:rsidP="007615D6">
      <w:r w:rsidRPr="005B25A1">
        <w:rPr>
          <w:b/>
          <w:bCs/>
        </w:rPr>
        <w:t>Status:</w:t>
      </w:r>
      <w:r>
        <w:t xml:space="preserve"> </w:t>
      </w:r>
      <w:r>
        <w:rPr>
          <w:color w:val="0000FF"/>
        </w:rPr>
        <w:t>Not concluded</w:t>
      </w:r>
      <w:r>
        <w:t>.</w:t>
      </w:r>
    </w:p>
    <w:p w14:paraId="57A63643" w14:textId="77777777" w:rsidR="00E00DA6" w:rsidRDefault="007615D6" w:rsidP="000A3FBD">
      <w:pPr>
        <w:pStyle w:val="NormTop"/>
      </w:pPr>
      <w:r>
        <w:rPr>
          <w:color w:val="0000FF"/>
        </w:rPr>
        <w:t>S2-2506444</w:t>
      </w:r>
      <w:r w:rsidRPr="00D53282">
        <w:t xml:space="preserve"> </w:t>
      </w:r>
      <w:r>
        <w:t>(P-CR) 23.801-01: [WT#2, 3GPP access Interworking] Study of 3GPP access interworking (Source: MediaTek Inc.)</w:t>
      </w:r>
      <w:r>
        <w:br/>
      </w:r>
      <w:r w:rsidRPr="00D53282">
        <w:rPr>
          <w:b/>
        </w:rPr>
        <w:t>Document for:</w:t>
      </w:r>
      <w:r w:rsidRPr="00D53282">
        <w:t xml:space="preserve"> </w:t>
      </w:r>
      <w:r>
        <w:t>Approval</w:t>
      </w:r>
      <w:r>
        <w:br/>
      </w:r>
      <w:r w:rsidRPr="00D53282">
        <w:rPr>
          <w:b/>
        </w:rPr>
        <w:t>Abstract:</w:t>
      </w:r>
      <w:r w:rsidRPr="00D53282">
        <w:t xml:space="preserve"> </w:t>
      </w:r>
    </w:p>
    <w:p w14:paraId="1E7C94C3" w14:textId="77777777" w:rsidR="007615D6" w:rsidRPr="005B25A1" w:rsidRDefault="007615D6" w:rsidP="007615D6">
      <w:pPr>
        <w:keepNext/>
        <w:keepLines/>
        <w:rPr>
          <w:b/>
          <w:bCs/>
        </w:rPr>
      </w:pPr>
      <w:r w:rsidRPr="005B25A1">
        <w:rPr>
          <w:b/>
          <w:bCs/>
        </w:rPr>
        <w:t>Conv</w:t>
      </w:r>
      <w:r w:rsidRPr="005B25A1">
        <w:rPr>
          <w:b/>
          <w:bCs/>
        </w:rPr>
        <w:lastRenderedPageBreak/>
        <w:t>enor comment:</w:t>
      </w:r>
    </w:p>
    <w:p w14:paraId="2C63D050" w14:textId="77777777" w:rsidR="007615D6" w:rsidRPr="005B25A1" w:rsidRDefault="007615D6" w:rsidP="007615D6">
      <w:pPr>
        <w:keepNext/>
        <w:keepLines/>
      </w:pPr>
      <w:r w:rsidRPr="005B25A1">
        <w:t>Used as a baseline. (Only KI scope).</w:t>
      </w:r>
    </w:p>
    <w:p w14:paraId="0C3B4DE1" w14:textId="77777777" w:rsidR="007615D6" w:rsidRPr="005B25A1" w:rsidRDefault="007615D6" w:rsidP="007615D6">
      <w:pPr>
        <w:keepNext/>
        <w:keepLines/>
        <w:rPr>
          <w:b/>
          <w:bCs/>
        </w:rPr>
      </w:pPr>
      <w:r w:rsidRPr="005B25A1">
        <w:rPr>
          <w:b/>
          <w:bCs/>
        </w:rPr>
        <w:t>Parallel discussion:</w:t>
      </w:r>
    </w:p>
    <w:p w14:paraId="104AEB40" w14:textId="2FB1C034" w:rsidR="00135BD7" w:rsidRPr="005B25A1" w:rsidRDefault="00135BD7" w:rsidP="00135BD7">
      <w:pPr>
        <w:keepNext/>
        <w:keepLines/>
      </w:pPr>
      <w:r>
        <w:t xml:space="preserve">Revised in drafting session to </w:t>
      </w:r>
      <w:r w:rsidRPr="00CE3EC0">
        <w:rPr>
          <w:color w:val="0000FF"/>
        </w:rPr>
        <w:t>S2-2</w:t>
      </w:r>
      <w:r>
        <w:rPr>
          <w:color w:val="0000FF"/>
        </w:rPr>
        <w:t>507896</w:t>
      </w:r>
      <w:r>
        <w:t>.</w:t>
      </w:r>
      <w:r w:rsidRPr="00375008">
        <w:t xml:space="preserve"> </w:t>
      </w:r>
    </w:p>
    <w:p w14:paraId="540356EE" w14:textId="77777777" w:rsidR="0061178C" w:rsidRPr="005B25A1" w:rsidRDefault="006A73D6" w:rsidP="0061178C">
      <w:pPr>
        <w:keepNext/>
        <w:keepLines/>
      </w:pPr>
      <w:r>
        <w:t xml:space="preserve">Some comments were made and this was left for off-line discussion and revised to </w:t>
      </w:r>
      <w:r w:rsidRPr="00497EE3">
        <w:rPr>
          <w:color w:val="0000FF"/>
        </w:rPr>
        <w:t>S2-250</w:t>
      </w:r>
      <w:r>
        <w:rPr>
          <w:color w:val="0000FF"/>
        </w:rPr>
        <w:t>7982</w:t>
      </w:r>
      <w:r w:rsidR="0061178C">
        <w:t xml:space="preserve">. </w:t>
      </w:r>
    </w:p>
    <w:p w14:paraId="1F2ACD8B" w14:textId="77777777" w:rsidR="0061178C" w:rsidRDefault="0061178C" w:rsidP="0061178C">
      <w:pPr>
        <w:keepNext/>
        <w:keepLines/>
        <w:rPr>
          <w:b/>
          <w:bCs/>
        </w:rPr>
      </w:pPr>
      <w:r>
        <w:rPr>
          <w:b/>
          <w:bCs/>
        </w:rPr>
        <w:t>Plenary Discussion:</w:t>
      </w:r>
    </w:p>
    <w:p w14:paraId="61E5D82A" w14:textId="481C023F" w:rsidR="006A73D6" w:rsidRDefault="006A73D6" w:rsidP="006A73D6">
      <w:pPr>
        <w:keepNext/>
        <w:keepLines/>
      </w:pPr>
      <w:r>
        <w:t xml:space="preserve">  </w:t>
      </w:r>
      <w:r>
        <w:rPr>
          <w:color w:val="FF0000"/>
        </w:rPr>
        <w:t>&lt;RETURN - OPEN&gt;</w:t>
      </w:r>
    </w:p>
    <w:p w14:paraId="49A2A0B1" w14:textId="77777777" w:rsidR="006A73D6" w:rsidRPr="00EB0339" w:rsidRDefault="006A73D6" w:rsidP="006A73D6">
      <w:r w:rsidRPr="005B25A1">
        <w:rPr>
          <w:b/>
          <w:bCs/>
        </w:rPr>
        <w:t>Status:</w:t>
      </w:r>
      <w:r>
        <w:t xml:space="preserve"> </w:t>
      </w:r>
      <w:r w:rsidRPr="00380F14">
        <w:rPr>
          <w:color w:val="FF0000"/>
        </w:rPr>
        <w:t>OPEN</w:t>
      </w:r>
    </w:p>
    <w:p w14:paraId="7282921B" w14:textId="77777777" w:rsidR="00E00DA6" w:rsidRDefault="007615D6" w:rsidP="000A3FBD">
      <w:pPr>
        <w:pStyle w:val="NormTop"/>
      </w:pPr>
      <w:r>
        <w:rPr>
          <w:color w:val="0000FF"/>
        </w:rPr>
        <w:t>S2-2506525</w:t>
      </w:r>
      <w:r w:rsidRPr="00D53282">
        <w:t xml:space="preserve"> </w:t>
      </w:r>
      <w:r>
        <w:t xml:space="preserve">(P-CR) 23.801-01: [WT#2] Interworking and migration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WT#2 to support interworking and migration in 6G.</w:t>
      </w:r>
    </w:p>
    <w:p w14:paraId="162C1138" w14:textId="77777777" w:rsidR="007615D6" w:rsidRPr="005B25A1" w:rsidRDefault="007615D6" w:rsidP="007615D6">
      <w:pPr>
        <w:keepNext/>
        <w:keepLines/>
        <w:rPr>
          <w:b/>
          <w:bCs/>
        </w:rPr>
      </w:pPr>
      <w:r w:rsidRPr="005B25A1">
        <w:rPr>
          <w:b/>
          <w:bCs/>
        </w:rPr>
        <w:t>Parallel discussion:</w:t>
      </w:r>
    </w:p>
    <w:p w14:paraId="339D4B1D" w14:textId="77777777" w:rsidR="007615D6" w:rsidRPr="005B25A1" w:rsidRDefault="007615D6" w:rsidP="007615D6">
      <w:pPr>
        <w:keepNext/>
        <w:keepLines/>
      </w:pPr>
      <w:r w:rsidRPr="005B25A1">
        <w:t>-</w:t>
      </w:r>
    </w:p>
    <w:p w14:paraId="34577319" w14:textId="77777777" w:rsidR="007615D6" w:rsidRPr="005B25A1" w:rsidRDefault="007615D6" w:rsidP="007615D6">
      <w:pPr>
        <w:keepNext/>
        <w:keepLines/>
        <w:rPr>
          <w:b/>
          <w:bCs/>
        </w:rPr>
      </w:pPr>
      <w:r w:rsidRPr="005B25A1">
        <w:rPr>
          <w:b/>
          <w:bCs/>
        </w:rPr>
        <w:t>Plenary Discussion:</w:t>
      </w:r>
    </w:p>
    <w:p w14:paraId="19E75E93" w14:textId="77777777" w:rsidR="007615D6" w:rsidRPr="005B25A1" w:rsidRDefault="007615D6" w:rsidP="007615D6">
      <w:pPr>
        <w:keepNext/>
        <w:keepLines/>
      </w:pPr>
      <w:r>
        <w:rPr>
          <w:color w:val="FF0000"/>
        </w:rPr>
        <w:t>NO DISCUSSION RECORDED</w:t>
      </w:r>
    </w:p>
    <w:p w14:paraId="5C23F4BC" w14:textId="77777777" w:rsidR="007615D6" w:rsidRPr="00EB0339" w:rsidRDefault="007615D6" w:rsidP="007615D6">
      <w:r w:rsidRPr="005B25A1">
        <w:rPr>
          <w:b/>
          <w:bCs/>
        </w:rPr>
        <w:t>Status:</w:t>
      </w:r>
      <w:r>
        <w:t xml:space="preserve"> </w:t>
      </w:r>
      <w:r>
        <w:rPr>
          <w:color w:val="0000FF"/>
        </w:rPr>
        <w:t>Not concluded</w:t>
      </w:r>
      <w:r>
        <w:t>.</w:t>
      </w:r>
    </w:p>
    <w:p w14:paraId="6A70A723" w14:textId="77777777" w:rsidR="00E00DA6" w:rsidRDefault="007615D6" w:rsidP="000A3FBD">
      <w:pPr>
        <w:pStyle w:val="NormTop"/>
      </w:pPr>
      <w:r>
        <w:rPr>
          <w:color w:val="0000FF"/>
        </w:rPr>
        <w:t>S2-2506584</w:t>
      </w:r>
      <w:r w:rsidRPr="00D53282">
        <w:t xml:space="preserve"> </w:t>
      </w:r>
      <w:r>
        <w:t>(P-CR) 23.801-01: [WT#2, Migration and Interworking] Scope and New Key Issue for migration and interworking (Source: LG Electronics)</w:t>
      </w:r>
      <w:r>
        <w:br/>
      </w:r>
      <w:r w:rsidRPr="00D53282">
        <w:rPr>
          <w:b/>
        </w:rPr>
        <w:t>Document for:</w:t>
      </w:r>
      <w:r w:rsidRPr="00D53282">
        <w:t xml:space="preserve"> </w:t>
      </w:r>
      <w:r>
        <w:t>Approval</w:t>
      </w:r>
      <w:r>
        <w:br/>
      </w:r>
      <w:r w:rsidRPr="00D53282">
        <w:rPr>
          <w:b/>
        </w:rPr>
        <w:t>Abstract:</w:t>
      </w:r>
      <w:r w:rsidRPr="00D53282">
        <w:t xml:space="preserve"> </w:t>
      </w:r>
    </w:p>
    <w:p w14:paraId="7EC8D78E" w14:textId="77777777" w:rsidR="007615D6" w:rsidRPr="005B25A1" w:rsidRDefault="007615D6" w:rsidP="007615D6">
      <w:pPr>
        <w:keepNext/>
        <w:keepLines/>
        <w:rPr>
          <w:b/>
          <w:bCs/>
        </w:rPr>
      </w:pPr>
      <w:r w:rsidRPr="005B25A1">
        <w:rPr>
          <w:b/>
          <w:bCs/>
        </w:rPr>
        <w:t>Parallel discussion:</w:t>
      </w:r>
    </w:p>
    <w:p w14:paraId="7A026DB9" w14:textId="77777777" w:rsidR="007615D6" w:rsidRPr="005B25A1" w:rsidRDefault="007615D6" w:rsidP="007615D6">
      <w:pPr>
        <w:keepNext/>
        <w:keepLines/>
      </w:pPr>
      <w:r w:rsidRPr="005B25A1">
        <w:t>-</w:t>
      </w:r>
    </w:p>
    <w:p w14:paraId="4A385E3F" w14:textId="77777777" w:rsidR="007615D6" w:rsidRPr="005B25A1" w:rsidRDefault="007615D6" w:rsidP="007615D6">
      <w:pPr>
        <w:keepNext/>
        <w:keepLines/>
        <w:rPr>
          <w:b/>
          <w:bCs/>
        </w:rPr>
      </w:pPr>
      <w:r w:rsidRPr="005B25A1">
        <w:rPr>
          <w:b/>
          <w:bCs/>
        </w:rPr>
        <w:t>Plenary Discussion:</w:t>
      </w:r>
    </w:p>
    <w:p w14:paraId="6F848375" w14:textId="77777777" w:rsidR="007615D6" w:rsidRPr="005B25A1" w:rsidRDefault="007615D6" w:rsidP="007615D6">
      <w:pPr>
        <w:keepNext/>
        <w:keepLines/>
      </w:pPr>
      <w:r>
        <w:rPr>
          <w:color w:val="FF0000"/>
        </w:rPr>
        <w:t>NO DISCUSSION RECORDED</w:t>
      </w:r>
    </w:p>
    <w:p w14:paraId="49B400E9" w14:textId="77777777" w:rsidR="007615D6" w:rsidRPr="00EB0339" w:rsidRDefault="007615D6" w:rsidP="007615D6">
      <w:r w:rsidRPr="005B25A1">
        <w:rPr>
          <w:b/>
          <w:bCs/>
        </w:rPr>
        <w:t>Status:</w:t>
      </w:r>
      <w:r>
        <w:t xml:space="preserve"> </w:t>
      </w:r>
      <w:r>
        <w:rPr>
          <w:color w:val="0000FF"/>
        </w:rPr>
        <w:t>Not concluded</w:t>
      </w:r>
      <w:r>
        <w:t>.</w:t>
      </w:r>
    </w:p>
    <w:p w14:paraId="1993C995" w14:textId="77777777" w:rsidR="00E00DA6" w:rsidRDefault="007615D6" w:rsidP="000A3FBD">
      <w:pPr>
        <w:pStyle w:val="NormTop"/>
      </w:pPr>
      <w:r>
        <w:rPr>
          <w:color w:val="0000FF"/>
        </w:rPr>
        <w:t>S2-2506642</w:t>
      </w:r>
      <w:r w:rsidRPr="00D53282">
        <w:t xml:space="preserve"> </w:t>
      </w:r>
      <w:r>
        <w:t>(P-CR) 23.801-01: [WT#2, migration and interworking] migration and interworking (Source: vivo)</w:t>
      </w:r>
      <w:r>
        <w:br/>
      </w:r>
      <w:r w:rsidRPr="00D53282">
        <w:rPr>
          <w:b/>
        </w:rPr>
        <w:t>Document for:</w:t>
      </w:r>
      <w:r w:rsidRPr="00D53282">
        <w:t xml:space="preserve"> </w:t>
      </w:r>
      <w:r>
        <w:t>Approval</w:t>
      </w:r>
      <w:r>
        <w:br/>
      </w:r>
      <w:r w:rsidRPr="00D53282">
        <w:rPr>
          <w:b/>
        </w:rPr>
        <w:t>Abstract:</w:t>
      </w:r>
      <w:r w:rsidRPr="00D53282">
        <w:t xml:space="preserve"> </w:t>
      </w:r>
    </w:p>
    <w:p w14:paraId="55A911EC" w14:textId="77777777" w:rsidR="007615D6" w:rsidRPr="005B25A1" w:rsidRDefault="007615D6" w:rsidP="007615D6">
      <w:pPr>
        <w:keepNext/>
        <w:keepLines/>
        <w:rPr>
          <w:b/>
          <w:bCs/>
        </w:rPr>
      </w:pPr>
      <w:r w:rsidRPr="005B25A1">
        <w:rPr>
          <w:b/>
          <w:bCs/>
        </w:rPr>
        <w:t>Parallel discussion:</w:t>
      </w:r>
    </w:p>
    <w:p w14:paraId="52217ECC" w14:textId="77777777" w:rsidR="007615D6" w:rsidRPr="005B25A1" w:rsidRDefault="007615D6" w:rsidP="007615D6">
      <w:pPr>
        <w:keepNext/>
        <w:keepLines/>
      </w:pPr>
      <w:r w:rsidRPr="005B25A1">
        <w:t>-</w:t>
      </w:r>
    </w:p>
    <w:p w14:paraId="6A0A3FCF" w14:textId="77777777" w:rsidR="007615D6" w:rsidRPr="005B25A1" w:rsidRDefault="007615D6" w:rsidP="007615D6">
      <w:pPr>
        <w:keepNext/>
        <w:keepLines/>
        <w:rPr>
          <w:b/>
          <w:bCs/>
        </w:rPr>
      </w:pPr>
      <w:r w:rsidRPr="005B25A1">
        <w:rPr>
          <w:b/>
          <w:bCs/>
        </w:rPr>
        <w:t>Plenary Discussion:</w:t>
      </w:r>
    </w:p>
    <w:p w14:paraId="263ED107" w14:textId="77777777" w:rsidR="007615D6" w:rsidRPr="005B25A1" w:rsidRDefault="007615D6" w:rsidP="007615D6">
      <w:pPr>
        <w:keepNext/>
        <w:keepLines/>
      </w:pPr>
      <w:r>
        <w:rPr>
          <w:color w:val="FF0000"/>
        </w:rPr>
        <w:t>NO DISCUSSION RECORDED</w:t>
      </w:r>
    </w:p>
    <w:p w14:paraId="52E5B170" w14:textId="77777777" w:rsidR="007615D6" w:rsidRPr="00EB0339" w:rsidRDefault="007615D6" w:rsidP="007615D6">
      <w:r w:rsidRPr="005B25A1">
        <w:rPr>
          <w:b/>
          <w:bCs/>
        </w:rPr>
        <w:t>Status:</w:t>
      </w:r>
      <w:r>
        <w:t xml:space="preserve"> </w:t>
      </w:r>
      <w:r>
        <w:rPr>
          <w:color w:val="0000FF"/>
        </w:rPr>
        <w:t>Not concluded</w:t>
      </w:r>
      <w:r>
        <w:t>.</w:t>
      </w:r>
    </w:p>
    <w:p w14:paraId="50D502DB" w14:textId="77777777" w:rsidR="00E00DA6" w:rsidRDefault="007615D6" w:rsidP="000A3FBD">
      <w:pPr>
        <w:pStyle w:val="NormTop"/>
      </w:pPr>
      <w:r>
        <w:rPr>
          <w:color w:val="0000FF"/>
        </w:rPr>
        <w:t>S2-2506762</w:t>
      </w:r>
      <w:r w:rsidRPr="00D53282">
        <w:t xml:space="preserve"> </w:t>
      </w:r>
      <w:r>
        <w:t>(P-CR) 23.801-01: [WT#2] Discussion and proposal for Interworking and Migration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WT#2, specifically for interworking and migration with TN case. Based on the discussion, a detailed key issues is proposed.</w:t>
      </w:r>
    </w:p>
    <w:p w14:paraId="16DB7E5A" w14:textId="77777777" w:rsidR="007615D6" w:rsidRPr="005B25A1" w:rsidRDefault="007615D6" w:rsidP="007615D6">
      <w:pPr>
        <w:keepNext/>
        <w:keepLines/>
        <w:rPr>
          <w:b/>
          <w:bCs/>
        </w:rPr>
      </w:pPr>
      <w:r w:rsidRPr="005B25A1">
        <w:rPr>
          <w:b/>
          <w:bCs/>
        </w:rPr>
        <w:t>Parallel discussion:</w:t>
      </w:r>
    </w:p>
    <w:p w14:paraId="7D8B00A8" w14:textId="77777777" w:rsidR="007615D6" w:rsidRPr="005B25A1" w:rsidRDefault="007615D6" w:rsidP="007615D6">
      <w:pPr>
        <w:keepNext/>
        <w:keepLines/>
      </w:pPr>
      <w:r w:rsidRPr="005B25A1">
        <w:t>-</w:t>
      </w:r>
    </w:p>
    <w:p w14:paraId="58A5358D" w14:textId="77777777" w:rsidR="007615D6" w:rsidRPr="005B25A1" w:rsidRDefault="007615D6" w:rsidP="007615D6">
      <w:pPr>
        <w:keepNext/>
        <w:keepLines/>
        <w:rPr>
          <w:b/>
          <w:bCs/>
        </w:rPr>
      </w:pPr>
      <w:r w:rsidRPr="005B25A1">
        <w:rPr>
          <w:b/>
          <w:bCs/>
        </w:rPr>
        <w:t>Plenary Discussion:</w:t>
      </w:r>
    </w:p>
    <w:p w14:paraId="55043A43" w14:textId="77777777" w:rsidR="007615D6" w:rsidRPr="005B25A1" w:rsidRDefault="007615D6" w:rsidP="007615D6">
      <w:pPr>
        <w:keepNext/>
        <w:keepLines/>
      </w:pPr>
      <w:r>
        <w:rPr>
          <w:color w:val="FF0000"/>
        </w:rPr>
        <w:t>NO DISCUSSION RECORDED</w:t>
      </w:r>
    </w:p>
    <w:p w14:paraId="1E3C0697" w14:textId="77777777" w:rsidR="007615D6" w:rsidRPr="00EB0339" w:rsidRDefault="007615D6" w:rsidP="007615D6">
      <w:r w:rsidRPr="005B25A1">
        <w:rPr>
          <w:b/>
          <w:bCs/>
        </w:rPr>
        <w:t>Status:</w:t>
      </w:r>
      <w:r>
        <w:t xml:space="preserve"> </w:t>
      </w:r>
      <w:r>
        <w:rPr>
          <w:color w:val="0000FF"/>
        </w:rPr>
        <w:t>Not concluded</w:t>
      </w:r>
      <w:r>
        <w:t>.</w:t>
      </w:r>
    </w:p>
    <w:p w14:paraId="7FD5980F" w14:textId="77777777" w:rsidR="00E00DA6" w:rsidRDefault="007615D6" w:rsidP="000A3FBD">
      <w:pPr>
        <w:pStyle w:val="NormTop"/>
      </w:pPr>
      <w:r>
        <w:rPr>
          <w:color w:val="0000FF"/>
        </w:rPr>
        <w:t>S2-2506809</w:t>
      </w:r>
      <w:r w:rsidRPr="00D53282">
        <w:t xml:space="preserve"> </w:t>
      </w:r>
      <w:r>
        <w:t>(P-CR) 23.80</w:t>
      </w:r>
      <w:r>
        <w:lastRenderedPageBreak/>
        <w:t>1-01: [WT#2, Migration and Interworking] Study items for migration and interworking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WT#2: Study migration and interworking of the 6G SID.</w:t>
      </w:r>
    </w:p>
    <w:p w14:paraId="4037630C" w14:textId="77777777" w:rsidR="007615D6" w:rsidRPr="005B25A1" w:rsidRDefault="007615D6" w:rsidP="007615D6">
      <w:pPr>
        <w:keepNext/>
        <w:keepLines/>
        <w:rPr>
          <w:b/>
          <w:bCs/>
        </w:rPr>
      </w:pPr>
      <w:r w:rsidRPr="005B25A1">
        <w:rPr>
          <w:b/>
          <w:bCs/>
        </w:rPr>
        <w:t>Parallel discussion:</w:t>
      </w:r>
    </w:p>
    <w:p w14:paraId="27DF96E8" w14:textId="77777777" w:rsidR="007615D6" w:rsidRPr="005B25A1" w:rsidRDefault="007615D6" w:rsidP="007615D6">
      <w:pPr>
        <w:keepNext/>
        <w:keepLines/>
      </w:pPr>
      <w:r w:rsidRPr="005B25A1">
        <w:t>-</w:t>
      </w:r>
    </w:p>
    <w:p w14:paraId="47AD0A10" w14:textId="77777777" w:rsidR="007615D6" w:rsidRPr="005B25A1" w:rsidRDefault="007615D6" w:rsidP="007615D6">
      <w:pPr>
        <w:keepNext/>
        <w:keepLines/>
        <w:rPr>
          <w:b/>
          <w:bCs/>
        </w:rPr>
      </w:pPr>
      <w:r w:rsidRPr="005B25A1">
        <w:rPr>
          <w:b/>
          <w:bCs/>
        </w:rPr>
        <w:t>Plenary Discussion:</w:t>
      </w:r>
    </w:p>
    <w:p w14:paraId="5467E21A" w14:textId="77777777" w:rsidR="007615D6" w:rsidRPr="005B25A1" w:rsidRDefault="007615D6" w:rsidP="007615D6">
      <w:pPr>
        <w:keepNext/>
        <w:keepLines/>
      </w:pPr>
      <w:r>
        <w:rPr>
          <w:color w:val="FF0000"/>
        </w:rPr>
        <w:t>NO DISCUSSION RECORDED</w:t>
      </w:r>
    </w:p>
    <w:p w14:paraId="3059D491" w14:textId="77777777" w:rsidR="007615D6" w:rsidRPr="00EB0339" w:rsidRDefault="007615D6" w:rsidP="007615D6">
      <w:r w:rsidRPr="005B25A1">
        <w:rPr>
          <w:b/>
          <w:bCs/>
        </w:rPr>
        <w:t>Status:</w:t>
      </w:r>
      <w:r>
        <w:t xml:space="preserve"> </w:t>
      </w:r>
      <w:r>
        <w:rPr>
          <w:color w:val="0000FF"/>
        </w:rPr>
        <w:t>Not concluded</w:t>
      </w:r>
      <w:r>
        <w:t>.</w:t>
      </w:r>
    </w:p>
    <w:p w14:paraId="013C7F58" w14:textId="77777777" w:rsidR="00E00DA6" w:rsidRDefault="007615D6" w:rsidP="000A3FBD">
      <w:pPr>
        <w:pStyle w:val="NormTop"/>
      </w:pPr>
      <w:r>
        <w:rPr>
          <w:color w:val="0000FF"/>
        </w:rPr>
        <w:t>S2-2506875</w:t>
      </w:r>
      <w:r w:rsidRPr="00D53282">
        <w:t xml:space="preserve"> </w:t>
      </w:r>
      <w:r>
        <w:t>(P-CR) 23.801-01: [WT#2] Migration and Interworking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technical reasoning, gap and impact analysis behind WT#2 for Migration and Interworking and updates to the scoping of the WT. Additionally, the contribution proposes corresponding initial KI description in topic areas where WT#2.</w:t>
      </w:r>
    </w:p>
    <w:p w14:paraId="08EDFD15" w14:textId="77777777" w:rsidR="007615D6" w:rsidRPr="005B25A1" w:rsidRDefault="007615D6" w:rsidP="007615D6">
      <w:pPr>
        <w:keepNext/>
        <w:keepLines/>
        <w:rPr>
          <w:b/>
          <w:bCs/>
        </w:rPr>
      </w:pPr>
      <w:r w:rsidRPr="005B25A1">
        <w:rPr>
          <w:b/>
          <w:bCs/>
        </w:rPr>
        <w:t>Parallel discussion:</w:t>
      </w:r>
    </w:p>
    <w:p w14:paraId="2D12C541" w14:textId="77777777" w:rsidR="007615D6" w:rsidRPr="005B25A1" w:rsidRDefault="007615D6" w:rsidP="007615D6">
      <w:pPr>
        <w:keepNext/>
        <w:keepLines/>
      </w:pPr>
      <w:r w:rsidRPr="005B25A1">
        <w:t>-</w:t>
      </w:r>
    </w:p>
    <w:p w14:paraId="44261D8D" w14:textId="77777777" w:rsidR="007615D6" w:rsidRPr="005B25A1" w:rsidRDefault="007615D6" w:rsidP="007615D6">
      <w:pPr>
        <w:keepNext/>
        <w:keepLines/>
        <w:rPr>
          <w:b/>
          <w:bCs/>
        </w:rPr>
      </w:pPr>
      <w:r w:rsidRPr="005B25A1">
        <w:rPr>
          <w:b/>
          <w:bCs/>
        </w:rPr>
        <w:t>Plenary Discussion:</w:t>
      </w:r>
    </w:p>
    <w:p w14:paraId="05487EA2" w14:textId="77777777" w:rsidR="007615D6" w:rsidRPr="005B25A1" w:rsidRDefault="007615D6" w:rsidP="007615D6">
      <w:pPr>
        <w:keepNext/>
        <w:keepLines/>
      </w:pPr>
      <w:r>
        <w:rPr>
          <w:color w:val="FF0000"/>
        </w:rPr>
        <w:t>NO DISCUSSION RECORDED</w:t>
      </w:r>
    </w:p>
    <w:p w14:paraId="492EC4E6" w14:textId="77777777" w:rsidR="007615D6" w:rsidRPr="00EB0339" w:rsidRDefault="007615D6" w:rsidP="007615D6">
      <w:r w:rsidRPr="005B25A1">
        <w:rPr>
          <w:b/>
          <w:bCs/>
        </w:rPr>
        <w:t>Status:</w:t>
      </w:r>
      <w:r>
        <w:t xml:space="preserve"> </w:t>
      </w:r>
      <w:r>
        <w:rPr>
          <w:color w:val="0000FF"/>
        </w:rPr>
        <w:t>Not concluded</w:t>
      </w:r>
      <w:r>
        <w:t>.</w:t>
      </w:r>
    </w:p>
    <w:p w14:paraId="2244804D" w14:textId="77777777" w:rsidR="00E00DA6" w:rsidRDefault="007615D6" w:rsidP="000A3FBD">
      <w:pPr>
        <w:pStyle w:val="NormTop"/>
      </w:pPr>
      <w:r>
        <w:rPr>
          <w:color w:val="0000FF"/>
        </w:rPr>
        <w:t>S2-2506928</w:t>
      </w:r>
      <w:r w:rsidRPr="00D53282">
        <w:t xml:space="preserve"> </w:t>
      </w:r>
      <w:r>
        <w:t>(P-CR) 23.801-01: [WT#2, Migration and Interworking] Support for migration and interworking (Source: China Telecom)</w:t>
      </w:r>
      <w:r>
        <w:br/>
      </w:r>
      <w:r w:rsidRPr="00D53282">
        <w:rPr>
          <w:b/>
        </w:rPr>
        <w:t>Document for:</w:t>
      </w:r>
      <w:r w:rsidRPr="00D53282">
        <w:t xml:space="preserve"> </w:t>
      </w:r>
      <w:r>
        <w:t>Approval</w:t>
      </w:r>
      <w:r>
        <w:br/>
      </w:r>
      <w:r w:rsidRPr="00D53282">
        <w:rPr>
          <w:b/>
        </w:rPr>
        <w:t>Abstract:</w:t>
      </w:r>
      <w:r w:rsidRPr="00D53282">
        <w:t xml:space="preserve"> </w:t>
      </w:r>
    </w:p>
    <w:p w14:paraId="38FACE28" w14:textId="77777777" w:rsidR="007615D6" w:rsidRPr="005B25A1" w:rsidRDefault="007615D6" w:rsidP="007615D6">
      <w:pPr>
        <w:keepNext/>
        <w:keepLines/>
        <w:rPr>
          <w:b/>
          <w:bCs/>
        </w:rPr>
      </w:pPr>
      <w:r w:rsidRPr="005B25A1">
        <w:rPr>
          <w:b/>
          <w:bCs/>
        </w:rPr>
        <w:t>Parallel discussion:</w:t>
      </w:r>
    </w:p>
    <w:p w14:paraId="08C3B99D" w14:textId="77777777" w:rsidR="007615D6" w:rsidRPr="005B25A1" w:rsidRDefault="007615D6" w:rsidP="007615D6">
      <w:pPr>
        <w:keepNext/>
        <w:keepLines/>
      </w:pPr>
      <w:r w:rsidRPr="005B25A1">
        <w:t>-</w:t>
      </w:r>
    </w:p>
    <w:p w14:paraId="57B470C9" w14:textId="77777777" w:rsidR="007615D6" w:rsidRPr="005B25A1" w:rsidRDefault="007615D6" w:rsidP="007615D6">
      <w:pPr>
        <w:keepNext/>
        <w:keepLines/>
        <w:rPr>
          <w:b/>
          <w:bCs/>
        </w:rPr>
      </w:pPr>
      <w:r w:rsidRPr="005B25A1">
        <w:rPr>
          <w:b/>
          <w:bCs/>
        </w:rPr>
        <w:t>Plenary Discussion:</w:t>
      </w:r>
    </w:p>
    <w:p w14:paraId="4057A410" w14:textId="77777777" w:rsidR="007615D6" w:rsidRPr="005B25A1" w:rsidRDefault="007615D6" w:rsidP="007615D6">
      <w:pPr>
        <w:keepNext/>
        <w:keepLines/>
      </w:pPr>
      <w:r>
        <w:rPr>
          <w:color w:val="FF0000"/>
        </w:rPr>
        <w:t>NO DISCUSSION RECORDED</w:t>
      </w:r>
    </w:p>
    <w:p w14:paraId="7D3DD9DE" w14:textId="77777777" w:rsidR="007615D6" w:rsidRPr="00EB0339" w:rsidRDefault="007615D6" w:rsidP="007615D6">
      <w:r w:rsidRPr="005B25A1">
        <w:rPr>
          <w:b/>
          <w:bCs/>
        </w:rPr>
        <w:t>Status:</w:t>
      </w:r>
      <w:r>
        <w:t xml:space="preserve"> </w:t>
      </w:r>
      <w:r>
        <w:rPr>
          <w:color w:val="0000FF"/>
        </w:rPr>
        <w:t>Not concluded</w:t>
      </w:r>
      <w:r>
        <w:t>.</w:t>
      </w:r>
    </w:p>
    <w:p w14:paraId="48DC149B" w14:textId="77777777" w:rsidR="00E00DA6" w:rsidRDefault="007615D6" w:rsidP="000A3FBD">
      <w:pPr>
        <w:pStyle w:val="NormTop"/>
      </w:pPr>
      <w:r>
        <w:rPr>
          <w:color w:val="0000FF"/>
        </w:rPr>
        <w:t>S2-2506994</w:t>
      </w:r>
      <w:r w:rsidRPr="00D53282">
        <w:t xml:space="preserve"> </w:t>
      </w:r>
      <w:r>
        <w:t xml:space="preserve">(P-CR) 23.801-01: [WT#2, Interworking and Migration] Inter-System interworking and migration consideration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discusses the interworking and migration</w:t>
      </w:r>
      <w:r>
        <w:lastRenderedPageBreak/>
        <w:t xml:space="preserve"> aspect of 6G system. It proposes the related architecture assumption and requirement. Then the related KI are also proposed.</w:t>
      </w:r>
    </w:p>
    <w:p w14:paraId="3E0F5AFF" w14:textId="77777777" w:rsidR="007615D6" w:rsidRPr="005B25A1" w:rsidRDefault="007615D6" w:rsidP="007615D6">
      <w:pPr>
        <w:keepNext/>
        <w:keepLines/>
        <w:rPr>
          <w:b/>
          <w:bCs/>
        </w:rPr>
      </w:pPr>
      <w:r w:rsidRPr="005B25A1">
        <w:rPr>
          <w:b/>
          <w:bCs/>
        </w:rPr>
        <w:t>Parallel discussion:</w:t>
      </w:r>
    </w:p>
    <w:p w14:paraId="6E22B68F" w14:textId="77777777" w:rsidR="007615D6" w:rsidRPr="005B25A1" w:rsidRDefault="007615D6" w:rsidP="007615D6">
      <w:pPr>
        <w:keepNext/>
        <w:keepLines/>
      </w:pPr>
      <w:r w:rsidRPr="005B25A1">
        <w:t>-</w:t>
      </w:r>
    </w:p>
    <w:p w14:paraId="44C2888E" w14:textId="77777777" w:rsidR="007615D6" w:rsidRPr="005B25A1" w:rsidRDefault="007615D6" w:rsidP="007615D6">
      <w:pPr>
        <w:keepNext/>
        <w:keepLines/>
        <w:rPr>
          <w:b/>
          <w:bCs/>
        </w:rPr>
      </w:pPr>
      <w:r w:rsidRPr="005B25A1">
        <w:rPr>
          <w:b/>
          <w:bCs/>
        </w:rPr>
        <w:t>Plenary Discussion:</w:t>
      </w:r>
    </w:p>
    <w:p w14:paraId="75FD8C1F" w14:textId="77777777" w:rsidR="007615D6" w:rsidRPr="005B25A1" w:rsidRDefault="007615D6" w:rsidP="007615D6">
      <w:pPr>
        <w:keepNext/>
        <w:keepLines/>
      </w:pPr>
      <w:r>
        <w:rPr>
          <w:color w:val="FF0000"/>
        </w:rPr>
        <w:t>NO DISCUSSION RECORDED</w:t>
      </w:r>
    </w:p>
    <w:p w14:paraId="1AF5679E" w14:textId="77777777" w:rsidR="007615D6" w:rsidRPr="00EB0339" w:rsidRDefault="007615D6" w:rsidP="007615D6">
      <w:r w:rsidRPr="005B25A1">
        <w:rPr>
          <w:b/>
          <w:bCs/>
        </w:rPr>
        <w:t>Status:</w:t>
      </w:r>
      <w:r>
        <w:t xml:space="preserve"> </w:t>
      </w:r>
      <w:r>
        <w:rPr>
          <w:color w:val="0000FF"/>
        </w:rPr>
        <w:t>Not concluded</w:t>
      </w:r>
      <w:r>
        <w:t>.</w:t>
      </w:r>
    </w:p>
    <w:p w14:paraId="5394D0AB" w14:textId="77777777" w:rsidR="00E00DA6" w:rsidRDefault="007615D6" w:rsidP="000A3FBD">
      <w:pPr>
        <w:pStyle w:val="NormTop"/>
      </w:pPr>
      <w:r>
        <w:rPr>
          <w:color w:val="0000FF"/>
        </w:rPr>
        <w:t>S2-2507194</w:t>
      </w:r>
      <w:r w:rsidRPr="00D53282">
        <w:t xml:space="preserve"> </w:t>
      </w:r>
      <w:r>
        <w:t>(P-CR) 23.801-01: WT#2, Migration and Interworking, and study proposal (Source: CATT)</w:t>
      </w:r>
      <w:r>
        <w:br/>
      </w:r>
      <w:r w:rsidRPr="00D53282">
        <w:rPr>
          <w:b/>
        </w:rPr>
        <w:t>Document for:</w:t>
      </w:r>
      <w:r w:rsidRPr="00D53282">
        <w:t xml:space="preserve"> </w:t>
      </w:r>
      <w:r>
        <w:t>Approval</w:t>
      </w:r>
      <w:r>
        <w:br/>
      </w:r>
      <w:r w:rsidRPr="00D53282">
        <w:rPr>
          <w:b/>
        </w:rPr>
        <w:t>Abstract:</w:t>
      </w:r>
      <w:r w:rsidRPr="00D53282">
        <w:t xml:space="preserve"> </w:t>
      </w:r>
    </w:p>
    <w:p w14:paraId="0F1619C6" w14:textId="77777777" w:rsidR="007615D6" w:rsidRPr="005B25A1" w:rsidRDefault="007615D6" w:rsidP="007615D6">
      <w:pPr>
        <w:keepNext/>
        <w:keepLines/>
        <w:rPr>
          <w:b/>
          <w:bCs/>
        </w:rPr>
      </w:pPr>
      <w:r w:rsidRPr="005B25A1">
        <w:rPr>
          <w:b/>
          <w:bCs/>
        </w:rPr>
        <w:t>Parallel discussion:</w:t>
      </w:r>
    </w:p>
    <w:p w14:paraId="5DE778C0" w14:textId="77777777" w:rsidR="007615D6" w:rsidRPr="005B25A1" w:rsidRDefault="007615D6" w:rsidP="007615D6">
      <w:pPr>
        <w:keepNext/>
        <w:keepLines/>
      </w:pPr>
      <w:r w:rsidRPr="005B25A1">
        <w:t>-</w:t>
      </w:r>
    </w:p>
    <w:p w14:paraId="141043F5" w14:textId="77777777" w:rsidR="007615D6" w:rsidRPr="005B25A1" w:rsidRDefault="007615D6" w:rsidP="007615D6">
      <w:pPr>
        <w:keepNext/>
        <w:keepLines/>
        <w:rPr>
          <w:b/>
          <w:bCs/>
        </w:rPr>
      </w:pPr>
      <w:r w:rsidRPr="005B25A1">
        <w:rPr>
          <w:b/>
          <w:bCs/>
        </w:rPr>
        <w:t>Plenary Discussion:</w:t>
      </w:r>
    </w:p>
    <w:p w14:paraId="4F0BB830" w14:textId="77777777" w:rsidR="007615D6" w:rsidRPr="005B25A1" w:rsidRDefault="007615D6" w:rsidP="007615D6">
      <w:pPr>
        <w:keepNext/>
        <w:keepLines/>
      </w:pPr>
      <w:r>
        <w:rPr>
          <w:color w:val="FF0000"/>
        </w:rPr>
        <w:t>NO DISCUSSION RECORDED</w:t>
      </w:r>
    </w:p>
    <w:p w14:paraId="0FA5ED65" w14:textId="77777777" w:rsidR="007615D6" w:rsidRPr="00EB0339" w:rsidRDefault="007615D6" w:rsidP="007615D6">
      <w:r w:rsidRPr="005B25A1">
        <w:rPr>
          <w:b/>
          <w:bCs/>
        </w:rPr>
        <w:t>Status:</w:t>
      </w:r>
      <w:r>
        <w:t xml:space="preserve"> </w:t>
      </w:r>
      <w:r>
        <w:rPr>
          <w:color w:val="0000FF"/>
        </w:rPr>
        <w:t>Not concluded</w:t>
      </w:r>
      <w:r>
        <w:t>.</w:t>
      </w:r>
    </w:p>
    <w:p w14:paraId="6B90FB01" w14:textId="77777777" w:rsidR="00E00DA6" w:rsidRDefault="007615D6" w:rsidP="000A3FBD">
      <w:pPr>
        <w:pStyle w:val="NormTop"/>
      </w:pPr>
      <w:r>
        <w:rPr>
          <w:color w:val="0000FF"/>
        </w:rPr>
        <w:t>S2-2507230</w:t>
      </w:r>
      <w:r w:rsidRPr="00D53282">
        <w:t xml:space="preserve"> </w:t>
      </w:r>
      <w:r>
        <w:t>(P-CR) 23.801-01: [WT#2, Migration and interworking] Key Issues for Migration and Interworking (Source: Xiaomi)</w:t>
      </w:r>
      <w:r>
        <w:br/>
      </w:r>
      <w:r w:rsidRPr="00D53282">
        <w:rPr>
          <w:b/>
        </w:rPr>
        <w:t>Document for:</w:t>
      </w:r>
      <w:r w:rsidRPr="00D53282">
        <w:t xml:space="preserve"> </w:t>
      </w:r>
      <w:r>
        <w:t>Approval</w:t>
      </w:r>
      <w:r>
        <w:br/>
      </w:r>
      <w:r w:rsidRPr="00D53282">
        <w:rPr>
          <w:b/>
        </w:rPr>
        <w:t>Abstract:</w:t>
      </w:r>
      <w:r w:rsidRPr="00D53282">
        <w:t xml:space="preserve"> </w:t>
      </w:r>
    </w:p>
    <w:p w14:paraId="33FA41DC" w14:textId="77777777" w:rsidR="007615D6" w:rsidRPr="005B25A1" w:rsidRDefault="007615D6" w:rsidP="007615D6">
      <w:pPr>
        <w:keepNext/>
        <w:keepLines/>
        <w:rPr>
          <w:b/>
          <w:bCs/>
        </w:rPr>
      </w:pPr>
      <w:r w:rsidRPr="005B25A1">
        <w:rPr>
          <w:b/>
          <w:bCs/>
        </w:rPr>
        <w:t>Convenor comment:</w:t>
      </w:r>
    </w:p>
    <w:p w14:paraId="22BD6F5D" w14:textId="77777777" w:rsidR="007615D6" w:rsidRPr="005B25A1" w:rsidRDefault="007615D6" w:rsidP="007615D6">
      <w:pPr>
        <w:keepNext/>
        <w:keepLines/>
      </w:pPr>
      <w:r w:rsidRPr="005B25A1">
        <w:t>Used as a baseline. (Only WT scope).</w:t>
      </w:r>
    </w:p>
    <w:p w14:paraId="5865FF7A" w14:textId="77777777" w:rsidR="007615D6" w:rsidRPr="005B25A1" w:rsidRDefault="007615D6" w:rsidP="007615D6">
      <w:pPr>
        <w:keepNext/>
        <w:keepLines/>
        <w:rPr>
          <w:b/>
          <w:bCs/>
        </w:rPr>
      </w:pPr>
      <w:r w:rsidRPr="005B25A1">
        <w:rPr>
          <w:b/>
          <w:bCs/>
        </w:rPr>
        <w:t>Parallel discussion:</w:t>
      </w:r>
    </w:p>
    <w:p w14:paraId="428AF460" w14:textId="5E163677" w:rsidR="00135BD7" w:rsidRPr="005B25A1" w:rsidRDefault="00135BD7" w:rsidP="00135BD7">
      <w:pPr>
        <w:keepNext/>
        <w:keepLines/>
      </w:pPr>
      <w:r>
        <w:t xml:space="preserve">Revised in drafting session to </w:t>
      </w:r>
      <w:r w:rsidRPr="00CE3EC0">
        <w:rPr>
          <w:color w:val="0000FF"/>
        </w:rPr>
        <w:t>S2-2</w:t>
      </w:r>
      <w:r>
        <w:rPr>
          <w:color w:val="0000FF"/>
        </w:rPr>
        <w:t>507897</w:t>
      </w:r>
      <w:r>
        <w:t>.</w:t>
      </w:r>
      <w:r w:rsidRPr="00375008">
        <w:t xml:space="preserve"> </w:t>
      </w:r>
    </w:p>
    <w:p w14:paraId="09FD2D86" w14:textId="77777777" w:rsidR="0061178C" w:rsidRPr="005B25A1" w:rsidRDefault="00E55A67" w:rsidP="0061178C">
      <w:pPr>
        <w:keepNext/>
        <w:keepLines/>
      </w:pPr>
      <w:r>
        <w:t xml:space="preserve">Some comments were made and this was left for off-line discussion and revised to </w:t>
      </w:r>
      <w:r w:rsidRPr="00497EE3">
        <w:rPr>
          <w:color w:val="0000FF"/>
        </w:rPr>
        <w:t>S2-250</w:t>
      </w:r>
      <w:r>
        <w:rPr>
          <w:color w:val="0000FF"/>
        </w:rPr>
        <w:t>7981</w:t>
      </w:r>
      <w:r w:rsidR="0061178C">
        <w:t xml:space="preserve">. </w:t>
      </w:r>
    </w:p>
    <w:p w14:paraId="50C81C0F" w14:textId="77777777" w:rsidR="0061178C" w:rsidRDefault="0061178C" w:rsidP="0061178C">
      <w:pPr>
        <w:keepNext/>
        <w:keepLines/>
        <w:rPr>
          <w:b/>
          <w:bCs/>
        </w:rPr>
      </w:pPr>
      <w:r>
        <w:rPr>
          <w:b/>
          <w:bCs/>
        </w:rPr>
        <w:t>Plenary Discussion:</w:t>
      </w:r>
    </w:p>
    <w:p w14:paraId="3AD0D08B" w14:textId="27E95600" w:rsidR="00E55A67" w:rsidRDefault="00E55A67" w:rsidP="00E55A67">
      <w:pPr>
        <w:keepNext/>
        <w:keepLines/>
      </w:pPr>
      <w:r>
        <w:t xml:space="preserve">  </w:t>
      </w:r>
      <w:r>
        <w:rPr>
          <w:color w:val="FF0000"/>
        </w:rPr>
        <w:t>&lt;RETURN - OPEN&gt;</w:t>
      </w:r>
    </w:p>
    <w:p w14:paraId="77DD33EB" w14:textId="77777777" w:rsidR="00E55A67" w:rsidRPr="00EB0339" w:rsidRDefault="00E55A67" w:rsidP="00E55A67">
      <w:r w:rsidRPr="005B25A1">
        <w:rPr>
          <w:b/>
          <w:bCs/>
        </w:rPr>
        <w:t>Status:</w:t>
      </w:r>
      <w:r>
        <w:t xml:space="preserve"> </w:t>
      </w:r>
      <w:r w:rsidRPr="00380F14">
        <w:rPr>
          <w:color w:val="FF0000"/>
        </w:rPr>
        <w:t>OPEN</w:t>
      </w:r>
    </w:p>
    <w:p w14:paraId="42464AAD" w14:textId="77777777" w:rsidR="00E00DA6" w:rsidRDefault="007615D6" w:rsidP="000A3FBD">
      <w:pPr>
        <w:pStyle w:val="NormTop"/>
      </w:pPr>
      <w:r>
        <w:rPr>
          <w:color w:val="0000FF"/>
        </w:rPr>
        <w:t>S2-2507375</w:t>
      </w:r>
      <w:r w:rsidRPr="00D53282">
        <w:t xml:space="preserve"> </w:t>
      </w:r>
      <w:r>
        <w:t>(P-CR) 23.801-01: [WT#2] Justification: of work task scope for interworking (Source: Nokia, T-Mobile US)</w:t>
      </w:r>
      <w:r>
        <w:br/>
      </w:r>
      <w:r w:rsidRPr="00D53282">
        <w:rPr>
          <w:b/>
        </w:rPr>
        <w:t>Document for:</w:t>
      </w:r>
      <w:r w:rsidRPr="00D53282">
        <w:t xml:space="preserve"> </w:t>
      </w:r>
      <w:r>
        <w:t>Approval</w:t>
      </w:r>
      <w:r>
        <w:br/>
      </w:r>
      <w:r w:rsidRPr="00D53282">
        <w:rPr>
          <w:b/>
        </w:rPr>
        <w:t>Abstract:</w:t>
      </w:r>
      <w:r w:rsidRPr="00D53282">
        <w:t xml:space="preserve"> </w:t>
      </w:r>
    </w:p>
    <w:p w14:paraId="1DAB9788" w14:textId="77777777" w:rsidR="007615D6" w:rsidRPr="005B25A1" w:rsidRDefault="007615D6" w:rsidP="007615D6">
      <w:pPr>
        <w:keepNext/>
        <w:keepLines/>
        <w:rPr>
          <w:b/>
          <w:bCs/>
        </w:rPr>
      </w:pPr>
      <w:r w:rsidRPr="005B25A1">
        <w:rPr>
          <w:b/>
          <w:bCs/>
        </w:rPr>
        <w:t>Parallel discussion:</w:t>
      </w:r>
    </w:p>
    <w:p w14:paraId="5AE0F739" w14:textId="77777777" w:rsidR="007615D6" w:rsidRPr="005B25A1" w:rsidRDefault="007615D6" w:rsidP="007615D6">
      <w:pPr>
        <w:keepNext/>
        <w:keepLines/>
      </w:pPr>
      <w:r w:rsidRPr="005B25A1">
        <w:t>-</w:t>
      </w:r>
    </w:p>
    <w:p w14:paraId="0379361A" w14:textId="77777777" w:rsidR="007615D6" w:rsidRPr="005B25A1" w:rsidRDefault="007615D6" w:rsidP="007615D6">
      <w:pPr>
        <w:keepNext/>
        <w:keepLines/>
        <w:rPr>
          <w:b/>
          <w:bCs/>
        </w:rPr>
      </w:pPr>
      <w:r w:rsidRPr="005B25A1">
        <w:rPr>
          <w:b/>
          <w:bCs/>
        </w:rPr>
        <w:t>Plenary Discussion:</w:t>
      </w:r>
    </w:p>
    <w:p w14:paraId="5C1D489A" w14:textId="77777777" w:rsidR="007615D6" w:rsidRPr="005B25A1" w:rsidRDefault="007615D6" w:rsidP="007615D6">
      <w:pPr>
        <w:keepNext/>
        <w:keepLines/>
      </w:pPr>
      <w:r>
        <w:rPr>
          <w:color w:val="FF0000"/>
        </w:rPr>
        <w:t>NO DISCUSSION RECORDED</w:t>
      </w:r>
    </w:p>
    <w:p w14:paraId="6A772EE2" w14:textId="77777777" w:rsidR="007615D6" w:rsidRPr="00EB0339" w:rsidRDefault="007615D6" w:rsidP="007615D6">
      <w:r w:rsidRPr="005B25A1">
        <w:rPr>
          <w:b/>
          <w:bCs/>
        </w:rPr>
        <w:t>Status:</w:t>
      </w:r>
      <w:r>
        <w:t xml:space="preserve"> </w:t>
      </w:r>
      <w:r>
        <w:rPr>
          <w:color w:val="0000FF"/>
        </w:rPr>
        <w:t>Not concluded</w:t>
      </w:r>
      <w:r>
        <w:t>.</w:t>
      </w:r>
    </w:p>
    <w:p w14:paraId="794E865D" w14:textId="77777777" w:rsidR="00E00DA6" w:rsidRDefault="007615D6" w:rsidP="000A3FBD">
      <w:pPr>
        <w:pStyle w:val="NormTop"/>
      </w:pPr>
      <w:r>
        <w:rPr>
          <w:color w:val="0000FF"/>
        </w:rPr>
        <w:t>S2-2507399</w:t>
      </w:r>
      <w:r w:rsidRPr="00D53282">
        <w:t xml:space="preserve"> </w:t>
      </w:r>
      <w:r>
        <w:t>(P-CR) 23.801-01: [WT#2] Update to WT#2 and new Key issue to clarify migration options for multi-RAT connectivity.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need to study migration options in the CN for multi-RAT connectivity.</w:t>
      </w:r>
    </w:p>
    <w:p w14:paraId="54859E10" w14:textId="77777777" w:rsidR="007615D6" w:rsidRPr="005B25A1" w:rsidRDefault="007615D6" w:rsidP="007615D6">
      <w:pPr>
        <w:keepNext/>
        <w:keepLines/>
        <w:rPr>
          <w:b/>
          <w:bCs/>
        </w:rPr>
      </w:pPr>
      <w:r w:rsidRPr="005B25A1">
        <w:rPr>
          <w:b/>
          <w:bCs/>
        </w:rPr>
        <w:t>Parallel discussion:</w:t>
      </w:r>
    </w:p>
    <w:p w14:paraId="250DA474" w14:textId="77777777" w:rsidR="007615D6" w:rsidRPr="005B25A1" w:rsidRDefault="007615D6" w:rsidP="007615D6">
      <w:pPr>
        <w:keepNext/>
        <w:keepLines/>
      </w:pPr>
      <w:r w:rsidRPr="005B25A1">
        <w:t>-</w:t>
      </w:r>
    </w:p>
    <w:p w14:paraId="176ACB69" w14:textId="77777777" w:rsidR="007615D6" w:rsidRPr="005B25A1" w:rsidRDefault="007615D6" w:rsidP="007615D6">
      <w:pPr>
        <w:keepNext/>
        <w:keepLines/>
        <w:rPr>
          <w:b/>
          <w:bCs/>
        </w:rPr>
      </w:pPr>
      <w:r w:rsidRPr="005B25A1">
        <w:rPr>
          <w:b/>
          <w:bCs/>
        </w:rPr>
        <w:t>Plenary Discussion:</w:t>
      </w:r>
    </w:p>
    <w:p w14:paraId="770A49BE" w14:textId="77777777" w:rsidR="007615D6" w:rsidRPr="005B25A1" w:rsidRDefault="007615D6" w:rsidP="007615D6">
      <w:pPr>
        <w:keepNext/>
        <w:keepLines/>
      </w:pPr>
      <w:r>
        <w:rPr>
          <w:color w:val="FF0000"/>
        </w:rPr>
        <w:t>NO DISCUSSION RECORDED</w:t>
      </w:r>
    </w:p>
    <w:p w14:paraId="60BBEC9E" w14:textId="77777777" w:rsidR="007615D6" w:rsidRPr="00EB0339" w:rsidRDefault="007615D6" w:rsidP="007615D6">
      <w:r w:rsidRPr="005B25A1">
        <w:rPr>
          <w:b/>
          <w:bCs/>
        </w:rPr>
        <w:t>Status:</w:t>
      </w:r>
      <w:r>
        <w:t xml:space="preserve"> </w:t>
      </w:r>
      <w:r>
        <w:rPr>
          <w:color w:val="0000FF"/>
        </w:rPr>
        <w:t>Not concluded</w:t>
      </w:r>
      <w:r>
        <w:t>.</w:t>
      </w:r>
    </w:p>
    <w:p w14:paraId="24714723" w14:textId="5B958959" w:rsidR="00E00DA6" w:rsidRDefault="007615D6" w:rsidP="000A3FBD">
      <w:pPr>
        <w:pStyle w:val="NormTop"/>
      </w:pPr>
      <w:r>
        <w:rPr>
          <w:color w:val="0000FF"/>
        </w:rPr>
        <w:t>S2-250</w:t>
      </w:r>
      <w:r w:rsidR="004105A3">
        <w:rPr>
          <w:color w:val="0000FF"/>
        </w:rPr>
        <w:t>7447</w:t>
      </w:r>
      <w:r w:rsidRPr="00D53282">
        <w:t xml:space="preserve"> </w:t>
      </w:r>
      <w:r>
        <w:t>(P-CR) 23.801-01: [WT#2] 6G Migration Paths (Source: Samsung, AT&amp;T)</w:t>
      </w:r>
      <w:r>
        <w:br/>
      </w:r>
      <w:r w:rsidRPr="00D53282">
        <w:rPr>
          <w:b/>
        </w:rPr>
        <w:t>Document for:</w:t>
      </w:r>
      <w:r w:rsidRPr="00D53282">
        <w:t xml:space="preserve"> </w:t>
      </w:r>
      <w:r>
        <w:t>Approval</w:t>
      </w:r>
      <w:r>
        <w:br/>
      </w:r>
      <w:r w:rsidRPr="00D53282">
        <w:rPr>
          <w:b/>
        </w:rPr>
        <w:t>Abstract:</w:t>
      </w:r>
      <w:r w:rsidRPr="00D53282">
        <w:t xml:space="preserve"> </w:t>
      </w:r>
      <w:r>
        <w:br/>
        <w:t>This contribution lists all possible 6G migration paths and considers feasible paths.</w:t>
      </w:r>
    </w:p>
    <w:p w14:paraId="12C2F493" w14:textId="571976B4" w:rsidR="004105A3" w:rsidRPr="004105A3" w:rsidRDefault="004105A3" w:rsidP="004105A3">
      <w:pPr>
        <w:rPr>
          <w:i/>
          <w:iCs/>
        </w:rPr>
      </w:pPr>
      <w:r w:rsidRPr="004105A3">
        <w:rPr>
          <w:b/>
          <w:bCs/>
          <w:i/>
          <w:iCs/>
        </w:rPr>
        <w:lastRenderedPageBreak/>
        <w:t>Comment:</w:t>
      </w:r>
      <w:r w:rsidRPr="004105A3">
        <w:rPr>
          <w:i/>
          <w:iCs/>
        </w:rPr>
        <w:t xml:space="preserve"> Revision of </w:t>
      </w:r>
      <w:r w:rsidRPr="004105A3">
        <w:rPr>
          <w:i/>
          <w:iCs/>
          <w:color w:val="0000FF"/>
        </w:rPr>
        <w:t>S2-250</w:t>
      </w:r>
      <w:r>
        <w:rPr>
          <w:i/>
          <w:iCs/>
          <w:color w:val="0000FF"/>
        </w:rPr>
        <w:t>6649</w:t>
      </w:r>
      <w:r w:rsidRPr="004105A3">
        <w:rPr>
          <w:i/>
          <w:iCs/>
        </w:rPr>
        <w:t>.</w:t>
      </w:r>
    </w:p>
    <w:p w14:paraId="28C2C61C" w14:textId="77777777" w:rsidR="007615D6" w:rsidRPr="005B25A1" w:rsidRDefault="007615D6" w:rsidP="007615D6">
      <w:pPr>
        <w:keepNext/>
        <w:keepLines/>
        <w:rPr>
          <w:b/>
          <w:bCs/>
        </w:rPr>
      </w:pPr>
      <w:r w:rsidRPr="005B25A1">
        <w:rPr>
          <w:b/>
          <w:bCs/>
        </w:rPr>
        <w:t>Parallel discussion:</w:t>
      </w:r>
    </w:p>
    <w:p w14:paraId="1D860762" w14:textId="721CACAC" w:rsidR="006A73D6" w:rsidRPr="00793153" w:rsidRDefault="00793153" w:rsidP="006A73D6">
      <w:pPr>
        <w:keepNext/>
        <w:keepLines/>
      </w:pPr>
      <w:r>
        <w:t xml:space="preserve">There were some issues which needed further discussion and this was </w:t>
      </w:r>
      <w:r w:rsidRPr="00151340">
        <w:rPr>
          <w:color w:val="0000FF"/>
        </w:rPr>
        <w:t>postponed</w:t>
      </w:r>
      <w:r>
        <w:t xml:space="preserve"> in parallel session.</w:t>
      </w:r>
    </w:p>
    <w:p w14:paraId="5116D59E" w14:textId="23F90EE9" w:rsidR="006A73D6" w:rsidRPr="00793153" w:rsidRDefault="006A73D6" w:rsidP="006A73D6">
      <w:r w:rsidRPr="005B25A1">
        <w:rPr>
          <w:b/>
          <w:bCs/>
        </w:rPr>
        <w:t>Status:</w:t>
      </w:r>
      <w:r>
        <w:t xml:space="preserve"> </w:t>
      </w:r>
      <w:r w:rsidR="00793153" w:rsidRPr="00151340">
        <w:rPr>
          <w:color w:val="0000FF"/>
        </w:rPr>
        <w:t>Postponed</w:t>
      </w:r>
      <w:r w:rsidR="00793153">
        <w:t>.</w:t>
      </w:r>
    </w:p>
    <w:p w14:paraId="5BF00E4D" w14:textId="77777777" w:rsidR="008A22D1" w:rsidRDefault="008A22D1" w:rsidP="00BB3F37"/>
    <w:p w14:paraId="2361837B" w14:textId="77777777" w:rsidR="007615D6" w:rsidRDefault="007615D6" w:rsidP="005A50C0">
      <w:pPr>
        <w:pStyle w:val="Heading3"/>
      </w:pPr>
      <w:r>
        <w:t>20.6.3</w:t>
      </w:r>
      <w:r>
        <w:tab/>
        <w:t>Study on Architecture for 6G System (FS_6G_ARC) - WT#3</w:t>
      </w:r>
    </w:p>
    <w:p w14:paraId="7E2386F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capable 6GC/NF</w:t>
      </w:r>
    </w:p>
    <w:p w14:paraId="33FDB7DA" w14:textId="77777777" w:rsidR="00E00DA6" w:rsidRDefault="007615D6" w:rsidP="000A3FBD">
      <w:pPr>
        <w:pStyle w:val="NormTop"/>
      </w:pPr>
      <w:r>
        <w:rPr>
          <w:color w:val="0000FF"/>
        </w:rPr>
        <w:t>S2-2506396</w:t>
      </w:r>
      <w:r w:rsidRPr="00D53282">
        <w:t xml:space="preserve"> </w:t>
      </w:r>
      <w:r>
        <w:t>(P-CR) 23.801-01: [WT#3, AI for 6G] Support AI-Native Architecture in 6G (Source: Boost Mobile Network, EchoStar, China Mobile, Cisco Systems)</w:t>
      </w:r>
      <w:r>
        <w:br/>
      </w:r>
      <w:r w:rsidRPr="00D53282">
        <w:rPr>
          <w:b/>
        </w:rPr>
        <w:t>Document for:</w:t>
      </w:r>
      <w:r w:rsidRPr="00D53282">
        <w:t xml:space="preserve"> </w:t>
      </w:r>
      <w:r>
        <w:t>Approval</w:t>
      </w:r>
      <w:r>
        <w:br/>
      </w:r>
      <w:r w:rsidRPr="00D53282">
        <w:rPr>
          <w:b/>
        </w:rPr>
        <w:t>Abstract:</w:t>
      </w:r>
      <w:r w:rsidRPr="00D53282">
        <w:t xml:space="preserve"> </w:t>
      </w:r>
      <w:r>
        <w:br/>
        <w:t>This contribution proposes WT#3 detailed scope and a Key Issue under AI in 6G WT. This key issue recommends the study of 6G system architecture support of AI natively where AI is used to enhance 6G system performance and 6G system provides the needed supp.</w:t>
      </w:r>
    </w:p>
    <w:p w14:paraId="2783056E" w14:textId="77777777" w:rsidR="007615D6" w:rsidRPr="005B25A1" w:rsidRDefault="007615D6" w:rsidP="007615D6">
      <w:pPr>
        <w:keepNext/>
        <w:keepLines/>
        <w:rPr>
          <w:b/>
          <w:bCs/>
        </w:rPr>
      </w:pPr>
      <w:r w:rsidRPr="005B25A1">
        <w:rPr>
          <w:b/>
          <w:bCs/>
        </w:rPr>
        <w:t>Parallel discussion:</w:t>
      </w:r>
    </w:p>
    <w:p w14:paraId="687421A1" w14:textId="77777777" w:rsidR="007615D6" w:rsidRPr="005B25A1" w:rsidRDefault="007615D6" w:rsidP="007615D6">
      <w:pPr>
        <w:keepNext/>
        <w:keepLines/>
      </w:pPr>
      <w:r w:rsidRPr="005B25A1">
        <w:t>-</w:t>
      </w:r>
    </w:p>
    <w:p w14:paraId="4A3B0111" w14:textId="77777777" w:rsidR="007615D6" w:rsidRPr="005B25A1" w:rsidRDefault="007615D6" w:rsidP="007615D6">
      <w:pPr>
        <w:keepNext/>
        <w:keepLines/>
        <w:rPr>
          <w:b/>
          <w:bCs/>
        </w:rPr>
      </w:pPr>
      <w:r w:rsidRPr="005B25A1">
        <w:rPr>
          <w:b/>
          <w:bCs/>
        </w:rPr>
        <w:t>Plenary Discussion:</w:t>
      </w:r>
    </w:p>
    <w:p w14:paraId="54A4D260" w14:textId="77777777" w:rsidR="007615D6" w:rsidRPr="005B25A1" w:rsidRDefault="007615D6" w:rsidP="007615D6">
      <w:pPr>
        <w:keepNext/>
        <w:keepLines/>
      </w:pPr>
      <w:r>
        <w:rPr>
          <w:color w:val="FF0000"/>
        </w:rPr>
        <w:t>NO DISCUSSION RECORDED</w:t>
      </w:r>
    </w:p>
    <w:p w14:paraId="5227879D" w14:textId="77777777" w:rsidR="007615D6" w:rsidRPr="00EB0339" w:rsidRDefault="007615D6" w:rsidP="007615D6">
      <w:r w:rsidRPr="005B25A1">
        <w:rPr>
          <w:b/>
          <w:bCs/>
        </w:rPr>
        <w:t>Status:</w:t>
      </w:r>
      <w:r>
        <w:t xml:space="preserve"> </w:t>
      </w:r>
      <w:r>
        <w:rPr>
          <w:color w:val="0000FF"/>
        </w:rPr>
        <w:t>Not concluded</w:t>
      </w:r>
      <w:r>
        <w:t>.</w:t>
      </w:r>
    </w:p>
    <w:p w14:paraId="518A6A9A" w14:textId="77777777" w:rsidR="00E00DA6" w:rsidRDefault="007615D6" w:rsidP="000A3FBD">
      <w:pPr>
        <w:pStyle w:val="NormTop"/>
      </w:pPr>
      <w:r>
        <w:rPr>
          <w:color w:val="0000FF"/>
        </w:rPr>
        <w:t>S2-2506418</w:t>
      </w:r>
      <w:r w:rsidRPr="00D53282">
        <w:t xml:space="preserve"> </w:t>
      </w:r>
      <w:r>
        <w:t xml:space="preserve">(P-CR) 23.801-01: [WT#3, Study how to support and enable use of AI in 6G (e.g. AI agent, framework)] Enabling use of AI in 6G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proposes to extent the scope of WT#3 to enable concreate details of what needs to be study, beyond a shell definition.</w:t>
      </w:r>
    </w:p>
    <w:p w14:paraId="4628643F" w14:textId="77777777" w:rsidR="007615D6" w:rsidRPr="005B25A1" w:rsidRDefault="007615D6" w:rsidP="007615D6">
      <w:pPr>
        <w:keepNext/>
        <w:keepLines/>
        <w:rPr>
          <w:b/>
          <w:bCs/>
        </w:rPr>
      </w:pPr>
      <w:r w:rsidRPr="005B25A1">
        <w:rPr>
          <w:b/>
          <w:bCs/>
        </w:rPr>
        <w:t>Parallel discussion:</w:t>
      </w:r>
    </w:p>
    <w:p w14:paraId="169A979C" w14:textId="77777777" w:rsidR="007615D6" w:rsidRPr="005B25A1" w:rsidRDefault="007615D6" w:rsidP="007615D6">
      <w:pPr>
        <w:keepNext/>
        <w:keepLines/>
      </w:pPr>
      <w:r w:rsidRPr="005B25A1">
        <w:t>-</w:t>
      </w:r>
    </w:p>
    <w:p w14:paraId="43B70387" w14:textId="77777777" w:rsidR="007615D6" w:rsidRPr="005B25A1" w:rsidRDefault="007615D6" w:rsidP="007615D6">
      <w:pPr>
        <w:keepNext/>
        <w:keepLines/>
        <w:rPr>
          <w:b/>
          <w:bCs/>
        </w:rPr>
      </w:pPr>
      <w:r w:rsidRPr="005B25A1">
        <w:rPr>
          <w:b/>
          <w:bCs/>
        </w:rPr>
        <w:t>Plenary Discussion:</w:t>
      </w:r>
    </w:p>
    <w:p w14:paraId="5F0F334C" w14:textId="77777777" w:rsidR="007615D6" w:rsidRPr="005B25A1" w:rsidRDefault="007615D6" w:rsidP="007615D6">
      <w:pPr>
        <w:keepNext/>
        <w:keepLines/>
      </w:pPr>
      <w:r>
        <w:rPr>
          <w:color w:val="FF0000"/>
        </w:rPr>
        <w:t>NO DISCUSSION RECORDED</w:t>
      </w:r>
    </w:p>
    <w:p w14:paraId="652FE1F8" w14:textId="77777777" w:rsidR="007615D6" w:rsidRPr="00EB0339" w:rsidRDefault="007615D6" w:rsidP="007615D6">
      <w:r w:rsidRPr="005B25A1">
        <w:rPr>
          <w:b/>
          <w:bCs/>
        </w:rPr>
        <w:t>Status:</w:t>
      </w:r>
      <w:r>
        <w:t xml:space="preserve"> </w:t>
      </w:r>
      <w:r>
        <w:rPr>
          <w:color w:val="0000FF"/>
        </w:rPr>
        <w:t>Not concluded</w:t>
      </w:r>
      <w:r>
        <w:t>.</w:t>
      </w:r>
    </w:p>
    <w:p w14:paraId="78FCCE7E" w14:textId="77777777" w:rsidR="00E00DA6" w:rsidRDefault="007615D6" w:rsidP="000A3FBD">
      <w:pPr>
        <w:pStyle w:val="NormTop"/>
      </w:pPr>
      <w:r>
        <w:rPr>
          <w:color w:val="0000FF"/>
        </w:rPr>
        <w:t>S2-2506442</w:t>
      </w:r>
      <w:r w:rsidRPr="00D53282">
        <w:t xml:space="preserve"> </w:t>
      </w:r>
      <w:r>
        <w:t>(P-CR) 23.801-01: [WT#3] Support and enable use of AI in 6G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work </w:t>
      </w:r>
      <w:r>
        <w:lastRenderedPageBreak/>
        <w:t>scope and key issue for WT#3 AI for 6G.</w:t>
      </w:r>
    </w:p>
    <w:p w14:paraId="158AAB17" w14:textId="77777777" w:rsidR="007615D6" w:rsidRPr="005B25A1" w:rsidRDefault="007615D6" w:rsidP="007615D6">
      <w:pPr>
        <w:keepNext/>
        <w:keepLines/>
        <w:rPr>
          <w:b/>
          <w:bCs/>
        </w:rPr>
      </w:pPr>
      <w:r w:rsidRPr="005B25A1">
        <w:rPr>
          <w:b/>
          <w:bCs/>
        </w:rPr>
        <w:t>Parallel discussion:</w:t>
      </w:r>
    </w:p>
    <w:p w14:paraId="03D259D1" w14:textId="77777777" w:rsidR="007615D6" w:rsidRPr="005B25A1" w:rsidRDefault="007615D6" w:rsidP="007615D6">
      <w:pPr>
        <w:keepNext/>
        <w:keepLines/>
      </w:pPr>
      <w:r w:rsidRPr="005B25A1">
        <w:t>-</w:t>
      </w:r>
    </w:p>
    <w:p w14:paraId="37CC4CD7" w14:textId="77777777" w:rsidR="007615D6" w:rsidRPr="005B25A1" w:rsidRDefault="007615D6" w:rsidP="007615D6">
      <w:pPr>
        <w:keepNext/>
        <w:keepLines/>
        <w:rPr>
          <w:b/>
          <w:bCs/>
        </w:rPr>
      </w:pPr>
      <w:r w:rsidRPr="005B25A1">
        <w:rPr>
          <w:b/>
          <w:bCs/>
        </w:rPr>
        <w:t>Plenary Discussion:</w:t>
      </w:r>
    </w:p>
    <w:p w14:paraId="33ACAA80" w14:textId="77777777" w:rsidR="007615D6" w:rsidRPr="005B25A1" w:rsidRDefault="007615D6" w:rsidP="007615D6">
      <w:pPr>
        <w:keepNext/>
        <w:keepLines/>
      </w:pPr>
      <w:r>
        <w:rPr>
          <w:color w:val="FF0000"/>
        </w:rPr>
        <w:t>NO DISCUSSION RECORDED</w:t>
      </w:r>
    </w:p>
    <w:p w14:paraId="0215B48A" w14:textId="77777777" w:rsidR="007615D6" w:rsidRPr="00EB0339" w:rsidRDefault="007615D6" w:rsidP="007615D6">
      <w:r w:rsidRPr="005B25A1">
        <w:rPr>
          <w:b/>
          <w:bCs/>
        </w:rPr>
        <w:t>Status:</w:t>
      </w:r>
      <w:r>
        <w:t xml:space="preserve"> </w:t>
      </w:r>
      <w:r>
        <w:rPr>
          <w:color w:val="0000FF"/>
        </w:rPr>
        <w:t>Not concluded</w:t>
      </w:r>
      <w:r>
        <w:t>.</w:t>
      </w:r>
    </w:p>
    <w:p w14:paraId="15BBC2EA" w14:textId="77777777" w:rsidR="00E00DA6" w:rsidRDefault="007615D6" w:rsidP="000A3FBD">
      <w:pPr>
        <w:pStyle w:val="NormTop"/>
      </w:pPr>
      <w:r>
        <w:rPr>
          <w:color w:val="0000FF"/>
        </w:rPr>
        <w:t>S2-2506445</w:t>
      </w:r>
      <w:r w:rsidRPr="00D53282">
        <w:t xml:space="preserve"> </w:t>
      </w:r>
      <w:r>
        <w:t>(P-CR) 23.801-01: [WT#3, 6G AI, AI4NET] Discussion and proposals for 6G native AI architecture (Source: vivo)</w:t>
      </w:r>
      <w:r>
        <w:br/>
      </w:r>
      <w:r w:rsidRPr="00D53282">
        <w:rPr>
          <w:b/>
        </w:rPr>
        <w:t>Document for:</w:t>
      </w:r>
      <w:r w:rsidRPr="00D53282">
        <w:t xml:space="preserve"> </w:t>
      </w:r>
      <w:r>
        <w:t>Approval</w:t>
      </w:r>
      <w:r>
        <w:br/>
      </w:r>
      <w:r w:rsidRPr="00D53282">
        <w:rPr>
          <w:b/>
        </w:rPr>
        <w:t>Abstract:</w:t>
      </w:r>
      <w:r w:rsidRPr="00D53282">
        <w:t xml:space="preserve"> </w:t>
      </w:r>
      <w:r>
        <w:br/>
        <w:t>This paper is to focus on AI for Network (i.e. AI4NET) in 6G and provide architectural motivation, gap Analysis, technical impact and interworking/migration and consequently proposed the corresponding KI.</w:t>
      </w:r>
    </w:p>
    <w:p w14:paraId="5F314800" w14:textId="77777777" w:rsidR="007615D6" w:rsidRPr="005B25A1" w:rsidRDefault="007615D6" w:rsidP="007615D6">
      <w:pPr>
        <w:keepNext/>
        <w:keepLines/>
        <w:rPr>
          <w:b/>
          <w:bCs/>
        </w:rPr>
      </w:pPr>
      <w:r w:rsidRPr="005B25A1">
        <w:rPr>
          <w:b/>
          <w:bCs/>
        </w:rPr>
        <w:t>Parallel discussion:</w:t>
      </w:r>
    </w:p>
    <w:p w14:paraId="00A4134D" w14:textId="77777777" w:rsidR="007615D6" w:rsidRPr="005B25A1" w:rsidRDefault="007615D6" w:rsidP="007615D6">
      <w:pPr>
        <w:keepNext/>
        <w:keepLines/>
      </w:pPr>
      <w:r w:rsidRPr="005B25A1">
        <w:t>-</w:t>
      </w:r>
    </w:p>
    <w:p w14:paraId="318528A5" w14:textId="77777777" w:rsidR="007615D6" w:rsidRPr="005B25A1" w:rsidRDefault="007615D6" w:rsidP="007615D6">
      <w:pPr>
        <w:keepNext/>
        <w:keepLines/>
        <w:rPr>
          <w:b/>
          <w:bCs/>
        </w:rPr>
      </w:pPr>
      <w:r w:rsidRPr="005B25A1">
        <w:rPr>
          <w:b/>
          <w:bCs/>
        </w:rPr>
        <w:t>Plenary Discussion:</w:t>
      </w:r>
    </w:p>
    <w:p w14:paraId="5C751A35" w14:textId="77777777" w:rsidR="007615D6" w:rsidRPr="005B25A1" w:rsidRDefault="007615D6" w:rsidP="007615D6">
      <w:pPr>
        <w:keepNext/>
        <w:keepLines/>
      </w:pPr>
      <w:r>
        <w:rPr>
          <w:color w:val="FF0000"/>
        </w:rPr>
        <w:t>NO DISCUSSION RECORDED</w:t>
      </w:r>
    </w:p>
    <w:p w14:paraId="137B478C" w14:textId="77777777" w:rsidR="007615D6" w:rsidRPr="00EB0339" w:rsidRDefault="007615D6" w:rsidP="007615D6">
      <w:r w:rsidRPr="005B25A1">
        <w:rPr>
          <w:b/>
          <w:bCs/>
        </w:rPr>
        <w:t>Status:</w:t>
      </w:r>
      <w:r>
        <w:t xml:space="preserve"> </w:t>
      </w:r>
      <w:r>
        <w:rPr>
          <w:color w:val="0000FF"/>
        </w:rPr>
        <w:t>Not concluded</w:t>
      </w:r>
      <w:r>
        <w:t>.</w:t>
      </w:r>
    </w:p>
    <w:p w14:paraId="7B749162" w14:textId="77777777" w:rsidR="00E00DA6" w:rsidRDefault="007615D6" w:rsidP="000A3FBD">
      <w:pPr>
        <w:pStyle w:val="NormTop"/>
      </w:pPr>
      <w:r>
        <w:rPr>
          <w:color w:val="0000FF"/>
        </w:rPr>
        <w:t>S2-2506459</w:t>
      </w:r>
      <w:r w:rsidRPr="00D53282">
        <w:t xml:space="preserve"> </w:t>
      </w:r>
      <w:r>
        <w:t>(P-CR) 23.801-01: [WT#3] 6G System Support for AI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new revised contents and structure for WT#3 to address architectural requirements and enablers for native, privacy-preserving AI capabilities in the 6G system. The proposed WT#3 encompasses three key areas: i) AI for Network, ii.</w:t>
      </w:r>
    </w:p>
    <w:p w14:paraId="41FA6067" w14:textId="77777777" w:rsidR="007615D6" w:rsidRPr="005B25A1" w:rsidRDefault="007615D6" w:rsidP="007615D6">
      <w:pPr>
        <w:keepNext/>
        <w:keepLines/>
        <w:rPr>
          <w:b/>
          <w:bCs/>
        </w:rPr>
      </w:pPr>
      <w:r w:rsidRPr="005B25A1">
        <w:rPr>
          <w:b/>
          <w:bCs/>
        </w:rPr>
        <w:t>Parallel discussion:</w:t>
      </w:r>
    </w:p>
    <w:p w14:paraId="3D511660" w14:textId="77777777" w:rsidR="007615D6" w:rsidRPr="005B25A1" w:rsidRDefault="007615D6" w:rsidP="007615D6">
      <w:pPr>
        <w:keepNext/>
        <w:keepLines/>
      </w:pPr>
      <w:r w:rsidRPr="005B25A1">
        <w:t>-</w:t>
      </w:r>
    </w:p>
    <w:p w14:paraId="6AD43B3C" w14:textId="77777777" w:rsidR="007615D6" w:rsidRPr="005B25A1" w:rsidRDefault="007615D6" w:rsidP="007615D6">
      <w:pPr>
        <w:keepNext/>
        <w:keepLines/>
        <w:rPr>
          <w:b/>
          <w:bCs/>
        </w:rPr>
      </w:pPr>
      <w:r w:rsidRPr="005B25A1">
        <w:rPr>
          <w:b/>
          <w:bCs/>
        </w:rPr>
        <w:t>Plenary Discussion:</w:t>
      </w:r>
    </w:p>
    <w:p w14:paraId="6AF16F3F" w14:textId="77777777" w:rsidR="007615D6" w:rsidRPr="005B25A1" w:rsidRDefault="007615D6" w:rsidP="007615D6">
      <w:pPr>
        <w:keepNext/>
        <w:keepLines/>
      </w:pPr>
      <w:r>
        <w:rPr>
          <w:color w:val="FF0000"/>
        </w:rPr>
        <w:t>NO DISCUSSION RECORDED</w:t>
      </w:r>
    </w:p>
    <w:p w14:paraId="4B45A6DE" w14:textId="77777777" w:rsidR="007615D6" w:rsidRPr="00EB0339" w:rsidRDefault="007615D6" w:rsidP="007615D6">
      <w:r w:rsidRPr="005B25A1">
        <w:rPr>
          <w:b/>
          <w:bCs/>
        </w:rPr>
        <w:t>Status:</w:t>
      </w:r>
      <w:r>
        <w:t xml:space="preserve"> </w:t>
      </w:r>
      <w:r>
        <w:rPr>
          <w:color w:val="0000FF"/>
        </w:rPr>
        <w:t>Not concluded</w:t>
      </w:r>
      <w:r>
        <w:t>.</w:t>
      </w:r>
    </w:p>
    <w:p w14:paraId="4A1F6A8A" w14:textId="77777777" w:rsidR="00E00DA6" w:rsidRDefault="007615D6" w:rsidP="000A3FBD">
      <w:pPr>
        <w:pStyle w:val="NormTop"/>
      </w:pPr>
      <w:r>
        <w:rPr>
          <w:color w:val="0000FF"/>
        </w:rPr>
        <w:t>S2-2506511</w:t>
      </w:r>
      <w:r w:rsidRPr="00D53282">
        <w:t xml:space="preserve"> </w:t>
      </w:r>
      <w:r>
        <w:t>(P-CR) 23.801-01: [WT#3, AI native] Key issues and justifications for 6G AI native (Source: China Mobile, CATT)</w:t>
      </w:r>
      <w:r>
        <w:br/>
      </w:r>
      <w:r w:rsidRPr="00D53282">
        <w:rPr>
          <w:b/>
        </w:rPr>
        <w:t>Document for:</w:t>
      </w:r>
      <w:r w:rsidRPr="00D53282">
        <w:t xml:space="preserve"> </w:t>
      </w:r>
      <w:r>
        <w:t>Approval</w:t>
      </w:r>
      <w:r>
        <w:br/>
      </w:r>
      <w:r w:rsidRPr="00D53282">
        <w:rPr>
          <w:b/>
        </w:rPr>
        <w:t>Abstract:</w:t>
      </w:r>
      <w:r w:rsidRPr="00D53282">
        <w:t xml:space="preserve"> </w:t>
      </w:r>
    </w:p>
    <w:p w14:paraId="32470C72" w14:textId="77777777" w:rsidR="007615D6" w:rsidRPr="005B25A1" w:rsidRDefault="007615D6" w:rsidP="007615D6">
      <w:pPr>
        <w:keepNext/>
        <w:keepLines/>
        <w:rPr>
          <w:b/>
          <w:bCs/>
        </w:rPr>
      </w:pPr>
      <w:r w:rsidRPr="005B25A1">
        <w:rPr>
          <w:b/>
          <w:bCs/>
        </w:rPr>
        <w:t>Parallel discussion:</w:t>
      </w:r>
    </w:p>
    <w:p w14:paraId="6AB542DC" w14:textId="77777777" w:rsidR="007615D6" w:rsidRPr="005B25A1" w:rsidRDefault="007615D6" w:rsidP="007615D6">
      <w:pPr>
        <w:keepNext/>
        <w:keepLines/>
      </w:pPr>
      <w:r w:rsidRPr="005B25A1">
        <w:t>-</w:t>
      </w:r>
    </w:p>
    <w:p w14:paraId="46D2DCC5" w14:textId="77777777" w:rsidR="007615D6" w:rsidRPr="005B25A1" w:rsidRDefault="007615D6" w:rsidP="007615D6">
      <w:pPr>
        <w:keepNext/>
        <w:keepLines/>
        <w:rPr>
          <w:b/>
          <w:bCs/>
        </w:rPr>
      </w:pPr>
      <w:r w:rsidRPr="005B25A1">
        <w:rPr>
          <w:b/>
          <w:bCs/>
        </w:rPr>
        <w:t>Plenary Discussion:</w:t>
      </w:r>
    </w:p>
    <w:p w14:paraId="226C4C28" w14:textId="77777777" w:rsidR="007615D6" w:rsidRPr="005B25A1" w:rsidRDefault="007615D6" w:rsidP="007615D6">
      <w:pPr>
        <w:keepNext/>
        <w:keepLines/>
      </w:pPr>
      <w:r>
        <w:rPr>
          <w:color w:val="FF0000"/>
        </w:rPr>
        <w:t>NO DISCUSSION RECORDED</w:t>
      </w:r>
    </w:p>
    <w:p w14:paraId="2FB26529" w14:textId="77777777" w:rsidR="007615D6" w:rsidRPr="00EB0339" w:rsidRDefault="007615D6" w:rsidP="007615D6">
      <w:r w:rsidRPr="005B25A1">
        <w:rPr>
          <w:b/>
          <w:bCs/>
        </w:rPr>
        <w:t>Status:</w:t>
      </w:r>
      <w:r>
        <w:t xml:space="preserve"> </w:t>
      </w:r>
      <w:r>
        <w:rPr>
          <w:color w:val="0000FF"/>
        </w:rPr>
        <w:t>Not concluded</w:t>
      </w:r>
      <w:r>
        <w:t>.</w:t>
      </w:r>
    </w:p>
    <w:p w14:paraId="69DFAC6F" w14:textId="77777777" w:rsidR="00E00DA6" w:rsidRDefault="007615D6" w:rsidP="000A3FBD">
      <w:pPr>
        <w:pStyle w:val="NormTop"/>
      </w:pPr>
      <w:r>
        <w:rPr>
          <w:color w:val="0000FF"/>
        </w:rPr>
        <w:t>S2-2506571</w:t>
      </w:r>
      <w:r w:rsidRPr="00D53282">
        <w:t xml:space="preserve"> </w:t>
      </w:r>
      <w:r>
        <w:t>(P-CR) 23.801-01: [WT#3, AI] AI for Network in 6G (Source: Samsung)</w:t>
      </w:r>
      <w:r>
        <w:br/>
      </w:r>
      <w:r w:rsidRPr="00D53282">
        <w:rPr>
          <w:b/>
        </w:rPr>
        <w:t>Document for:</w:t>
      </w:r>
      <w:r w:rsidRPr="00D53282">
        <w:t xml:space="preserve"> </w:t>
      </w:r>
      <w:r>
        <w:t>Approval</w:t>
      </w:r>
      <w:r>
        <w:br/>
      </w:r>
      <w:r w:rsidRPr="00D53282">
        <w:rPr>
          <w:b/>
        </w:rPr>
        <w:t>Abstract:</w:t>
      </w:r>
      <w:r w:rsidRPr="00D53282">
        <w:t xml:space="preserve"> </w:t>
      </w:r>
    </w:p>
    <w:p w14:paraId="44E716A9" w14:textId="77777777" w:rsidR="007615D6" w:rsidRPr="005B25A1" w:rsidRDefault="007615D6" w:rsidP="007615D6">
      <w:pPr>
        <w:keepNext/>
        <w:keepLines/>
        <w:rPr>
          <w:b/>
          <w:bCs/>
        </w:rPr>
      </w:pPr>
      <w:r w:rsidRPr="005B25A1">
        <w:rPr>
          <w:b/>
          <w:bCs/>
        </w:rPr>
        <w:t>Parallel discussion:</w:t>
      </w:r>
    </w:p>
    <w:p w14:paraId="705D204B" w14:textId="77777777" w:rsidR="007615D6" w:rsidRPr="005B25A1" w:rsidRDefault="007615D6" w:rsidP="007615D6">
      <w:pPr>
        <w:keepNext/>
        <w:keepLines/>
      </w:pPr>
      <w:r w:rsidRPr="005B25A1">
        <w:t>-</w:t>
      </w:r>
    </w:p>
    <w:p w14:paraId="3FACC15A" w14:textId="77777777" w:rsidR="007615D6" w:rsidRPr="005B25A1" w:rsidRDefault="007615D6" w:rsidP="007615D6">
      <w:pPr>
        <w:keepNext/>
        <w:keepLines/>
        <w:rPr>
          <w:b/>
          <w:bCs/>
        </w:rPr>
      </w:pPr>
      <w:r w:rsidRPr="005B25A1">
        <w:rPr>
          <w:b/>
          <w:bCs/>
        </w:rPr>
        <w:t>Plenary Discussion:</w:t>
      </w:r>
    </w:p>
    <w:p w14:paraId="618266F2" w14:textId="77777777" w:rsidR="007615D6" w:rsidRPr="005B25A1" w:rsidRDefault="007615D6" w:rsidP="007615D6">
      <w:pPr>
        <w:keepNext/>
        <w:keepLines/>
      </w:pPr>
      <w:r>
        <w:rPr>
          <w:color w:val="FF0000"/>
        </w:rPr>
        <w:t>NO DISCUSSION RECORDED</w:t>
      </w:r>
    </w:p>
    <w:p w14:paraId="62B4362B" w14:textId="77777777" w:rsidR="007615D6" w:rsidRPr="00EB0339" w:rsidRDefault="007615D6" w:rsidP="007615D6">
      <w:r w:rsidRPr="005B25A1">
        <w:rPr>
          <w:b/>
          <w:bCs/>
        </w:rPr>
        <w:t>Status:</w:t>
      </w:r>
      <w:r>
        <w:t xml:space="preserve"> </w:t>
      </w:r>
      <w:r>
        <w:rPr>
          <w:color w:val="0000FF"/>
        </w:rPr>
        <w:t>Not con</w:t>
      </w:r>
      <w:r>
        <w:rPr>
          <w:color w:val="0000FF"/>
        </w:rPr>
        <w:lastRenderedPageBreak/>
        <w:t>cluded</w:t>
      </w:r>
      <w:r>
        <w:t>.</w:t>
      </w:r>
    </w:p>
    <w:p w14:paraId="368EEACF" w14:textId="77777777" w:rsidR="00E00DA6" w:rsidRDefault="007615D6" w:rsidP="000A3FBD">
      <w:pPr>
        <w:pStyle w:val="NormTop"/>
      </w:pPr>
      <w:r>
        <w:rPr>
          <w:color w:val="0000FF"/>
        </w:rPr>
        <w:t>S2-2506690</w:t>
      </w:r>
      <w:r w:rsidRPr="00D53282">
        <w:t xml:space="preserve"> </w:t>
      </w:r>
      <w:r>
        <w:t>(P-CR) 23.801-01: [WT#3, AI framework/Agentic AI] AI framework for 6G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23D2E337" w14:textId="77777777" w:rsidR="007615D6" w:rsidRPr="005B25A1" w:rsidRDefault="007615D6" w:rsidP="007615D6">
      <w:pPr>
        <w:keepNext/>
        <w:keepLines/>
        <w:rPr>
          <w:b/>
          <w:bCs/>
        </w:rPr>
      </w:pPr>
      <w:r w:rsidRPr="005B25A1">
        <w:rPr>
          <w:b/>
          <w:bCs/>
        </w:rPr>
        <w:t>Parallel discussion:</w:t>
      </w:r>
    </w:p>
    <w:p w14:paraId="6C636A8D" w14:textId="77777777" w:rsidR="007615D6" w:rsidRPr="005B25A1" w:rsidRDefault="007615D6" w:rsidP="007615D6">
      <w:pPr>
        <w:keepNext/>
        <w:keepLines/>
      </w:pPr>
      <w:r w:rsidRPr="005B25A1">
        <w:t>-</w:t>
      </w:r>
    </w:p>
    <w:p w14:paraId="3CFB9E8E" w14:textId="77777777" w:rsidR="007615D6" w:rsidRPr="005B25A1" w:rsidRDefault="007615D6" w:rsidP="007615D6">
      <w:pPr>
        <w:keepNext/>
        <w:keepLines/>
        <w:rPr>
          <w:b/>
          <w:bCs/>
        </w:rPr>
      </w:pPr>
      <w:r w:rsidRPr="005B25A1">
        <w:rPr>
          <w:b/>
          <w:bCs/>
        </w:rPr>
        <w:t>Plenary Discussion:</w:t>
      </w:r>
    </w:p>
    <w:p w14:paraId="1BFE86D4" w14:textId="77777777" w:rsidR="007615D6" w:rsidRPr="005B25A1" w:rsidRDefault="007615D6" w:rsidP="007615D6">
      <w:pPr>
        <w:keepNext/>
        <w:keepLines/>
      </w:pPr>
      <w:r>
        <w:rPr>
          <w:color w:val="FF0000"/>
        </w:rPr>
        <w:t>NO DISCUSSION RECORDED</w:t>
      </w:r>
    </w:p>
    <w:p w14:paraId="0E87334F" w14:textId="77777777" w:rsidR="007615D6" w:rsidRPr="00EB0339" w:rsidRDefault="007615D6" w:rsidP="007615D6">
      <w:r w:rsidRPr="005B25A1">
        <w:rPr>
          <w:b/>
          <w:bCs/>
        </w:rPr>
        <w:t>Status:</w:t>
      </w:r>
      <w:r>
        <w:t xml:space="preserve"> </w:t>
      </w:r>
      <w:r>
        <w:rPr>
          <w:color w:val="0000FF"/>
        </w:rPr>
        <w:t>Not concluded</w:t>
      </w:r>
      <w:r>
        <w:t>.</w:t>
      </w:r>
    </w:p>
    <w:p w14:paraId="73C80B54" w14:textId="77777777" w:rsidR="00E00DA6" w:rsidRDefault="007615D6" w:rsidP="000A3FBD">
      <w:pPr>
        <w:pStyle w:val="NormTop"/>
      </w:pPr>
      <w:r>
        <w:rPr>
          <w:color w:val="0000FF"/>
        </w:rPr>
        <w:t>S2-2506698</w:t>
      </w:r>
      <w:r w:rsidRPr="00D53282">
        <w:t xml:space="preserve"> </w:t>
      </w:r>
      <w:r>
        <w:t>(P-CR) 23.801-01: [WT#3] Study how to support and enable use of AI in 6G (Source: Nokia)</w:t>
      </w:r>
      <w:r>
        <w:br/>
      </w:r>
      <w:r w:rsidRPr="00D53282">
        <w:rPr>
          <w:b/>
        </w:rPr>
        <w:t>Document for:</w:t>
      </w:r>
      <w:r w:rsidRPr="00D53282">
        <w:t xml:space="preserve"> </w:t>
      </w:r>
      <w:r>
        <w:t>Approval</w:t>
      </w:r>
      <w:r>
        <w:br/>
      </w:r>
      <w:r w:rsidRPr="00D53282">
        <w:rPr>
          <w:b/>
        </w:rPr>
        <w:t>Abstract:</w:t>
      </w:r>
      <w:r w:rsidRPr="00D53282">
        <w:t xml:space="preserve"> </w:t>
      </w:r>
      <w:r>
        <w:br/>
        <w:t>Proposes a detailed scope and a new key issue for Work Task 3 (AI in 6G). The proposed text for both the WT scope and key issue is identical.</w:t>
      </w:r>
    </w:p>
    <w:p w14:paraId="5C67871B" w14:textId="77777777" w:rsidR="007615D6" w:rsidRPr="005B25A1" w:rsidRDefault="007615D6" w:rsidP="007615D6">
      <w:pPr>
        <w:keepNext/>
        <w:keepLines/>
        <w:rPr>
          <w:b/>
          <w:bCs/>
        </w:rPr>
      </w:pPr>
      <w:r w:rsidRPr="005B25A1">
        <w:rPr>
          <w:b/>
          <w:bCs/>
        </w:rPr>
        <w:t>Parallel discussion:</w:t>
      </w:r>
    </w:p>
    <w:p w14:paraId="0AB6FEBD" w14:textId="77777777" w:rsidR="007615D6" w:rsidRPr="005B25A1" w:rsidRDefault="007615D6" w:rsidP="007615D6">
      <w:pPr>
        <w:keepNext/>
        <w:keepLines/>
      </w:pPr>
      <w:r w:rsidRPr="005B25A1">
        <w:t>-</w:t>
      </w:r>
    </w:p>
    <w:p w14:paraId="295749AA" w14:textId="77777777" w:rsidR="007615D6" w:rsidRPr="005B25A1" w:rsidRDefault="007615D6" w:rsidP="007615D6">
      <w:pPr>
        <w:keepNext/>
        <w:keepLines/>
        <w:rPr>
          <w:b/>
          <w:bCs/>
        </w:rPr>
      </w:pPr>
      <w:r w:rsidRPr="005B25A1">
        <w:rPr>
          <w:b/>
          <w:bCs/>
        </w:rPr>
        <w:t>Plenary Discussion:</w:t>
      </w:r>
    </w:p>
    <w:p w14:paraId="14B1D0A8" w14:textId="77777777" w:rsidR="007615D6" w:rsidRPr="005B25A1" w:rsidRDefault="007615D6" w:rsidP="007615D6">
      <w:pPr>
        <w:keepNext/>
        <w:keepLines/>
      </w:pPr>
      <w:r>
        <w:rPr>
          <w:color w:val="FF0000"/>
        </w:rPr>
        <w:t>NO DISCUSSION RECORDED</w:t>
      </w:r>
    </w:p>
    <w:p w14:paraId="049E84F7" w14:textId="77777777" w:rsidR="007615D6" w:rsidRPr="00EB0339" w:rsidRDefault="007615D6" w:rsidP="007615D6">
      <w:r w:rsidRPr="005B25A1">
        <w:rPr>
          <w:b/>
          <w:bCs/>
        </w:rPr>
        <w:t>Status:</w:t>
      </w:r>
      <w:r>
        <w:t xml:space="preserve"> </w:t>
      </w:r>
      <w:r>
        <w:rPr>
          <w:color w:val="0000FF"/>
        </w:rPr>
        <w:t>Not concluded</w:t>
      </w:r>
      <w:r>
        <w:t>.</w:t>
      </w:r>
    </w:p>
    <w:p w14:paraId="505FB997" w14:textId="77777777" w:rsidR="00E00DA6" w:rsidRDefault="007615D6" w:rsidP="000A3FBD">
      <w:pPr>
        <w:pStyle w:val="NormTop"/>
      </w:pPr>
      <w:r>
        <w:rPr>
          <w:color w:val="0000FF"/>
        </w:rPr>
        <w:t>S2-2506727</w:t>
      </w:r>
      <w:r w:rsidRPr="00D53282">
        <w:t xml:space="preserve"> </w:t>
      </w:r>
      <w:r>
        <w:t>(P-CR) 23.801-01: [WT#3, all topics] Study how to support and enable use of AI in 6G (Source: NTT DOCOMO)</w:t>
      </w:r>
      <w:r>
        <w:br/>
      </w:r>
      <w:r w:rsidRPr="00D53282">
        <w:rPr>
          <w:b/>
        </w:rPr>
        <w:t>Document for:</w:t>
      </w:r>
      <w:r w:rsidRPr="00D53282">
        <w:t xml:space="preserve"> </w:t>
      </w:r>
      <w:r>
        <w:t>Approval</w:t>
      </w:r>
      <w:r>
        <w:br/>
      </w:r>
      <w:r w:rsidRPr="00D53282">
        <w:rPr>
          <w:b/>
        </w:rPr>
        <w:t>Abstract:</w:t>
      </w:r>
      <w:r w:rsidRPr="00D53282">
        <w:t xml:space="preserve"> </w:t>
      </w:r>
      <w:r>
        <w:br/>
        <w:t>This paper based on the technical justifications proposes scope and key issues of the WT#3: Study how to support and enable use of AI in 6G of the 6G SID. The paper includes both the Network for AI and AI for Network aspects.</w:t>
      </w:r>
    </w:p>
    <w:p w14:paraId="035FC919" w14:textId="77777777" w:rsidR="007615D6" w:rsidRPr="005B25A1" w:rsidRDefault="007615D6" w:rsidP="007615D6">
      <w:pPr>
        <w:keepNext/>
        <w:keepLines/>
        <w:rPr>
          <w:b/>
          <w:bCs/>
        </w:rPr>
      </w:pPr>
      <w:r w:rsidRPr="005B25A1">
        <w:rPr>
          <w:b/>
          <w:bCs/>
        </w:rPr>
        <w:t>Parallel discussion:</w:t>
      </w:r>
    </w:p>
    <w:p w14:paraId="0CB2857F" w14:textId="77777777" w:rsidR="007615D6" w:rsidRPr="005B25A1" w:rsidRDefault="007615D6" w:rsidP="007615D6">
      <w:pPr>
        <w:keepNext/>
        <w:keepLines/>
      </w:pPr>
      <w:r w:rsidRPr="005B25A1">
        <w:t>-</w:t>
      </w:r>
    </w:p>
    <w:p w14:paraId="37B82291" w14:textId="77777777" w:rsidR="007615D6" w:rsidRPr="005B25A1" w:rsidRDefault="007615D6" w:rsidP="007615D6">
      <w:pPr>
        <w:keepNext/>
        <w:keepLines/>
        <w:rPr>
          <w:b/>
          <w:bCs/>
        </w:rPr>
      </w:pPr>
      <w:r w:rsidRPr="005B25A1">
        <w:rPr>
          <w:b/>
          <w:bCs/>
        </w:rPr>
        <w:t>Plenary Discussion:</w:t>
      </w:r>
    </w:p>
    <w:p w14:paraId="2E12EED1" w14:textId="77777777" w:rsidR="007615D6" w:rsidRPr="005B25A1" w:rsidRDefault="007615D6" w:rsidP="007615D6">
      <w:pPr>
        <w:keepNext/>
        <w:keepLines/>
      </w:pPr>
      <w:r>
        <w:rPr>
          <w:color w:val="FF0000"/>
        </w:rPr>
        <w:t>NO DISCUSSION RECORDED</w:t>
      </w:r>
    </w:p>
    <w:p w14:paraId="27608F1C" w14:textId="77777777" w:rsidR="007615D6" w:rsidRPr="00EB0339" w:rsidRDefault="007615D6" w:rsidP="007615D6">
      <w:r w:rsidRPr="005B25A1">
        <w:rPr>
          <w:b/>
          <w:bCs/>
        </w:rPr>
        <w:t>Status:</w:t>
      </w:r>
      <w:r>
        <w:t xml:space="preserve"> </w:t>
      </w:r>
      <w:r>
        <w:rPr>
          <w:color w:val="0000FF"/>
        </w:rPr>
        <w:t>Not concluded</w:t>
      </w:r>
      <w:r>
        <w:t>.</w:t>
      </w:r>
    </w:p>
    <w:p w14:paraId="3E5EEE14" w14:textId="77777777" w:rsidR="00E00DA6" w:rsidRDefault="007615D6" w:rsidP="000A3FBD">
      <w:pPr>
        <w:pStyle w:val="NormTop"/>
      </w:pPr>
      <w:r>
        <w:rPr>
          <w:color w:val="0000FF"/>
        </w:rPr>
        <w:t>S2-2506788</w:t>
      </w:r>
      <w:r w:rsidRPr="00D53282">
        <w:t xml:space="preserve"> </w:t>
      </w:r>
      <w:r>
        <w:t>(P-CR) 23.801-01: [WT#3, AI in 6G] Scope and Key Issues proposal for WT#3 AI in 6G (Source: IIT Bombay)</w:t>
      </w:r>
      <w:r>
        <w:br/>
      </w:r>
      <w:r w:rsidRPr="00D53282">
        <w:rPr>
          <w:b/>
        </w:rPr>
        <w:t>Document for:</w:t>
      </w:r>
      <w:r w:rsidRPr="00D53282">
        <w:t xml:space="preserve"> </w:t>
      </w:r>
      <w:r>
        <w:t>Approval</w:t>
      </w:r>
      <w:r>
        <w:br/>
      </w:r>
      <w:r w:rsidRPr="00D53282">
        <w:rPr>
          <w:b/>
        </w:rPr>
        <w:t>Abstract:</w:t>
      </w:r>
      <w:r w:rsidRPr="00D53282">
        <w:t xml:space="preserve"> </w:t>
      </w:r>
      <w:r>
        <w:br/>
        <w:t>This proposal includes justifications, scope and potential Key Issues for WT#3. We also propose some sub-WTs to include AI for sustainability and energy efficiency in 6G.</w:t>
      </w:r>
    </w:p>
    <w:p w14:paraId="5AE044FD" w14:textId="77777777" w:rsidR="007615D6" w:rsidRPr="005B25A1" w:rsidRDefault="007615D6" w:rsidP="007615D6">
      <w:pPr>
        <w:keepNext/>
        <w:keepLines/>
        <w:rPr>
          <w:b/>
          <w:bCs/>
        </w:rPr>
      </w:pPr>
      <w:r w:rsidRPr="005B25A1">
        <w:rPr>
          <w:b/>
          <w:bCs/>
        </w:rPr>
        <w:t>Parallel discussion:</w:t>
      </w:r>
    </w:p>
    <w:p w14:paraId="68C381F0" w14:textId="77777777" w:rsidR="007615D6" w:rsidRPr="005B25A1" w:rsidRDefault="007615D6" w:rsidP="007615D6">
      <w:pPr>
        <w:keepNext/>
        <w:keepLines/>
      </w:pPr>
      <w:r w:rsidRPr="005B25A1">
        <w:t>-</w:t>
      </w:r>
    </w:p>
    <w:p w14:paraId="2F5CC0D6" w14:textId="77777777" w:rsidR="007615D6" w:rsidRPr="005B25A1" w:rsidRDefault="007615D6" w:rsidP="007615D6">
      <w:pPr>
        <w:keepNext/>
        <w:keepLines/>
        <w:rPr>
          <w:b/>
          <w:bCs/>
        </w:rPr>
      </w:pPr>
      <w:r w:rsidRPr="005B25A1">
        <w:rPr>
          <w:b/>
          <w:bCs/>
        </w:rPr>
        <w:t>Plenary Discussion:</w:t>
      </w:r>
    </w:p>
    <w:p w14:paraId="145E93C2" w14:textId="77777777" w:rsidR="007615D6" w:rsidRPr="005B25A1" w:rsidRDefault="007615D6" w:rsidP="007615D6">
      <w:pPr>
        <w:keepNext/>
        <w:keepLines/>
      </w:pPr>
      <w:r>
        <w:rPr>
          <w:color w:val="FF0000"/>
        </w:rPr>
        <w:t>NO DISCUSSI</w:t>
      </w:r>
      <w:r>
        <w:rPr>
          <w:color w:val="FF0000"/>
        </w:rPr>
        <w:lastRenderedPageBreak/>
        <w:t>ON RECORDED</w:t>
      </w:r>
    </w:p>
    <w:p w14:paraId="0B572DEE" w14:textId="77777777" w:rsidR="007615D6" w:rsidRPr="00EB0339" w:rsidRDefault="007615D6" w:rsidP="007615D6">
      <w:r w:rsidRPr="005B25A1">
        <w:rPr>
          <w:b/>
          <w:bCs/>
        </w:rPr>
        <w:t>Status:</w:t>
      </w:r>
      <w:r>
        <w:t xml:space="preserve"> </w:t>
      </w:r>
      <w:r>
        <w:rPr>
          <w:color w:val="0000FF"/>
        </w:rPr>
        <w:t>Not concluded</w:t>
      </w:r>
      <w:r>
        <w:t>.</w:t>
      </w:r>
    </w:p>
    <w:p w14:paraId="2A89BCA2" w14:textId="77777777" w:rsidR="00E00DA6" w:rsidRDefault="007615D6" w:rsidP="000A3FBD">
      <w:pPr>
        <w:pStyle w:val="NormTop"/>
      </w:pPr>
      <w:r>
        <w:rPr>
          <w:color w:val="0000FF"/>
        </w:rPr>
        <w:t>S2-2506865</w:t>
      </w:r>
      <w:r w:rsidRPr="00D53282">
        <w:t xml:space="preserve"> </w:t>
      </w:r>
      <w:r>
        <w:t>(P-CR) 23.801-01: [WT#3, AI in 6G] Scope and Key Issues proposal for WT#3 AI in 6G (Source: IIT Bombay)</w:t>
      </w:r>
      <w:r>
        <w:br/>
      </w:r>
      <w:r w:rsidRPr="00D53282">
        <w:rPr>
          <w:b/>
        </w:rPr>
        <w:t>Document for:</w:t>
      </w:r>
      <w:r w:rsidRPr="00D53282">
        <w:t xml:space="preserve"> </w:t>
      </w:r>
      <w:r>
        <w:t>Approval</w:t>
      </w:r>
      <w:r>
        <w:br/>
      </w:r>
      <w:r w:rsidRPr="00D53282">
        <w:rPr>
          <w:b/>
        </w:rPr>
        <w:t>Abstract:</w:t>
      </w:r>
      <w:r w:rsidRPr="00D53282">
        <w:t xml:space="preserve"> </w:t>
      </w:r>
      <w:r>
        <w:br/>
        <w:t>This proposal includes justifications, scope definition and potential Key Issues for WT#3. It proposes further division of WT into sub-WTs, and KI for one of the sub-WTs.</w:t>
      </w:r>
    </w:p>
    <w:p w14:paraId="01165D09" w14:textId="77777777" w:rsidR="007615D6" w:rsidRPr="005B25A1" w:rsidRDefault="007615D6" w:rsidP="007615D6">
      <w:pPr>
        <w:keepNext/>
        <w:keepLines/>
        <w:rPr>
          <w:b/>
          <w:bCs/>
        </w:rPr>
      </w:pPr>
      <w:r w:rsidRPr="005B25A1">
        <w:rPr>
          <w:b/>
          <w:bCs/>
        </w:rPr>
        <w:t>Parallel discussion:</w:t>
      </w:r>
    </w:p>
    <w:p w14:paraId="51FBCF00" w14:textId="77777777" w:rsidR="007615D6" w:rsidRPr="005B25A1" w:rsidRDefault="007615D6" w:rsidP="007615D6">
      <w:pPr>
        <w:keepNext/>
        <w:keepLines/>
      </w:pPr>
      <w:r w:rsidRPr="005B25A1">
        <w:t>-</w:t>
      </w:r>
    </w:p>
    <w:p w14:paraId="44411DB3" w14:textId="77777777" w:rsidR="007615D6" w:rsidRPr="005B25A1" w:rsidRDefault="007615D6" w:rsidP="007615D6">
      <w:pPr>
        <w:keepNext/>
        <w:keepLines/>
        <w:rPr>
          <w:b/>
          <w:bCs/>
        </w:rPr>
      </w:pPr>
      <w:r w:rsidRPr="005B25A1">
        <w:rPr>
          <w:b/>
          <w:bCs/>
        </w:rPr>
        <w:t>Plenary Discussion:</w:t>
      </w:r>
    </w:p>
    <w:p w14:paraId="111D3425" w14:textId="77777777" w:rsidR="007615D6" w:rsidRPr="005B25A1" w:rsidRDefault="007615D6" w:rsidP="007615D6">
      <w:pPr>
        <w:keepNext/>
        <w:keepLines/>
      </w:pPr>
      <w:r>
        <w:rPr>
          <w:color w:val="FF0000"/>
        </w:rPr>
        <w:t>NO DISCUSSION RECORDED</w:t>
      </w:r>
    </w:p>
    <w:p w14:paraId="28663A4C" w14:textId="77777777" w:rsidR="007615D6" w:rsidRPr="00EB0339" w:rsidRDefault="007615D6" w:rsidP="007615D6">
      <w:r w:rsidRPr="005B25A1">
        <w:rPr>
          <w:b/>
          <w:bCs/>
        </w:rPr>
        <w:t>Status:</w:t>
      </w:r>
      <w:r>
        <w:t xml:space="preserve"> </w:t>
      </w:r>
      <w:r>
        <w:rPr>
          <w:color w:val="0000FF"/>
        </w:rPr>
        <w:t>Not concluded</w:t>
      </w:r>
      <w:r>
        <w:t>.</w:t>
      </w:r>
    </w:p>
    <w:p w14:paraId="74D73AB1" w14:textId="77777777" w:rsidR="00E00DA6" w:rsidRDefault="007615D6" w:rsidP="000A3FBD">
      <w:pPr>
        <w:pStyle w:val="NormTop"/>
      </w:pPr>
      <w:r>
        <w:rPr>
          <w:color w:val="0000FF"/>
        </w:rPr>
        <w:t>S2-2506866</w:t>
      </w:r>
      <w:r w:rsidRPr="00D53282">
        <w:t xml:space="preserve"> </w:t>
      </w:r>
      <w:r>
        <w:t>(P-CR) 23.801-01: [WT#3 AI] New Key Issue for the use of AI in 6G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and new KI for WT#3 about the use of AI in 6G.</w:t>
      </w:r>
    </w:p>
    <w:p w14:paraId="7FF38445" w14:textId="77777777" w:rsidR="007615D6" w:rsidRPr="005B25A1" w:rsidRDefault="007615D6" w:rsidP="007615D6">
      <w:pPr>
        <w:keepNext/>
        <w:keepLines/>
        <w:rPr>
          <w:b/>
          <w:bCs/>
        </w:rPr>
      </w:pPr>
      <w:r w:rsidRPr="005B25A1">
        <w:rPr>
          <w:b/>
          <w:bCs/>
        </w:rPr>
        <w:t>Parallel discussion:</w:t>
      </w:r>
    </w:p>
    <w:p w14:paraId="3C264187" w14:textId="77777777" w:rsidR="007615D6" w:rsidRPr="005B25A1" w:rsidRDefault="007615D6" w:rsidP="007615D6">
      <w:pPr>
        <w:keepNext/>
        <w:keepLines/>
      </w:pPr>
      <w:r w:rsidRPr="005B25A1">
        <w:t>-</w:t>
      </w:r>
    </w:p>
    <w:p w14:paraId="22ACB8A1" w14:textId="77777777" w:rsidR="007615D6" w:rsidRPr="005B25A1" w:rsidRDefault="007615D6" w:rsidP="007615D6">
      <w:pPr>
        <w:keepNext/>
        <w:keepLines/>
        <w:rPr>
          <w:b/>
          <w:bCs/>
        </w:rPr>
      </w:pPr>
      <w:r w:rsidRPr="005B25A1">
        <w:rPr>
          <w:b/>
          <w:bCs/>
        </w:rPr>
        <w:t>Plenary Discussion:</w:t>
      </w:r>
    </w:p>
    <w:p w14:paraId="5733B122" w14:textId="77777777" w:rsidR="007615D6" w:rsidRPr="005B25A1" w:rsidRDefault="007615D6" w:rsidP="007615D6">
      <w:pPr>
        <w:keepNext/>
        <w:keepLines/>
      </w:pPr>
      <w:r>
        <w:rPr>
          <w:color w:val="FF0000"/>
        </w:rPr>
        <w:t>NO DISCUSSION RECORDED</w:t>
      </w:r>
    </w:p>
    <w:p w14:paraId="751F4B7A" w14:textId="77777777" w:rsidR="007615D6" w:rsidRPr="00EB0339" w:rsidRDefault="007615D6" w:rsidP="007615D6">
      <w:r w:rsidRPr="005B25A1">
        <w:rPr>
          <w:b/>
          <w:bCs/>
        </w:rPr>
        <w:t>Status:</w:t>
      </w:r>
      <w:r>
        <w:t xml:space="preserve"> </w:t>
      </w:r>
      <w:r>
        <w:rPr>
          <w:color w:val="0000FF"/>
        </w:rPr>
        <w:t>Not concluded</w:t>
      </w:r>
      <w:r>
        <w:t>.</w:t>
      </w:r>
    </w:p>
    <w:p w14:paraId="4C9F7743" w14:textId="77777777" w:rsidR="00E00DA6" w:rsidRDefault="007615D6" w:rsidP="000A3FBD">
      <w:pPr>
        <w:pStyle w:val="NormTop"/>
      </w:pPr>
      <w:r>
        <w:rPr>
          <w:color w:val="0000FF"/>
        </w:rPr>
        <w:t>S2-2506937</w:t>
      </w:r>
      <w:r w:rsidRPr="00D53282">
        <w:t xml:space="preserve"> </w:t>
      </w:r>
      <w:r>
        <w:t>(P-CR) 23.801-01: [WT#3] WT and KIs on how to support and enable use of AI in 6G (Source: Ericsson)</w:t>
      </w:r>
      <w:r>
        <w:br/>
      </w:r>
      <w:r w:rsidRPr="00D53282">
        <w:rPr>
          <w:b/>
        </w:rPr>
        <w:t>Document for:</w:t>
      </w:r>
      <w:r w:rsidRPr="00D53282">
        <w:t xml:space="preserve"> </w:t>
      </w:r>
      <w:r>
        <w:t>Approval</w:t>
      </w:r>
      <w:r>
        <w:br/>
      </w:r>
      <w:r w:rsidRPr="00D53282">
        <w:rPr>
          <w:b/>
        </w:rPr>
        <w:t>Abstract:</w:t>
      </w:r>
      <w:r w:rsidRPr="00D53282">
        <w:t xml:space="preserve"> </w:t>
      </w:r>
      <w:r>
        <w:br/>
        <w:t>This document provides justification and clarification of the scope of WT#3 and proposes Key issue descriptions according to the Wt#3 scope.</w:t>
      </w:r>
    </w:p>
    <w:p w14:paraId="1CAF2D91" w14:textId="77777777" w:rsidR="007615D6" w:rsidRPr="005B25A1" w:rsidRDefault="007615D6" w:rsidP="007615D6">
      <w:pPr>
        <w:keepNext/>
        <w:keepLines/>
        <w:rPr>
          <w:b/>
          <w:bCs/>
        </w:rPr>
      </w:pPr>
      <w:r w:rsidRPr="005B25A1">
        <w:rPr>
          <w:b/>
          <w:bCs/>
        </w:rPr>
        <w:t>Parallel discussion:</w:t>
      </w:r>
    </w:p>
    <w:p w14:paraId="0773E08E" w14:textId="77777777" w:rsidR="007615D6" w:rsidRPr="005B25A1" w:rsidRDefault="007615D6" w:rsidP="007615D6">
      <w:pPr>
        <w:keepNext/>
        <w:keepLines/>
      </w:pPr>
      <w:r w:rsidRPr="005B25A1">
        <w:t>-</w:t>
      </w:r>
    </w:p>
    <w:p w14:paraId="037A6901" w14:textId="77777777" w:rsidR="007615D6" w:rsidRPr="005B25A1" w:rsidRDefault="007615D6" w:rsidP="007615D6">
      <w:pPr>
        <w:keepNext/>
        <w:keepLines/>
        <w:rPr>
          <w:b/>
          <w:bCs/>
        </w:rPr>
      </w:pPr>
      <w:r w:rsidRPr="005B25A1">
        <w:rPr>
          <w:b/>
          <w:bCs/>
        </w:rPr>
        <w:t>Plenary Discussion:</w:t>
      </w:r>
    </w:p>
    <w:p w14:paraId="0A1AEE6F" w14:textId="77777777" w:rsidR="007615D6" w:rsidRPr="005B25A1" w:rsidRDefault="007615D6" w:rsidP="007615D6">
      <w:pPr>
        <w:keepNext/>
        <w:keepLines/>
      </w:pPr>
      <w:r>
        <w:rPr>
          <w:color w:val="FF0000"/>
        </w:rPr>
        <w:t>NO DISCUSSION RECORDED</w:t>
      </w:r>
    </w:p>
    <w:p w14:paraId="4639CC1A" w14:textId="77777777" w:rsidR="007615D6" w:rsidRPr="00EB0339" w:rsidRDefault="007615D6" w:rsidP="007615D6">
      <w:r w:rsidRPr="005B25A1">
        <w:rPr>
          <w:b/>
          <w:bCs/>
        </w:rPr>
        <w:t>Status:</w:t>
      </w:r>
      <w:r>
        <w:t xml:space="preserve"> </w:t>
      </w:r>
      <w:r>
        <w:rPr>
          <w:color w:val="0000FF"/>
        </w:rPr>
        <w:t>Not concluded</w:t>
      </w:r>
      <w:r>
        <w:t>.</w:t>
      </w:r>
    </w:p>
    <w:p w14:paraId="3257C8A1" w14:textId="77777777" w:rsidR="00E00DA6" w:rsidRDefault="007615D6" w:rsidP="000A3FBD">
      <w:pPr>
        <w:pStyle w:val="NormTop"/>
      </w:pPr>
      <w:r>
        <w:rPr>
          <w:color w:val="0000FF"/>
        </w:rPr>
        <w:t>S2-2506963</w:t>
      </w:r>
      <w:r w:rsidRPr="00D53282">
        <w:t xml:space="preserve"> </w:t>
      </w:r>
      <w:r>
        <w:t>(P-CR) 23.801-01: [WT#3] WT Scope discussion on AI framework and AI Agent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Work Task scope and potential Key Issues on AI framework and AI Agent in 6G.</w:t>
      </w:r>
    </w:p>
    <w:p w14:paraId="6CB89164" w14:textId="77777777" w:rsidR="007615D6" w:rsidRPr="005B25A1" w:rsidRDefault="007615D6" w:rsidP="007615D6">
      <w:pPr>
        <w:keepNext/>
        <w:keepLines/>
        <w:rPr>
          <w:b/>
          <w:bCs/>
        </w:rPr>
      </w:pPr>
      <w:r w:rsidRPr="005B25A1">
        <w:rPr>
          <w:b/>
          <w:bCs/>
        </w:rPr>
        <w:t>Parallel discussion:</w:t>
      </w:r>
    </w:p>
    <w:p w14:paraId="7FAE9F69" w14:textId="77777777" w:rsidR="007615D6" w:rsidRPr="005B25A1" w:rsidRDefault="007615D6" w:rsidP="007615D6">
      <w:pPr>
        <w:keepNext/>
        <w:keepLines/>
      </w:pPr>
      <w:r w:rsidRPr="005B25A1">
        <w:t>-</w:t>
      </w:r>
    </w:p>
    <w:p w14:paraId="69268989" w14:textId="77777777" w:rsidR="007615D6" w:rsidRPr="005B25A1" w:rsidRDefault="007615D6" w:rsidP="007615D6">
      <w:pPr>
        <w:keepNext/>
        <w:keepLines/>
        <w:rPr>
          <w:b/>
          <w:bCs/>
        </w:rPr>
      </w:pPr>
      <w:r w:rsidRPr="005B25A1">
        <w:rPr>
          <w:b/>
          <w:bCs/>
        </w:rPr>
        <w:t>Plenary Discussion:</w:t>
      </w:r>
    </w:p>
    <w:p w14:paraId="0677397F" w14:textId="77777777" w:rsidR="007615D6" w:rsidRPr="005B25A1" w:rsidRDefault="007615D6" w:rsidP="007615D6">
      <w:pPr>
        <w:keepNext/>
        <w:keepLines/>
      </w:pPr>
      <w:r>
        <w:rPr>
          <w:color w:val="FF0000"/>
        </w:rPr>
        <w:t>NO DISCUSSION RECORDED</w:t>
      </w:r>
    </w:p>
    <w:p w14:paraId="26E55FC1" w14:textId="77777777" w:rsidR="007615D6" w:rsidRPr="00EB0339" w:rsidRDefault="007615D6" w:rsidP="007615D6">
      <w:r w:rsidRPr="005B25A1">
        <w:rPr>
          <w:b/>
          <w:bCs/>
        </w:rPr>
        <w:t>Status:</w:t>
      </w:r>
      <w:r>
        <w:t xml:space="preserve"> </w:t>
      </w:r>
      <w:r>
        <w:rPr>
          <w:color w:val="0000FF"/>
        </w:rPr>
        <w:t>Not concluded</w:t>
      </w:r>
      <w:r>
        <w:t>.</w:t>
      </w:r>
    </w:p>
    <w:p w14:paraId="489745CE" w14:textId="77777777" w:rsidR="00E00DA6" w:rsidRDefault="007615D6" w:rsidP="000A3FBD">
      <w:pPr>
        <w:pStyle w:val="NormTop"/>
      </w:pPr>
      <w:r>
        <w:rPr>
          <w:color w:val="0000FF"/>
        </w:rPr>
        <w:t>S2-2507223</w:t>
      </w:r>
      <w:r w:rsidRPr="00D53282">
        <w:t xml:space="preserve"> </w:t>
      </w:r>
      <w:r>
        <w:t>(P-CR) 23</w:t>
      </w:r>
      <w:r>
        <w:lastRenderedPageBreak/>
        <w:t xml:space="preserve">.801-01: [WT#3, Network AI Agent] Agentic core network for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explores the role of AI Agents in solving fundamental issues and challenges for 6GC design and real business deployment. It assesses the current technical and ecosystem maturity of AI Agents and proposes a focused investigation into their po.</w:t>
      </w:r>
    </w:p>
    <w:p w14:paraId="6E5DCFBE" w14:textId="77777777" w:rsidR="007615D6" w:rsidRPr="005B25A1" w:rsidRDefault="007615D6" w:rsidP="007615D6">
      <w:pPr>
        <w:keepNext/>
        <w:keepLines/>
        <w:rPr>
          <w:b/>
          <w:bCs/>
        </w:rPr>
      </w:pPr>
      <w:r w:rsidRPr="005B25A1">
        <w:rPr>
          <w:b/>
          <w:bCs/>
        </w:rPr>
        <w:t>Convenor comment:</w:t>
      </w:r>
    </w:p>
    <w:p w14:paraId="1FF7990C" w14:textId="77777777" w:rsidR="007615D6" w:rsidRPr="005B25A1" w:rsidRDefault="007615D6" w:rsidP="007615D6">
      <w:pPr>
        <w:keepNext/>
        <w:keepLines/>
      </w:pPr>
      <w:r w:rsidRPr="005B25A1">
        <w:t>Used as a baseline. (Only WT scope: AI capable 6GC/AI for 6G (with and without AI agents)).</w:t>
      </w:r>
    </w:p>
    <w:p w14:paraId="78B71FEC" w14:textId="77777777" w:rsidR="007615D6" w:rsidRPr="005B25A1" w:rsidRDefault="007615D6" w:rsidP="007615D6">
      <w:pPr>
        <w:keepNext/>
        <w:keepLines/>
        <w:rPr>
          <w:b/>
          <w:bCs/>
        </w:rPr>
      </w:pPr>
      <w:r w:rsidRPr="005B25A1">
        <w:rPr>
          <w:b/>
          <w:bCs/>
        </w:rPr>
        <w:t>Parallel discussion:</w:t>
      </w:r>
    </w:p>
    <w:p w14:paraId="2D12914E" w14:textId="5D995C59" w:rsidR="00135BD7" w:rsidRPr="005B25A1" w:rsidRDefault="00135BD7" w:rsidP="00135BD7">
      <w:pPr>
        <w:keepNext/>
        <w:keepLines/>
      </w:pPr>
      <w:r>
        <w:t xml:space="preserve">Revised in drafting session to </w:t>
      </w:r>
      <w:r w:rsidRPr="00CE3EC0">
        <w:rPr>
          <w:color w:val="0000FF"/>
        </w:rPr>
        <w:t>S2-2</w:t>
      </w:r>
      <w:r>
        <w:rPr>
          <w:color w:val="0000FF"/>
        </w:rPr>
        <w:t>507898</w:t>
      </w:r>
      <w:r>
        <w:t>.</w:t>
      </w:r>
      <w:r w:rsidRPr="00375008">
        <w:t xml:space="preserve"> </w:t>
      </w:r>
    </w:p>
    <w:p w14:paraId="053F6D63" w14:textId="77777777" w:rsidR="0061178C" w:rsidRDefault="00BF68F0" w:rsidP="0061178C">
      <w:pPr>
        <w:keepNext/>
        <w:keepLines/>
      </w:pPr>
      <w:r>
        <w:t xml:space="preserve">Ericsson commented that before discussing each bullet it should be determined which work is under the responsibility of other SA WGs. </w:t>
      </w:r>
      <w:r w:rsidR="00BA05E2">
        <w:t xml:space="preserve">A number of other comments were made and this was left for off-line discussion and revised to </w:t>
      </w:r>
      <w:r w:rsidR="00BA05E2" w:rsidRPr="00BA05E2">
        <w:rPr>
          <w:color w:val="0000FF"/>
        </w:rPr>
        <w:t>S2-250</w:t>
      </w:r>
      <w:r w:rsidR="00BA05E2">
        <w:rPr>
          <w:color w:val="0000FF"/>
        </w:rPr>
        <w:t>7944</w:t>
      </w:r>
      <w:r w:rsidR="0061178C">
        <w:t xml:space="preserve">. </w:t>
      </w:r>
    </w:p>
    <w:p w14:paraId="0C7410A4" w14:textId="00893D76" w:rsidR="007C4F71" w:rsidRDefault="0000441E" w:rsidP="0061178C">
      <w:pPr>
        <w:keepNext/>
        <w:keepLines/>
      </w:pPr>
      <w:r>
        <w:t xml:space="preserve">Further comments were made and this was left for off-line discussion and revised to </w:t>
      </w:r>
      <w:r w:rsidRPr="00CE3EC0">
        <w:rPr>
          <w:color w:val="0000FF"/>
        </w:rPr>
        <w:t>S2-2</w:t>
      </w:r>
      <w:r>
        <w:rPr>
          <w:color w:val="0000FF"/>
        </w:rPr>
        <w:t>50803</w:t>
      </w:r>
      <w:r>
        <w:rPr>
          <w:color w:val="0000FF"/>
        </w:rPr>
        <w:t>6</w:t>
      </w:r>
      <w:r>
        <w:t>.</w:t>
      </w:r>
      <w:r>
        <w:t xml:space="preserve"> </w:t>
      </w:r>
    </w:p>
    <w:p w14:paraId="6D541D1E" w14:textId="77777777" w:rsidR="0061178C" w:rsidRDefault="0061178C" w:rsidP="0061178C">
      <w:pPr>
        <w:keepNext/>
        <w:keepLines/>
        <w:rPr>
          <w:b/>
          <w:bCs/>
        </w:rPr>
      </w:pPr>
      <w:r>
        <w:rPr>
          <w:b/>
          <w:bCs/>
        </w:rPr>
        <w:t>Plenary Discussion:</w:t>
      </w:r>
    </w:p>
    <w:p w14:paraId="2E07C96A" w14:textId="4EEE03E7" w:rsidR="00520DEE" w:rsidRDefault="00520DEE" w:rsidP="00520DEE">
      <w:pPr>
        <w:keepNext/>
        <w:keepLines/>
      </w:pPr>
      <w:r>
        <w:t xml:space="preserve">  </w:t>
      </w:r>
      <w:r>
        <w:rPr>
          <w:color w:val="FF0000"/>
        </w:rPr>
        <w:t>&lt;RETURN - OPEN&gt;</w:t>
      </w:r>
    </w:p>
    <w:p w14:paraId="2BD599C8" w14:textId="77777777" w:rsidR="00BA05E2" w:rsidRPr="00EB0339" w:rsidRDefault="00BA05E2" w:rsidP="00BA05E2">
      <w:r w:rsidRPr="005B25A1">
        <w:rPr>
          <w:b/>
          <w:bCs/>
        </w:rPr>
        <w:t>Status:</w:t>
      </w:r>
      <w:r>
        <w:t xml:space="preserve"> </w:t>
      </w:r>
      <w:r w:rsidRPr="00380F14">
        <w:rPr>
          <w:color w:val="FF0000"/>
        </w:rPr>
        <w:t>OPEN</w:t>
      </w:r>
    </w:p>
    <w:p w14:paraId="7352B5AE" w14:textId="77777777" w:rsidR="00E00DA6" w:rsidRDefault="007615D6" w:rsidP="000A3FBD">
      <w:pPr>
        <w:pStyle w:val="NormTop"/>
      </w:pPr>
      <w:r>
        <w:rPr>
          <w:color w:val="0000FF"/>
        </w:rPr>
        <w:t>S2-2507354</w:t>
      </w:r>
      <w:r w:rsidRPr="00D53282">
        <w:t xml:space="preserve"> </w:t>
      </w:r>
      <w:r>
        <w:t>(P-CR) 23.801-01: [WT#3] KI on AI in 6G (Source: Xiaomi)</w:t>
      </w:r>
      <w:r>
        <w:br/>
      </w:r>
      <w:r w:rsidRPr="00D53282">
        <w:rPr>
          <w:b/>
        </w:rPr>
        <w:t>Document for:</w:t>
      </w:r>
      <w:r w:rsidRPr="00D53282">
        <w:t xml:space="preserve"> </w:t>
      </w:r>
      <w:r>
        <w:t>Approval</w:t>
      </w:r>
      <w:r>
        <w:br/>
      </w:r>
      <w:r w:rsidRPr="00D53282">
        <w:rPr>
          <w:b/>
        </w:rPr>
        <w:t>Abstract:</w:t>
      </w:r>
      <w:r w:rsidRPr="00D53282">
        <w:t xml:space="preserve"> </w:t>
      </w:r>
    </w:p>
    <w:p w14:paraId="4710B6BE" w14:textId="77777777" w:rsidR="007615D6" w:rsidRPr="005B25A1" w:rsidRDefault="007615D6" w:rsidP="007615D6">
      <w:pPr>
        <w:keepNext/>
        <w:keepLines/>
        <w:rPr>
          <w:b/>
          <w:bCs/>
        </w:rPr>
      </w:pPr>
      <w:r w:rsidRPr="005B25A1">
        <w:rPr>
          <w:b/>
          <w:bCs/>
        </w:rPr>
        <w:t>Parallel discussion:</w:t>
      </w:r>
    </w:p>
    <w:p w14:paraId="673F6B77" w14:textId="77777777" w:rsidR="007615D6" w:rsidRPr="005B25A1" w:rsidRDefault="007615D6" w:rsidP="007615D6">
      <w:pPr>
        <w:keepNext/>
        <w:keepLines/>
      </w:pPr>
      <w:r w:rsidRPr="005B25A1">
        <w:t>-</w:t>
      </w:r>
    </w:p>
    <w:p w14:paraId="070AA946" w14:textId="77777777" w:rsidR="007615D6" w:rsidRPr="005B25A1" w:rsidRDefault="007615D6" w:rsidP="007615D6">
      <w:pPr>
        <w:keepNext/>
        <w:keepLines/>
        <w:rPr>
          <w:b/>
          <w:bCs/>
        </w:rPr>
      </w:pPr>
      <w:r w:rsidRPr="005B25A1">
        <w:rPr>
          <w:b/>
          <w:bCs/>
        </w:rPr>
        <w:t>Plenary Discussion:</w:t>
      </w:r>
    </w:p>
    <w:p w14:paraId="3F0C8B44" w14:textId="77777777" w:rsidR="007615D6" w:rsidRPr="005B25A1" w:rsidRDefault="007615D6" w:rsidP="007615D6">
      <w:pPr>
        <w:keepNext/>
        <w:keepLines/>
      </w:pPr>
      <w:r>
        <w:rPr>
          <w:color w:val="FF0000"/>
        </w:rPr>
        <w:t>NO DISCUSSION RECORDED</w:t>
      </w:r>
    </w:p>
    <w:p w14:paraId="5F478951" w14:textId="77777777" w:rsidR="007615D6" w:rsidRPr="00EB0339" w:rsidRDefault="007615D6" w:rsidP="007615D6">
      <w:r w:rsidRPr="005B25A1">
        <w:rPr>
          <w:b/>
          <w:bCs/>
        </w:rPr>
        <w:t>Status:</w:t>
      </w:r>
      <w:r>
        <w:t xml:space="preserve"> </w:t>
      </w:r>
      <w:r>
        <w:rPr>
          <w:color w:val="0000FF"/>
        </w:rPr>
        <w:t>Not concluded</w:t>
      </w:r>
      <w:r>
        <w:t>.</w:t>
      </w:r>
    </w:p>
    <w:p w14:paraId="566BCB8E" w14:textId="77777777" w:rsidR="00E00DA6" w:rsidRDefault="007615D6" w:rsidP="000A3FBD">
      <w:pPr>
        <w:pStyle w:val="NormTop"/>
      </w:pPr>
      <w:r>
        <w:rPr>
          <w:color w:val="0000FF"/>
        </w:rPr>
        <w:t>S2-2507359</w:t>
      </w:r>
      <w:r w:rsidRPr="00D53282">
        <w:t xml:space="preserve"> </w:t>
      </w:r>
      <w:r>
        <w:t>(P-CR) 23.801-01: [WT#3] AI in 6G  (Source: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proposes refinement of Work Task #3 AI in 6G and respective Key Issues by considering studyi</w:t>
      </w:r>
      <w:r>
        <w:lastRenderedPageBreak/>
        <w:t>ng architectural aspects related to ensuring transparency, monitoring, control, reliability and interoperability of AI models and agents.</w:t>
      </w:r>
    </w:p>
    <w:p w14:paraId="006CEC58" w14:textId="77777777" w:rsidR="007615D6" w:rsidRPr="005B25A1" w:rsidRDefault="007615D6" w:rsidP="007615D6">
      <w:pPr>
        <w:keepNext/>
        <w:keepLines/>
        <w:rPr>
          <w:b/>
          <w:bCs/>
        </w:rPr>
      </w:pPr>
      <w:r w:rsidRPr="005B25A1">
        <w:rPr>
          <w:b/>
          <w:bCs/>
        </w:rPr>
        <w:t>Parallel discussion:</w:t>
      </w:r>
    </w:p>
    <w:p w14:paraId="6DB392B4" w14:textId="77777777" w:rsidR="007615D6" w:rsidRPr="005B25A1" w:rsidRDefault="007615D6" w:rsidP="007615D6">
      <w:pPr>
        <w:keepNext/>
        <w:keepLines/>
      </w:pPr>
      <w:r w:rsidRPr="005B25A1">
        <w:t>-</w:t>
      </w:r>
    </w:p>
    <w:p w14:paraId="1D100013" w14:textId="77777777" w:rsidR="007615D6" w:rsidRPr="005B25A1" w:rsidRDefault="007615D6" w:rsidP="007615D6">
      <w:pPr>
        <w:keepNext/>
        <w:keepLines/>
        <w:rPr>
          <w:b/>
          <w:bCs/>
        </w:rPr>
      </w:pPr>
      <w:r w:rsidRPr="005B25A1">
        <w:rPr>
          <w:b/>
          <w:bCs/>
        </w:rPr>
        <w:t>Plenary Discussion:</w:t>
      </w:r>
    </w:p>
    <w:p w14:paraId="09DFA183" w14:textId="77777777" w:rsidR="007615D6" w:rsidRPr="005B25A1" w:rsidRDefault="007615D6" w:rsidP="007615D6">
      <w:pPr>
        <w:keepNext/>
        <w:keepLines/>
      </w:pPr>
      <w:r>
        <w:rPr>
          <w:color w:val="FF0000"/>
        </w:rPr>
        <w:t>NO DISCUSSION RECORDED</w:t>
      </w:r>
    </w:p>
    <w:p w14:paraId="6343D270" w14:textId="77777777" w:rsidR="007615D6" w:rsidRPr="00EB0339" w:rsidRDefault="007615D6" w:rsidP="007615D6">
      <w:r w:rsidRPr="005B25A1">
        <w:rPr>
          <w:b/>
          <w:bCs/>
        </w:rPr>
        <w:t>Status:</w:t>
      </w:r>
      <w:r>
        <w:t xml:space="preserve"> </w:t>
      </w:r>
      <w:r>
        <w:rPr>
          <w:color w:val="0000FF"/>
        </w:rPr>
        <w:t>Not concluded</w:t>
      </w:r>
      <w:r>
        <w:t>.</w:t>
      </w:r>
    </w:p>
    <w:p w14:paraId="3BED07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agent</w:t>
      </w:r>
    </w:p>
    <w:p w14:paraId="0F3A1AAE" w14:textId="77777777" w:rsidR="00E00DA6" w:rsidRDefault="007615D6" w:rsidP="000A3FBD">
      <w:pPr>
        <w:pStyle w:val="NormTop"/>
      </w:pPr>
      <w:r>
        <w:rPr>
          <w:color w:val="0000FF"/>
        </w:rPr>
        <w:t>S2-2506362</w:t>
      </w:r>
      <w:r w:rsidRPr="00D53282">
        <w:t xml:space="preserve"> </w:t>
      </w:r>
      <w:r>
        <w:t>(P-CR) 23.801-01: [WT#3, AI for Network] Work task and Key issues of Network AI agent for 6G (Source: China Mobile, Boost Mobile Network, KPN, SK Telecom, CATT)</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usage of network AI agent inside of 6G network.</w:t>
      </w:r>
    </w:p>
    <w:p w14:paraId="431E2EF2" w14:textId="77777777" w:rsidR="007615D6" w:rsidRPr="005B25A1" w:rsidRDefault="007615D6" w:rsidP="007615D6">
      <w:pPr>
        <w:keepNext/>
        <w:keepLines/>
        <w:rPr>
          <w:b/>
          <w:bCs/>
        </w:rPr>
      </w:pPr>
      <w:r w:rsidRPr="005B25A1">
        <w:rPr>
          <w:b/>
          <w:bCs/>
        </w:rPr>
        <w:t>Parallel discussion:</w:t>
      </w:r>
    </w:p>
    <w:p w14:paraId="77FBDA6B" w14:textId="77777777" w:rsidR="007615D6" w:rsidRPr="005B25A1" w:rsidRDefault="007615D6" w:rsidP="007615D6">
      <w:pPr>
        <w:keepNext/>
        <w:keepLines/>
      </w:pPr>
      <w:r w:rsidRPr="005B25A1">
        <w:t>-</w:t>
      </w:r>
    </w:p>
    <w:p w14:paraId="13F73947" w14:textId="77777777" w:rsidR="007615D6" w:rsidRPr="005B25A1" w:rsidRDefault="007615D6" w:rsidP="007615D6">
      <w:pPr>
        <w:keepNext/>
        <w:keepLines/>
        <w:rPr>
          <w:b/>
          <w:bCs/>
        </w:rPr>
      </w:pPr>
      <w:r w:rsidRPr="005B25A1">
        <w:rPr>
          <w:b/>
          <w:bCs/>
        </w:rPr>
        <w:t>Plenary Discussion:</w:t>
      </w:r>
    </w:p>
    <w:p w14:paraId="0E5D1CC2" w14:textId="77777777" w:rsidR="007615D6" w:rsidRPr="005B25A1" w:rsidRDefault="007615D6" w:rsidP="007615D6">
      <w:pPr>
        <w:keepNext/>
        <w:keepLines/>
      </w:pPr>
      <w:r>
        <w:rPr>
          <w:color w:val="FF0000"/>
        </w:rPr>
        <w:t>NO DISCUSSION RECORDED</w:t>
      </w:r>
    </w:p>
    <w:p w14:paraId="2524E84A" w14:textId="77777777" w:rsidR="007615D6" w:rsidRPr="00EB0339" w:rsidRDefault="007615D6" w:rsidP="007615D6">
      <w:r w:rsidRPr="005B25A1">
        <w:rPr>
          <w:b/>
          <w:bCs/>
        </w:rPr>
        <w:t>Status:</w:t>
      </w:r>
      <w:r>
        <w:t xml:space="preserve"> </w:t>
      </w:r>
      <w:r>
        <w:rPr>
          <w:color w:val="0000FF"/>
        </w:rPr>
        <w:t>Not concluded</w:t>
      </w:r>
      <w:r>
        <w:t>.</w:t>
      </w:r>
    </w:p>
    <w:p w14:paraId="13F02000" w14:textId="77777777" w:rsidR="00E00DA6" w:rsidRDefault="007615D6" w:rsidP="000A3FBD">
      <w:pPr>
        <w:pStyle w:val="NormTop"/>
      </w:pPr>
      <w:r>
        <w:rPr>
          <w:color w:val="0000FF"/>
        </w:rPr>
        <w:t>S2-2506360</w:t>
      </w:r>
      <w:r w:rsidRPr="00D53282">
        <w:t xml:space="preserve"> </w:t>
      </w:r>
      <w:r>
        <w:t>(P-CR) 23.801-01: [WT#3, AI agent communication] Key issues and WT proposal for WT#3 of 6G for AI agent communication (Source: China Mobile, KPN, Boost Mobile Network, CATT)</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 mainly for the 6G supporting AI agent communication.</w:t>
      </w:r>
    </w:p>
    <w:p w14:paraId="7E084D8E" w14:textId="77777777" w:rsidR="007615D6" w:rsidRPr="005B25A1" w:rsidRDefault="007615D6" w:rsidP="007615D6">
      <w:pPr>
        <w:keepNext/>
        <w:keepLines/>
        <w:rPr>
          <w:b/>
          <w:bCs/>
        </w:rPr>
      </w:pPr>
      <w:r w:rsidRPr="005B25A1">
        <w:rPr>
          <w:b/>
          <w:bCs/>
        </w:rPr>
        <w:t>Convenor comment:</w:t>
      </w:r>
    </w:p>
    <w:p w14:paraId="1F942B36" w14:textId="77777777" w:rsidR="007615D6" w:rsidRPr="005B25A1" w:rsidRDefault="007615D6" w:rsidP="007615D6">
      <w:pPr>
        <w:keepNext/>
        <w:keepLines/>
      </w:pPr>
      <w:r w:rsidRPr="005B25A1">
        <w:t>Used as a baseline. (Only WT scope: 6G for AI services (including AI agents communicate over the 6G network)).</w:t>
      </w:r>
    </w:p>
    <w:p w14:paraId="124A7C61" w14:textId="77777777" w:rsidR="007615D6" w:rsidRPr="005B25A1" w:rsidRDefault="007615D6" w:rsidP="007615D6">
      <w:pPr>
        <w:keepNext/>
        <w:keepLines/>
        <w:rPr>
          <w:b/>
          <w:bCs/>
        </w:rPr>
      </w:pPr>
      <w:r w:rsidRPr="005B25A1">
        <w:rPr>
          <w:b/>
          <w:bCs/>
        </w:rPr>
        <w:t>Parallel discussion:</w:t>
      </w:r>
    </w:p>
    <w:p w14:paraId="6C3D26D0" w14:textId="03160C7A" w:rsidR="00135BD7" w:rsidRPr="005B25A1" w:rsidRDefault="00135BD7" w:rsidP="00135BD7">
      <w:pPr>
        <w:keepNext/>
        <w:keepLines/>
      </w:pPr>
      <w:r>
        <w:t xml:space="preserve">Revised in drafting session to </w:t>
      </w:r>
      <w:r w:rsidRPr="00CE3EC0">
        <w:rPr>
          <w:color w:val="0000FF"/>
        </w:rPr>
        <w:t>S2-2</w:t>
      </w:r>
      <w:r>
        <w:rPr>
          <w:color w:val="0000FF"/>
        </w:rPr>
        <w:t>507899</w:t>
      </w:r>
      <w:r>
        <w:t>.</w:t>
      </w:r>
      <w:r w:rsidRPr="00375008">
        <w:t xml:space="preserve"> </w:t>
      </w:r>
    </w:p>
    <w:p w14:paraId="78B5D147" w14:textId="77777777" w:rsidR="0061178C" w:rsidRDefault="00F372BB" w:rsidP="0061178C">
      <w:pPr>
        <w:keepNext/>
        <w:keepLines/>
      </w:pPr>
      <w:r>
        <w:t>A number of comments were made and</w:t>
      </w:r>
      <w:r>
        <w:lastRenderedPageBreak/>
        <w:t xml:space="preserve"> this was left for off-line discussion and revised to </w:t>
      </w:r>
      <w:r w:rsidRPr="00F372BB">
        <w:rPr>
          <w:color w:val="0000FF"/>
        </w:rPr>
        <w:t>S2-250</w:t>
      </w:r>
      <w:r>
        <w:rPr>
          <w:color w:val="0000FF"/>
        </w:rPr>
        <w:t>7945</w:t>
      </w:r>
      <w:r w:rsidR="0061178C">
        <w:t xml:space="preserve">. </w:t>
      </w:r>
    </w:p>
    <w:p w14:paraId="5F1795BD" w14:textId="471B2399" w:rsidR="0000441E" w:rsidRDefault="0000441E" w:rsidP="0061178C">
      <w:pPr>
        <w:keepNext/>
        <w:keepLines/>
      </w:pPr>
      <w:r>
        <w:t xml:space="preserve">Further comments were made and this was left for off-line discussion and revised to </w:t>
      </w:r>
      <w:r w:rsidRPr="00CE3EC0">
        <w:rPr>
          <w:color w:val="0000FF"/>
        </w:rPr>
        <w:t>S2-2</w:t>
      </w:r>
      <w:r>
        <w:rPr>
          <w:color w:val="0000FF"/>
        </w:rPr>
        <w:t>50803</w:t>
      </w:r>
      <w:r>
        <w:rPr>
          <w:color w:val="0000FF"/>
        </w:rPr>
        <w:t>7</w:t>
      </w:r>
      <w:r>
        <w:t>.</w:t>
      </w:r>
      <w:r>
        <w:t xml:space="preserve"> </w:t>
      </w:r>
    </w:p>
    <w:p w14:paraId="722A92A4" w14:textId="77777777" w:rsidR="0061178C" w:rsidRDefault="0061178C" w:rsidP="0061178C">
      <w:pPr>
        <w:keepNext/>
        <w:keepLines/>
        <w:rPr>
          <w:b/>
          <w:bCs/>
        </w:rPr>
      </w:pPr>
      <w:r>
        <w:rPr>
          <w:b/>
          <w:bCs/>
        </w:rPr>
        <w:t>Plenary Discussion:</w:t>
      </w:r>
    </w:p>
    <w:p w14:paraId="10EBFC6A" w14:textId="66489589" w:rsidR="00520DEE" w:rsidRDefault="00520DEE" w:rsidP="00520DEE">
      <w:pPr>
        <w:keepNext/>
        <w:keepLines/>
      </w:pPr>
      <w:r>
        <w:t xml:space="preserve">  </w:t>
      </w:r>
      <w:r>
        <w:rPr>
          <w:color w:val="FF0000"/>
        </w:rPr>
        <w:t>&lt;RETURN - OPEN&gt;</w:t>
      </w:r>
    </w:p>
    <w:p w14:paraId="4A8710F3" w14:textId="77777777" w:rsidR="00F372BB" w:rsidRPr="00EB0339" w:rsidRDefault="00F372BB" w:rsidP="00F372BB">
      <w:r w:rsidRPr="005B25A1">
        <w:rPr>
          <w:b/>
          <w:bCs/>
        </w:rPr>
        <w:t>Status:</w:t>
      </w:r>
      <w:r>
        <w:t xml:space="preserve"> </w:t>
      </w:r>
      <w:r w:rsidRPr="00380F14">
        <w:rPr>
          <w:color w:val="FF0000"/>
        </w:rPr>
        <w:t>OPEN</w:t>
      </w:r>
    </w:p>
    <w:p w14:paraId="27F19266" w14:textId="77777777" w:rsidR="00E00DA6" w:rsidRDefault="007615D6" w:rsidP="000A3FBD">
      <w:pPr>
        <w:pStyle w:val="NormTop"/>
      </w:pPr>
      <w:r>
        <w:rPr>
          <w:color w:val="0000FF"/>
        </w:rPr>
        <w:t>S2-2506510</w:t>
      </w:r>
      <w:r w:rsidRPr="00D53282">
        <w:t xml:space="preserve"> </w:t>
      </w:r>
      <w:r>
        <w:t>(P-CR) 23.801-01: [WT#3, Agent for Network] Proposals of the Use of AI Agent in 6G Architecture (Source: China Mobile, SK Telecom, CATT)</w:t>
      </w:r>
      <w:r>
        <w:br/>
      </w:r>
      <w:r w:rsidRPr="00D53282">
        <w:rPr>
          <w:b/>
        </w:rPr>
        <w:t>Document for:</w:t>
      </w:r>
      <w:r w:rsidRPr="00D53282">
        <w:t xml:space="preserve"> </w:t>
      </w:r>
      <w:r>
        <w:t>Approval</w:t>
      </w:r>
      <w:r>
        <w:br/>
      </w:r>
      <w:r w:rsidRPr="00D53282">
        <w:rPr>
          <w:b/>
        </w:rPr>
        <w:t>Abstract:</w:t>
      </w:r>
      <w:r w:rsidRPr="00D53282">
        <w:t xml:space="preserve"> </w:t>
      </w:r>
    </w:p>
    <w:p w14:paraId="798A0A46" w14:textId="77777777" w:rsidR="007615D6" w:rsidRPr="005B25A1" w:rsidRDefault="007615D6" w:rsidP="007615D6">
      <w:pPr>
        <w:keepNext/>
        <w:keepLines/>
        <w:rPr>
          <w:b/>
          <w:bCs/>
        </w:rPr>
      </w:pPr>
      <w:r w:rsidRPr="005B25A1">
        <w:rPr>
          <w:b/>
          <w:bCs/>
        </w:rPr>
        <w:t>Parallel discussion:</w:t>
      </w:r>
    </w:p>
    <w:p w14:paraId="3FB91A9D" w14:textId="77777777" w:rsidR="007615D6" w:rsidRPr="005B25A1" w:rsidRDefault="007615D6" w:rsidP="007615D6">
      <w:pPr>
        <w:keepNext/>
        <w:keepLines/>
      </w:pPr>
      <w:r w:rsidRPr="005B25A1">
        <w:t>-</w:t>
      </w:r>
    </w:p>
    <w:p w14:paraId="3B3EC430" w14:textId="77777777" w:rsidR="007615D6" w:rsidRPr="005B25A1" w:rsidRDefault="007615D6" w:rsidP="007615D6">
      <w:pPr>
        <w:keepNext/>
        <w:keepLines/>
        <w:rPr>
          <w:b/>
          <w:bCs/>
        </w:rPr>
      </w:pPr>
      <w:r w:rsidRPr="005B25A1">
        <w:rPr>
          <w:b/>
          <w:bCs/>
        </w:rPr>
        <w:t>Plenary Discussion:</w:t>
      </w:r>
    </w:p>
    <w:p w14:paraId="71F94664" w14:textId="77777777" w:rsidR="007615D6" w:rsidRPr="005B25A1" w:rsidRDefault="007615D6" w:rsidP="007615D6">
      <w:pPr>
        <w:keepNext/>
        <w:keepLines/>
      </w:pPr>
      <w:r>
        <w:rPr>
          <w:color w:val="FF0000"/>
        </w:rPr>
        <w:t>NO DISCUSSION RECORDED</w:t>
      </w:r>
    </w:p>
    <w:p w14:paraId="030E6C2F" w14:textId="77777777" w:rsidR="007615D6" w:rsidRPr="00EB0339" w:rsidRDefault="007615D6" w:rsidP="007615D6">
      <w:r w:rsidRPr="005B25A1">
        <w:rPr>
          <w:b/>
          <w:bCs/>
        </w:rPr>
        <w:t>Status:</w:t>
      </w:r>
      <w:r>
        <w:t xml:space="preserve"> </w:t>
      </w:r>
      <w:r>
        <w:rPr>
          <w:color w:val="0000FF"/>
        </w:rPr>
        <w:t>Not concluded</w:t>
      </w:r>
      <w:r>
        <w:t>.</w:t>
      </w:r>
    </w:p>
    <w:p w14:paraId="5B58F24E" w14:textId="77777777" w:rsidR="00E00DA6" w:rsidRDefault="007615D6" w:rsidP="000A3FBD">
      <w:pPr>
        <w:pStyle w:val="NormTop"/>
      </w:pPr>
      <w:r>
        <w:rPr>
          <w:color w:val="0000FF"/>
        </w:rPr>
        <w:t>S2-2506572</w:t>
      </w:r>
      <w:r w:rsidRPr="00D53282">
        <w:t xml:space="preserve"> </w:t>
      </w:r>
      <w:r>
        <w:t>(P-CR) 23.801-01: [WT#3] Work Task and Key Issues of WT#3 - AI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technical scope for WT#3 on AI and new Key Issues, focusing on architectural enhancements required to enable AI-native capabilities in 6G systems. It highlights the need for AI/ML framework and investigates how distributed A.</w:t>
      </w:r>
    </w:p>
    <w:p w14:paraId="7E54931F" w14:textId="77777777" w:rsidR="007615D6" w:rsidRPr="005B25A1" w:rsidRDefault="007615D6" w:rsidP="007615D6">
      <w:pPr>
        <w:keepNext/>
        <w:keepLines/>
        <w:rPr>
          <w:b/>
          <w:bCs/>
        </w:rPr>
      </w:pPr>
      <w:r w:rsidRPr="005B25A1">
        <w:rPr>
          <w:b/>
          <w:bCs/>
        </w:rPr>
        <w:t>Parallel discussion:</w:t>
      </w:r>
    </w:p>
    <w:p w14:paraId="0D9CF59D" w14:textId="77777777" w:rsidR="007615D6" w:rsidRPr="005B25A1" w:rsidRDefault="007615D6" w:rsidP="007615D6">
      <w:pPr>
        <w:keepNext/>
        <w:keepLines/>
      </w:pPr>
      <w:r w:rsidRPr="005B25A1">
        <w:t>-</w:t>
      </w:r>
    </w:p>
    <w:p w14:paraId="59874A7F" w14:textId="77777777" w:rsidR="007615D6" w:rsidRPr="005B25A1" w:rsidRDefault="007615D6" w:rsidP="007615D6">
      <w:pPr>
        <w:keepNext/>
        <w:keepLines/>
        <w:rPr>
          <w:b/>
          <w:bCs/>
        </w:rPr>
      </w:pPr>
      <w:r w:rsidRPr="005B25A1">
        <w:rPr>
          <w:b/>
          <w:bCs/>
        </w:rPr>
        <w:t>Plenary Discussion:</w:t>
      </w:r>
    </w:p>
    <w:p w14:paraId="3641C866" w14:textId="77777777" w:rsidR="007615D6" w:rsidRPr="005B25A1" w:rsidRDefault="007615D6" w:rsidP="007615D6">
      <w:pPr>
        <w:keepNext/>
        <w:keepLines/>
      </w:pPr>
      <w:r>
        <w:rPr>
          <w:color w:val="FF0000"/>
        </w:rPr>
        <w:t>NO DISCUSSION RECORDED</w:t>
      </w:r>
    </w:p>
    <w:p w14:paraId="14B1B7DD" w14:textId="77777777" w:rsidR="007615D6" w:rsidRPr="00EB0339" w:rsidRDefault="007615D6" w:rsidP="007615D6">
      <w:r w:rsidRPr="005B25A1">
        <w:rPr>
          <w:b/>
          <w:bCs/>
        </w:rPr>
        <w:t>Status:</w:t>
      </w:r>
      <w:r>
        <w:t xml:space="preserve"> </w:t>
      </w:r>
      <w:r>
        <w:rPr>
          <w:color w:val="0000FF"/>
        </w:rPr>
        <w:t>Not concluded</w:t>
      </w:r>
      <w:r>
        <w:t>.</w:t>
      </w:r>
    </w:p>
    <w:p w14:paraId="00E765B7" w14:textId="77777777" w:rsidR="00E00DA6" w:rsidRDefault="007615D6" w:rsidP="000A3FBD">
      <w:pPr>
        <w:pStyle w:val="NormTop"/>
      </w:pPr>
      <w:r>
        <w:rPr>
          <w:color w:val="0000FF"/>
        </w:rPr>
        <w:t>S2-2506677</w:t>
      </w:r>
      <w:r w:rsidRPr="00D53282">
        <w:t xml:space="preserve"> </w:t>
      </w:r>
      <w:r>
        <w:t>(P-CR) 23.801-01: [WT#3, AI in 6G] Key Issue on AI in 6G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AI in 6G.</w:t>
      </w:r>
    </w:p>
    <w:p w14:paraId="4835DB72" w14:textId="77777777" w:rsidR="007615D6" w:rsidRPr="005B25A1" w:rsidRDefault="007615D6" w:rsidP="007615D6">
      <w:pPr>
        <w:keepNext/>
        <w:keepLines/>
        <w:rPr>
          <w:b/>
          <w:bCs/>
        </w:rPr>
      </w:pPr>
      <w:r w:rsidRPr="005B25A1">
        <w:rPr>
          <w:b/>
          <w:bCs/>
        </w:rPr>
        <w:t>Parallel discussion:</w:t>
      </w:r>
    </w:p>
    <w:p w14:paraId="55308692" w14:textId="77777777" w:rsidR="007615D6" w:rsidRPr="005B25A1" w:rsidRDefault="007615D6" w:rsidP="007615D6">
      <w:pPr>
        <w:keepNext/>
        <w:keepLines/>
      </w:pPr>
      <w:r w:rsidRPr="005B25A1">
        <w:t>-</w:t>
      </w:r>
    </w:p>
    <w:p w14:paraId="41A77265" w14:textId="77777777" w:rsidR="007615D6" w:rsidRPr="005B25A1" w:rsidRDefault="007615D6" w:rsidP="007615D6">
      <w:pPr>
        <w:keepNext/>
        <w:keepLines/>
        <w:rPr>
          <w:b/>
          <w:bCs/>
        </w:rPr>
      </w:pPr>
      <w:r w:rsidRPr="005B25A1">
        <w:rPr>
          <w:b/>
          <w:bCs/>
        </w:rPr>
        <w:t>Plenary Discussion:</w:t>
      </w:r>
    </w:p>
    <w:p w14:paraId="4FDC60FC" w14:textId="77777777" w:rsidR="007615D6" w:rsidRPr="005B25A1" w:rsidRDefault="007615D6" w:rsidP="007615D6">
      <w:pPr>
        <w:keepNext/>
        <w:keepLines/>
      </w:pPr>
      <w:r>
        <w:rPr>
          <w:color w:val="FF0000"/>
        </w:rPr>
        <w:t>NO DISCUSSION</w:t>
      </w:r>
      <w:r>
        <w:rPr>
          <w:color w:val="FF0000"/>
        </w:rPr>
        <w:lastRenderedPageBreak/>
        <w:t xml:space="preserve"> RECORDED</w:t>
      </w:r>
    </w:p>
    <w:p w14:paraId="54818AA6" w14:textId="77777777" w:rsidR="007615D6" w:rsidRPr="00EB0339" w:rsidRDefault="007615D6" w:rsidP="007615D6">
      <w:r w:rsidRPr="005B25A1">
        <w:rPr>
          <w:b/>
          <w:bCs/>
        </w:rPr>
        <w:t>Status:</w:t>
      </w:r>
      <w:r>
        <w:t xml:space="preserve"> </w:t>
      </w:r>
      <w:r>
        <w:rPr>
          <w:color w:val="0000FF"/>
        </w:rPr>
        <w:t>Not concluded</w:t>
      </w:r>
      <w:r>
        <w:t>.</w:t>
      </w:r>
    </w:p>
    <w:p w14:paraId="08B0D9C0" w14:textId="77777777" w:rsidR="00E00DA6" w:rsidRDefault="007615D6" w:rsidP="000A3FBD">
      <w:pPr>
        <w:pStyle w:val="NormTop"/>
      </w:pPr>
      <w:r>
        <w:rPr>
          <w:color w:val="0000FF"/>
        </w:rPr>
        <w:t>S2-2506878</w:t>
      </w:r>
      <w:r w:rsidRPr="00D53282">
        <w:t xml:space="preserve"> </w:t>
      </w:r>
      <w:r>
        <w:t>(P-CR) 23.801-01: [WT#3] Scope and Key Issues proposal to support Agentic AI in 6G  (Source: Google)</w:t>
      </w:r>
      <w:r>
        <w:br/>
      </w:r>
      <w:r w:rsidRPr="00D53282">
        <w:rPr>
          <w:b/>
        </w:rPr>
        <w:t>Document for:</w:t>
      </w:r>
      <w:r w:rsidRPr="00D53282">
        <w:t xml:space="preserve"> </w:t>
      </w:r>
      <w:r>
        <w:t>Approval</w:t>
      </w:r>
      <w:r>
        <w:br/>
      </w:r>
      <w:r w:rsidRPr="00D53282">
        <w:rPr>
          <w:b/>
        </w:rPr>
        <w:t>Abstract:</w:t>
      </w:r>
      <w:r w:rsidRPr="00D53282">
        <w:t xml:space="preserve"> </w:t>
      </w:r>
    </w:p>
    <w:p w14:paraId="039E4D41" w14:textId="77777777" w:rsidR="007615D6" w:rsidRPr="005B25A1" w:rsidRDefault="007615D6" w:rsidP="007615D6">
      <w:pPr>
        <w:keepNext/>
        <w:keepLines/>
        <w:rPr>
          <w:b/>
          <w:bCs/>
        </w:rPr>
      </w:pPr>
      <w:r w:rsidRPr="005B25A1">
        <w:rPr>
          <w:b/>
          <w:bCs/>
        </w:rPr>
        <w:t>Parallel discussion:</w:t>
      </w:r>
    </w:p>
    <w:p w14:paraId="6B067A6C" w14:textId="77777777" w:rsidR="007615D6" w:rsidRPr="005B25A1" w:rsidRDefault="007615D6" w:rsidP="007615D6">
      <w:pPr>
        <w:keepNext/>
        <w:keepLines/>
      </w:pPr>
      <w:r w:rsidRPr="005B25A1">
        <w:t>-</w:t>
      </w:r>
    </w:p>
    <w:p w14:paraId="729369D5" w14:textId="77777777" w:rsidR="007615D6" w:rsidRPr="005B25A1" w:rsidRDefault="007615D6" w:rsidP="007615D6">
      <w:pPr>
        <w:keepNext/>
        <w:keepLines/>
        <w:rPr>
          <w:b/>
          <w:bCs/>
        </w:rPr>
      </w:pPr>
      <w:r w:rsidRPr="005B25A1">
        <w:rPr>
          <w:b/>
          <w:bCs/>
        </w:rPr>
        <w:t>Plenary Discussion:</w:t>
      </w:r>
    </w:p>
    <w:p w14:paraId="1C500019" w14:textId="77777777" w:rsidR="007615D6" w:rsidRPr="005B25A1" w:rsidRDefault="007615D6" w:rsidP="007615D6">
      <w:pPr>
        <w:keepNext/>
        <w:keepLines/>
      </w:pPr>
      <w:r>
        <w:rPr>
          <w:color w:val="FF0000"/>
        </w:rPr>
        <w:t>NO DISCUSSION RECORDED</w:t>
      </w:r>
    </w:p>
    <w:p w14:paraId="44209254" w14:textId="77777777" w:rsidR="007615D6" w:rsidRPr="00EB0339" w:rsidRDefault="007615D6" w:rsidP="007615D6">
      <w:r w:rsidRPr="005B25A1">
        <w:rPr>
          <w:b/>
          <w:bCs/>
        </w:rPr>
        <w:t>Status:</w:t>
      </w:r>
      <w:r>
        <w:t xml:space="preserve"> </w:t>
      </w:r>
      <w:r>
        <w:rPr>
          <w:color w:val="0000FF"/>
        </w:rPr>
        <w:t>Not concluded</w:t>
      </w:r>
      <w:r>
        <w:t>.</w:t>
      </w:r>
    </w:p>
    <w:p w14:paraId="309A72CA" w14:textId="77777777" w:rsidR="00E00DA6" w:rsidRDefault="007615D6" w:rsidP="000A3FBD">
      <w:pPr>
        <w:pStyle w:val="NormTop"/>
      </w:pPr>
      <w:r>
        <w:rPr>
          <w:color w:val="0000FF"/>
        </w:rPr>
        <w:t>S2-2506916</w:t>
      </w:r>
      <w:r w:rsidRPr="00D53282">
        <w:t xml:space="preserve"> </w:t>
      </w:r>
      <w:r>
        <w:t>(P-CR) 23.801-01: [WT#3] Discussion and proposal for AI (Source: ZTE)</w:t>
      </w:r>
      <w:r>
        <w:br/>
      </w:r>
      <w:r w:rsidRPr="00D53282">
        <w:rPr>
          <w:b/>
        </w:rPr>
        <w:t>Document for:</w:t>
      </w:r>
      <w:r w:rsidRPr="00D53282">
        <w:t xml:space="preserve"> </w:t>
      </w:r>
      <w:r>
        <w:t>Approval</w:t>
      </w:r>
      <w:r>
        <w:br/>
      </w:r>
      <w:r w:rsidRPr="00D53282">
        <w:rPr>
          <w:b/>
        </w:rPr>
        <w:t>Abstract:</w:t>
      </w:r>
      <w:r w:rsidRPr="00D53282">
        <w:t xml:space="preserve"> </w:t>
      </w:r>
    </w:p>
    <w:p w14:paraId="303273CB" w14:textId="77777777" w:rsidR="007615D6" w:rsidRPr="005B25A1" w:rsidRDefault="007615D6" w:rsidP="007615D6">
      <w:pPr>
        <w:keepNext/>
        <w:keepLines/>
        <w:rPr>
          <w:b/>
          <w:bCs/>
        </w:rPr>
      </w:pPr>
      <w:r w:rsidRPr="005B25A1">
        <w:rPr>
          <w:b/>
          <w:bCs/>
        </w:rPr>
        <w:t>Parallel discussion:</w:t>
      </w:r>
    </w:p>
    <w:p w14:paraId="1A91065E" w14:textId="77777777" w:rsidR="007615D6" w:rsidRPr="005B25A1" w:rsidRDefault="007615D6" w:rsidP="007615D6">
      <w:pPr>
        <w:keepNext/>
        <w:keepLines/>
      </w:pPr>
      <w:r w:rsidRPr="005B25A1">
        <w:t>-</w:t>
      </w:r>
    </w:p>
    <w:p w14:paraId="48AE12E6" w14:textId="77777777" w:rsidR="007615D6" w:rsidRPr="005B25A1" w:rsidRDefault="007615D6" w:rsidP="007615D6">
      <w:pPr>
        <w:keepNext/>
        <w:keepLines/>
        <w:rPr>
          <w:b/>
          <w:bCs/>
        </w:rPr>
      </w:pPr>
      <w:r w:rsidRPr="005B25A1">
        <w:rPr>
          <w:b/>
          <w:bCs/>
        </w:rPr>
        <w:t>Plenary Discussion:</w:t>
      </w:r>
    </w:p>
    <w:p w14:paraId="5917D7B9" w14:textId="77777777" w:rsidR="007615D6" w:rsidRPr="005B25A1" w:rsidRDefault="007615D6" w:rsidP="007615D6">
      <w:pPr>
        <w:keepNext/>
        <w:keepLines/>
      </w:pPr>
      <w:r>
        <w:rPr>
          <w:color w:val="FF0000"/>
        </w:rPr>
        <w:t>NO DISCUSSION RECORDED</w:t>
      </w:r>
    </w:p>
    <w:p w14:paraId="02BBA9B4" w14:textId="77777777" w:rsidR="007615D6" w:rsidRPr="00EB0339" w:rsidRDefault="007615D6" w:rsidP="007615D6">
      <w:r w:rsidRPr="005B25A1">
        <w:rPr>
          <w:b/>
          <w:bCs/>
        </w:rPr>
        <w:t>Status:</w:t>
      </w:r>
      <w:r>
        <w:t xml:space="preserve"> </w:t>
      </w:r>
      <w:r>
        <w:rPr>
          <w:color w:val="0000FF"/>
        </w:rPr>
        <w:t>Not concluded</w:t>
      </w:r>
      <w:r>
        <w:t>.</w:t>
      </w:r>
    </w:p>
    <w:p w14:paraId="746A1B87" w14:textId="77777777" w:rsidR="00E00DA6" w:rsidRDefault="007615D6" w:rsidP="000A3FBD">
      <w:pPr>
        <w:pStyle w:val="NormTop"/>
      </w:pPr>
      <w:r>
        <w:rPr>
          <w:color w:val="0000FF"/>
        </w:rPr>
        <w:t>S2-2506970</w:t>
      </w:r>
      <w:r w:rsidRPr="00D53282">
        <w:t xml:space="preserve"> </w:t>
      </w:r>
      <w:r>
        <w:t>(P-CR) 23.801-01: [WT#3] Key Issues for AI in 6G (Source: TCL)</w:t>
      </w:r>
      <w:r>
        <w:br/>
      </w:r>
      <w:r w:rsidRPr="00D53282">
        <w:rPr>
          <w:b/>
        </w:rPr>
        <w:t>Document for:</w:t>
      </w:r>
      <w:r w:rsidRPr="00D53282">
        <w:t xml:space="preserve"> </w:t>
      </w:r>
      <w:r>
        <w:t>Approval</w:t>
      </w:r>
      <w:r>
        <w:br/>
      </w:r>
      <w:r w:rsidRPr="00D53282">
        <w:rPr>
          <w:b/>
        </w:rPr>
        <w:t>Abstract:</w:t>
      </w:r>
      <w:r w:rsidRPr="00D53282">
        <w:t xml:space="preserve"> </w:t>
      </w:r>
    </w:p>
    <w:p w14:paraId="25AF12A4" w14:textId="77777777" w:rsidR="007615D6" w:rsidRPr="005B25A1" w:rsidRDefault="007615D6" w:rsidP="007615D6">
      <w:pPr>
        <w:keepNext/>
        <w:keepLines/>
        <w:rPr>
          <w:b/>
          <w:bCs/>
        </w:rPr>
      </w:pPr>
      <w:r w:rsidRPr="005B25A1">
        <w:rPr>
          <w:b/>
          <w:bCs/>
        </w:rPr>
        <w:t>Parallel discussion:</w:t>
      </w:r>
    </w:p>
    <w:p w14:paraId="486AED14" w14:textId="77777777" w:rsidR="007615D6" w:rsidRPr="005B25A1" w:rsidRDefault="007615D6" w:rsidP="007615D6">
      <w:pPr>
        <w:keepNext/>
        <w:keepLines/>
      </w:pPr>
      <w:r w:rsidRPr="005B25A1">
        <w:t>-</w:t>
      </w:r>
    </w:p>
    <w:p w14:paraId="4915E764" w14:textId="77777777" w:rsidR="007615D6" w:rsidRPr="005B25A1" w:rsidRDefault="007615D6" w:rsidP="007615D6">
      <w:pPr>
        <w:keepNext/>
        <w:keepLines/>
        <w:rPr>
          <w:b/>
          <w:bCs/>
        </w:rPr>
      </w:pPr>
      <w:r w:rsidRPr="005B25A1">
        <w:rPr>
          <w:b/>
          <w:bCs/>
        </w:rPr>
        <w:t>Plenary Discussion:</w:t>
      </w:r>
    </w:p>
    <w:p w14:paraId="685AB9F9" w14:textId="77777777" w:rsidR="007615D6" w:rsidRPr="005B25A1" w:rsidRDefault="007615D6" w:rsidP="007615D6">
      <w:pPr>
        <w:keepNext/>
        <w:keepLines/>
      </w:pPr>
      <w:r>
        <w:rPr>
          <w:color w:val="FF0000"/>
        </w:rPr>
        <w:t>NO DISCUSSION RECORDED</w:t>
      </w:r>
    </w:p>
    <w:p w14:paraId="7B9D6CB4" w14:textId="77777777" w:rsidR="007615D6" w:rsidRPr="00EB0339" w:rsidRDefault="007615D6" w:rsidP="007615D6">
      <w:r w:rsidRPr="005B25A1">
        <w:rPr>
          <w:b/>
          <w:bCs/>
        </w:rPr>
        <w:t>Status:</w:t>
      </w:r>
      <w:r>
        <w:t xml:space="preserve"> </w:t>
      </w:r>
      <w:r>
        <w:rPr>
          <w:color w:val="0000FF"/>
        </w:rPr>
        <w:t>Not concluded</w:t>
      </w:r>
      <w:r>
        <w:t>.</w:t>
      </w:r>
    </w:p>
    <w:p w14:paraId="61604121" w14:textId="77777777" w:rsidR="00E00DA6" w:rsidRDefault="007615D6" w:rsidP="000A3FBD">
      <w:pPr>
        <w:pStyle w:val="NormTop"/>
      </w:pPr>
      <w:r>
        <w:rPr>
          <w:color w:val="0000FF"/>
        </w:rPr>
        <w:t>S2-2507019</w:t>
      </w:r>
      <w:r w:rsidRPr="00D53282">
        <w:t xml:space="preserve"> </w:t>
      </w:r>
      <w:r>
        <w:t>(P-CR) 23.801-01: [WT#3] Study how to support and enable use of AI in 6G (e.g. AI agent, framework) (Source: Rakuten Mobile, China Mobile)</w:t>
      </w:r>
      <w:r>
        <w:br/>
      </w:r>
      <w:r w:rsidRPr="00D53282">
        <w:rPr>
          <w:b/>
        </w:rPr>
        <w:t>Document for:</w:t>
      </w:r>
      <w:r w:rsidRPr="00D53282">
        <w:t xml:space="preserve"> </w:t>
      </w:r>
      <w:r>
        <w:t>Approval</w:t>
      </w:r>
      <w:r>
        <w:br/>
      </w:r>
      <w:r w:rsidRPr="00D53282">
        <w:rPr>
          <w:b/>
        </w:rPr>
        <w:t>Abstract:</w:t>
      </w:r>
      <w:r w:rsidRPr="00D53282">
        <w:t xml:space="preserve"> </w:t>
      </w:r>
    </w:p>
    <w:p w14:paraId="44AF860D" w14:textId="77777777" w:rsidR="007615D6" w:rsidRPr="005B25A1" w:rsidRDefault="007615D6" w:rsidP="007615D6">
      <w:pPr>
        <w:keepNext/>
        <w:keepLines/>
        <w:rPr>
          <w:b/>
          <w:bCs/>
        </w:rPr>
      </w:pPr>
      <w:r w:rsidRPr="005B25A1">
        <w:rPr>
          <w:b/>
          <w:bCs/>
        </w:rPr>
        <w:t>Parallel discussion:</w:t>
      </w:r>
    </w:p>
    <w:p w14:paraId="1CB66C41" w14:textId="77777777" w:rsidR="007615D6" w:rsidRPr="005B25A1" w:rsidRDefault="007615D6" w:rsidP="007615D6">
      <w:pPr>
        <w:keepNext/>
        <w:keepLines/>
      </w:pPr>
      <w:r w:rsidRPr="005B25A1">
        <w:t>-</w:t>
      </w:r>
    </w:p>
    <w:p w14:paraId="1D63B0B0" w14:textId="77777777" w:rsidR="007615D6" w:rsidRPr="005B25A1" w:rsidRDefault="007615D6" w:rsidP="007615D6">
      <w:pPr>
        <w:keepNext/>
        <w:keepLines/>
        <w:rPr>
          <w:b/>
          <w:bCs/>
        </w:rPr>
      </w:pPr>
      <w:r w:rsidRPr="005B25A1">
        <w:rPr>
          <w:b/>
          <w:bCs/>
        </w:rPr>
        <w:t>Plenary Discussion:</w:t>
      </w:r>
    </w:p>
    <w:p w14:paraId="147E16D3" w14:textId="77777777" w:rsidR="007615D6" w:rsidRPr="005B25A1" w:rsidRDefault="007615D6" w:rsidP="007615D6">
      <w:pPr>
        <w:keepNext/>
        <w:keepLines/>
      </w:pPr>
      <w:r>
        <w:rPr>
          <w:color w:val="FF0000"/>
        </w:rPr>
        <w:t>NO DISCUSSION RECORDED</w:t>
      </w:r>
    </w:p>
    <w:p w14:paraId="443E49AF" w14:textId="77777777" w:rsidR="007615D6" w:rsidRPr="00EB0339" w:rsidRDefault="007615D6" w:rsidP="007615D6">
      <w:r w:rsidRPr="005B25A1">
        <w:rPr>
          <w:b/>
          <w:bCs/>
        </w:rPr>
        <w:t>Status:</w:t>
      </w:r>
      <w:r>
        <w:t xml:space="preserve"> </w:t>
      </w:r>
      <w:r>
        <w:rPr>
          <w:color w:val="0000FF"/>
        </w:rPr>
        <w:t>Not concluded</w:t>
      </w:r>
      <w:r>
        <w:t>.</w:t>
      </w:r>
    </w:p>
    <w:p w14:paraId="249D9EC9" w14:textId="77777777" w:rsidR="00E00DA6" w:rsidRDefault="007615D6" w:rsidP="000A3FBD">
      <w:pPr>
        <w:pStyle w:val="NormTop"/>
      </w:pPr>
      <w:r>
        <w:rPr>
          <w:color w:val="0000FF"/>
        </w:rPr>
        <w:t>S2-2507087</w:t>
      </w:r>
      <w:r w:rsidRPr="00D53282">
        <w:t xml:space="preserve"> </w:t>
      </w:r>
      <w:r>
        <w:t>(P-CR) 23.801-01: [WT#3, AI in 6G ] Key Issues on AI in 6G (Source: Tencent, Tencent Cloud)</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Work Task scope and Key Issues on AI in 6G including the rationale, expected scope and the potential key issues of the work task.</w:t>
      </w:r>
    </w:p>
    <w:p w14:paraId="4DE14130" w14:textId="77777777" w:rsidR="007615D6" w:rsidRPr="005B25A1" w:rsidRDefault="007615D6" w:rsidP="007615D6">
      <w:pPr>
        <w:keepNext/>
        <w:keepLines/>
        <w:rPr>
          <w:b/>
          <w:bCs/>
        </w:rPr>
      </w:pPr>
      <w:r w:rsidRPr="005B25A1">
        <w:rPr>
          <w:b/>
          <w:bCs/>
        </w:rPr>
        <w:t>Parallel discussion:</w:t>
      </w:r>
    </w:p>
    <w:p w14:paraId="558EA2CE" w14:textId="77777777" w:rsidR="007615D6" w:rsidRPr="005B25A1" w:rsidRDefault="007615D6" w:rsidP="007615D6">
      <w:pPr>
        <w:keepNext/>
        <w:keepLines/>
      </w:pPr>
      <w:r w:rsidRPr="005B25A1">
        <w:t>-</w:t>
      </w:r>
    </w:p>
    <w:p w14:paraId="5C08A6E7" w14:textId="77777777" w:rsidR="007615D6" w:rsidRPr="005B25A1" w:rsidRDefault="007615D6" w:rsidP="007615D6">
      <w:pPr>
        <w:keepNext/>
        <w:keepLines/>
        <w:rPr>
          <w:b/>
          <w:bCs/>
        </w:rPr>
      </w:pPr>
      <w:r w:rsidRPr="005B25A1">
        <w:rPr>
          <w:b/>
          <w:bCs/>
        </w:rPr>
        <w:t>Plenary Discussion:</w:t>
      </w:r>
    </w:p>
    <w:p w14:paraId="52F7E59A" w14:textId="77777777" w:rsidR="007615D6" w:rsidRPr="005B25A1" w:rsidRDefault="007615D6" w:rsidP="007615D6">
      <w:pPr>
        <w:keepNext/>
        <w:keepLines/>
      </w:pPr>
      <w:r>
        <w:rPr>
          <w:color w:val="FF0000"/>
        </w:rPr>
        <w:t>NO DISCUSSION RECORDED</w:t>
      </w:r>
    </w:p>
    <w:p w14:paraId="0B301E30" w14:textId="77777777" w:rsidR="007615D6" w:rsidRPr="00EB0339" w:rsidRDefault="007615D6" w:rsidP="007615D6">
      <w:r w:rsidRPr="005B25A1">
        <w:rPr>
          <w:b/>
          <w:bCs/>
        </w:rPr>
        <w:t>Status:</w:t>
      </w:r>
      <w:r>
        <w:t xml:space="preserve"> </w:t>
      </w:r>
      <w:r>
        <w:rPr>
          <w:color w:val="0000FF"/>
        </w:rPr>
        <w:t>Not concluded</w:t>
      </w:r>
      <w:r>
        <w:t>.</w:t>
      </w:r>
    </w:p>
    <w:p w14:paraId="5002D7BA" w14:textId="77777777" w:rsidR="00E00DA6" w:rsidRDefault="007615D6" w:rsidP="000A3FBD">
      <w:pPr>
        <w:pStyle w:val="NormTop"/>
      </w:pPr>
      <w:r>
        <w:rPr>
          <w:color w:val="0000FF"/>
        </w:rPr>
        <w:t>S2-2507155</w:t>
      </w:r>
      <w:r w:rsidRPr="00D53282">
        <w:t xml:space="preserve"> </w:t>
      </w:r>
      <w:r>
        <w:t>(P-CR) 23.801-01: [WT#3, Network Support for UE AI A</w:t>
      </w:r>
      <w:r>
        <w:lastRenderedPageBreak/>
        <w:t xml:space="preserve">gent Communication] UE AI Agent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scope of WT#3, WT#1.1 and WT#1.2 to study 6G network support for UE AI agent communication.</w:t>
      </w:r>
    </w:p>
    <w:p w14:paraId="181ACE91" w14:textId="77777777" w:rsidR="007615D6" w:rsidRPr="005B25A1" w:rsidRDefault="007615D6" w:rsidP="007615D6">
      <w:pPr>
        <w:keepNext/>
        <w:keepLines/>
        <w:rPr>
          <w:b/>
          <w:bCs/>
        </w:rPr>
      </w:pPr>
      <w:r w:rsidRPr="005B25A1">
        <w:rPr>
          <w:b/>
          <w:bCs/>
        </w:rPr>
        <w:t>Parallel discussion:</w:t>
      </w:r>
    </w:p>
    <w:p w14:paraId="57735BE7" w14:textId="77777777" w:rsidR="007615D6" w:rsidRPr="005B25A1" w:rsidRDefault="007615D6" w:rsidP="007615D6">
      <w:pPr>
        <w:keepNext/>
        <w:keepLines/>
      </w:pPr>
      <w:r w:rsidRPr="005B25A1">
        <w:t>-</w:t>
      </w:r>
    </w:p>
    <w:p w14:paraId="7F9994D7" w14:textId="77777777" w:rsidR="007615D6" w:rsidRPr="005B25A1" w:rsidRDefault="007615D6" w:rsidP="007615D6">
      <w:pPr>
        <w:keepNext/>
        <w:keepLines/>
        <w:rPr>
          <w:b/>
          <w:bCs/>
        </w:rPr>
      </w:pPr>
      <w:r w:rsidRPr="005B25A1">
        <w:rPr>
          <w:b/>
          <w:bCs/>
        </w:rPr>
        <w:t>Plenary Discussion:</w:t>
      </w:r>
    </w:p>
    <w:p w14:paraId="41EFF9D6" w14:textId="77777777" w:rsidR="007615D6" w:rsidRPr="005B25A1" w:rsidRDefault="007615D6" w:rsidP="007615D6">
      <w:pPr>
        <w:keepNext/>
        <w:keepLines/>
      </w:pPr>
      <w:r>
        <w:rPr>
          <w:color w:val="FF0000"/>
        </w:rPr>
        <w:t>NO DISCUSSION RECORDED</w:t>
      </w:r>
    </w:p>
    <w:p w14:paraId="2E5058CA" w14:textId="77777777" w:rsidR="007615D6" w:rsidRPr="00EB0339" w:rsidRDefault="007615D6" w:rsidP="007615D6">
      <w:r w:rsidRPr="005B25A1">
        <w:rPr>
          <w:b/>
          <w:bCs/>
        </w:rPr>
        <w:t>Status:</w:t>
      </w:r>
      <w:r>
        <w:t xml:space="preserve"> </w:t>
      </w:r>
      <w:r>
        <w:rPr>
          <w:color w:val="0000FF"/>
        </w:rPr>
        <w:t>Not concluded</w:t>
      </w:r>
      <w:r>
        <w:t>.</w:t>
      </w:r>
    </w:p>
    <w:p w14:paraId="5B6B1340" w14:textId="77777777" w:rsidR="00E00DA6" w:rsidRDefault="007615D6" w:rsidP="000A3FBD">
      <w:pPr>
        <w:pStyle w:val="NormTop"/>
      </w:pPr>
      <w:r>
        <w:rPr>
          <w:color w:val="0000FF"/>
        </w:rPr>
        <w:t>S2-2507196</w:t>
      </w:r>
      <w:r w:rsidRPr="00D53282">
        <w:t xml:space="preserve"> </w:t>
      </w:r>
      <w:r>
        <w:t>(P-CR) 23.801-01: Proposed Key Issue for WT3: Study a Distributed Intelligence Framework in 6G  (Source: Lenovo)</w:t>
      </w:r>
      <w:r>
        <w:br/>
      </w:r>
      <w:r w:rsidRPr="00D53282">
        <w:rPr>
          <w:b/>
        </w:rPr>
        <w:t>Document for:</w:t>
      </w:r>
      <w:r w:rsidRPr="00D53282">
        <w:t xml:space="preserve"> </w:t>
      </w:r>
      <w:r>
        <w:t>Approval</w:t>
      </w:r>
      <w:r>
        <w:br/>
      </w:r>
      <w:r w:rsidRPr="00D53282">
        <w:rPr>
          <w:b/>
        </w:rPr>
        <w:t>Abstract:</w:t>
      </w:r>
      <w:r w:rsidRPr="00D53282">
        <w:t xml:space="preserve"> </w:t>
      </w:r>
    </w:p>
    <w:p w14:paraId="35CE5E3C" w14:textId="77777777" w:rsidR="007615D6" w:rsidRPr="005B25A1" w:rsidRDefault="007615D6" w:rsidP="007615D6">
      <w:pPr>
        <w:keepNext/>
        <w:keepLines/>
        <w:rPr>
          <w:b/>
          <w:bCs/>
        </w:rPr>
      </w:pPr>
      <w:r w:rsidRPr="005B25A1">
        <w:rPr>
          <w:b/>
          <w:bCs/>
        </w:rPr>
        <w:t>Parallel discussion:</w:t>
      </w:r>
    </w:p>
    <w:p w14:paraId="4901F16C" w14:textId="77777777" w:rsidR="007615D6" w:rsidRPr="005B25A1" w:rsidRDefault="007615D6" w:rsidP="007615D6">
      <w:pPr>
        <w:keepNext/>
        <w:keepLines/>
      </w:pPr>
      <w:r w:rsidRPr="005B25A1">
        <w:t>-</w:t>
      </w:r>
    </w:p>
    <w:p w14:paraId="6A979CF7" w14:textId="77777777" w:rsidR="007615D6" w:rsidRPr="005B25A1" w:rsidRDefault="007615D6" w:rsidP="007615D6">
      <w:pPr>
        <w:keepNext/>
        <w:keepLines/>
        <w:rPr>
          <w:b/>
          <w:bCs/>
        </w:rPr>
      </w:pPr>
      <w:r w:rsidRPr="005B25A1">
        <w:rPr>
          <w:b/>
          <w:bCs/>
        </w:rPr>
        <w:t>Plenary Discussion:</w:t>
      </w:r>
    </w:p>
    <w:p w14:paraId="556D9CAD" w14:textId="77777777" w:rsidR="007615D6" w:rsidRPr="005B25A1" w:rsidRDefault="007615D6" w:rsidP="007615D6">
      <w:pPr>
        <w:keepNext/>
        <w:keepLines/>
      </w:pPr>
      <w:r>
        <w:rPr>
          <w:color w:val="FF0000"/>
        </w:rPr>
        <w:t>NO DISCUSSION RECORDED</w:t>
      </w:r>
    </w:p>
    <w:p w14:paraId="692076BB" w14:textId="77777777" w:rsidR="007615D6" w:rsidRPr="00EB0339" w:rsidRDefault="007615D6" w:rsidP="007615D6">
      <w:r w:rsidRPr="005B25A1">
        <w:rPr>
          <w:b/>
          <w:bCs/>
        </w:rPr>
        <w:t>Status:</w:t>
      </w:r>
      <w:r>
        <w:t xml:space="preserve"> </w:t>
      </w:r>
      <w:r>
        <w:rPr>
          <w:color w:val="0000FF"/>
        </w:rPr>
        <w:t>Not concluded</w:t>
      </w:r>
      <w:r>
        <w:t>.</w:t>
      </w:r>
    </w:p>
    <w:p w14:paraId="1D77D4A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AI service for UE</w:t>
      </w:r>
    </w:p>
    <w:p w14:paraId="1924DF29" w14:textId="77777777" w:rsidR="00E00DA6" w:rsidRDefault="007615D6" w:rsidP="000A3FBD">
      <w:pPr>
        <w:pStyle w:val="NormTop"/>
      </w:pPr>
      <w:r>
        <w:rPr>
          <w:color w:val="0000FF"/>
        </w:rPr>
        <w:t>S2-2506422</w:t>
      </w:r>
      <w:r w:rsidRPr="00D53282">
        <w:t xml:space="preserve"> </w:t>
      </w:r>
      <w:r>
        <w:t>(P-CR) 23.801-01: [WT#3, AI for Network] AI capable UE and network interaction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new KI on the support of AI capable UE and network interaction in 6G system.</w:t>
      </w:r>
    </w:p>
    <w:p w14:paraId="3691E3FD" w14:textId="77777777" w:rsidR="007615D6" w:rsidRPr="005B25A1" w:rsidRDefault="007615D6" w:rsidP="007615D6">
      <w:pPr>
        <w:keepNext/>
        <w:keepLines/>
        <w:rPr>
          <w:b/>
          <w:bCs/>
        </w:rPr>
      </w:pPr>
      <w:r w:rsidRPr="005B25A1">
        <w:rPr>
          <w:b/>
          <w:bCs/>
        </w:rPr>
        <w:t>Parallel discussion:</w:t>
      </w:r>
    </w:p>
    <w:p w14:paraId="15E42E50" w14:textId="77777777" w:rsidR="007615D6" w:rsidRPr="005B25A1" w:rsidRDefault="007615D6" w:rsidP="007615D6">
      <w:pPr>
        <w:keepNext/>
        <w:keepLines/>
      </w:pPr>
      <w:r w:rsidRPr="005B25A1">
        <w:t>-</w:t>
      </w:r>
    </w:p>
    <w:p w14:paraId="6DD17EE3" w14:textId="77777777" w:rsidR="007615D6" w:rsidRPr="005B25A1" w:rsidRDefault="007615D6" w:rsidP="007615D6">
      <w:pPr>
        <w:keepNext/>
        <w:keepLines/>
        <w:rPr>
          <w:b/>
          <w:bCs/>
        </w:rPr>
      </w:pPr>
      <w:r w:rsidRPr="005B25A1">
        <w:rPr>
          <w:b/>
          <w:bCs/>
        </w:rPr>
        <w:t>Plenary Discussion:</w:t>
      </w:r>
    </w:p>
    <w:p w14:paraId="18FDC3C7" w14:textId="77777777" w:rsidR="007615D6" w:rsidRPr="005B25A1" w:rsidRDefault="007615D6" w:rsidP="007615D6">
      <w:pPr>
        <w:keepNext/>
        <w:keepLines/>
      </w:pPr>
      <w:r>
        <w:rPr>
          <w:color w:val="FF0000"/>
        </w:rPr>
        <w:t>NO DISCUSSION RECORDED</w:t>
      </w:r>
    </w:p>
    <w:p w14:paraId="5A4C5FC4" w14:textId="77777777" w:rsidR="007615D6" w:rsidRPr="00EB0339" w:rsidRDefault="007615D6" w:rsidP="007615D6">
      <w:r w:rsidRPr="005B25A1">
        <w:rPr>
          <w:b/>
          <w:bCs/>
        </w:rPr>
        <w:t>Status:</w:t>
      </w:r>
      <w:r>
        <w:t xml:space="preserve"> </w:t>
      </w:r>
      <w:r>
        <w:rPr>
          <w:color w:val="0000FF"/>
        </w:rPr>
        <w:t>Not concluded</w:t>
      </w:r>
      <w:r>
        <w:t>.</w:t>
      </w:r>
    </w:p>
    <w:p w14:paraId="3F02BE11" w14:textId="77777777" w:rsidR="00E00DA6" w:rsidRDefault="007615D6" w:rsidP="000A3FBD">
      <w:pPr>
        <w:pStyle w:val="NormTop"/>
      </w:pPr>
      <w:r>
        <w:rPr>
          <w:color w:val="0000FF"/>
        </w:rPr>
        <w:t>S2-2506986</w:t>
      </w:r>
      <w:r w:rsidRPr="00D53282">
        <w:t xml:space="preserve"> </w:t>
      </w:r>
      <w:r>
        <w:t>(P-CR) 23.801-01: [WT#3, NET4AI] 6G AI service for UE (Source: vivo)</w:t>
      </w:r>
      <w:r>
        <w:br/>
      </w:r>
      <w:r w:rsidRPr="00D53282">
        <w:rPr>
          <w:b/>
        </w:rPr>
        <w:t>Document for:</w:t>
      </w:r>
      <w:r w:rsidRPr="00D53282">
        <w:t xml:space="preserve"> </w:t>
      </w:r>
      <w:r>
        <w:t>Approval</w:t>
      </w:r>
      <w:r>
        <w:br/>
      </w:r>
      <w:r w:rsidRPr="00D53282">
        <w:rPr>
          <w:b/>
        </w:rPr>
        <w:t>Abstract:</w:t>
      </w:r>
      <w:r w:rsidRPr="00D53282">
        <w:t xml:space="preserve"> </w:t>
      </w:r>
    </w:p>
    <w:p w14:paraId="6742602D" w14:textId="77777777" w:rsidR="007615D6" w:rsidRPr="005B25A1" w:rsidRDefault="007615D6" w:rsidP="007615D6">
      <w:pPr>
        <w:keepNext/>
        <w:keepLines/>
        <w:rPr>
          <w:b/>
          <w:bCs/>
        </w:rPr>
      </w:pPr>
      <w:r w:rsidRPr="005B25A1">
        <w:rPr>
          <w:b/>
          <w:bCs/>
        </w:rPr>
        <w:t>Parallel discussion:</w:t>
      </w:r>
    </w:p>
    <w:p w14:paraId="78707B8E" w14:textId="77777777" w:rsidR="007615D6" w:rsidRPr="005B25A1" w:rsidRDefault="007615D6" w:rsidP="007615D6">
      <w:pPr>
        <w:keepNext/>
        <w:keepLines/>
      </w:pPr>
      <w:r w:rsidRPr="005B25A1">
        <w:t>-</w:t>
      </w:r>
    </w:p>
    <w:p w14:paraId="0E40F54B" w14:textId="77777777" w:rsidR="007615D6" w:rsidRPr="005B25A1" w:rsidRDefault="007615D6" w:rsidP="007615D6">
      <w:pPr>
        <w:keepNext/>
        <w:keepLines/>
        <w:rPr>
          <w:b/>
          <w:bCs/>
        </w:rPr>
      </w:pPr>
      <w:r w:rsidRPr="005B25A1">
        <w:rPr>
          <w:b/>
          <w:bCs/>
        </w:rPr>
        <w:t>Plenary Discussion:</w:t>
      </w:r>
    </w:p>
    <w:p w14:paraId="6D0EF7B7" w14:textId="77777777" w:rsidR="007615D6" w:rsidRPr="005B25A1" w:rsidRDefault="007615D6" w:rsidP="007615D6">
      <w:pPr>
        <w:keepNext/>
        <w:keepLines/>
      </w:pPr>
      <w:r>
        <w:rPr>
          <w:color w:val="FF0000"/>
        </w:rPr>
        <w:t>NO DISCUSSION RECORDED</w:t>
      </w:r>
    </w:p>
    <w:p w14:paraId="72420D88" w14:textId="77777777" w:rsidR="007615D6" w:rsidRPr="00EB0339" w:rsidRDefault="007615D6" w:rsidP="007615D6">
      <w:r w:rsidRPr="005B25A1">
        <w:rPr>
          <w:b/>
          <w:bCs/>
        </w:rPr>
        <w:t>Status:</w:t>
      </w:r>
      <w:r>
        <w:t xml:space="preserve"> </w:t>
      </w:r>
      <w:r>
        <w:rPr>
          <w:color w:val="0000FF"/>
        </w:rPr>
        <w:t>Not concluded</w:t>
      </w:r>
      <w:r>
        <w:t>.</w:t>
      </w:r>
    </w:p>
    <w:p w14:paraId="6B0E03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Inference Offloading/Services</w:t>
      </w:r>
    </w:p>
    <w:p w14:paraId="13AA4C41" w14:textId="77777777" w:rsidR="00E00DA6" w:rsidRDefault="007615D6" w:rsidP="000A3FBD">
      <w:pPr>
        <w:pStyle w:val="NormTop"/>
      </w:pPr>
      <w:r>
        <w:rPr>
          <w:color w:val="0000FF"/>
        </w:rPr>
        <w:t>S2-2507149</w:t>
      </w:r>
      <w:r w:rsidRPr="00D53282">
        <w:t xml:space="preserve"> </w:t>
      </w:r>
      <w:r>
        <w:t xml:space="preserve">(P-CR) 23.801-01: [WT#3, AI Inference Offloading Service], Support of AI Inference Offloading Service in 6GS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explores the opportunities for MN</w:t>
      </w:r>
      <w:r>
        <w:lastRenderedPageBreak/>
        <w:t>O to offer AI inference offloading service in 6GS. AI inference offloading service is the mechanism offered by the mobile network in order to execute fully or partially an AI inference processing for an APP (.</w:t>
      </w:r>
    </w:p>
    <w:p w14:paraId="073C16FC" w14:textId="77777777" w:rsidR="007615D6" w:rsidRPr="005B25A1" w:rsidRDefault="007615D6" w:rsidP="007615D6">
      <w:pPr>
        <w:keepNext/>
        <w:keepLines/>
        <w:rPr>
          <w:b/>
          <w:bCs/>
        </w:rPr>
      </w:pPr>
      <w:r w:rsidRPr="005B25A1">
        <w:rPr>
          <w:b/>
          <w:bCs/>
        </w:rPr>
        <w:t>Parallel discussion:</w:t>
      </w:r>
    </w:p>
    <w:p w14:paraId="274A6BF5" w14:textId="77777777" w:rsidR="007615D6" w:rsidRPr="005B25A1" w:rsidRDefault="007615D6" w:rsidP="007615D6">
      <w:pPr>
        <w:keepNext/>
        <w:keepLines/>
      </w:pPr>
      <w:r w:rsidRPr="005B25A1">
        <w:t>-</w:t>
      </w:r>
    </w:p>
    <w:p w14:paraId="6D1C687F" w14:textId="77777777" w:rsidR="007615D6" w:rsidRPr="005B25A1" w:rsidRDefault="007615D6" w:rsidP="007615D6">
      <w:pPr>
        <w:keepNext/>
        <w:keepLines/>
        <w:rPr>
          <w:b/>
          <w:bCs/>
        </w:rPr>
      </w:pPr>
      <w:r w:rsidRPr="005B25A1">
        <w:rPr>
          <w:b/>
          <w:bCs/>
        </w:rPr>
        <w:t>Plenary Discussion:</w:t>
      </w:r>
    </w:p>
    <w:p w14:paraId="75E1CFD0" w14:textId="77777777" w:rsidR="007615D6" w:rsidRPr="005B25A1" w:rsidRDefault="007615D6" w:rsidP="007615D6">
      <w:pPr>
        <w:keepNext/>
        <w:keepLines/>
      </w:pPr>
      <w:r>
        <w:rPr>
          <w:color w:val="FF0000"/>
        </w:rPr>
        <w:t>NO DISCUSSION RECORDED</w:t>
      </w:r>
    </w:p>
    <w:p w14:paraId="72EE4C2E" w14:textId="77777777" w:rsidR="007615D6" w:rsidRPr="00EB0339" w:rsidRDefault="007615D6" w:rsidP="007615D6">
      <w:r w:rsidRPr="005B25A1">
        <w:rPr>
          <w:b/>
          <w:bCs/>
        </w:rPr>
        <w:t>Status:</w:t>
      </w:r>
      <w:r>
        <w:t xml:space="preserve"> </w:t>
      </w:r>
      <w:r>
        <w:rPr>
          <w:color w:val="0000FF"/>
        </w:rPr>
        <w:t>Not concluded</w:t>
      </w:r>
      <w:r>
        <w:t>.</w:t>
      </w:r>
    </w:p>
    <w:p w14:paraId="3AED7706" w14:textId="77777777" w:rsidR="00E00DA6" w:rsidRDefault="007615D6" w:rsidP="000A3FBD">
      <w:pPr>
        <w:pStyle w:val="NormTop"/>
      </w:pPr>
      <w:r>
        <w:rPr>
          <w:color w:val="0000FF"/>
        </w:rPr>
        <w:t>S2-2507306</w:t>
      </w:r>
      <w:r w:rsidRPr="00D53282">
        <w:t xml:space="preserve"> </w:t>
      </w:r>
      <w:r>
        <w:t xml:space="preserve">(P-CR) 23.801-01: [WT#3, Connectivity enhancement for AI inference services] Connectivity Enhancement for AI Inference Services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scope of WT#3 to study 6G network connectivity enhancement for AI Inference services.</w:t>
      </w:r>
    </w:p>
    <w:p w14:paraId="42FBF3D3" w14:textId="77777777" w:rsidR="007615D6" w:rsidRPr="005B25A1" w:rsidRDefault="007615D6" w:rsidP="007615D6">
      <w:pPr>
        <w:keepNext/>
        <w:keepLines/>
        <w:rPr>
          <w:b/>
          <w:bCs/>
        </w:rPr>
      </w:pPr>
      <w:r w:rsidRPr="005B25A1">
        <w:rPr>
          <w:b/>
          <w:bCs/>
        </w:rPr>
        <w:t>Parallel discussion:</w:t>
      </w:r>
    </w:p>
    <w:p w14:paraId="56C5CCE7" w14:textId="77777777" w:rsidR="007615D6" w:rsidRPr="005B25A1" w:rsidRDefault="007615D6" w:rsidP="007615D6">
      <w:pPr>
        <w:keepNext/>
        <w:keepLines/>
      </w:pPr>
      <w:r w:rsidRPr="005B25A1">
        <w:t>-</w:t>
      </w:r>
    </w:p>
    <w:p w14:paraId="7D529F4B" w14:textId="77777777" w:rsidR="007615D6" w:rsidRPr="005B25A1" w:rsidRDefault="007615D6" w:rsidP="007615D6">
      <w:pPr>
        <w:keepNext/>
        <w:keepLines/>
        <w:rPr>
          <w:b/>
          <w:bCs/>
        </w:rPr>
      </w:pPr>
      <w:r w:rsidRPr="005B25A1">
        <w:rPr>
          <w:b/>
          <w:bCs/>
        </w:rPr>
        <w:t>Plenary Discussion:</w:t>
      </w:r>
    </w:p>
    <w:p w14:paraId="65B5F73B" w14:textId="77777777" w:rsidR="007615D6" w:rsidRPr="005B25A1" w:rsidRDefault="007615D6" w:rsidP="007615D6">
      <w:pPr>
        <w:keepNext/>
        <w:keepLines/>
      </w:pPr>
      <w:r>
        <w:rPr>
          <w:color w:val="FF0000"/>
        </w:rPr>
        <w:t>NO DISCUSSION RECORDED</w:t>
      </w:r>
    </w:p>
    <w:p w14:paraId="10DA7D5C" w14:textId="77777777" w:rsidR="007615D6" w:rsidRPr="00EB0339" w:rsidRDefault="007615D6" w:rsidP="007615D6">
      <w:r w:rsidRPr="005B25A1">
        <w:rPr>
          <w:b/>
          <w:bCs/>
        </w:rPr>
        <w:t>Status:</w:t>
      </w:r>
      <w:r>
        <w:t xml:space="preserve"> </w:t>
      </w:r>
      <w:r>
        <w:rPr>
          <w:color w:val="0000FF"/>
        </w:rPr>
        <w:t>Not concluded</w:t>
      </w:r>
      <w:r>
        <w:t>.</w:t>
      </w:r>
    </w:p>
    <w:p w14:paraId="2907ED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Training Service</w:t>
      </w:r>
    </w:p>
    <w:p w14:paraId="30338CE8" w14:textId="77777777" w:rsidR="00E00DA6" w:rsidRDefault="007615D6" w:rsidP="000A3FBD">
      <w:pPr>
        <w:pStyle w:val="NormTop"/>
      </w:pPr>
      <w:r>
        <w:rPr>
          <w:color w:val="0000FF"/>
        </w:rPr>
        <w:t>S2-2507150</w:t>
      </w:r>
      <w:r w:rsidRPr="00D53282">
        <w:t xml:space="preserve"> </w:t>
      </w:r>
      <w:r>
        <w:t xml:space="preserve">(P-CR) 23.801-01: [WT#3, AI Training Service], Support of AI Training Service in 6GS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explores the opportunities for MNO to offer AI training service in 6GS. AI training service is the service provided by MNO to generate the training data used for AI model training, expose either the generated training data or the trained AI.</w:t>
      </w:r>
    </w:p>
    <w:p w14:paraId="44B17733" w14:textId="77777777" w:rsidR="007615D6" w:rsidRPr="005B25A1" w:rsidRDefault="007615D6" w:rsidP="007615D6">
      <w:pPr>
        <w:keepNext/>
        <w:keepLines/>
        <w:rPr>
          <w:b/>
          <w:bCs/>
        </w:rPr>
      </w:pPr>
      <w:r w:rsidRPr="005B25A1">
        <w:rPr>
          <w:b/>
          <w:bCs/>
        </w:rPr>
        <w:t>Parallel discussion:</w:t>
      </w:r>
    </w:p>
    <w:p w14:paraId="6736ADFA" w14:textId="77777777" w:rsidR="007615D6" w:rsidRPr="005B25A1" w:rsidRDefault="007615D6" w:rsidP="007615D6">
      <w:pPr>
        <w:keepNext/>
        <w:keepLines/>
      </w:pPr>
      <w:r w:rsidRPr="005B25A1">
        <w:t>-</w:t>
      </w:r>
    </w:p>
    <w:p w14:paraId="37BD307B" w14:textId="77777777" w:rsidR="007615D6" w:rsidRPr="005B25A1" w:rsidRDefault="007615D6" w:rsidP="007615D6">
      <w:pPr>
        <w:keepNext/>
        <w:keepLines/>
        <w:rPr>
          <w:b/>
          <w:bCs/>
        </w:rPr>
      </w:pPr>
      <w:r w:rsidRPr="005B25A1">
        <w:rPr>
          <w:b/>
          <w:bCs/>
        </w:rPr>
        <w:t>Plenary Discussion:</w:t>
      </w:r>
    </w:p>
    <w:p w14:paraId="6FF99E4C" w14:textId="77777777" w:rsidR="007615D6" w:rsidRPr="005B25A1" w:rsidRDefault="007615D6" w:rsidP="007615D6">
      <w:pPr>
        <w:keepNext/>
        <w:keepLines/>
      </w:pPr>
      <w:r>
        <w:rPr>
          <w:color w:val="FF0000"/>
        </w:rPr>
        <w:t>NO DISCUSSION RECORDED</w:t>
      </w:r>
    </w:p>
    <w:p w14:paraId="563AAB9D" w14:textId="77777777" w:rsidR="007615D6" w:rsidRPr="00EB0339" w:rsidRDefault="007615D6" w:rsidP="007615D6">
      <w:r w:rsidRPr="005B25A1">
        <w:rPr>
          <w:b/>
          <w:bCs/>
        </w:rPr>
        <w:t>Status:</w:t>
      </w:r>
      <w:r>
        <w:t xml:space="preserve"> </w:t>
      </w:r>
      <w:r>
        <w:rPr>
          <w:color w:val="0000FF"/>
        </w:rPr>
        <w:t>Not concluded</w:t>
      </w:r>
      <w:r>
        <w:t>.</w:t>
      </w:r>
    </w:p>
    <w:p w14:paraId="23D6965B" w14:textId="77777777" w:rsidR="007615D6" w:rsidRDefault="007615D6" w:rsidP="005A50C0">
      <w:pPr>
        <w:pStyle w:val="Heading3"/>
      </w:pPr>
      <w:r>
        <w:t>20.6.4</w:t>
      </w:r>
      <w:r>
        <w:tab/>
        <w:t>Study on Architecture for 6G System (FS_6G_ARC) - WT#4</w:t>
      </w:r>
    </w:p>
    <w:p w14:paraId="7A52DF3F" w14:textId="77777777" w:rsidR="008A22D1" w:rsidRDefault="008A22D1" w:rsidP="00BB3F37"/>
    <w:p w14:paraId="584B6AF2" w14:textId="77777777" w:rsidR="008A22D1" w:rsidRDefault="008A22D1" w:rsidP="00BB3F37"/>
    <w:p w14:paraId="6052B7E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for 6G sensing work separate from the 5G-A sensing work</w:t>
      </w:r>
    </w:p>
    <w:p w14:paraId="60651724" w14:textId="77777777" w:rsidR="00E00DA6" w:rsidRDefault="007615D6" w:rsidP="000A3FBD">
      <w:pPr>
        <w:pStyle w:val="NormTop"/>
      </w:pPr>
      <w:r>
        <w:rPr>
          <w:color w:val="0000FF"/>
        </w:rPr>
        <w:t>S2-2506402</w:t>
      </w:r>
      <w:r w:rsidRPr="00D53282">
        <w:t xml:space="preserve"> </w:t>
      </w:r>
      <w:r>
        <w:t xml:space="preserve">(P-CR) 23.801-01: [WT#4] Study proposal for 6G ISAC (Source: </w:t>
      </w:r>
      <w:proofErr w:type="spellStart"/>
      <w:r>
        <w:t>InterDigital</w:t>
      </w:r>
      <w:proofErr w:type="spellEnd"/>
      <w:r>
        <w:t>)</w:t>
      </w:r>
      <w:r>
        <w:br/>
      </w:r>
      <w:r w:rsidRPr="00D53282">
        <w:rPr>
          <w:b/>
        </w:rPr>
        <w:t xml:space="preserve">Document </w:t>
      </w:r>
      <w:r w:rsidRPr="00D53282">
        <w:rPr>
          <w:b/>
        </w:rPr>
        <w:lastRenderedPageBreak/>
        <w:t>for:</w:t>
      </w:r>
      <w:r w:rsidRPr="00D53282">
        <w:t xml:space="preserve"> </w:t>
      </w:r>
      <w:r>
        <w:t>Approval</w:t>
      </w:r>
      <w:r>
        <w:br/>
      </w:r>
      <w:r w:rsidRPr="00D53282">
        <w:rPr>
          <w:b/>
        </w:rPr>
        <w:t>Abstract:</w:t>
      </w:r>
      <w:r w:rsidRPr="00D53282">
        <w:t xml:space="preserve"> </w:t>
      </w:r>
      <w:r>
        <w:br/>
        <w:t>This contribution proposes the study consideration for WT#4 Integrated Sensing and Communication for 6G as defined in S2-2506096.</w:t>
      </w:r>
    </w:p>
    <w:p w14:paraId="2135A934" w14:textId="77777777" w:rsidR="007615D6" w:rsidRPr="005B25A1" w:rsidRDefault="007615D6" w:rsidP="007615D6">
      <w:pPr>
        <w:keepNext/>
        <w:keepLines/>
        <w:rPr>
          <w:b/>
          <w:bCs/>
        </w:rPr>
      </w:pPr>
      <w:r w:rsidRPr="005B25A1">
        <w:rPr>
          <w:b/>
          <w:bCs/>
        </w:rPr>
        <w:t>Parallel discussion:</w:t>
      </w:r>
    </w:p>
    <w:p w14:paraId="22A903AA" w14:textId="77777777" w:rsidR="007615D6" w:rsidRPr="005B25A1" w:rsidRDefault="007615D6" w:rsidP="007615D6">
      <w:pPr>
        <w:keepNext/>
        <w:keepLines/>
      </w:pPr>
      <w:r w:rsidRPr="005B25A1">
        <w:t>-</w:t>
      </w:r>
    </w:p>
    <w:p w14:paraId="48FE4715" w14:textId="77777777" w:rsidR="007615D6" w:rsidRPr="005B25A1" w:rsidRDefault="007615D6" w:rsidP="007615D6">
      <w:pPr>
        <w:keepNext/>
        <w:keepLines/>
        <w:rPr>
          <w:b/>
          <w:bCs/>
        </w:rPr>
      </w:pPr>
      <w:r w:rsidRPr="005B25A1">
        <w:rPr>
          <w:b/>
          <w:bCs/>
        </w:rPr>
        <w:t>Plenary Discussion:</w:t>
      </w:r>
    </w:p>
    <w:p w14:paraId="5DF9BE8E" w14:textId="77777777" w:rsidR="007615D6" w:rsidRPr="005B25A1" w:rsidRDefault="007615D6" w:rsidP="007615D6">
      <w:pPr>
        <w:keepNext/>
        <w:keepLines/>
      </w:pPr>
      <w:r>
        <w:rPr>
          <w:color w:val="FF0000"/>
        </w:rPr>
        <w:t>NO DISCUSSION RECORDED</w:t>
      </w:r>
    </w:p>
    <w:p w14:paraId="511023D4" w14:textId="77777777" w:rsidR="007615D6" w:rsidRPr="00EB0339" w:rsidRDefault="007615D6" w:rsidP="007615D6">
      <w:r w:rsidRPr="005B25A1">
        <w:rPr>
          <w:b/>
          <w:bCs/>
        </w:rPr>
        <w:t>Status:</w:t>
      </w:r>
      <w:r>
        <w:t xml:space="preserve"> </w:t>
      </w:r>
      <w:r>
        <w:rPr>
          <w:color w:val="0000FF"/>
        </w:rPr>
        <w:t>Not concluded</w:t>
      </w:r>
      <w:r>
        <w:t>.</w:t>
      </w:r>
    </w:p>
    <w:p w14:paraId="733B5879" w14:textId="77777777" w:rsidR="00E00DA6" w:rsidRDefault="007615D6" w:rsidP="000A3FBD">
      <w:pPr>
        <w:pStyle w:val="NormTop"/>
      </w:pPr>
      <w:r>
        <w:rPr>
          <w:color w:val="0000FF"/>
        </w:rPr>
        <w:t>S2-2506424</w:t>
      </w:r>
      <w:r w:rsidRPr="00D53282">
        <w:t xml:space="preserve"> </w:t>
      </w:r>
      <w:r>
        <w:t>(P-CR) 23.801-01: [WT#04] Scope and key issue on Sensing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4 of the 6G study on Sensing.</w:t>
      </w:r>
    </w:p>
    <w:p w14:paraId="46BE1FB4" w14:textId="77777777" w:rsidR="007615D6" w:rsidRPr="005B25A1" w:rsidRDefault="007615D6" w:rsidP="007615D6">
      <w:pPr>
        <w:keepNext/>
        <w:keepLines/>
        <w:rPr>
          <w:b/>
          <w:bCs/>
        </w:rPr>
      </w:pPr>
      <w:r w:rsidRPr="005B25A1">
        <w:rPr>
          <w:b/>
          <w:bCs/>
        </w:rPr>
        <w:t>Parallel discussion:</w:t>
      </w:r>
    </w:p>
    <w:p w14:paraId="06D31F13" w14:textId="77777777" w:rsidR="007615D6" w:rsidRPr="005B25A1" w:rsidRDefault="007615D6" w:rsidP="007615D6">
      <w:pPr>
        <w:keepNext/>
        <w:keepLines/>
      </w:pPr>
      <w:r w:rsidRPr="005B25A1">
        <w:t>-</w:t>
      </w:r>
    </w:p>
    <w:p w14:paraId="6C5BD7D8" w14:textId="77777777" w:rsidR="007615D6" w:rsidRPr="005B25A1" w:rsidRDefault="007615D6" w:rsidP="007615D6">
      <w:pPr>
        <w:keepNext/>
        <w:keepLines/>
        <w:rPr>
          <w:b/>
          <w:bCs/>
        </w:rPr>
      </w:pPr>
      <w:r w:rsidRPr="005B25A1">
        <w:rPr>
          <w:b/>
          <w:bCs/>
        </w:rPr>
        <w:t>Plenary Discussion:</w:t>
      </w:r>
    </w:p>
    <w:p w14:paraId="1A745F4D" w14:textId="77777777" w:rsidR="007615D6" w:rsidRPr="005B25A1" w:rsidRDefault="007615D6" w:rsidP="007615D6">
      <w:pPr>
        <w:keepNext/>
        <w:keepLines/>
      </w:pPr>
      <w:r>
        <w:rPr>
          <w:color w:val="FF0000"/>
        </w:rPr>
        <w:t>NO DISCUSSION RECORDED</w:t>
      </w:r>
    </w:p>
    <w:p w14:paraId="7D78BAC0" w14:textId="77777777" w:rsidR="007615D6" w:rsidRPr="00EB0339" w:rsidRDefault="007615D6" w:rsidP="007615D6">
      <w:r w:rsidRPr="005B25A1">
        <w:rPr>
          <w:b/>
          <w:bCs/>
        </w:rPr>
        <w:t>Status:</w:t>
      </w:r>
      <w:r>
        <w:t xml:space="preserve"> </w:t>
      </w:r>
      <w:r>
        <w:rPr>
          <w:color w:val="0000FF"/>
        </w:rPr>
        <w:t>Not concluded</w:t>
      </w:r>
      <w:r>
        <w:t>.</w:t>
      </w:r>
    </w:p>
    <w:p w14:paraId="1BA15748" w14:textId="77777777" w:rsidR="00E00DA6" w:rsidRDefault="007615D6" w:rsidP="000A3FBD">
      <w:pPr>
        <w:pStyle w:val="NormTop"/>
      </w:pPr>
      <w:r>
        <w:rPr>
          <w:color w:val="0000FF"/>
        </w:rPr>
        <w:t>S2-2506506</w:t>
      </w:r>
      <w:r w:rsidRPr="00D53282">
        <w:t xml:space="preserve"> </w:t>
      </w:r>
      <w:r>
        <w:t>(P-CR) 23.801-01: [WT#4, all topics] Integration of Sensing and Communication for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scoping of WT#4 on Integration of Sensing and Communication 6G. Motivation, Gap analyses and expected Technical Impact and suggests some potential scope for relevant Key Issue(s).</w:t>
      </w:r>
    </w:p>
    <w:p w14:paraId="179E1EA1" w14:textId="77777777" w:rsidR="007615D6" w:rsidRPr="005B25A1" w:rsidRDefault="007615D6" w:rsidP="007615D6">
      <w:pPr>
        <w:keepNext/>
        <w:keepLines/>
        <w:rPr>
          <w:b/>
          <w:bCs/>
        </w:rPr>
      </w:pPr>
      <w:r w:rsidRPr="005B25A1">
        <w:rPr>
          <w:b/>
          <w:bCs/>
        </w:rPr>
        <w:t>Parallel discussion:</w:t>
      </w:r>
    </w:p>
    <w:p w14:paraId="2809C62E" w14:textId="77777777" w:rsidR="007615D6" w:rsidRPr="005B25A1" w:rsidRDefault="007615D6" w:rsidP="007615D6">
      <w:pPr>
        <w:keepNext/>
        <w:keepLines/>
      </w:pPr>
      <w:r w:rsidRPr="005B25A1">
        <w:t>-</w:t>
      </w:r>
    </w:p>
    <w:p w14:paraId="1A049553" w14:textId="77777777" w:rsidR="007615D6" w:rsidRPr="005B25A1" w:rsidRDefault="007615D6" w:rsidP="007615D6">
      <w:pPr>
        <w:keepNext/>
        <w:keepLines/>
        <w:rPr>
          <w:b/>
          <w:bCs/>
        </w:rPr>
      </w:pPr>
      <w:r w:rsidRPr="005B25A1">
        <w:rPr>
          <w:b/>
          <w:bCs/>
        </w:rPr>
        <w:t>Plenary Discussion:</w:t>
      </w:r>
    </w:p>
    <w:p w14:paraId="3CE156FC" w14:textId="77777777" w:rsidR="007615D6" w:rsidRPr="005B25A1" w:rsidRDefault="007615D6" w:rsidP="007615D6">
      <w:pPr>
        <w:keepNext/>
        <w:keepLines/>
      </w:pPr>
      <w:r>
        <w:rPr>
          <w:color w:val="FF0000"/>
        </w:rPr>
        <w:t>NO DISCUSSION RECORDED</w:t>
      </w:r>
    </w:p>
    <w:p w14:paraId="2BD2E67A" w14:textId="77777777" w:rsidR="007615D6" w:rsidRPr="00EB0339" w:rsidRDefault="007615D6" w:rsidP="007615D6">
      <w:r w:rsidRPr="005B25A1">
        <w:rPr>
          <w:b/>
          <w:bCs/>
        </w:rPr>
        <w:t>Status:</w:t>
      </w:r>
      <w:r>
        <w:t xml:space="preserve"> </w:t>
      </w:r>
      <w:r>
        <w:rPr>
          <w:color w:val="0000FF"/>
        </w:rPr>
        <w:t>Not concluded</w:t>
      </w:r>
      <w:r>
        <w:t>.</w:t>
      </w:r>
    </w:p>
    <w:p w14:paraId="54E0A37F" w14:textId="77777777" w:rsidR="00E00DA6" w:rsidRDefault="007615D6" w:rsidP="000A3FBD">
      <w:pPr>
        <w:pStyle w:val="NormTop"/>
      </w:pPr>
      <w:r>
        <w:rPr>
          <w:color w:val="0000FF"/>
        </w:rPr>
        <w:t>S2-2506612</w:t>
      </w:r>
      <w:r w:rsidRPr="00D53282">
        <w:t xml:space="preserve"> </w:t>
      </w:r>
      <w:r>
        <w:t>(P-CR) 23.801-01: [WT#4, 6G ISAC] WT updates and KIs proposal for 6G ISAC (Source: vivo)</w:t>
      </w:r>
      <w:r>
        <w:br/>
      </w:r>
      <w:r w:rsidRPr="00D53282">
        <w:rPr>
          <w:b/>
        </w:rPr>
        <w:t>Document for:</w:t>
      </w:r>
      <w:r w:rsidRPr="00D53282">
        <w:t xml:space="preserve"> </w:t>
      </w:r>
      <w:r>
        <w:t>Approval</w:t>
      </w:r>
      <w:r>
        <w:br/>
      </w:r>
      <w:r w:rsidRPr="00D53282">
        <w:rPr>
          <w:b/>
        </w:rPr>
        <w:t>Abstract:</w:t>
      </w:r>
      <w:r w:rsidRPr="00D53282">
        <w:t xml:space="preserve"> </w:t>
      </w:r>
      <w:r>
        <w:br/>
        <w:t>This pape</w:t>
      </w:r>
      <w:r>
        <w:lastRenderedPageBreak/>
        <w:t>r is trying to provide the architectural motivation, gap analysis and technical impact to justify the WT scope updates for WT#4 and required KIs proposal for it.</w:t>
      </w:r>
    </w:p>
    <w:p w14:paraId="48ED1C6C" w14:textId="77777777" w:rsidR="007615D6" w:rsidRPr="005B25A1" w:rsidRDefault="007615D6" w:rsidP="007615D6">
      <w:pPr>
        <w:keepNext/>
        <w:keepLines/>
        <w:rPr>
          <w:b/>
          <w:bCs/>
        </w:rPr>
      </w:pPr>
      <w:r w:rsidRPr="005B25A1">
        <w:rPr>
          <w:b/>
          <w:bCs/>
        </w:rPr>
        <w:t>Parallel discussion:</w:t>
      </w:r>
    </w:p>
    <w:p w14:paraId="4B683A8B" w14:textId="77777777" w:rsidR="007615D6" w:rsidRPr="005B25A1" w:rsidRDefault="007615D6" w:rsidP="007615D6">
      <w:pPr>
        <w:keepNext/>
        <w:keepLines/>
      </w:pPr>
      <w:r w:rsidRPr="005B25A1">
        <w:t>-</w:t>
      </w:r>
    </w:p>
    <w:p w14:paraId="789AC221" w14:textId="77777777" w:rsidR="007615D6" w:rsidRPr="005B25A1" w:rsidRDefault="007615D6" w:rsidP="007615D6">
      <w:pPr>
        <w:keepNext/>
        <w:keepLines/>
        <w:rPr>
          <w:b/>
          <w:bCs/>
        </w:rPr>
      </w:pPr>
      <w:r w:rsidRPr="005B25A1">
        <w:rPr>
          <w:b/>
          <w:bCs/>
        </w:rPr>
        <w:t>Plenary Discussion:</w:t>
      </w:r>
    </w:p>
    <w:p w14:paraId="641671CF" w14:textId="77777777" w:rsidR="007615D6" w:rsidRPr="005B25A1" w:rsidRDefault="007615D6" w:rsidP="007615D6">
      <w:pPr>
        <w:keepNext/>
        <w:keepLines/>
      </w:pPr>
      <w:r>
        <w:rPr>
          <w:color w:val="FF0000"/>
        </w:rPr>
        <w:t>NO DISCUSSION RECORDED</w:t>
      </w:r>
    </w:p>
    <w:p w14:paraId="4C18FBEC" w14:textId="77777777" w:rsidR="007615D6" w:rsidRPr="00EB0339" w:rsidRDefault="007615D6" w:rsidP="007615D6">
      <w:r w:rsidRPr="005B25A1">
        <w:rPr>
          <w:b/>
          <w:bCs/>
        </w:rPr>
        <w:t>Status:</w:t>
      </w:r>
      <w:r>
        <w:t xml:space="preserve"> </w:t>
      </w:r>
      <w:r>
        <w:rPr>
          <w:color w:val="0000FF"/>
        </w:rPr>
        <w:t>Not concluded</w:t>
      </w:r>
      <w:r>
        <w:t>.</w:t>
      </w:r>
    </w:p>
    <w:p w14:paraId="758571E2" w14:textId="77777777" w:rsidR="00E00DA6" w:rsidRDefault="007615D6" w:rsidP="000A3FBD">
      <w:pPr>
        <w:pStyle w:val="NormTop"/>
      </w:pPr>
      <w:r>
        <w:rPr>
          <w:color w:val="0000FF"/>
        </w:rPr>
        <w:t>S2-2506626</w:t>
      </w:r>
      <w:r w:rsidRPr="00D53282">
        <w:t xml:space="preserve"> </w:t>
      </w:r>
      <w:r>
        <w:t>(P-CR) 23.801-01: [WT#4, ISAC] Scope and New Key Issue for ISAC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WT#4 about ISAC.</w:t>
      </w:r>
    </w:p>
    <w:p w14:paraId="1B6EF38C" w14:textId="77777777" w:rsidR="007615D6" w:rsidRPr="005B25A1" w:rsidRDefault="007615D6" w:rsidP="007615D6">
      <w:pPr>
        <w:keepNext/>
        <w:keepLines/>
        <w:rPr>
          <w:b/>
          <w:bCs/>
        </w:rPr>
      </w:pPr>
      <w:r w:rsidRPr="005B25A1">
        <w:rPr>
          <w:b/>
          <w:bCs/>
        </w:rPr>
        <w:t>Parallel discussion:</w:t>
      </w:r>
    </w:p>
    <w:p w14:paraId="0A8212DC" w14:textId="77777777" w:rsidR="007615D6" w:rsidRPr="005B25A1" w:rsidRDefault="007615D6" w:rsidP="007615D6">
      <w:pPr>
        <w:keepNext/>
        <w:keepLines/>
      </w:pPr>
      <w:r w:rsidRPr="005B25A1">
        <w:t>-</w:t>
      </w:r>
    </w:p>
    <w:p w14:paraId="3B1A42F6" w14:textId="77777777" w:rsidR="007615D6" w:rsidRPr="005B25A1" w:rsidRDefault="007615D6" w:rsidP="007615D6">
      <w:pPr>
        <w:keepNext/>
        <w:keepLines/>
        <w:rPr>
          <w:b/>
          <w:bCs/>
        </w:rPr>
      </w:pPr>
      <w:r w:rsidRPr="005B25A1">
        <w:rPr>
          <w:b/>
          <w:bCs/>
        </w:rPr>
        <w:t>Plenary Discussion:</w:t>
      </w:r>
    </w:p>
    <w:p w14:paraId="7987A451" w14:textId="77777777" w:rsidR="007615D6" w:rsidRPr="005B25A1" w:rsidRDefault="007615D6" w:rsidP="007615D6">
      <w:pPr>
        <w:keepNext/>
        <w:keepLines/>
      </w:pPr>
      <w:r>
        <w:rPr>
          <w:color w:val="FF0000"/>
        </w:rPr>
        <w:t>NO DISCUSSION RECORDED</w:t>
      </w:r>
    </w:p>
    <w:p w14:paraId="63B7A62B" w14:textId="77777777" w:rsidR="007615D6" w:rsidRPr="00EB0339" w:rsidRDefault="007615D6" w:rsidP="007615D6">
      <w:r w:rsidRPr="005B25A1">
        <w:rPr>
          <w:b/>
          <w:bCs/>
        </w:rPr>
        <w:t>Status:</w:t>
      </w:r>
      <w:r>
        <w:t xml:space="preserve"> </w:t>
      </w:r>
      <w:r>
        <w:rPr>
          <w:color w:val="0000FF"/>
        </w:rPr>
        <w:t>Not concluded</w:t>
      </w:r>
      <w:r>
        <w:t>.</w:t>
      </w:r>
    </w:p>
    <w:p w14:paraId="176EAB72" w14:textId="77777777" w:rsidR="00E00DA6" w:rsidRDefault="007615D6" w:rsidP="000A3FBD">
      <w:pPr>
        <w:pStyle w:val="NormTop"/>
      </w:pPr>
      <w:r>
        <w:rPr>
          <w:color w:val="0000FF"/>
        </w:rPr>
        <w:t>S2-2506799</w:t>
      </w:r>
      <w:r w:rsidRPr="00D53282">
        <w:t xml:space="preserve"> </w:t>
      </w:r>
      <w:r>
        <w:t>(P-CR) 23.801-01: WT#4, ISAC Study proposal for scope of ISAC in 6G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study considerations relating to 6G sensing described in WT#4 as defined in SP-250806.</w:t>
      </w:r>
    </w:p>
    <w:p w14:paraId="0BB3F681" w14:textId="77777777" w:rsidR="007615D6" w:rsidRPr="005B25A1" w:rsidRDefault="007615D6" w:rsidP="007615D6">
      <w:pPr>
        <w:keepNext/>
        <w:keepLines/>
        <w:rPr>
          <w:b/>
          <w:bCs/>
        </w:rPr>
      </w:pPr>
      <w:r w:rsidRPr="005B25A1">
        <w:rPr>
          <w:b/>
          <w:bCs/>
        </w:rPr>
        <w:t>Parallel discussion:</w:t>
      </w:r>
    </w:p>
    <w:p w14:paraId="12046E49" w14:textId="77777777" w:rsidR="007615D6" w:rsidRPr="005B25A1" w:rsidRDefault="007615D6" w:rsidP="007615D6">
      <w:pPr>
        <w:keepNext/>
        <w:keepLines/>
      </w:pPr>
      <w:r w:rsidRPr="005B25A1">
        <w:t>-</w:t>
      </w:r>
    </w:p>
    <w:p w14:paraId="4F079B91" w14:textId="77777777" w:rsidR="007615D6" w:rsidRPr="005B25A1" w:rsidRDefault="007615D6" w:rsidP="007615D6">
      <w:pPr>
        <w:keepNext/>
        <w:keepLines/>
        <w:rPr>
          <w:b/>
          <w:bCs/>
        </w:rPr>
      </w:pPr>
      <w:r w:rsidRPr="005B25A1">
        <w:rPr>
          <w:b/>
          <w:bCs/>
        </w:rPr>
        <w:t>Plenary Discussion:</w:t>
      </w:r>
    </w:p>
    <w:p w14:paraId="71E7FA97" w14:textId="77777777" w:rsidR="007615D6" w:rsidRPr="005B25A1" w:rsidRDefault="007615D6" w:rsidP="007615D6">
      <w:pPr>
        <w:keepNext/>
        <w:keepLines/>
      </w:pPr>
      <w:r>
        <w:rPr>
          <w:color w:val="FF0000"/>
        </w:rPr>
        <w:t>NO DISCUSSION RECORDED</w:t>
      </w:r>
    </w:p>
    <w:p w14:paraId="6B8568CA" w14:textId="77777777" w:rsidR="007615D6" w:rsidRPr="00EB0339" w:rsidRDefault="007615D6" w:rsidP="007615D6">
      <w:r w:rsidRPr="005B25A1">
        <w:rPr>
          <w:b/>
          <w:bCs/>
        </w:rPr>
        <w:t>Status:</w:t>
      </w:r>
      <w:r>
        <w:t xml:space="preserve"> </w:t>
      </w:r>
      <w:r>
        <w:rPr>
          <w:color w:val="0000FF"/>
        </w:rPr>
        <w:t>Not concluded</w:t>
      </w:r>
      <w:r>
        <w:t>.</w:t>
      </w:r>
    </w:p>
    <w:p w14:paraId="781209FC" w14:textId="77777777" w:rsidR="00E00DA6" w:rsidRDefault="007615D6" w:rsidP="000A3FBD">
      <w:pPr>
        <w:pStyle w:val="NormTop"/>
      </w:pPr>
      <w:r>
        <w:rPr>
          <w:color w:val="0000FF"/>
        </w:rPr>
        <w:t>S2-2506826</w:t>
      </w:r>
      <w:r w:rsidRPr="00D53282">
        <w:t xml:space="preserve"> </w:t>
      </w:r>
      <w:r>
        <w:t>(P-CR) 23.801-01: [WT#4, Sensing] Scope and key issue on 6G sensing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intends to give the justifications on the study of integrated sensing and communication in 6G, and proposes the scope and the key issue description.</w:t>
      </w:r>
    </w:p>
    <w:p w14:paraId="67160B72" w14:textId="77777777" w:rsidR="007615D6" w:rsidRPr="005B25A1" w:rsidRDefault="007615D6" w:rsidP="007615D6">
      <w:pPr>
        <w:keepNext/>
        <w:keepLines/>
        <w:rPr>
          <w:b/>
          <w:bCs/>
        </w:rPr>
      </w:pPr>
      <w:r w:rsidRPr="005B25A1">
        <w:rPr>
          <w:b/>
          <w:bCs/>
        </w:rPr>
        <w:t>Parallel discussion:</w:t>
      </w:r>
    </w:p>
    <w:p w14:paraId="53C1FAD7" w14:textId="77777777" w:rsidR="007615D6" w:rsidRPr="005B25A1" w:rsidRDefault="007615D6" w:rsidP="007615D6">
      <w:pPr>
        <w:keepNext/>
        <w:keepLines/>
      </w:pPr>
      <w:r w:rsidRPr="005B25A1">
        <w:t>-</w:t>
      </w:r>
    </w:p>
    <w:p w14:paraId="53C0EF8F" w14:textId="77777777" w:rsidR="007615D6" w:rsidRPr="005B25A1" w:rsidRDefault="007615D6" w:rsidP="007615D6">
      <w:pPr>
        <w:keepNext/>
        <w:keepLines/>
        <w:rPr>
          <w:b/>
          <w:bCs/>
        </w:rPr>
      </w:pPr>
      <w:r w:rsidRPr="005B25A1">
        <w:rPr>
          <w:b/>
          <w:bCs/>
        </w:rPr>
        <w:t>Plenary Discussion:</w:t>
      </w:r>
    </w:p>
    <w:p w14:paraId="2BB3188B" w14:textId="77777777" w:rsidR="007615D6" w:rsidRPr="005B25A1" w:rsidRDefault="007615D6" w:rsidP="007615D6">
      <w:pPr>
        <w:keepNext/>
        <w:keepLines/>
      </w:pPr>
      <w:r>
        <w:rPr>
          <w:color w:val="FF0000"/>
        </w:rPr>
        <w:t>NO DISCUSSION RECORDED</w:t>
      </w:r>
    </w:p>
    <w:p w14:paraId="10C14CF0" w14:textId="77777777" w:rsidR="007615D6" w:rsidRPr="00EB0339" w:rsidRDefault="007615D6" w:rsidP="007615D6">
      <w:r w:rsidRPr="005B25A1">
        <w:rPr>
          <w:b/>
          <w:bCs/>
        </w:rPr>
        <w:t>Status:</w:t>
      </w:r>
      <w:r>
        <w:t xml:space="preserve"> </w:t>
      </w:r>
      <w:r>
        <w:rPr>
          <w:color w:val="0000FF"/>
        </w:rPr>
        <w:t>Not concluded</w:t>
      </w:r>
      <w:r>
        <w:t>.</w:t>
      </w:r>
    </w:p>
    <w:p w14:paraId="62B14EC1" w14:textId="77777777" w:rsidR="00E00DA6" w:rsidRDefault="007615D6" w:rsidP="000A3FBD">
      <w:pPr>
        <w:pStyle w:val="NormTop"/>
      </w:pPr>
      <w:r>
        <w:rPr>
          <w:color w:val="0000FF"/>
        </w:rPr>
        <w:t>S2-2507014</w:t>
      </w:r>
      <w:r w:rsidRPr="00D53282">
        <w:t xml:space="preserve"> </w:t>
      </w:r>
      <w:r>
        <w:t xml:space="preserve">(P-CR) 23.801-01: [WT#4] Key Issue proposal for integrated sensing and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Scope and Work Tasks of 6G ISAC are discussed and proposed.</w:t>
      </w:r>
    </w:p>
    <w:p w14:paraId="47272B76" w14:textId="77777777" w:rsidR="007615D6" w:rsidRPr="005B25A1" w:rsidRDefault="007615D6" w:rsidP="007615D6">
      <w:pPr>
        <w:keepNext/>
        <w:keepLines/>
        <w:rPr>
          <w:b/>
          <w:bCs/>
        </w:rPr>
      </w:pPr>
      <w:r w:rsidRPr="005B25A1">
        <w:rPr>
          <w:b/>
          <w:bCs/>
        </w:rPr>
        <w:t>Convenor comment:</w:t>
      </w:r>
    </w:p>
    <w:p w14:paraId="44BB368B" w14:textId="77777777" w:rsidR="007615D6" w:rsidRPr="005B25A1" w:rsidRDefault="007615D6" w:rsidP="007615D6">
      <w:pPr>
        <w:keepNext/>
        <w:keepLines/>
      </w:pPr>
      <w:r w:rsidRPr="005B25A1">
        <w:t>Used as a baseline. (Only KI scope).</w:t>
      </w:r>
    </w:p>
    <w:p w14:paraId="5D2842D1" w14:textId="77777777" w:rsidR="007615D6" w:rsidRPr="005B25A1" w:rsidRDefault="007615D6" w:rsidP="007615D6">
      <w:pPr>
        <w:keepNext/>
        <w:keepLines/>
        <w:rPr>
          <w:b/>
          <w:bCs/>
        </w:rPr>
      </w:pPr>
      <w:r w:rsidRPr="005B25A1">
        <w:rPr>
          <w:b/>
          <w:bCs/>
        </w:rPr>
        <w:t>Parallel discussion:</w:t>
      </w:r>
    </w:p>
    <w:p w14:paraId="268CB48B" w14:textId="0E21E0A6" w:rsidR="00135BD7" w:rsidRPr="005B25A1" w:rsidRDefault="00135BD7" w:rsidP="00135BD7">
      <w:pPr>
        <w:keepNext/>
        <w:keepLines/>
      </w:pPr>
      <w:r>
        <w:t xml:space="preserve">Revised in drafting session to </w:t>
      </w:r>
      <w:r w:rsidRPr="00CE3EC0">
        <w:rPr>
          <w:color w:val="0000FF"/>
        </w:rPr>
        <w:t>S2-2</w:t>
      </w:r>
      <w:r>
        <w:rPr>
          <w:color w:val="0000FF"/>
        </w:rPr>
        <w:t>507900</w:t>
      </w:r>
      <w:r>
        <w:t>.</w:t>
      </w:r>
      <w:r w:rsidRPr="00375008">
        <w:t xml:space="preserve"> </w:t>
      </w:r>
    </w:p>
    <w:p w14:paraId="0DD6C4AA" w14:textId="77777777" w:rsidR="004F2049" w:rsidRPr="005B25A1" w:rsidRDefault="004F2049" w:rsidP="004F2049">
      <w:pPr>
        <w:keepNext/>
        <w:keepLines/>
      </w:pPr>
      <w:r w:rsidRPr="005B25A1">
        <w:t>-</w:t>
      </w:r>
    </w:p>
    <w:p w14:paraId="034377B7" w14:textId="77777777" w:rsidR="004F2049" w:rsidRPr="005B25A1" w:rsidRDefault="004F2049" w:rsidP="004F2049">
      <w:pPr>
        <w:keepNext/>
        <w:keepLines/>
        <w:rPr>
          <w:b/>
          <w:bCs/>
        </w:rPr>
      </w:pPr>
      <w:r w:rsidRPr="005B25A1">
        <w:rPr>
          <w:b/>
          <w:bCs/>
        </w:rPr>
        <w:t>Plenary Discussion:</w:t>
      </w:r>
    </w:p>
    <w:p w14:paraId="21DD72AA" w14:textId="77777777" w:rsidR="009A7BD8" w:rsidRDefault="009A7BD8" w:rsidP="009A7BD8">
      <w:pPr>
        <w:keepNext/>
        <w:keepLines/>
      </w:pPr>
      <w:r>
        <w:t xml:space="preserve">  </w:t>
      </w:r>
      <w:r>
        <w:rPr>
          <w:color w:val="FF0000"/>
        </w:rPr>
        <w:t>&lt;RETUR</w:t>
      </w:r>
      <w:r>
        <w:rPr>
          <w:color w:val="FF0000"/>
        </w:rPr>
        <w:lastRenderedPageBreak/>
        <w:t>N - OPEN&gt;</w:t>
      </w:r>
    </w:p>
    <w:p w14:paraId="4784B80D" w14:textId="77777777" w:rsidR="009A7BD8" w:rsidRPr="00EB0339" w:rsidRDefault="009A7BD8" w:rsidP="009A7BD8">
      <w:r w:rsidRPr="005B25A1">
        <w:rPr>
          <w:b/>
          <w:bCs/>
        </w:rPr>
        <w:t>Status:</w:t>
      </w:r>
      <w:r>
        <w:t xml:space="preserve"> </w:t>
      </w:r>
      <w:r w:rsidRPr="00380F14">
        <w:rPr>
          <w:color w:val="FF0000"/>
        </w:rPr>
        <w:t>OPEN</w:t>
      </w:r>
    </w:p>
    <w:p w14:paraId="5DFF6B6F" w14:textId="77777777" w:rsidR="00E00DA6" w:rsidRDefault="007615D6" w:rsidP="000A3FBD">
      <w:pPr>
        <w:pStyle w:val="NormTop"/>
      </w:pPr>
      <w:r>
        <w:rPr>
          <w:color w:val="0000FF"/>
        </w:rPr>
        <w:t>S2-2507428</w:t>
      </w:r>
      <w:r w:rsidRPr="00D53282">
        <w:t xml:space="preserve"> </w:t>
      </w:r>
      <w:r>
        <w:t>(P-CR) 23.801-01: [WT#4, ISAC] Supporting Integration of Sensing and Communication (ISAC) (Source: Xiaomi)</w:t>
      </w:r>
      <w:r>
        <w:br/>
      </w:r>
      <w:r w:rsidRPr="00D53282">
        <w:rPr>
          <w:b/>
        </w:rPr>
        <w:t>Document for:</w:t>
      </w:r>
      <w:r w:rsidRPr="00D53282">
        <w:t xml:space="preserve"> </w:t>
      </w:r>
      <w:r>
        <w:t>Approval</w:t>
      </w:r>
      <w:r>
        <w:br/>
      </w:r>
      <w:r w:rsidRPr="00D53282">
        <w:rPr>
          <w:b/>
        </w:rPr>
        <w:t>Abstract:</w:t>
      </w:r>
      <w:r w:rsidRPr="00D53282">
        <w:t xml:space="preserve"> </w:t>
      </w:r>
    </w:p>
    <w:p w14:paraId="2AC9692D" w14:textId="77777777" w:rsidR="007615D6" w:rsidRPr="005B25A1" w:rsidRDefault="007615D6" w:rsidP="007615D6">
      <w:pPr>
        <w:keepNext/>
        <w:keepLines/>
        <w:rPr>
          <w:b/>
          <w:bCs/>
        </w:rPr>
      </w:pPr>
      <w:r w:rsidRPr="005B25A1">
        <w:rPr>
          <w:b/>
          <w:bCs/>
        </w:rPr>
        <w:t>Parallel discussion:</w:t>
      </w:r>
    </w:p>
    <w:p w14:paraId="0BD4B3C0" w14:textId="77777777" w:rsidR="007615D6" w:rsidRPr="005B25A1" w:rsidRDefault="007615D6" w:rsidP="007615D6">
      <w:pPr>
        <w:keepNext/>
        <w:keepLines/>
      </w:pPr>
      <w:r w:rsidRPr="005B25A1">
        <w:t>-</w:t>
      </w:r>
    </w:p>
    <w:p w14:paraId="7A007C67" w14:textId="77777777" w:rsidR="007615D6" w:rsidRPr="005B25A1" w:rsidRDefault="007615D6" w:rsidP="007615D6">
      <w:pPr>
        <w:keepNext/>
        <w:keepLines/>
        <w:rPr>
          <w:b/>
          <w:bCs/>
        </w:rPr>
      </w:pPr>
      <w:r w:rsidRPr="005B25A1">
        <w:rPr>
          <w:b/>
          <w:bCs/>
        </w:rPr>
        <w:t>Plenary Discussion:</w:t>
      </w:r>
    </w:p>
    <w:p w14:paraId="7FB16956" w14:textId="77777777" w:rsidR="007615D6" w:rsidRPr="005B25A1" w:rsidRDefault="007615D6" w:rsidP="007615D6">
      <w:pPr>
        <w:keepNext/>
        <w:keepLines/>
      </w:pPr>
      <w:r>
        <w:rPr>
          <w:color w:val="FF0000"/>
        </w:rPr>
        <w:t>NO DISCUSSION RECORDED</w:t>
      </w:r>
    </w:p>
    <w:p w14:paraId="5422F410" w14:textId="77777777" w:rsidR="007615D6" w:rsidRPr="00EB0339" w:rsidRDefault="007615D6" w:rsidP="007615D6">
      <w:r w:rsidRPr="005B25A1">
        <w:rPr>
          <w:b/>
          <w:bCs/>
        </w:rPr>
        <w:t>Status:</w:t>
      </w:r>
      <w:r>
        <w:t xml:space="preserve"> </w:t>
      </w:r>
      <w:r>
        <w:rPr>
          <w:color w:val="0000FF"/>
        </w:rPr>
        <w:t>Not concluded</w:t>
      </w:r>
      <w:r>
        <w:t>.</w:t>
      </w:r>
    </w:p>
    <w:p w14:paraId="5BF9F2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Proposals for WT and sometimes KIs, but assumes scope needs to consider the outcome of R20 </w:t>
      </w:r>
      <w:proofErr w:type="spellStart"/>
      <w:r>
        <w:rPr>
          <w:color w:val="0000FF"/>
        </w:rPr>
        <w:t>FS_Sensing_ARC</w:t>
      </w:r>
      <w:proofErr w:type="spellEnd"/>
      <w:r>
        <w:rPr>
          <w:color w:val="0000FF"/>
        </w:rPr>
        <w:t>, or use 5G-A solution as baseline</w:t>
      </w:r>
    </w:p>
    <w:p w14:paraId="1ED2B5FF" w14:textId="77777777" w:rsidR="00E00DA6" w:rsidRDefault="007615D6" w:rsidP="000A3FBD">
      <w:pPr>
        <w:pStyle w:val="NormTop"/>
      </w:pPr>
      <w:r>
        <w:rPr>
          <w:color w:val="0000FF"/>
        </w:rPr>
        <w:t>S2-2506938</w:t>
      </w:r>
      <w:r w:rsidRPr="00D53282">
        <w:t xml:space="preserve"> </w:t>
      </w:r>
      <w:r>
        <w:t>(P-CR) 23.801-01: [WT#4, Sensing] WT on integration of Sensing and Communication over 3GPP access in 6G (Source: Ericsson, Nokia, Qualcomm,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WT# 4 related work is postponed until Rel-20 5GA work has reached stability and RAN progress on the scope.</w:t>
      </w:r>
    </w:p>
    <w:p w14:paraId="149CA891" w14:textId="77777777" w:rsidR="007615D6" w:rsidRPr="005B25A1" w:rsidRDefault="007615D6" w:rsidP="007615D6">
      <w:pPr>
        <w:keepNext/>
        <w:keepLines/>
        <w:rPr>
          <w:b/>
          <w:bCs/>
        </w:rPr>
      </w:pPr>
      <w:r w:rsidRPr="005B25A1">
        <w:rPr>
          <w:b/>
          <w:bCs/>
        </w:rPr>
        <w:t>Parallel discussion:</w:t>
      </w:r>
    </w:p>
    <w:p w14:paraId="58FB8D9A" w14:textId="77777777" w:rsidR="007615D6" w:rsidRPr="005B25A1" w:rsidRDefault="007615D6" w:rsidP="007615D6">
      <w:pPr>
        <w:keepNext/>
        <w:keepLines/>
      </w:pPr>
      <w:r w:rsidRPr="005B25A1">
        <w:t>-</w:t>
      </w:r>
    </w:p>
    <w:p w14:paraId="45743F5C" w14:textId="77777777" w:rsidR="007615D6" w:rsidRPr="005B25A1" w:rsidRDefault="007615D6" w:rsidP="007615D6">
      <w:pPr>
        <w:keepNext/>
        <w:keepLines/>
        <w:rPr>
          <w:b/>
          <w:bCs/>
        </w:rPr>
      </w:pPr>
      <w:r w:rsidRPr="005B25A1">
        <w:rPr>
          <w:b/>
          <w:bCs/>
        </w:rPr>
        <w:t>Plenary Discussion:</w:t>
      </w:r>
    </w:p>
    <w:p w14:paraId="17AF9446" w14:textId="77777777" w:rsidR="007615D6" w:rsidRPr="005B25A1" w:rsidRDefault="007615D6" w:rsidP="007615D6">
      <w:pPr>
        <w:keepNext/>
        <w:keepLines/>
      </w:pPr>
      <w:r>
        <w:rPr>
          <w:color w:val="FF0000"/>
        </w:rPr>
        <w:t>NO DISCUSSION RECORDED</w:t>
      </w:r>
    </w:p>
    <w:p w14:paraId="45D811D4" w14:textId="77777777" w:rsidR="007615D6" w:rsidRPr="00EB0339" w:rsidRDefault="007615D6" w:rsidP="007615D6">
      <w:r w:rsidRPr="005B25A1">
        <w:rPr>
          <w:b/>
          <w:bCs/>
        </w:rPr>
        <w:t>Status:</w:t>
      </w:r>
      <w:r>
        <w:t xml:space="preserve"> </w:t>
      </w:r>
      <w:r>
        <w:rPr>
          <w:color w:val="0000FF"/>
        </w:rPr>
        <w:t>Not concluded</w:t>
      </w:r>
      <w:r>
        <w:t>.</w:t>
      </w:r>
    </w:p>
    <w:p w14:paraId="0D30C809" w14:textId="77777777" w:rsidR="00E00DA6" w:rsidRDefault="007615D6" w:rsidP="000A3FBD">
      <w:pPr>
        <w:pStyle w:val="NormTop"/>
      </w:pPr>
      <w:r>
        <w:rPr>
          <w:color w:val="0000FF"/>
        </w:rPr>
        <w:t>S2-2506462</w:t>
      </w:r>
      <w:r w:rsidRPr="00D53282">
        <w:t xml:space="preserve"> </w:t>
      </w:r>
      <w:r>
        <w:t>(P-CR) 23.801-01: [WT#4] 6G System Support for Sensing (Source: Apple)</w:t>
      </w:r>
      <w:r>
        <w:br/>
      </w:r>
      <w:r w:rsidRPr="00D53282">
        <w:rPr>
          <w:b/>
        </w:rPr>
        <w:t>Document for:</w:t>
      </w:r>
      <w:r w:rsidRPr="00D53282">
        <w:t xml:space="preserve"> </w:t>
      </w:r>
      <w:r>
        <w:t>Approval</w:t>
      </w:r>
      <w:r>
        <w:br/>
      </w:r>
      <w:r w:rsidRPr="00D53282">
        <w:rPr>
          <w:b/>
        </w:rPr>
        <w:t>Abstract:</w:t>
      </w:r>
      <w:r w:rsidRPr="00D53282">
        <w:t xml:space="preserve"> </w:t>
      </w:r>
      <w:r>
        <w:br/>
        <w:t>In this contribution we provide justifications for a revised scope of WT#4 on Sensing. The justification includes the relation of 6G Sensing with 5G-A Sensing in SA WG2, use cases of interest, an introduction to the concept of UE-centric Sensing, and an o.</w:t>
      </w:r>
    </w:p>
    <w:p w14:paraId="2376C8D4" w14:textId="77777777" w:rsidR="007615D6" w:rsidRPr="005B25A1" w:rsidRDefault="007615D6" w:rsidP="007615D6">
      <w:pPr>
        <w:keepNext/>
        <w:keepLines/>
        <w:rPr>
          <w:b/>
          <w:bCs/>
        </w:rPr>
      </w:pPr>
      <w:r w:rsidRPr="005B25A1">
        <w:rPr>
          <w:b/>
          <w:bCs/>
        </w:rPr>
        <w:t>Convenor comment:</w:t>
      </w:r>
    </w:p>
    <w:p w14:paraId="1F033267" w14:textId="77777777" w:rsidR="007615D6" w:rsidRPr="005B25A1" w:rsidRDefault="007615D6" w:rsidP="007615D6">
      <w:pPr>
        <w:keepNext/>
        <w:keepLines/>
      </w:pPr>
      <w:r w:rsidRPr="005B25A1">
        <w:t>Used as a baseline. (Only WT scope).</w:t>
      </w:r>
    </w:p>
    <w:p w14:paraId="58B15489" w14:textId="77777777" w:rsidR="007615D6" w:rsidRPr="005B25A1" w:rsidRDefault="007615D6" w:rsidP="007615D6">
      <w:pPr>
        <w:keepNext/>
        <w:keepLines/>
        <w:rPr>
          <w:b/>
          <w:bCs/>
        </w:rPr>
      </w:pPr>
      <w:r w:rsidRPr="005B25A1">
        <w:rPr>
          <w:b/>
          <w:bCs/>
        </w:rPr>
        <w:t>Parallel discussion:</w:t>
      </w:r>
    </w:p>
    <w:p w14:paraId="62B44089" w14:textId="26C56225" w:rsidR="00135BD7" w:rsidRPr="005B25A1" w:rsidRDefault="00135BD7" w:rsidP="00135BD7">
      <w:pPr>
        <w:keepNext/>
        <w:keepLines/>
      </w:pPr>
      <w:r>
        <w:t xml:space="preserve">Revised in drafting session to </w:t>
      </w:r>
      <w:r w:rsidRPr="00CE3EC0">
        <w:rPr>
          <w:color w:val="0000FF"/>
        </w:rPr>
        <w:t>S2</w:t>
      </w:r>
      <w:r w:rsidRPr="00CE3EC0">
        <w:rPr>
          <w:color w:val="0000FF"/>
        </w:rPr>
        <w:lastRenderedPageBreak/>
        <w:t>-2</w:t>
      </w:r>
      <w:r>
        <w:rPr>
          <w:color w:val="0000FF"/>
        </w:rPr>
        <w:t>507901</w:t>
      </w:r>
      <w:r>
        <w:t>.</w:t>
      </w:r>
      <w:r w:rsidRPr="00375008">
        <w:t xml:space="preserve"> </w:t>
      </w:r>
    </w:p>
    <w:p w14:paraId="17AFD399" w14:textId="77777777" w:rsidR="0061178C" w:rsidRDefault="00B670F8" w:rsidP="0061178C">
      <w:pPr>
        <w:keepNext/>
        <w:keepLines/>
      </w:pPr>
      <w:r>
        <w:t xml:space="preserve">There had been disagreements on setting a checkpoint in Q1/2026 with possible scoping discussions in Q2/2026. </w:t>
      </w:r>
      <w:r w:rsidR="00356047">
        <w:t xml:space="preserve">This was proposed as there is a need for RAN WG3 feedback on their work before the WT#4 can be fully scoped. </w:t>
      </w:r>
      <w:r>
        <w:t xml:space="preserve">Some comments were made and this was left for off-line discussion and revised to </w:t>
      </w:r>
      <w:r w:rsidRPr="00F76AF0">
        <w:rPr>
          <w:color w:val="0000FF"/>
        </w:rPr>
        <w:t>S2-250798</w:t>
      </w:r>
      <w:r>
        <w:rPr>
          <w:color w:val="0000FF"/>
        </w:rPr>
        <w:t>5</w:t>
      </w:r>
      <w:r w:rsidR="0061178C">
        <w:t xml:space="preserve">. </w:t>
      </w:r>
    </w:p>
    <w:p w14:paraId="06F88EEF" w14:textId="6BA292E3" w:rsidR="00C021B4" w:rsidRPr="005B25A1" w:rsidRDefault="005E2C1A" w:rsidP="0061178C">
      <w:pPr>
        <w:keepNext/>
        <w:keepLines/>
      </w:pPr>
      <w:r>
        <w:t xml:space="preserve">There was a long discussion on what should be done for scoping at this time when there is RAN WG3 dependencies for the majority of the work. this was left for off-line discussion and revised to </w:t>
      </w:r>
      <w:r w:rsidRPr="00497EE3">
        <w:rPr>
          <w:color w:val="0000FF"/>
        </w:rPr>
        <w:t>S2-250</w:t>
      </w:r>
      <w:r>
        <w:rPr>
          <w:color w:val="0000FF"/>
        </w:rPr>
        <w:t>8043</w:t>
      </w:r>
      <w:r w:rsidRPr="005E2C1A">
        <w:t xml:space="preserve">. </w:t>
      </w:r>
    </w:p>
    <w:p w14:paraId="4F554343" w14:textId="77777777" w:rsidR="0061178C" w:rsidRDefault="0061178C" w:rsidP="0061178C">
      <w:pPr>
        <w:keepNext/>
        <w:keepLines/>
        <w:rPr>
          <w:b/>
          <w:bCs/>
        </w:rPr>
      </w:pPr>
      <w:r>
        <w:rPr>
          <w:b/>
          <w:bCs/>
        </w:rPr>
        <w:t>Plenary Discussion:</w:t>
      </w:r>
    </w:p>
    <w:p w14:paraId="6B8338D1" w14:textId="15024167" w:rsidR="003C2D41" w:rsidRDefault="003C2D41" w:rsidP="003C2D41">
      <w:pPr>
        <w:keepNext/>
        <w:keepLines/>
      </w:pPr>
      <w:r>
        <w:t xml:space="preserve">  </w:t>
      </w:r>
      <w:r>
        <w:rPr>
          <w:color w:val="FF0000"/>
        </w:rPr>
        <w:t>&lt;RETURN - OPEN&gt;</w:t>
      </w:r>
    </w:p>
    <w:p w14:paraId="24278DE2" w14:textId="77777777" w:rsidR="003C2D41" w:rsidRPr="00EB0339" w:rsidRDefault="003C2D41" w:rsidP="003C2D41">
      <w:r w:rsidRPr="005B25A1">
        <w:rPr>
          <w:b/>
          <w:bCs/>
        </w:rPr>
        <w:t>Status:</w:t>
      </w:r>
      <w:r>
        <w:t xml:space="preserve"> </w:t>
      </w:r>
      <w:r w:rsidRPr="00380F14">
        <w:rPr>
          <w:color w:val="FF0000"/>
        </w:rPr>
        <w:t>OPEN</w:t>
      </w:r>
    </w:p>
    <w:p w14:paraId="6F5CF977" w14:textId="77777777" w:rsidR="00E00DA6" w:rsidRDefault="007615D6" w:rsidP="000A3FBD">
      <w:pPr>
        <w:pStyle w:val="NormTop"/>
      </w:pPr>
      <w:r>
        <w:rPr>
          <w:color w:val="0000FF"/>
        </w:rPr>
        <w:t>S2-2506364</w:t>
      </w:r>
      <w:r w:rsidRPr="00D53282">
        <w:t xml:space="preserve"> </w:t>
      </w:r>
      <w:r>
        <w:t>(P-CR) 23.801-01: [WT#4, all topics] Proposed WT updates and new KIs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WT#4.</w:t>
      </w:r>
    </w:p>
    <w:p w14:paraId="5CDB415B" w14:textId="77777777" w:rsidR="007615D6" w:rsidRPr="005B25A1" w:rsidRDefault="007615D6" w:rsidP="007615D6">
      <w:pPr>
        <w:keepNext/>
        <w:keepLines/>
        <w:rPr>
          <w:b/>
          <w:bCs/>
        </w:rPr>
      </w:pPr>
      <w:r w:rsidRPr="005B25A1">
        <w:rPr>
          <w:b/>
          <w:bCs/>
        </w:rPr>
        <w:t>Parallel discussion:</w:t>
      </w:r>
    </w:p>
    <w:p w14:paraId="626729C8" w14:textId="77777777" w:rsidR="007615D6" w:rsidRPr="005B25A1" w:rsidRDefault="007615D6" w:rsidP="007615D6">
      <w:pPr>
        <w:keepNext/>
        <w:keepLines/>
      </w:pPr>
      <w:r w:rsidRPr="005B25A1">
        <w:t>-</w:t>
      </w:r>
    </w:p>
    <w:p w14:paraId="2ABAC2D0" w14:textId="77777777" w:rsidR="007615D6" w:rsidRPr="005B25A1" w:rsidRDefault="007615D6" w:rsidP="007615D6">
      <w:pPr>
        <w:keepNext/>
        <w:keepLines/>
        <w:rPr>
          <w:b/>
          <w:bCs/>
        </w:rPr>
      </w:pPr>
      <w:r w:rsidRPr="005B25A1">
        <w:rPr>
          <w:b/>
          <w:bCs/>
        </w:rPr>
        <w:t>Plenary Discussion:</w:t>
      </w:r>
    </w:p>
    <w:p w14:paraId="59D06147" w14:textId="77777777" w:rsidR="007615D6" w:rsidRPr="005B25A1" w:rsidRDefault="007615D6" w:rsidP="007615D6">
      <w:pPr>
        <w:keepNext/>
        <w:keepLines/>
      </w:pPr>
      <w:r>
        <w:rPr>
          <w:color w:val="FF0000"/>
        </w:rPr>
        <w:t>NO DISCUSSION RECORDED</w:t>
      </w:r>
    </w:p>
    <w:p w14:paraId="2A30D815" w14:textId="77777777" w:rsidR="007615D6" w:rsidRPr="00EB0339" w:rsidRDefault="007615D6" w:rsidP="007615D6">
      <w:r w:rsidRPr="005B25A1">
        <w:rPr>
          <w:b/>
          <w:bCs/>
        </w:rPr>
        <w:t>Status:</w:t>
      </w:r>
      <w:r>
        <w:t xml:space="preserve"> </w:t>
      </w:r>
      <w:r>
        <w:rPr>
          <w:color w:val="0000FF"/>
        </w:rPr>
        <w:t>Not concluded</w:t>
      </w:r>
      <w:r>
        <w:t>.</w:t>
      </w:r>
    </w:p>
    <w:p w14:paraId="2EDE57B3" w14:textId="77777777" w:rsidR="00E00DA6" w:rsidRDefault="007615D6" w:rsidP="000A3FBD">
      <w:pPr>
        <w:pStyle w:val="NormTop"/>
      </w:pPr>
      <w:r>
        <w:rPr>
          <w:color w:val="0000FF"/>
        </w:rPr>
        <w:t>S2-2506512</w:t>
      </w:r>
      <w:r w:rsidRPr="00D53282">
        <w:t xml:space="preserve"> </w:t>
      </w:r>
      <w:r>
        <w:t>(P-CR) 23.801-01: [WT#4, ISAC] Key issues and justifications for 6G ISAC (Source: China Mobile)</w:t>
      </w:r>
      <w:r>
        <w:br/>
      </w:r>
      <w:r w:rsidRPr="00D53282">
        <w:rPr>
          <w:b/>
        </w:rPr>
        <w:t>Document for:</w:t>
      </w:r>
      <w:r w:rsidRPr="00D53282">
        <w:t xml:space="preserve"> </w:t>
      </w:r>
      <w:r>
        <w:t>Approval</w:t>
      </w:r>
      <w:r>
        <w:br/>
      </w:r>
      <w:r w:rsidRPr="00D53282">
        <w:rPr>
          <w:b/>
        </w:rPr>
        <w:t>Abstract:</w:t>
      </w:r>
      <w:r w:rsidRPr="00D53282">
        <w:t xml:space="preserve"> </w:t>
      </w:r>
    </w:p>
    <w:p w14:paraId="22D73F1A" w14:textId="77777777" w:rsidR="007615D6" w:rsidRPr="005B25A1" w:rsidRDefault="007615D6" w:rsidP="007615D6">
      <w:pPr>
        <w:keepNext/>
        <w:keepLines/>
        <w:rPr>
          <w:b/>
          <w:bCs/>
        </w:rPr>
      </w:pPr>
      <w:r w:rsidRPr="005B25A1">
        <w:rPr>
          <w:b/>
          <w:bCs/>
        </w:rPr>
        <w:t>Parallel discussion:</w:t>
      </w:r>
    </w:p>
    <w:p w14:paraId="369C9074" w14:textId="77777777" w:rsidR="007615D6" w:rsidRPr="005B25A1" w:rsidRDefault="007615D6" w:rsidP="007615D6">
      <w:pPr>
        <w:keepNext/>
        <w:keepLines/>
      </w:pPr>
      <w:r w:rsidRPr="005B25A1">
        <w:t>-</w:t>
      </w:r>
    </w:p>
    <w:p w14:paraId="2F5E7AF9" w14:textId="77777777" w:rsidR="007615D6" w:rsidRPr="005B25A1" w:rsidRDefault="007615D6" w:rsidP="007615D6">
      <w:pPr>
        <w:keepNext/>
        <w:keepLines/>
        <w:rPr>
          <w:b/>
          <w:bCs/>
        </w:rPr>
      </w:pPr>
      <w:r w:rsidRPr="005B25A1">
        <w:rPr>
          <w:b/>
          <w:bCs/>
        </w:rPr>
        <w:t>Plenary Discu</w:t>
      </w:r>
      <w:r w:rsidRPr="005B25A1">
        <w:rPr>
          <w:b/>
          <w:bCs/>
        </w:rPr>
        <w:lastRenderedPageBreak/>
        <w:t>ssion:</w:t>
      </w:r>
    </w:p>
    <w:p w14:paraId="56A06B36" w14:textId="77777777" w:rsidR="007615D6" w:rsidRPr="005B25A1" w:rsidRDefault="007615D6" w:rsidP="007615D6">
      <w:pPr>
        <w:keepNext/>
        <w:keepLines/>
      </w:pPr>
      <w:r>
        <w:rPr>
          <w:color w:val="FF0000"/>
        </w:rPr>
        <w:t>NO DISCUSSION RECORDED</w:t>
      </w:r>
    </w:p>
    <w:p w14:paraId="633DDEC4" w14:textId="77777777" w:rsidR="007615D6" w:rsidRPr="00EB0339" w:rsidRDefault="007615D6" w:rsidP="007615D6">
      <w:r w:rsidRPr="005B25A1">
        <w:rPr>
          <w:b/>
          <w:bCs/>
        </w:rPr>
        <w:t>Status:</w:t>
      </w:r>
      <w:r>
        <w:t xml:space="preserve"> </w:t>
      </w:r>
      <w:r>
        <w:rPr>
          <w:color w:val="0000FF"/>
        </w:rPr>
        <w:t>Not concluded</w:t>
      </w:r>
      <w:r>
        <w:t>.</w:t>
      </w:r>
    </w:p>
    <w:p w14:paraId="5797F179" w14:textId="77777777" w:rsidR="00E00DA6" w:rsidRDefault="007615D6" w:rsidP="000A3FBD">
      <w:pPr>
        <w:pStyle w:val="NormTop"/>
      </w:pPr>
      <w:r>
        <w:rPr>
          <w:color w:val="0000FF"/>
        </w:rPr>
        <w:t>S2-2506754</w:t>
      </w:r>
      <w:r w:rsidRPr="00D53282">
        <w:t xml:space="preserve"> </w:t>
      </w:r>
      <w:r>
        <w:t>(P-CR) 23.801-01: [WT#4] Discussion and proposal on key issue for sensing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motivation for sensing service of work task#4, analyses the gap and proposes the scope and key issue accordingly.</w:t>
      </w:r>
    </w:p>
    <w:p w14:paraId="7B179ADA" w14:textId="77777777" w:rsidR="007615D6" w:rsidRPr="005B25A1" w:rsidRDefault="007615D6" w:rsidP="007615D6">
      <w:pPr>
        <w:keepNext/>
        <w:keepLines/>
        <w:rPr>
          <w:b/>
          <w:bCs/>
        </w:rPr>
      </w:pPr>
      <w:r w:rsidRPr="005B25A1">
        <w:rPr>
          <w:b/>
          <w:bCs/>
        </w:rPr>
        <w:t>Parallel discussion:</w:t>
      </w:r>
    </w:p>
    <w:p w14:paraId="539C8C9D" w14:textId="77777777" w:rsidR="007615D6" w:rsidRPr="005B25A1" w:rsidRDefault="007615D6" w:rsidP="007615D6">
      <w:pPr>
        <w:keepNext/>
        <w:keepLines/>
      </w:pPr>
      <w:r w:rsidRPr="005B25A1">
        <w:t>-</w:t>
      </w:r>
    </w:p>
    <w:p w14:paraId="37CB40C5" w14:textId="77777777" w:rsidR="007615D6" w:rsidRPr="005B25A1" w:rsidRDefault="007615D6" w:rsidP="007615D6">
      <w:pPr>
        <w:keepNext/>
        <w:keepLines/>
        <w:rPr>
          <w:b/>
          <w:bCs/>
        </w:rPr>
      </w:pPr>
      <w:r w:rsidRPr="005B25A1">
        <w:rPr>
          <w:b/>
          <w:bCs/>
        </w:rPr>
        <w:t>Plenary Discussion:</w:t>
      </w:r>
    </w:p>
    <w:p w14:paraId="0B80A853" w14:textId="77777777" w:rsidR="007615D6" w:rsidRPr="005B25A1" w:rsidRDefault="007615D6" w:rsidP="007615D6">
      <w:pPr>
        <w:keepNext/>
        <w:keepLines/>
      </w:pPr>
      <w:r>
        <w:rPr>
          <w:color w:val="FF0000"/>
        </w:rPr>
        <w:t>NO DISCUSSION RECORDED</w:t>
      </w:r>
    </w:p>
    <w:p w14:paraId="61C63B10" w14:textId="77777777" w:rsidR="007615D6" w:rsidRPr="00EB0339" w:rsidRDefault="007615D6" w:rsidP="007615D6">
      <w:r w:rsidRPr="005B25A1">
        <w:rPr>
          <w:b/>
          <w:bCs/>
        </w:rPr>
        <w:t>Status:</w:t>
      </w:r>
      <w:r>
        <w:t xml:space="preserve"> </w:t>
      </w:r>
      <w:r>
        <w:rPr>
          <w:color w:val="0000FF"/>
        </w:rPr>
        <w:t>Not concluded</w:t>
      </w:r>
      <w:r>
        <w:t>.</w:t>
      </w:r>
    </w:p>
    <w:p w14:paraId="0CD4B686" w14:textId="77777777" w:rsidR="00E00DA6" w:rsidRDefault="007615D6" w:rsidP="000A3FBD">
      <w:pPr>
        <w:pStyle w:val="NormTop"/>
      </w:pPr>
      <w:r>
        <w:rPr>
          <w:color w:val="0000FF"/>
        </w:rPr>
        <w:t>S2-2506763</w:t>
      </w:r>
      <w:r w:rsidRPr="00D53282">
        <w:t xml:space="preserve"> </w:t>
      </w:r>
      <w:r>
        <w:t>(P-CR) 23.801-01: [WT#4] Discussion and proposal for Sensing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WT#4 integration of Sensing and Communication. Based on the discussion, a detailed key issues is proposed.</w:t>
      </w:r>
    </w:p>
    <w:p w14:paraId="576AE0C2" w14:textId="77777777" w:rsidR="007615D6" w:rsidRPr="005B25A1" w:rsidRDefault="007615D6" w:rsidP="007615D6">
      <w:pPr>
        <w:keepNext/>
        <w:keepLines/>
        <w:rPr>
          <w:b/>
          <w:bCs/>
        </w:rPr>
      </w:pPr>
      <w:r w:rsidRPr="005B25A1">
        <w:rPr>
          <w:b/>
          <w:bCs/>
        </w:rPr>
        <w:t>Parallel discussion:</w:t>
      </w:r>
    </w:p>
    <w:p w14:paraId="3A3D6784" w14:textId="77777777" w:rsidR="007615D6" w:rsidRPr="005B25A1" w:rsidRDefault="007615D6" w:rsidP="007615D6">
      <w:pPr>
        <w:keepNext/>
        <w:keepLines/>
      </w:pPr>
      <w:r w:rsidRPr="005B25A1">
        <w:t>-</w:t>
      </w:r>
    </w:p>
    <w:p w14:paraId="60B90227" w14:textId="77777777" w:rsidR="007615D6" w:rsidRPr="005B25A1" w:rsidRDefault="007615D6" w:rsidP="007615D6">
      <w:pPr>
        <w:keepNext/>
        <w:keepLines/>
        <w:rPr>
          <w:b/>
          <w:bCs/>
        </w:rPr>
      </w:pPr>
      <w:r w:rsidRPr="005B25A1">
        <w:rPr>
          <w:b/>
          <w:bCs/>
        </w:rPr>
        <w:t>Plenary Discussion:</w:t>
      </w:r>
    </w:p>
    <w:p w14:paraId="34946BC9" w14:textId="77777777" w:rsidR="007615D6" w:rsidRPr="005B25A1" w:rsidRDefault="007615D6" w:rsidP="007615D6">
      <w:pPr>
        <w:keepNext/>
        <w:keepLines/>
      </w:pPr>
      <w:r>
        <w:rPr>
          <w:color w:val="FF0000"/>
        </w:rPr>
        <w:t>NO DISCUSSION RECORDED</w:t>
      </w:r>
    </w:p>
    <w:p w14:paraId="3CF7BAC9" w14:textId="77777777" w:rsidR="007615D6" w:rsidRPr="00EB0339" w:rsidRDefault="007615D6" w:rsidP="007615D6">
      <w:r w:rsidRPr="005B25A1">
        <w:rPr>
          <w:b/>
          <w:bCs/>
        </w:rPr>
        <w:t>Status:</w:t>
      </w:r>
      <w:r>
        <w:t xml:space="preserve"> </w:t>
      </w:r>
      <w:r>
        <w:rPr>
          <w:color w:val="0000FF"/>
        </w:rPr>
        <w:t>Not concluded</w:t>
      </w:r>
      <w:r>
        <w:t>.</w:t>
      </w:r>
    </w:p>
    <w:p w14:paraId="06C596C7" w14:textId="77777777" w:rsidR="00E00DA6" w:rsidRDefault="007615D6" w:rsidP="000A3FBD">
      <w:pPr>
        <w:pStyle w:val="NormTop"/>
      </w:pPr>
      <w:r>
        <w:rPr>
          <w:color w:val="0000FF"/>
        </w:rPr>
        <w:t>S2-2507178</w:t>
      </w:r>
      <w:r w:rsidRPr="00D53282">
        <w:t xml:space="preserve"> </w:t>
      </w:r>
      <w:r>
        <w:t>(P-CR) 23.801-01: [WT#4, ISAC] Key Issue for WT#4: sensing architecture for 6G system  (Source: Lenovo)</w:t>
      </w:r>
      <w:r>
        <w:br/>
      </w:r>
      <w:r w:rsidRPr="00D53282">
        <w:rPr>
          <w:b/>
        </w:rPr>
        <w:t>Document for:</w:t>
      </w:r>
      <w:r w:rsidRPr="00D53282">
        <w:t xml:space="preserve"> </w:t>
      </w:r>
      <w:r>
        <w:t>Approval</w:t>
      </w:r>
      <w:r>
        <w:br/>
      </w:r>
      <w:r w:rsidRPr="00D53282">
        <w:rPr>
          <w:b/>
        </w:rPr>
        <w:t>Abstract:</w:t>
      </w:r>
      <w:r w:rsidRPr="00D53282">
        <w:t xml:space="preserve"> </w:t>
      </w:r>
    </w:p>
    <w:p w14:paraId="6535F707" w14:textId="77777777" w:rsidR="007615D6" w:rsidRPr="005B25A1" w:rsidRDefault="007615D6" w:rsidP="007615D6">
      <w:pPr>
        <w:keepNext/>
        <w:keepLines/>
        <w:rPr>
          <w:b/>
          <w:bCs/>
        </w:rPr>
      </w:pPr>
      <w:r w:rsidRPr="005B25A1">
        <w:rPr>
          <w:b/>
          <w:bCs/>
        </w:rPr>
        <w:t>Parallel discussion:</w:t>
      </w:r>
    </w:p>
    <w:p w14:paraId="6252C439" w14:textId="77777777" w:rsidR="007615D6" w:rsidRPr="005B25A1" w:rsidRDefault="007615D6" w:rsidP="007615D6">
      <w:pPr>
        <w:keepNext/>
        <w:keepLines/>
      </w:pPr>
      <w:r w:rsidRPr="005B25A1">
        <w:t>-</w:t>
      </w:r>
    </w:p>
    <w:p w14:paraId="1C3EA224" w14:textId="77777777" w:rsidR="007615D6" w:rsidRPr="005B25A1" w:rsidRDefault="007615D6" w:rsidP="007615D6">
      <w:pPr>
        <w:keepNext/>
        <w:keepLines/>
        <w:rPr>
          <w:b/>
          <w:bCs/>
        </w:rPr>
      </w:pPr>
      <w:r w:rsidRPr="005B25A1">
        <w:rPr>
          <w:b/>
          <w:bCs/>
        </w:rPr>
        <w:t>Plenary Discussion:</w:t>
      </w:r>
    </w:p>
    <w:p w14:paraId="29DEF3FB" w14:textId="77777777" w:rsidR="007615D6" w:rsidRPr="005B25A1" w:rsidRDefault="007615D6" w:rsidP="007615D6">
      <w:pPr>
        <w:keepNext/>
        <w:keepLines/>
      </w:pPr>
      <w:r>
        <w:rPr>
          <w:color w:val="FF0000"/>
        </w:rPr>
        <w:t>NO DISCUSSION RECORDED</w:t>
      </w:r>
    </w:p>
    <w:p w14:paraId="6942A0CC" w14:textId="77777777" w:rsidR="007615D6" w:rsidRPr="00EB0339" w:rsidRDefault="007615D6" w:rsidP="007615D6">
      <w:r w:rsidRPr="005B25A1">
        <w:rPr>
          <w:b/>
          <w:bCs/>
        </w:rPr>
        <w:t>Status:</w:t>
      </w:r>
      <w:r>
        <w:t xml:space="preserve"> </w:t>
      </w:r>
      <w:r>
        <w:rPr>
          <w:color w:val="0000FF"/>
        </w:rPr>
        <w:t>Not concluded</w:t>
      </w:r>
      <w:r>
        <w:t>.</w:t>
      </w:r>
    </w:p>
    <w:p w14:paraId="3C1FB0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specifically on using non-3GPP sensing data</w:t>
      </w:r>
    </w:p>
    <w:p w14:paraId="26BADC3A" w14:textId="77777777" w:rsidR="00E00DA6" w:rsidRDefault="007615D6" w:rsidP="000A3FBD">
      <w:pPr>
        <w:pStyle w:val="NormTop"/>
      </w:pPr>
      <w:r>
        <w:rPr>
          <w:color w:val="0000FF"/>
        </w:rPr>
        <w:t>S2-2506513</w:t>
      </w:r>
      <w:r w:rsidRPr="00D53282">
        <w:t xml:space="preserve"> </w:t>
      </w:r>
      <w:r>
        <w:t>(P-CR) 23.801-01: [WT#4, Multi-sensor fusion based sensing] Key issues and justifications for 6G Multi-sensor fusion based sensing (Source: China Mobile)</w:t>
      </w:r>
      <w:r>
        <w:br/>
      </w:r>
      <w:r w:rsidRPr="00D53282">
        <w:rPr>
          <w:b/>
        </w:rPr>
        <w:t>Document for:</w:t>
      </w:r>
      <w:r w:rsidRPr="00D53282">
        <w:t xml:space="preserve"> </w:t>
      </w:r>
      <w:r>
        <w:t>Approval</w:t>
      </w:r>
      <w:r>
        <w:br/>
      </w:r>
      <w:r w:rsidRPr="00D53282">
        <w:rPr>
          <w:b/>
        </w:rPr>
        <w:t>Abstract:</w:t>
      </w:r>
      <w:r w:rsidRPr="00D53282">
        <w:t xml:space="preserve"> </w:t>
      </w:r>
    </w:p>
    <w:p w14:paraId="699F72A3" w14:textId="77777777" w:rsidR="007615D6" w:rsidRPr="005B25A1" w:rsidRDefault="007615D6" w:rsidP="007615D6">
      <w:pPr>
        <w:keepNext/>
        <w:keepLines/>
        <w:rPr>
          <w:b/>
          <w:bCs/>
        </w:rPr>
      </w:pPr>
      <w:r w:rsidRPr="005B25A1">
        <w:rPr>
          <w:b/>
          <w:bCs/>
        </w:rPr>
        <w:t>Parallel discussion:</w:t>
      </w:r>
    </w:p>
    <w:p w14:paraId="24FDC1B1" w14:textId="77777777" w:rsidR="007615D6" w:rsidRPr="005B25A1" w:rsidRDefault="007615D6" w:rsidP="007615D6">
      <w:pPr>
        <w:keepNext/>
        <w:keepLines/>
      </w:pPr>
      <w:r w:rsidRPr="005B25A1">
        <w:t>-</w:t>
      </w:r>
    </w:p>
    <w:p w14:paraId="35FC5B0C" w14:textId="77777777" w:rsidR="007615D6" w:rsidRPr="005B25A1" w:rsidRDefault="007615D6" w:rsidP="007615D6">
      <w:pPr>
        <w:keepNext/>
        <w:keepLines/>
        <w:rPr>
          <w:b/>
          <w:bCs/>
        </w:rPr>
      </w:pPr>
      <w:r w:rsidRPr="005B25A1">
        <w:rPr>
          <w:b/>
          <w:bCs/>
        </w:rPr>
        <w:t>Plenary Discussion:</w:t>
      </w:r>
    </w:p>
    <w:p w14:paraId="2D3DBA98" w14:textId="77777777" w:rsidR="007615D6" w:rsidRPr="005B25A1" w:rsidRDefault="007615D6" w:rsidP="007615D6">
      <w:pPr>
        <w:keepNext/>
        <w:keepLines/>
      </w:pPr>
      <w:r>
        <w:rPr>
          <w:color w:val="FF0000"/>
        </w:rPr>
        <w:t>NO DISCUSSION RECORDED</w:t>
      </w:r>
    </w:p>
    <w:p w14:paraId="342C2DE4" w14:textId="77777777" w:rsidR="007615D6" w:rsidRPr="00EB0339" w:rsidRDefault="007615D6" w:rsidP="007615D6">
      <w:r w:rsidRPr="005B25A1">
        <w:rPr>
          <w:b/>
          <w:bCs/>
        </w:rPr>
        <w:t>Status:</w:t>
      </w:r>
      <w:r>
        <w:t xml:space="preserve"> </w:t>
      </w:r>
      <w:r>
        <w:rPr>
          <w:color w:val="0000FF"/>
        </w:rPr>
        <w:t>Not concluded</w:t>
      </w:r>
      <w:r>
        <w:t>.</w:t>
      </w:r>
    </w:p>
    <w:p w14:paraId="1DE9410C" w14:textId="77777777" w:rsidR="00E00DA6" w:rsidRDefault="007615D6" w:rsidP="000A3FBD">
      <w:pPr>
        <w:pStyle w:val="NormTop"/>
      </w:pPr>
      <w:r>
        <w:rPr>
          <w:color w:val="0000FF"/>
        </w:rPr>
        <w:t>S2-2507441</w:t>
      </w:r>
      <w:r w:rsidRPr="00D53282">
        <w:t xml:space="preserve"> </w:t>
      </w:r>
      <w:r>
        <w:t>(P-CR) 23.801-01: [WT#4] Work task #4 Integration of sensing and communication (Source: CableLabs, Charter Communi</w:t>
      </w:r>
      <w:r>
        <w:lastRenderedPageBreak/>
        <w:t>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4 on integration of sensing and communication. The proposed work task scope in the Annex is considered as a Key Issue on integration of Wi-Fi sensing in 6G.</w:t>
      </w:r>
    </w:p>
    <w:p w14:paraId="18712C33" w14:textId="77777777" w:rsidR="007615D6" w:rsidRPr="005B25A1" w:rsidRDefault="007615D6" w:rsidP="007615D6">
      <w:pPr>
        <w:keepNext/>
        <w:keepLines/>
        <w:rPr>
          <w:b/>
          <w:bCs/>
        </w:rPr>
      </w:pPr>
      <w:r w:rsidRPr="005B25A1">
        <w:rPr>
          <w:b/>
          <w:bCs/>
        </w:rPr>
        <w:t>Convenor comment:</w:t>
      </w:r>
    </w:p>
    <w:p w14:paraId="48B954E7" w14:textId="77777777" w:rsidR="007615D6" w:rsidRPr="005B25A1" w:rsidRDefault="007615D6" w:rsidP="007615D6">
      <w:pPr>
        <w:keepNext/>
        <w:keepLines/>
      </w:pPr>
      <w:r w:rsidRPr="005B25A1">
        <w:t>Used as a baseline. (Only KI scope).</w:t>
      </w:r>
    </w:p>
    <w:p w14:paraId="08FAFA7D" w14:textId="77777777" w:rsidR="007615D6" w:rsidRPr="005B25A1" w:rsidRDefault="007615D6" w:rsidP="007615D6">
      <w:pPr>
        <w:keepNext/>
        <w:keepLines/>
        <w:rPr>
          <w:b/>
          <w:bCs/>
        </w:rPr>
      </w:pPr>
      <w:r w:rsidRPr="005B25A1">
        <w:rPr>
          <w:b/>
          <w:bCs/>
        </w:rPr>
        <w:t>Parallel discussion:</w:t>
      </w:r>
    </w:p>
    <w:p w14:paraId="364CDB39" w14:textId="63F9D134" w:rsidR="00135BD7" w:rsidRPr="005B25A1" w:rsidRDefault="00135BD7" w:rsidP="00135BD7">
      <w:pPr>
        <w:keepNext/>
        <w:keepLines/>
      </w:pPr>
      <w:r>
        <w:t xml:space="preserve">Revised in drafting session to </w:t>
      </w:r>
      <w:r w:rsidRPr="00CE3EC0">
        <w:rPr>
          <w:color w:val="0000FF"/>
        </w:rPr>
        <w:t>S2-2</w:t>
      </w:r>
      <w:r>
        <w:rPr>
          <w:color w:val="0000FF"/>
        </w:rPr>
        <w:t>507902</w:t>
      </w:r>
      <w:r>
        <w:t>.</w:t>
      </w:r>
      <w:r w:rsidRPr="00375008">
        <w:t xml:space="preserve"> </w:t>
      </w:r>
    </w:p>
    <w:p w14:paraId="1F683559" w14:textId="77777777" w:rsidR="007615D6" w:rsidRPr="005B25A1" w:rsidRDefault="007615D6" w:rsidP="007615D6">
      <w:pPr>
        <w:keepNext/>
        <w:keepLines/>
      </w:pPr>
      <w:r w:rsidRPr="005B25A1">
        <w:t>-</w:t>
      </w:r>
    </w:p>
    <w:p w14:paraId="7BD36A0D" w14:textId="77777777" w:rsidR="007615D6" w:rsidRPr="005B25A1" w:rsidRDefault="007615D6" w:rsidP="007615D6">
      <w:pPr>
        <w:keepNext/>
        <w:keepLines/>
        <w:rPr>
          <w:b/>
          <w:bCs/>
        </w:rPr>
      </w:pPr>
      <w:r w:rsidRPr="005B25A1">
        <w:rPr>
          <w:b/>
          <w:bCs/>
        </w:rPr>
        <w:t>Plenary Discussion:</w:t>
      </w:r>
    </w:p>
    <w:p w14:paraId="4C9FA976" w14:textId="77777777" w:rsidR="003C2D41" w:rsidRDefault="003C2D41" w:rsidP="003C2D41">
      <w:pPr>
        <w:keepNext/>
        <w:keepLines/>
      </w:pPr>
      <w:r>
        <w:t xml:space="preserve">  </w:t>
      </w:r>
      <w:r>
        <w:rPr>
          <w:color w:val="FF0000"/>
        </w:rPr>
        <w:t>&lt;RETURN - OPEN&gt;</w:t>
      </w:r>
    </w:p>
    <w:p w14:paraId="2434EF5B" w14:textId="77777777" w:rsidR="003C2D41" w:rsidRPr="00EB0339" w:rsidRDefault="003C2D41" w:rsidP="003C2D41">
      <w:r w:rsidRPr="005B25A1">
        <w:rPr>
          <w:b/>
          <w:bCs/>
        </w:rPr>
        <w:t>Status:</w:t>
      </w:r>
      <w:r>
        <w:t xml:space="preserve"> </w:t>
      </w:r>
      <w:r w:rsidRPr="00380F14">
        <w:rPr>
          <w:color w:val="FF0000"/>
        </w:rPr>
        <w:t>OPEN</w:t>
      </w:r>
    </w:p>
    <w:p w14:paraId="7D91259A" w14:textId="77777777" w:rsidR="003C2D41" w:rsidRDefault="003C2D41" w:rsidP="003C2D41"/>
    <w:p w14:paraId="0FADEE25" w14:textId="77777777" w:rsidR="007615D6" w:rsidRDefault="007615D6" w:rsidP="005A50C0">
      <w:pPr>
        <w:pStyle w:val="Heading3"/>
      </w:pPr>
      <w:r>
        <w:t>20.6.5</w:t>
      </w:r>
      <w:r>
        <w:tab/>
        <w:t>Study on Architecture for 6G System (FS_6G_ARC) - WT#5</w:t>
      </w:r>
    </w:p>
    <w:p w14:paraId="4882AE7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for studying data framework and related aspects (collection, storage, distribution, exposure etc) in SA2</w:t>
      </w:r>
    </w:p>
    <w:p w14:paraId="586AF898" w14:textId="77777777" w:rsidR="00E00DA6" w:rsidRDefault="007615D6" w:rsidP="000A3FBD">
      <w:pPr>
        <w:pStyle w:val="NormTop"/>
      </w:pPr>
      <w:r>
        <w:rPr>
          <w:color w:val="0000FF"/>
        </w:rPr>
        <w:t>S2-2506359</w:t>
      </w:r>
      <w:r w:rsidRPr="00D53282">
        <w:t xml:space="preserve"> </w:t>
      </w:r>
      <w:r>
        <w:t>(P-CR) 23.801-01: [WT#5] Data framework design for 6G network (Source: China Mobile, AT&amp;T, Boost Mobile Network, KDDI, KPN, Rakuten Mobile, vivo, CATT)</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efficient and scalable data handling through data framework.</w:t>
      </w:r>
    </w:p>
    <w:p w14:paraId="1ACFCD5E" w14:textId="77777777" w:rsidR="007615D6" w:rsidRPr="005B25A1" w:rsidRDefault="007615D6" w:rsidP="007615D6">
      <w:pPr>
        <w:keepNext/>
        <w:keepLines/>
        <w:rPr>
          <w:b/>
          <w:bCs/>
        </w:rPr>
      </w:pPr>
      <w:r w:rsidRPr="005B25A1">
        <w:rPr>
          <w:b/>
          <w:bCs/>
        </w:rPr>
        <w:t>Parallel discussion:</w:t>
      </w:r>
    </w:p>
    <w:p w14:paraId="31064313" w14:textId="77777777" w:rsidR="007615D6" w:rsidRPr="005B25A1" w:rsidRDefault="007615D6" w:rsidP="007615D6">
      <w:pPr>
        <w:keepNext/>
        <w:keepLines/>
      </w:pPr>
      <w:r w:rsidRPr="005B25A1">
        <w:t>-</w:t>
      </w:r>
    </w:p>
    <w:p w14:paraId="58480505" w14:textId="77777777" w:rsidR="007615D6" w:rsidRPr="005B25A1" w:rsidRDefault="007615D6" w:rsidP="007615D6">
      <w:pPr>
        <w:keepNext/>
        <w:keepLines/>
        <w:rPr>
          <w:b/>
          <w:bCs/>
        </w:rPr>
      </w:pPr>
      <w:r w:rsidRPr="005B25A1">
        <w:rPr>
          <w:b/>
          <w:bCs/>
        </w:rPr>
        <w:t>Plenary Discussion:</w:t>
      </w:r>
    </w:p>
    <w:p w14:paraId="5DF577D7" w14:textId="77777777" w:rsidR="007615D6" w:rsidRPr="005B25A1" w:rsidRDefault="007615D6" w:rsidP="007615D6">
      <w:pPr>
        <w:keepNext/>
        <w:keepLines/>
      </w:pPr>
      <w:r>
        <w:rPr>
          <w:color w:val="FF0000"/>
        </w:rPr>
        <w:t>NO DISCUSSION RECORDED</w:t>
      </w:r>
    </w:p>
    <w:p w14:paraId="2D0369F1" w14:textId="77777777" w:rsidR="007615D6" w:rsidRPr="00EB0339" w:rsidRDefault="007615D6" w:rsidP="007615D6">
      <w:r w:rsidRPr="005B25A1">
        <w:rPr>
          <w:b/>
          <w:bCs/>
        </w:rPr>
        <w:t>Status:</w:t>
      </w:r>
      <w:r>
        <w:t xml:space="preserve"> </w:t>
      </w:r>
      <w:r>
        <w:rPr>
          <w:color w:val="0000FF"/>
        </w:rPr>
        <w:t>Not concluded</w:t>
      </w:r>
      <w:r>
        <w:t>.</w:t>
      </w:r>
    </w:p>
    <w:p w14:paraId="77041F89" w14:textId="77777777" w:rsidR="00E00DA6" w:rsidRDefault="007615D6" w:rsidP="000A3FBD">
      <w:pPr>
        <w:pStyle w:val="NormTop"/>
      </w:pPr>
      <w:r>
        <w:rPr>
          <w:color w:val="0000FF"/>
        </w:rPr>
        <w:t>S2-2506363</w:t>
      </w:r>
      <w:r w:rsidRPr="00D53282">
        <w:t xml:space="preserve"> </w:t>
      </w:r>
      <w:r>
        <w:t>(P-CR) 23.801-01: [WT#5, all topics] WT updates and proposed KIs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WT#5.</w:t>
      </w:r>
    </w:p>
    <w:p w14:paraId="743AB491" w14:textId="77777777" w:rsidR="007615D6" w:rsidRPr="005B25A1" w:rsidRDefault="007615D6" w:rsidP="007615D6">
      <w:pPr>
        <w:keepNext/>
        <w:keepLines/>
        <w:rPr>
          <w:b/>
          <w:bCs/>
        </w:rPr>
      </w:pPr>
      <w:r w:rsidRPr="005B25A1">
        <w:rPr>
          <w:b/>
          <w:bCs/>
        </w:rPr>
        <w:t>Parallel discussion:</w:t>
      </w:r>
    </w:p>
    <w:p w14:paraId="0B2E0ACD" w14:textId="77777777" w:rsidR="007615D6" w:rsidRPr="005B25A1" w:rsidRDefault="007615D6" w:rsidP="007615D6">
      <w:pPr>
        <w:keepNext/>
        <w:keepLines/>
      </w:pPr>
      <w:r w:rsidRPr="005B25A1">
        <w:t>-</w:t>
      </w:r>
    </w:p>
    <w:p w14:paraId="00611226" w14:textId="77777777" w:rsidR="007615D6" w:rsidRPr="005B25A1" w:rsidRDefault="007615D6" w:rsidP="007615D6">
      <w:pPr>
        <w:keepNext/>
        <w:keepLines/>
        <w:rPr>
          <w:b/>
          <w:bCs/>
        </w:rPr>
      </w:pPr>
      <w:r w:rsidRPr="005B25A1">
        <w:rPr>
          <w:b/>
          <w:bCs/>
        </w:rPr>
        <w:t>Plenary Discussion:</w:t>
      </w:r>
    </w:p>
    <w:p w14:paraId="2701EDB5" w14:textId="77777777" w:rsidR="007615D6" w:rsidRPr="005B25A1" w:rsidRDefault="007615D6" w:rsidP="007615D6">
      <w:pPr>
        <w:keepNext/>
        <w:keepLines/>
      </w:pPr>
      <w:r>
        <w:rPr>
          <w:color w:val="FF0000"/>
        </w:rPr>
        <w:t>NO DISCUSSION RECORDED</w:t>
      </w:r>
    </w:p>
    <w:p w14:paraId="1009118C" w14:textId="77777777" w:rsidR="007615D6" w:rsidRPr="00EB0339" w:rsidRDefault="007615D6" w:rsidP="007615D6">
      <w:r w:rsidRPr="005B25A1">
        <w:rPr>
          <w:b/>
          <w:bCs/>
        </w:rPr>
        <w:t>Status:</w:t>
      </w:r>
      <w:r>
        <w:t xml:space="preserve"> </w:t>
      </w:r>
      <w:r>
        <w:rPr>
          <w:color w:val="0000FF"/>
        </w:rPr>
        <w:t>Not concluded</w:t>
      </w:r>
      <w:r>
        <w:t>.</w:t>
      </w:r>
    </w:p>
    <w:p w14:paraId="46F2F316" w14:textId="77777777" w:rsidR="00E00DA6" w:rsidRDefault="007615D6" w:rsidP="000A3FBD">
      <w:pPr>
        <w:pStyle w:val="NormTop"/>
      </w:pPr>
      <w:r>
        <w:rPr>
          <w:color w:val="0000FF"/>
        </w:rPr>
        <w:t>S2-2506397</w:t>
      </w:r>
      <w:r w:rsidRPr="00D53282">
        <w:t xml:space="preserve"> </w:t>
      </w:r>
      <w:r>
        <w:t>(P-CR) 23.801-01: [WT#5, Data Framework] Supporting Data Framework for 6G (Source: Boost Mobile Network, E</w:t>
      </w:r>
      <w:r>
        <w:lastRenderedPageBreak/>
        <w:t>choStar, China Mobile, Cisco Systems,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detailed scope and a Key Issue for Data Framework WT#5. This key issue recommends studying the data framework that is required to support 6G system architecture, e.g., AI in 6G (WT#3) and 6G Integrated Sensing Communication (W.</w:t>
      </w:r>
    </w:p>
    <w:p w14:paraId="71647AEA" w14:textId="77777777" w:rsidR="007615D6" w:rsidRPr="005B25A1" w:rsidRDefault="007615D6" w:rsidP="007615D6">
      <w:pPr>
        <w:keepNext/>
        <w:keepLines/>
        <w:rPr>
          <w:b/>
          <w:bCs/>
        </w:rPr>
      </w:pPr>
      <w:r w:rsidRPr="005B25A1">
        <w:rPr>
          <w:b/>
          <w:bCs/>
        </w:rPr>
        <w:t>Parallel discussion:</w:t>
      </w:r>
    </w:p>
    <w:p w14:paraId="36CC60BD" w14:textId="77777777" w:rsidR="007615D6" w:rsidRPr="005B25A1" w:rsidRDefault="007615D6" w:rsidP="007615D6">
      <w:pPr>
        <w:keepNext/>
        <w:keepLines/>
      </w:pPr>
      <w:r w:rsidRPr="005B25A1">
        <w:t>-</w:t>
      </w:r>
    </w:p>
    <w:p w14:paraId="59A804B5" w14:textId="77777777" w:rsidR="007615D6" w:rsidRPr="005B25A1" w:rsidRDefault="007615D6" w:rsidP="007615D6">
      <w:pPr>
        <w:keepNext/>
        <w:keepLines/>
        <w:rPr>
          <w:b/>
          <w:bCs/>
        </w:rPr>
      </w:pPr>
      <w:r w:rsidRPr="005B25A1">
        <w:rPr>
          <w:b/>
          <w:bCs/>
        </w:rPr>
        <w:t>Plenary Discussion:</w:t>
      </w:r>
    </w:p>
    <w:p w14:paraId="1DC969A0" w14:textId="77777777" w:rsidR="007615D6" w:rsidRPr="005B25A1" w:rsidRDefault="007615D6" w:rsidP="007615D6">
      <w:pPr>
        <w:keepNext/>
        <w:keepLines/>
      </w:pPr>
      <w:r>
        <w:rPr>
          <w:color w:val="FF0000"/>
        </w:rPr>
        <w:t>NO DISCUSSION RECORDED</w:t>
      </w:r>
    </w:p>
    <w:p w14:paraId="52E5D8BE" w14:textId="77777777" w:rsidR="007615D6" w:rsidRPr="00EB0339" w:rsidRDefault="007615D6" w:rsidP="007615D6">
      <w:r w:rsidRPr="005B25A1">
        <w:rPr>
          <w:b/>
          <w:bCs/>
        </w:rPr>
        <w:t>Status:</w:t>
      </w:r>
      <w:r>
        <w:t xml:space="preserve"> </w:t>
      </w:r>
      <w:r>
        <w:rPr>
          <w:color w:val="0000FF"/>
        </w:rPr>
        <w:t>Not concluded</w:t>
      </w:r>
      <w:r>
        <w:t>.</w:t>
      </w:r>
    </w:p>
    <w:p w14:paraId="56B8E503" w14:textId="77777777" w:rsidR="00E00DA6" w:rsidRDefault="007615D6" w:rsidP="000A3FBD">
      <w:pPr>
        <w:pStyle w:val="NormTop"/>
      </w:pPr>
      <w:r>
        <w:rPr>
          <w:color w:val="0000FF"/>
        </w:rPr>
        <w:t>S2-2506420</w:t>
      </w:r>
      <w:r w:rsidRPr="00D53282">
        <w:t xml:space="preserve"> </w:t>
      </w:r>
      <w:r>
        <w:t xml:space="preserve">(P-CR) 23.801-01: [WT#5, Study data framework for all aspects related to efficient and scalable data handling] New Data Framework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proposes to extent the scope of WT#5 to enable concreate details of what needs to be study, beyond a shell definition.</w:t>
      </w:r>
    </w:p>
    <w:p w14:paraId="0E3684D3" w14:textId="77777777" w:rsidR="007615D6" w:rsidRPr="005B25A1" w:rsidRDefault="007615D6" w:rsidP="007615D6">
      <w:pPr>
        <w:keepNext/>
        <w:keepLines/>
        <w:rPr>
          <w:b/>
          <w:bCs/>
        </w:rPr>
      </w:pPr>
      <w:r w:rsidRPr="005B25A1">
        <w:rPr>
          <w:b/>
          <w:bCs/>
        </w:rPr>
        <w:t>Parallel discussion:</w:t>
      </w:r>
    </w:p>
    <w:p w14:paraId="5C92593C" w14:textId="77777777" w:rsidR="007615D6" w:rsidRPr="005B25A1" w:rsidRDefault="007615D6" w:rsidP="007615D6">
      <w:pPr>
        <w:keepNext/>
        <w:keepLines/>
      </w:pPr>
      <w:r w:rsidRPr="005B25A1">
        <w:t>-</w:t>
      </w:r>
    </w:p>
    <w:p w14:paraId="757630AE" w14:textId="77777777" w:rsidR="007615D6" w:rsidRPr="005B25A1" w:rsidRDefault="007615D6" w:rsidP="007615D6">
      <w:pPr>
        <w:keepNext/>
        <w:keepLines/>
        <w:rPr>
          <w:b/>
          <w:bCs/>
        </w:rPr>
      </w:pPr>
      <w:r w:rsidRPr="005B25A1">
        <w:rPr>
          <w:b/>
          <w:bCs/>
        </w:rPr>
        <w:t>Plenary Discussion:</w:t>
      </w:r>
    </w:p>
    <w:p w14:paraId="523673E7" w14:textId="77777777" w:rsidR="007615D6" w:rsidRPr="005B25A1" w:rsidRDefault="007615D6" w:rsidP="007615D6">
      <w:pPr>
        <w:keepNext/>
        <w:keepLines/>
      </w:pPr>
      <w:r>
        <w:rPr>
          <w:color w:val="FF0000"/>
        </w:rPr>
        <w:t>NO DISCUSSION RECORDED</w:t>
      </w:r>
    </w:p>
    <w:p w14:paraId="0E0945F4" w14:textId="77777777" w:rsidR="007615D6" w:rsidRPr="00EB0339" w:rsidRDefault="007615D6" w:rsidP="007615D6">
      <w:r w:rsidRPr="005B25A1">
        <w:rPr>
          <w:b/>
          <w:bCs/>
        </w:rPr>
        <w:t>Status:</w:t>
      </w:r>
      <w:r>
        <w:t xml:space="preserve"> </w:t>
      </w:r>
      <w:r>
        <w:rPr>
          <w:color w:val="0000FF"/>
        </w:rPr>
        <w:t>Not concluded</w:t>
      </w:r>
      <w:r>
        <w:t>.</w:t>
      </w:r>
    </w:p>
    <w:p w14:paraId="14CD5DBC" w14:textId="77777777" w:rsidR="00E00DA6" w:rsidRDefault="007615D6" w:rsidP="000A3FBD">
      <w:pPr>
        <w:pStyle w:val="NormTop"/>
      </w:pPr>
      <w:r>
        <w:rPr>
          <w:color w:val="0000FF"/>
        </w:rPr>
        <w:t>S2-2506438</w:t>
      </w:r>
      <w:r w:rsidRPr="00D53282">
        <w:t xml:space="preserve"> </w:t>
      </w:r>
      <w:r>
        <w:t>(P-CR) 23.801-01: [WT#5] Work Task clarification and KI description proposal (Source: Samsung)</w:t>
      </w:r>
      <w:r>
        <w:br/>
      </w:r>
      <w:r w:rsidRPr="00D53282">
        <w:rPr>
          <w:b/>
        </w:rPr>
        <w:t>Document for:</w:t>
      </w:r>
      <w:r w:rsidRPr="00D53282">
        <w:t xml:space="preserve"> </w:t>
      </w:r>
      <w:r>
        <w:t>Approval</w:t>
      </w:r>
      <w:r>
        <w:br/>
      </w:r>
      <w:r w:rsidRPr="00D53282">
        <w:rPr>
          <w:b/>
        </w:rPr>
        <w:t>Abstract:</w:t>
      </w:r>
      <w:r w:rsidRPr="00D53282">
        <w:t xml:space="preserve"> </w:t>
      </w:r>
    </w:p>
    <w:p w14:paraId="2591C2B3" w14:textId="77777777" w:rsidR="007615D6" w:rsidRPr="005B25A1" w:rsidRDefault="007615D6" w:rsidP="007615D6">
      <w:pPr>
        <w:keepNext/>
        <w:keepLines/>
        <w:rPr>
          <w:b/>
          <w:bCs/>
        </w:rPr>
      </w:pPr>
      <w:r w:rsidRPr="005B25A1">
        <w:rPr>
          <w:b/>
          <w:bCs/>
        </w:rPr>
        <w:t>Convenor comment:</w:t>
      </w:r>
    </w:p>
    <w:p w14:paraId="63E718DA" w14:textId="77777777" w:rsidR="007615D6" w:rsidRPr="005B25A1" w:rsidRDefault="007615D6" w:rsidP="007615D6">
      <w:pPr>
        <w:keepNext/>
        <w:keepLines/>
      </w:pPr>
      <w:r w:rsidRPr="005B25A1">
        <w:t>Used as a baseline. (Only KI scope).</w:t>
      </w:r>
    </w:p>
    <w:p w14:paraId="33B15C81" w14:textId="77777777" w:rsidR="007615D6" w:rsidRPr="005B25A1" w:rsidRDefault="007615D6" w:rsidP="007615D6">
      <w:pPr>
        <w:keepNext/>
        <w:keepLines/>
        <w:rPr>
          <w:b/>
          <w:bCs/>
        </w:rPr>
      </w:pPr>
      <w:r w:rsidRPr="005B25A1">
        <w:rPr>
          <w:b/>
          <w:bCs/>
        </w:rPr>
        <w:t>Parallel discussion:</w:t>
      </w:r>
    </w:p>
    <w:p w14:paraId="659C6614" w14:textId="27E591A6" w:rsidR="00135BD7" w:rsidRPr="005B25A1" w:rsidRDefault="00135BD7" w:rsidP="00135BD7">
      <w:pPr>
        <w:keepNext/>
        <w:keepLines/>
      </w:pPr>
      <w:r>
        <w:t xml:space="preserve">Revised in drafting session to </w:t>
      </w:r>
      <w:r w:rsidRPr="00CE3EC0">
        <w:rPr>
          <w:color w:val="0000FF"/>
        </w:rPr>
        <w:t>S2-2</w:t>
      </w:r>
      <w:r>
        <w:rPr>
          <w:color w:val="0000FF"/>
        </w:rPr>
        <w:t>507903</w:t>
      </w:r>
      <w:r>
        <w:t>.</w:t>
      </w:r>
      <w:r w:rsidRPr="00375008">
        <w:t xml:space="preserve"> </w:t>
      </w:r>
    </w:p>
    <w:p w14:paraId="7F4E76CD" w14:textId="77777777" w:rsidR="0061178C" w:rsidRDefault="009502AC" w:rsidP="0061178C">
      <w:pPr>
        <w:keepNext/>
        <w:keepLines/>
      </w:pPr>
      <w:r>
        <w:t xml:space="preserve">There were a number of comments and this was left for off-line discussion and revised to </w:t>
      </w:r>
      <w:r w:rsidRPr="009502AC">
        <w:rPr>
          <w:color w:val="0000FF"/>
        </w:rPr>
        <w:t>S2-250</w:t>
      </w:r>
      <w:r>
        <w:rPr>
          <w:color w:val="0000FF"/>
        </w:rPr>
        <w:t>7947</w:t>
      </w:r>
      <w:r w:rsidR="0061178C">
        <w:t xml:space="preserve">. </w:t>
      </w:r>
    </w:p>
    <w:p w14:paraId="00308419" w14:textId="77777777" w:rsidR="0061178C" w:rsidRDefault="0061178C" w:rsidP="0061178C">
      <w:pPr>
        <w:keepNext/>
        <w:keepLines/>
        <w:rPr>
          <w:b/>
          <w:bCs/>
        </w:rPr>
      </w:pPr>
      <w:r>
        <w:rPr>
          <w:b/>
          <w:bCs/>
        </w:rPr>
        <w:t>Plenary Discussion:</w:t>
      </w:r>
    </w:p>
    <w:p w14:paraId="3B85B582" w14:textId="60485CAA" w:rsidR="00520DEE" w:rsidRDefault="00520DEE" w:rsidP="00520DEE">
      <w:pPr>
        <w:keepNext/>
        <w:keepLines/>
      </w:pPr>
      <w:r>
        <w:t xml:space="preserve">  </w:t>
      </w:r>
      <w:r>
        <w:rPr>
          <w:color w:val="FF0000"/>
        </w:rPr>
        <w:t>&lt;RETURN - OPEN&gt;</w:t>
      </w:r>
    </w:p>
    <w:p w14:paraId="3B2709B6" w14:textId="77777777" w:rsidR="009502AC" w:rsidRPr="00EB0339" w:rsidRDefault="009502AC" w:rsidP="009502AC">
      <w:r w:rsidRPr="005B25A1">
        <w:rPr>
          <w:b/>
          <w:bCs/>
        </w:rPr>
        <w:t>Status:</w:t>
      </w:r>
      <w:r>
        <w:t xml:space="preserve"> </w:t>
      </w:r>
      <w:r w:rsidRPr="00380F14">
        <w:rPr>
          <w:color w:val="FF0000"/>
        </w:rPr>
        <w:t>OPEN</w:t>
      </w:r>
    </w:p>
    <w:p w14:paraId="6E27D71D" w14:textId="77777777" w:rsidR="00E00DA6" w:rsidRDefault="007615D6" w:rsidP="000A3FBD">
      <w:pPr>
        <w:pStyle w:val="NormTop"/>
      </w:pPr>
      <w:r>
        <w:rPr>
          <w:color w:val="0000FF"/>
        </w:rPr>
        <w:t>S2-2506446</w:t>
      </w:r>
      <w:r w:rsidRPr="00D53282">
        <w:t xml:space="preserve"> </w:t>
      </w:r>
      <w:r>
        <w:t>(P-CR) 23.801-01: [WT#5, Data framework] Discussion and proposal for data framework in 6G (Source: vivo, CMCC)</w:t>
      </w:r>
      <w:r>
        <w:br/>
      </w:r>
      <w:r w:rsidRPr="00D53282">
        <w:rPr>
          <w:b/>
        </w:rPr>
        <w:t>Document for:</w:t>
      </w:r>
      <w:r w:rsidRPr="00D53282">
        <w:t xml:space="preserve"> </w:t>
      </w:r>
      <w:r>
        <w:t>Approval</w:t>
      </w:r>
      <w:r>
        <w:br/>
      </w:r>
      <w:r w:rsidRPr="00D53282">
        <w:rPr>
          <w:b/>
        </w:rPr>
        <w:t>Abstract:</w:t>
      </w:r>
      <w:r w:rsidRPr="00D53282">
        <w:t xml:space="preserve"> </w:t>
      </w:r>
      <w:r>
        <w:br/>
        <w:t>This paper is to discuss data framework in 6G and provide architectural motivation, gap analysis, technical impact and interworking/migrati</w:t>
      </w:r>
      <w:r>
        <w:lastRenderedPageBreak/>
        <w:t>on and consequently proposed the corresponding KI.</w:t>
      </w:r>
    </w:p>
    <w:p w14:paraId="09746EDF" w14:textId="77777777" w:rsidR="007615D6" w:rsidRPr="005B25A1" w:rsidRDefault="007615D6" w:rsidP="007615D6">
      <w:pPr>
        <w:keepNext/>
        <w:keepLines/>
        <w:rPr>
          <w:b/>
          <w:bCs/>
        </w:rPr>
      </w:pPr>
      <w:r w:rsidRPr="005B25A1">
        <w:rPr>
          <w:b/>
          <w:bCs/>
        </w:rPr>
        <w:t>Convenor comment:</w:t>
      </w:r>
    </w:p>
    <w:p w14:paraId="52CE1F47" w14:textId="77777777" w:rsidR="007615D6" w:rsidRPr="005B25A1" w:rsidRDefault="007615D6" w:rsidP="007615D6">
      <w:pPr>
        <w:keepNext/>
        <w:keepLines/>
      </w:pPr>
      <w:r w:rsidRPr="005B25A1">
        <w:t>Used as a baseline. (Only WT scope).</w:t>
      </w:r>
    </w:p>
    <w:p w14:paraId="4892BE75" w14:textId="77777777" w:rsidR="007615D6" w:rsidRPr="005B25A1" w:rsidRDefault="007615D6" w:rsidP="007615D6">
      <w:pPr>
        <w:keepNext/>
        <w:keepLines/>
        <w:rPr>
          <w:b/>
          <w:bCs/>
        </w:rPr>
      </w:pPr>
      <w:r w:rsidRPr="005B25A1">
        <w:rPr>
          <w:b/>
          <w:bCs/>
        </w:rPr>
        <w:t>Parallel discussion:</w:t>
      </w:r>
    </w:p>
    <w:p w14:paraId="630F6878" w14:textId="77777777" w:rsidR="00135BD7" w:rsidRPr="005B25A1" w:rsidRDefault="00135BD7" w:rsidP="00135BD7">
      <w:pPr>
        <w:keepNext/>
        <w:keepLines/>
      </w:pPr>
      <w:r>
        <w:t xml:space="preserve">Revised in drafting session to </w:t>
      </w:r>
      <w:r w:rsidRPr="00CE3EC0">
        <w:rPr>
          <w:color w:val="0000FF"/>
        </w:rPr>
        <w:t>S2-2</w:t>
      </w:r>
      <w:r>
        <w:rPr>
          <w:color w:val="0000FF"/>
        </w:rPr>
        <w:t>507904</w:t>
      </w:r>
      <w:r>
        <w:t>.</w:t>
      </w:r>
      <w:r w:rsidRPr="00375008">
        <w:t xml:space="preserve"> </w:t>
      </w:r>
    </w:p>
    <w:p w14:paraId="55C71AF8" w14:textId="77777777" w:rsidR="0061178C" w:rsidRDefault="00500F71" w:rsidP="0061178C">
      <w:pPr>
        <w:keepNext/>
        <w:keepLines/>
      </w:pPr>
      <w:r>
        <w:t xml:space="preserve">There were a number of comments and this was left for off-line discussion and revised to </w:t>
      </w:r>
      <w:r w:rsidRPr="00500F71">
        <w:rPr>
          <w:color w:val="0000FF"/>
        </w:rPr>
        <w:t>S2-250</w:t>
      </w:r>
      <w:r>
        <w:rPr>
          <w:color w:val="0000FF"/>
        </w:rPr>
        <w:t>7946</w:t>
      </w:r>
      <w:r w:rsidR="0061178C">
        <w:t xml:space="preserve">. </w:t>
      </w:r>
    </w:p>
    <w:p w14:paraId="526280CC" w14:textId="77777777" w:rsidR="0061178C" w:rsidRDefault="0061178C" w:rsidP="0061178C">
      <w:pPr>
        <w:keepNext/>
        <w:keepLines/>
        <w:rPr>
          <w:b/>
          <w:bCs/>
        </w:rPr>
      </w:pPr>
      <w:r>
        <w:rPr>
          <w:b/>
          <w:bCs/>
        </w:rPr>
        <w:t>Plenary Discussion:</w:t>
      </w:r>
    </w:p>
    <w:p w14:paraId="40D75289" w14:textId="27F3F0BF" w:rsidR="00520DEE" w:rsidRDefault="00520DEE" w:rsidP="00520DEE">
      <w:pPr>
        <w:keepNext/>
        <w:keepLines/>
      </w:pPr>
      <w:r>
        <w:t xml:space="preserve">  </w:t>
      </w:r>
      <w:r>
        <w:rPr>
          <w:color w:val="FF0000"/>
        </w:rPr>
        <w:t>&lt;RETURN - OPEN&gt;</w:t>
      </w:r>
    </w:p>
    <w:p w14:paraId="1433D779" w14:textId="77777777" w:rsidR="00500F71" w:rsidRPr="00EB0339" w:rsidRDefault="00500F71" w:rsidP="00500F71">
      <w:r w:rsidRPr="005B25A1">
        <w:rPr>
          <w:b/>
          <w:bCs/>
        </w:rPr>
        <w:t>Status:</w:t>
      </w:r>
      <w:r>
        <w:t xml:space="preserve"> </w:t>
      </w:r>
      <w:r w:rsidRPr="00380F14">
        <w:rPr>
          <w:color w:val="FF0000"/>
        </w:rPr>
        <w:t>OPEN</w:t>
      </w:r>
    </w:p>
    <w:p w14:paraId="2F35AEB2" w14:textId="77777777" w:rsidR="00E00DA6" w:rsidRDefault="007615D6" w:rsidP="000A3FBD">
      <w:pPr>
        <w:pStyle w:val="NormTop"/>
      </w:pPr>
      <w:r>
        <w:rPr>
          <w:color w:val="0000FF"/>
        </w:rPr>
        <w:t>S2-2506463</w:t>
      </w:r>
      <w:r w:rsidRPr="00D53282">
        <w:t xml:space="preserve"> </w:t>
      </w:r>
      <w:r>
        <w:t>(P-CR) 23.801-01: [WT#5] Data framework for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revised contents and structure for WT#5 on the data framework for 6G. The contribution reviews existing mechanisms and provides initial considerations to be considered to refine the WT scope. User consent and privacy aspects in.</w:t>
      </w:r>
    </w:p>
    <w:p w14:paraId="397BB396" w14:textId="77777777" w:rsidR="007615D6" w:rsidRPr="005B25A1" w:rsidRDefault="007615D6" w:rsidP="007615D6">
      <w:pPr>
        <w:keepNext/>
        <w:keepLines/>
        <w:rPr>
          <w:b/>
          <w:bCs/>
        </w:rPr>
      </w:pPr>
      <w:r w:rsidRPr="005B25A1">
        <w:rPr>
          <w:b/>
          <w:bCs/>
        </w:rPr>
        <w:t>Parallel discussion:</w:t>
      </w:r>
    </w:p>
    <w:p w14:paraId="59A561EC" w14:textId="77777777" w:rsidR="007615D6" w:rsidRPr="005B25A1" w:rsidRDefault="007615D6" w:rsidP="007615D6">
      <w:pPr>
        <w:keepNext/>
        <w:keepLines/>
      </w:pPr>
      <w:r w:rsidRPr="005B25A1">
        <w:t>-</w:t>
      </w:r>
    </w:p>
    <w:p w14:paraId="38AA922C" w14:textId="77777777" w:rsidR="007615D6" w:rsidRPr="005B25A1" w:rsidRDefault="007615D6" w:rsidP="007615D6">
      <w:pPr>
        <w:keepNext/>
        <w:keepLines/>
        <w:rPr>
          <w:b/>
          <w:bCs/>
        </w:rPr>
      </w:pPr>
      <w:r w:rsidRPr="005B25A1">
        <w:rPr>
          <w:b/>
          <w:bCs/>
        </w:rPr>
        <w:t>Plenary Discussion:</w:t>
      </w:r>
    </w:p>
    <w:p w14:paraId="02B669FF" w14:textId="77777777" w:rsidR="007615D6" w:rsidRPr="005B25A1" w:rsidRDefault="007615D6" w:rsidP="007615D6">
      <w:pPr>
        <w:keepNext/>
        <w:keepLines/>
      </w:pPr>
      <w:r>
        <w:rPr>
          <w:color w:val="FF0000"/>
        </w:rPr>
        <w:t>NO DISCUSSION RECORDED</w:t>
      </w:r>
    </w:p>
    <w:p w14:paraId="2B0CFE1B" w14:textId="77777777" w:rsidR="007615D6" w:rsidRPr="00EB0339" w:rsidRDefault="007615D6" w:rsidP="007615D6">
      <w:r w:rsidRPr="005B25A1">
        <w:rPr>
          <w:b/>
          <w:bCs/>
        </w:rPr>
        <w:t>Status:</w:t>
      </w:r>
      <w:r>
        <w:t xml:space="preserve"> </w:t>
      </w:r>
      <w:r>
        <w:rPr>
          <w:color w:val="0000FF"/>
        </w:rPr>
        <w:t>Not concluded</w:t>
      </w:r>
      <w:r>
        <w:t>.</w:t>
      </w:r>
    </w:p>
    <w:p w14:paraId="2C7D1A91" w14:textId="77777777" w:rsidR="00E00DA6" w:rsidRDefault="007615D6" w:rsidP="000A3FBD">
      <w:pPr>
        <w:pStyle w:val="NormTop"/>
      </w:pPr>
      <w:r>
        <w:rPr>
          <w:color w:val="0000FF"/>
        </w:rPr>
        <w:t>S2-2506507</w:t>
      </w:r>
      <w:r w:rsidRPr="00D53282">
        <w:t xml:space="preserve"> </w:t>
      </w:r>
      <w:r>
        <w:t>(P-CR) 23.801-01: [WT#5, all topics] Data Framework for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scoping of WT#5 on Data Framework for 6G covering Arch. Motivation, Gap analyses and expected Technical Impact and suggests some potential scope for relevant Key Issue(s).</w:t>
      </w:r>
    </w:p>
    <w:p w14:paraId="56710577" w14:textId="77777777" w:rsidR="007615D6" w:rsidRPr="005B25A1" w:rsidRDefault="007615D6" w:rsidP="007615D6">
      <w:pPr>
        <w:keepNext/>
        <w:keepLines/>
        <w:rPr>
          <w:b/>
          <w:bCs/>
        </w:rPr>
      </w:pPr>
      <w:r w:rsidRPr="005B25A1">
        <w:rPr>
          <w:b/>
          <w:bCs/>
        </w:rPr>
        <w:t>Parallel discussion:</w:t>
      </w:r>
    </w:p>
    <w:p w14:paraId="48EB896F" w14:textId="77777777" w:rsidR="007615D6" w:rsidRPr="005B25A1" w:rsidRDefault="007615D6" w:rsidP="007615D6">
      <w:pPr>
        <w:keepNext/>
        <w:keepLines/>
      </w:pPr>
      <w:r w:rsidRPr="005B25A1">
        <w:t>-</w:t>
      </w:r>
    </w:p>
    <w:p w14:paraId="0F04540C" w14:textId="77777777" w:rsidR="007615D6" w:rsidRPr="005B25A1" w:rsidRDefault="007615D6" w:rsidP="007615D6">
      <w:pPr>
        <w:keepNext/>
        <w:keepLines/>
        <w:rPr>
          <w:b/>
          <w:bCs/>
        </w:rPr>
      </w:pPr>
      <w:r w:rsidRPr="005B25A1">
        <w:rPr>
          <w:b/>
          <w:bCs/>
        </w:rPr>
        <w:t>Plenary Discussion:</w:t>
      </w:r>
    </w:p>
    <w:p w14:paraId="34191957" w14:textId="77777777" w:rsidR="007615D6" w:rsidRPr="005B25A1" w:rsidRDefault="007615D6" w:rsidP="007615D6">
      <w:pPr>
        <w:keepNext/>
        <w:keepLines/>
      </w:pPr>
      <w:r>
        <w:rPr>
          <w:color w:val="FF0000"/>
        </w:rPr>
        <w:t>NO DISCUSSION RECORDED</w:t>
      </w:r>
    </w:p>
    <w:p w14:paraId="41EDF54C" w14:textId="77777777" w:rsidR="007615D6" w:rsidRPr="00EB0339" w:rsidRDefault="007615D6" w:rsidP="007615D6">
      <w:r w:rsidRPr="005B25A1">
        <w:rPr>
          <w:b/>
          <w:bCs/>
        </w:rPr>
        <w:t>Status:</w:t>
      </w:r>
      <w:r>
        <w:t xml:space="preserve"> </w:t>
      </w:r>
      <w:r>
        <w:rPr>
          <w:color w:val="0000FF"/>
        </w:rPr>
        <w:t>Not concluded</w:t>
      </w:r>
      <w:r>
        <w:t>.</w:t>
      </w:r>
    </w:p>
    <w:p w14:paraId="60E84484" w14:textId="77777777" w:rsidR="00E00DA6" w:rsidRDefault="007615D6" w:rsidP="000A3FBD">
      <w:pPr>
        <w:pStyle w:val="NormTop"/>
      </w:pPr>
      <w:r>
        <w:rPr>
          <w:color w:val="0000FF"/>
        </w:rPr>
        <w:t>S2-2506575</w:t>
      </w:r>
      <w:r w:rsidRPr="00D53282">
        <w:t xml:space="preserve"> </w:t>
      </w:r>
      <w:r>
        <w:t>(P-CR) 23.801-01: [WT#5] Data Framework for 6G System (Sou</w:t>
      </w:r>
      <w:r>
        <w:lastRenderedPageBreak/>
        <w:t>rce: CATT)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justify and describe the study scope and the potential Key Issues of data framework under WT#5 as defined in S2-2506096.</w:t>
      </w:r>
    </w:p>
    <w:p w14:paraId="499968F9" w14:textId="77777777" w:rsidR="007615D6" w:rsidRPr="005B25A1" w:rsidRDefault="007615D6" w:rsidP="007615D6">
      <w:pPr>
        <w:keepNext/>
        <w:keepLines/>
        <w:rPr>
          <w:b/>
          <w:bCs/>
        </w:rPr>
      </w:pPr>
      <w:r w:rsidRPr="005B25A1">
        <w:rPr>
          <w:b/>
          <w:bCs/>
        </w:rPr>
        <w:t>Parallel discussion:</w:t>
      </w:r>
    </w:p>
    <w:p w14:paraId="1D5CFD50" w14:textId="77777777" w:rsidR="007615D6" w:rsidRPr="005B25A1" w:rsidRDefault="007615D6" w:rsidP="007615D6">
      <w:pPr>
        <w:keepNext/>
        <w:keepLines/>
      </w:pPr>
      <w:r w:rsidRPr="005B25A1">
        <w:t>-</w:t>
      </w:r>
    </w:p>
    <w:p w14:paraId="136EAC46" w14:textId="77777777" w:rsidR="007615D6" w:rsidRPr="005B25A1" w:rsidRDefault="007615D6" w:rsidP="007615D6">
      <w:pPr>
        <w:keepNext/>
        <w:keepLines/>
        <w:rPr>
          <w:b/>
          <w:bCs/>
        </w:rPr>
      </w:pPr>
      <w:r w:rsidRPr="005B25A1">
        <w:rPr>
          <w:b/>
          <w:bCs/>
        </w:rPr>
        <w:t>Plenary Discussion:</w:t>
      </w:r>
    </w:p>
    <w:p w14:paraId="17D3B47A" w14:textId="77777777" w:rsidR="007615D6" w:rsidRPr="005B25A1" w:rsidRDefault="007615D6" w:rsidP="007615D6">
      <w:pPr>
        <w:keepNext/>
        <w:keepLines/>
      </w:pPr>
      <w:r>
        <w:rPr>
          <w:color w:val="FF0000"/>
        </w:rPr>
        <w:t>NO DISCUSSION RECORDED</w:t>
      </w:r>
    </w:p>
    <w:p w14:paraId="2FBF64E4" w14:textId="77777777" w:rsidR="007615D6" w:rsidRPr="00EB0339" w:rsidRDefault="007615D6" w:rsidP="007615D6">
      <w:r w:rsidRPr="005B25A1">
        <w:rPr>
          <w:b/>
          <w:bCs/>
        </w:rPr>
        <w:t>Status:</w:t>
      </w:r>
      <w:r>
        <w:t xml:space="preserve"> </w:t>
      </w:r>
      <w:r>
        <w:rPr>
          <w:color w:val="0000FF"/>
        </w:rPr>
        <w:t>Not concluded</w:t>
      </w:r>
      <w:r>
        <w:t>.</w:t>
      </w:r>
    </w:p>
    <w:p w14:paraId="5C8E5DFC" w14:textId="77777777" w:rsidR="00E00DA6" w:rsidRDefault="007615D6" w:rsidP="000A3FBD">
      <w:pPr>
        <w:pStyle w:val="NormTop"/>
      </w:pPr>
      <w:r>
        <w:rPr>
          <w:color w:val="0000FF"/>
        </w:rPr>
        <w:t>S2-2506590</w:t>
      </w:r>
      <w:r w:rsidRPr="00D53282">
        <w:t xml:space="preserve"> </w:t>
      </w:r>
      <w:r>
        <w:t>(DISCUSSION) [WT#5] Discussion paper on Data Framework (Source: CATT)</w:t>
      </w:r>
      <w:r>
        <w:br/>
      </w:r>
      <w:r w:rsidRPr="00D53282">
        <w:rPr>
          <w:b/>
        </w:rPr>
        <w:t>Document for:</w:t>
      </w:r>
      <w:r w:rsidRPr="00D53282">
        <w:t xml:space="preserve"> </w:t>
      </w:r>
      <w:r>
        <w:t>Discussion</w:t>
      </w:r>
      <w:r>
        <w:br/>
      </w:r>
      <w:r w:rsidRPr="00D53282">
        <w:rPr>
          <w:b/>
        </w:rPr>
        <w:t>Abstract:</w:t>
      </w:r>
      <w:r w:rsidRPr="00D53282">
        <w:t xml:space="preserve"> </w:t>
      </w:r>
      <w:r>
        <w:br/>
        <w:t>This contribution introduces CATT s initial views and way forwards for data framework under WT#5 as defined in S2-2506096.</w:t>
      </w:r>
    </w:p>
    <w:p w14:paraId="5CB8809C" w14:textId="77777777" w:rsidR="007615D6" w:rsidRPr="005B25A1" w:rsidRDefault="007615D6" w:rsidP="007615D6">
      <w:pPr>
        <w:keepNext/>
        <w:keepLines/>
        <w:rPr>
          <w:b/>
          <w:bCs/>
        </w:rPr>
      </w:pPr>
      <w:r w:rsidRPr="005B25A1">
        <w:rPr>
          <w:b/>
          <w:bCs/>
        </w:rPr>
        <w:t>Parallel discussion:</w:t>
      </w:r>
    </w:p>
    <w:p w14:paraId="2D2AC860" w14:textId="77777777" w:rsidR="007615D6" w:rsidRPr="005B25A1" w:rsidRDefault="007615D6" w:rsidP="007615D6">
      <w:pPr>
        <w:keepNext/>
        <w:keepLines/>
      </w:pPr>
      <w:r w:rsidRPr="005B25A1">
        <w:t>-</w:t>
      </w:r>
    </w:p>
    <w:p w14:paraId="5D55CD56" w14:textId="77777777" w:rsidR="007615D6" w:rsidRPr="005B25A1" w:rsidRDefault="007615D6" w:rsidP="007615D6">
      <w:pPr>
        <w:keepNext/>
        <w:keepLines/>
        <w:rPr>
          <w:b/>
          <w:bCs/>
        </w:rPr>
      </w:pPr>
      <w:r w:rsidRPr="005B25A1">
        <w:rPr>
          <w:b/>
          <w:bCs/>
        </w:rPr>
        <w:t>Plenary Discussion:</w:t>
      </w:r>
    </w:p>
    <w:p w14:paraId="3FB33A81" w14:textId="77777777" w:rsidR="007615D6" w:rsidRPr="005B25A1" w:rsidRDefault="007615D6" w:rsidP="007615D6">
      <w:pPr>
        <w:keepNext/>
        <w:keepLines/>
      </w:pPr>
      <w:r>
        <w:rPr>
          <w:color w:val="FF0000"/>
        </w:rPr>
        <w:t>NO DISCUSSION RECORDED</w:t>
      </w:r>
    </w:p>
    <w:p w14:paraId="59D82DAB" w14:textId="77777777" w:rsidR="007615D6" w:rsidRPr="00EB0339" w:rsidRDefault="007615D6" w:rsidP="007615D6">
      <w:r w:rsidRPr="005B25A1">
        <w:rPr>
          <w:b/>
          <w:bCs/>
        </w:rPr>
        <w:t>Status:</w:t>
      </w:r>
      <w:r>
        <w:t xml:space="preserve"> </w:t>
      </w:r>
      <w:r>
        <w:rPr>
          <w:color w:val="0000FF"/>
        </w:rPr>
        <w:t>Not concluded</w:t>
      </w:r>
      <w:r>
        <w:t>.</w:t>
      </w:r>
    </w:p>
    <w:p w14:paraId="555CEBE9" w14:textId="77777777" w:rsidR="00E00DA6" w:rsidRDefault="007615D6" w:rsidP="000A3FBD">
      <w:pPr>
        <w:pStyle w:val="NormTop"/>
      </w:pPr>
      <w:r>
        <w:rPr>
          <w:color w:val="0000FF"/>
        </w:rPr>
        <w:t>S2-2506618</w:t>
      </w:r>
      <w:r w:rsidRPr="00D53282">
        <w:t xml:space="preserve"> </w:t>
      </w:r>
      <w:r>
        <w:t xml:space="preserve">(P-CR) 23.801-01: [WT#5] Scope and KIs definition for Data Framework in 6G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 # 5 for supporting data framework for all aspects related to efficient and scalable data handling and proposes corresponding KI description.</w:t>
      </w:r>
    </w:p>
    <w:p w14:paraId="68D32DF9" w14:textId="77777777" w:rsidR="007615D6" w:rsidRPr="005B25A1" w:rsidRDefault="007615D6" w:rsidP="007615D6">
      <w:pPr>
        <w:keepNext/>
        <w:keepLines/>
        <w:rPr>
          <w:b/>
          <w:bCs/>
        </w:rPr>
      </w:pPr>
      <w:r w:rsidRPr="005B25A1">
        <w:rPr>
          <w:b/>
          <w:bCs/>
        </w:rPr>
        <w:t>Parallel discussion:</w:t>
      </w:r>
    </w:p>
    <w:p w14:paraId="08978B9E" w14:textId="77777777" w:rsidR="007615D6" w:rsidRPr="005B25A1" w:rsidRDefault="007615D6" w:rsidP="007615D6">
      <w:pPr>
        <w:keepNext/>
        <w:keepLines/>
      </w:pPr>
      <w:r w:rsidRPr="005B25A1">
        <w:t>-</w:t>
      </w:r>
    </w:p>
    <w:p w14:paraId="38D3DDED" w14:textId="77777777" w:rsidR="007615D6" w:rsidRPr="005B25A1" w:rsidRDefault="007615D6" w:rsidP="007615D6">
      <w:pPr>
        <w:keepNext/>
        <w:keepLines/>
        <w:rPr>
          <w:b/>
          <w:bCs/>
        </w:rPr>
      </w:pPr>
      <w:r w:rsidRPr="005B25A1">
        <w:rPr>
          <w:b/>
          <w:bCs/>
        </w:rPr>
        <w:t>Plenary Discussion:</w:t>
      </w:r>
    </w:p>
    <w:p w14:paraId="32F5A969" w14:textId="77777777" w:rsidR="007615D6" w:rsidRPr="005B25A1" w:rsidRDefault="007615D6" w:rsidP="007615D6">
      <w:pPr>
        <w:keepNext/>
        <w:keepLines/>
      </w:pPr>
      <w:r>
        <w:rPr>
          <w:color w:val="FF0000"/>
        </w:rPr>
        <w:t>NO DISCUSSION RECORDED</w:t>
      </w:r>
    </w:p>
    <w:p w14:paraId="1570F298" w14:textId="77777777" w:rsidR="007615D6" w:rsidRPr="00EB0339" w:rsidRDefault="007615D6" w:rsidP="007615D6">
      <w:r w:rsidRPr="005B25A1">
        <w:rPr>
          <w:b/>
          <w:bCs/>
        </w:rPr>
        <w:t>Status:</w:t>
      </w:r>
      <w:r>
        <w:t xml:space="preserve"> </w:t>
      </w:r>
      <w:r>
        <w:rPr>
          <w:color w:val="0000FF"/>
        </w:rPr>
        <w:t>Not concluded</w:t>
      </w:r>
      <w:r>
        <w:t>.</w:t>
      </w:r>
    </w:p>
    <w:p w14:paraId="291775B4" w14:textId="77777777" w:rsidR="00E00DA6" w:rsidRDefault="007615D6" w:rsidP="000A3FBD">
      <w:pPr>
        <w:pStyle w:val="NormTop"/>
      </w:pPr>
      <w:r>
        <w:rPr>
          <w:color w:val="0000FF"/>
        </w:rPr>
        <w:t>S2-2506627</w:t>
      </w:r>
      <w:r w:rsidRPr="00D53282">
        <w:t xml:space="preserve"> </w:t>
      </w:r>
      <w:r>
        <w:t>(P-CR) 23.801-01: [WT#5, Data Framework] Scope and New Key Issue for Data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WT#5 about data framework.</w:t>
      </w:r>
    </w:p>
    <w:p w14:paraId="040B54FC" w14:textId="77777777" w:rsidR="007615D6" w:rsidRPr="005B25A1" w:rsidRDefault="007615D6" w:rsidP="007615D6">
      <w:pPr>
        <w:keepNext/>
        <w:keepLines/>
        <w:rPr>
          <w:b/>
          <w:bCs/>
        </w:rPr>
      </w:pPr>
      <w:r w:rsidRPr="005B25A1">
        <w:rPr>
          <w:b/>
          <w:bCs/>
        </w:rPr>
        <w:t>Parallel discussion:</w:t>
      </w:r>
    </w:p>
    <w:p w14:paraId="41C7EBD0" w14:textId="77777777" w:rsidR="007615D6" w:rsidRPr="005B25A1" w:rsidRDefault="007615D6" w:rsidP="007615D6">
      <w:pPr>
        <w:keepNext/>
        <w:keepLines/>
      </w:pPr>
      <w:r w:rsidRPr="005B25A1">
        <w:t>-</w:t>
      </w:r>
    </w:p>
    <w:p w14:paraId="2DAE611B" w14:textId="77777777" w:rsidR="007615D6" w:rsidRPr="005B25A1" w:rsidRDefault="007615D6" w:rsidP="007615D6">
      <w:pPr>
        <w:keepNext/>
        <w:keepLines/>
        <w:rPr>
          <w:b/>
          <w:bCs/>
        </w:rPr>
      </w:pPr>
      <w:r w:rsidRPr="005B25A1">
        <w:rPr>
          <w:b/>
          <w:bCs/>
        </w:rPr>
        <w:t>Plenary Discussion:</w:t>
      </w:r>
    </w:p>
    <w:p w14:paraId="15D01AC8" w14:textId="77777777" w:rsidR="007615D6" w:rsidRPr="005B25A1" w:rsidRDefault="007615D6" w:rsidP="007615D6">
      <w:pPr>
        <w:keepNext/>
        <w:keepLines/>
      </w:pPr>
      <w:r>
        <w:rPr>
          <w:color w:val="FF0000"/>
        </w:rPr>
        <w:t>NO DISCUSSION RECORDED</w:t>
      </w:r>
    </w:p>
    <w:p w14:paraId="6BA0398E" w14:textId="77777777" w:rsidR="007615D6" w:rsidRPr="00EB0339" w:rsidRDefault="007615D6" w:rsidP="007615D6">
      <w:r w:rsidRPr="005B25A1">
        <w:rPr>
          <w:b/>
          <w:bCs/>
        </w:rPr>
        <w:t>Status:</w:t>
      </w:r>
      <w:r>
        <w:t xml:space="preserve"> </w:t>
      </w:r>
      <w:r>
        <w:rPr>
          <w:color w:val="0000FF"/>
        </w:rPr>
        <w:t>Not concluded</w:t>
      </w:r>
      <w:r>
        <w:t>.</w:t>
      </w:r>
    </w:p>
    <w:p w14:paraId="7CCCE0B0" w14:textId="77777777" w:rsidR="00E00DA6" w:rsidRDefault="007615D6" w:rsidP="000A3FBD">
      <w:pPr>
        <w:pStyle w:val="NormTop"/>
      </w:pPr>
      <w:r>
        <w:rPr>
          <w:color w:val="0000FF"/>
        </w:rPr>
        <w:t>S2-2506633</w:t>
      </w:r>
      <w:r w:rsidRPr="00D53282">
        <w:t xml:space="preserve"> </w:t>
      </w:r>
      <w:r>
        <w:t>(P-CR) 23.801-01: [WT#5] 6G Data Framework (Source: Nokia)</w:t>
      </w:r>
      <w:r>
        <w:br/>
      </w:r>
      <w:r w:rsidRPr="00D53282">
        <w:rPr>
          <w:b/>
        </w:rPr>
        <w:t>Document for:</w:t>
      </w:r>
      <w:r w:rsidRPr="00D53282">
        <w:t xml:space="preserve"> </w:t>
      </w:r>
      <w:r>
        <w:t>Approval</w:t>
      </w:r>
      <w:r>
        <w:br/>
      </w:r>
      <w:r w:rsidRPr="00D53282">
        <w:rPr>
          <w:b/>
        </w:rPr>
        <w:t>Abstract:</w:t>
      </w:r>
      <w:r w:rsidRPr="00D53282">
        <w:t xml:space="preserve"> </w:t>
      </w:r>
    </w:p>
    <w:p w14:paraId="5AD4B38D" w14:textId="77777777" w:rsidR="007615D6" w:rsidRPr="005B25A1" w:rsidRDefault="007615D6" w:rsidP="007615D6">
      <w:pPr>
        <w:keepNext/>
        <w:keepLines/>
        <w:rPr>
          <w:b/>
          <w:bCs/>
        </w:rPr>
      </w:pPr>
      <w:r w:rsidRPr="005B25A1">
        <w:rPr>
          <w:b/>
          <w:bCs/>
        </w:rPr>
        <w:t>Parallel discussion:</w:t>
      </w:r>
    </w:p>
    <w:p w14:paraId="2CF90C8E" w14:textId="77777777" w:rsidR="007615D6" w:rsidRPr="005B25A1" w:rsidRDefault="007615D6" w:rsidP="007615D6">
      <w:pPr>
        <w:keepNext/>
        <w:keepLines/>
      </w:pPr>
      <w:r w:rsidRPr="005B25A1">
        <w:t>-</w:t>
      </w:r>
    </w:p>
    <w:p w14:paraId="69635F60" w14:textId="77777777" w:rsidR="007615D6" w:rsidRPr="005B25A1" w:rsidRDefault="007615D6" w:rsidP="007615D6">
      <w:pPr>
        <w:keepNext/>
        <w:keepLines/>
        <w:rPr>
          <w:b/>
          <w:bCs/>
        </w:rPr>
      </w:pPr>
      <w:r w:rsidRPr="005B25A1">
        <w:rPr>
          <w:b/>
          <w:bCs/>
        </w:rPr>
        <w:t>Plenary Discussion:</w:t>
      </w:r>
    </w:p>
    <w:p w14:paraId="244EE422" w14:textId="77777777" w:rsidR="007615D6" w:rsidRPr="005B25A1" w:rsidRDefault="007615D6" w:rsidP="007615D6">
      <w:pPr>
        <w:keepNext/>
        <w:keepLines/>
      </w:pPr>
      <w:r>
        <w:rPr>
          <w:color w:val="FF0000"/>
        </w:rPr>
        <w:t>NO DISCUSSION RECORDED</w:t>
      </w:r>
    </w:p>
    <w:p w14:paraId="0192A24E" w14:textId="77777777" w:rsidR="007615D6" w:rsidRPr="00EB0339" w:rsidRDefault="007615D6" w:rsidP="007615D6">
      <w:r w:rsidRPr="005B25A1">
        <w:rPr>
          <w:b/>
          <w:bCs/>
        </w:rPr>
        <w:t>Status:</w:t>
      </w:r>
      <w:r>
        <w:t xml:space="preserve"> </w:t>
      </w:r>
      <w:r>
        <w:rPr>
          <w:color w:val="0000FF"/>
        </w:rPr>
        <w:t>Not concluded</w:t>
      </w:r>
      <w:r>
        <w:t>.</w:t>
      </w:r>
    </w:p>
    <w:p w14:paraId="7169356B" w14:textId="77777777" w:rsidR="00E00DA6" w:rsidRDefault="007615D6" w:rsidP="000A3FBD">
      <w:pPr>
        <w:pStyle w:val="NormTop"/>
      </w:pPr>
      <w:r>
        <w:rPr>
          <w:color w:val="0000FF"/>
        </w:rPr>
        <w:t>S2-2506678</w:t>
      </w:r>
      <w:r w:rsidRPr="00D53282">
        <w:t xml:space="preserve"> </w:t>
      </w:r>
      <w:r>
        <w:t xml:space="preserve">(P-CR) 23.801-01: [WT#5, Data Framework in 6G] Key Issue on Data framework in 6G (Source: </w:t>
      </w:r>
      <w:r>
        <w:lastRenderedPageBreak/>
        <w:t>NEC, Rakuten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Data framework in 6G.</w:t>
      </w:r>
    </w:p>
    <w:p w14:paraId="6C3334B8" w14:textId="77777777" w:rsidR="007615D6" w:rsidRPr="005B25A1" w:rsidRDefault="007615D6" w:rsidP="007615D6">
      <w:pPr>
        <w:keepNext/>
        <w:keepLines/>
        <w:rPr>
          <w:b/>
          <w:bCs/>
        </w:rPr>
      </w:pPr>
      <w:r w:rsidRPr="005B25A1">
        <w:rPr>
          <w:b/>
          <w:bCs/>
        </w:rPr>
        <w:t>Parallel discussion:</w:t>
      </w:r>
    </w:p>
    <w:p w14:paraId="037A5CFA" w14:textId="77777777" w:rsidR="007615D6" w:rsidRPr="005B25A1" w:rsidRDefault="007615D6" w:rsidP="007615D6">
      <w:pPr>
        <w:keepNext/>
        <w:keepLines/>
      </w:pPr>
      <w:r w:rsidRPr="005B25A1">
        <w:t>-</w:t>
      </w:r>
    </w:p>
    <w:p w14:paraId="084D861E" w14:textId="77777777" w:rsidR="007615D6" w:rsidRPr="005B25A1" w:rsidRDefault="007615D6" w:rsidP="007615D6">
      <w:pPr>
        <w:keepNext/>
        <w:keepLines/>
        <w:rPr>
          <w:b/>
          <w:bCs/>
        </w:rPr>
      </w:pPr>
      <w:r w:rsidRPr="005B25A1">
        <w:rPr>
          <w:b/>
          <w:bCs/>
        </w:rPr>
        <w:t>Plenary Discussion:</w:t>
      </w:r>
    </w:p>
    <w:p w14:paraId="211ECF38" w14:textId="77777777" w:rsidR="007615D6" w:rsidRPr="005B25A1" w:rsidRDefault="007615D6" w:rsidP="007615D6">
      <w:pPr>
        <w:keepNext/>
        <w:keepLines/>
      </w:pPr>
      <w:r>
        <w:rPr>
          <w:color w:val="FF0000"/>
        </w:rPr>
        <w:t>NO DISCUSSION RECORDED</w:t>
      </w:r>
    </w:p>
    <w:p w14:paraId="3600522A" w14:textId="77777777" w:rsidR="007615D6" w:rsidRPr="00EB0339" w:rsidRDefault="007615D6" w:rsidP="007615D6">
      <w:r w:rsidRPr="005B25A1">
        <w:rPr>
          <w:b/>
          <w:bCs/>
        </w:rPr>
        <w:t>Status:</w:t>
      </w:r>
      <w:r>
        <w:t xml:space="preserve"> </w:t>
      </w:r>
      <w:r>
        <w:rPr>
          <w:color w:val="0000FF"/>
        </w:rPr>
        <w:t>Not concluded</w:t>
      </w:r>
      <w:r>
        <w:t>.</w:t>
      </w:r>
    </w:p>
    <w:p w14:paraId="455CDF49" w14:textId="77777777" w:rsidR="00E00DA6" w:rsidRDefault="007615D6" w:rsidP="000A3FBD">
      <w:pPr>
        <w:pStyle w:val="NormTop"/>
      </w:pPr>
      <w:r>
        <w:rPr>
          <w:color w:val="0000FF"/>
        </w:rPr>
        <w:t>S2-2506726</w:t>
      </w:r>
      <w:r w:rsidRPr="00D53282">
        <w:t xml:space="preserve"> </w:t>
      </w:r>
      <w:r>
        <w:t>(P-CR) 23.801-01: [WT#5] Work Task and Key Issues of WT#5 - Data Framework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Technical Scope and Key Issues of WT#5 Common Data Framework for 6G, describing architectural enhancements needed to enable a unified and privacy-aware data framework across UE, RAN, CN, and AF. The proposal addresses the ne.</w:t>
      </w:r>
    </w:p>
    <w:p w14:paraId="16EEDF0B" w14:textId="77777777" w:rsidR="007615D6" w:rsidRPr="005B25A1" w:rsidRDefault="007615D6" w:rsidP="007615D6">
      <w:pPr>
        <w:keepNext/>
        <w:keepLines/>
        <w:rPr>
          <w:b/>
          <w:bCs/>
        </w:rPr>
      </w:pPr>
      <w:r w:rsidRPr="005B25A1">
        <w:rPr>
          <w:b/>
          <w:bCs/>
        </w:rPr>
        <w:t>Parallel discussion:</w:t>
      </w:r>
    </w:p>
    <w:p w14:paraId="64EF7592" w14:textId="77777777" w:rsidR="007615D6" w:rsidRPr="005B25A1" w:rsidRDefault="007615D6" w:rsidP="007615D6">
      <w:pPr>
        <w:keepNext/>
        <w:keepLines/>
      </w:pPr>
      <w:r w:rsidRPr="005B25A1">
        <w:t>-</w:t>
      </w:r>
    </w:p>
    <w:p w14:paraId="517E544E" w14:textId="77777777" w:rsidR="007615D6" w:rsidRPr="005B25A1" w:rsidRDefault="007615D6" w:rsidP="007615D6">
      <w:pPr>
        <w:keepNext/>
        <w:keepLines/>
        <w:rPr>
          <w:b/>
          <w:bCs/>
        </w:rPr>
      </w:pPr>
      <w:r w:rsidRPr="005B25A1">
        <w:rPr>
          <w:b/>
          <w:bCs/>
        </w:rPr>
        <w:t>Plenary Discussion:</w:t>
      </w:r>
    </w:p>
    <w:p w14:paraId="76750E3F" w14:textId="77777777" w:rsidR="007615D6" w:rsidRPr="005B25A1" w:rsidRDefault="007615D6" w:rsidP="007615D6">
      <w:pPr>
        <w:keepNext/>
        <w:keepLines/>
      </w:pPr>
      <w:r>
        <w:rPr>
          <w:color w:val="FF0000"/>
        </w:rPr>
        <w:t>NO DISCUSSION RECORDED</w:t>
      </w:r>
    </w:p>
    <w:p w14:paraId="03B085E5" w14:textId="77777777" w:rsidR="007615D6" w:rsidRPr="00EB0339" w:rsidRDefault="007615D6" w:rsidP="007615D6">
      <w:r w:rsidRPr="005B25A1">
        <w:rPr>
          <w:b/>
          <w:bCs/>
        </w:rPr>
        <w:t>Status:</w:t>
      </w:r>
      <w:r>
        <w:t xml:space="preserve"> </w:t>
      </w:r>
      <w:r>
        <w:rPr>
          <w:color w:val="0000FF"/>
        </w:rPr>
        <w:t>Not concluded</w:t>
      </w:r>
      <w:r>
        <w:t>.</w:t>
      </w:r>
    </w:p>
    <w:p w14:paraId="260D512C" w14:textId="77777777" w:rsidR="00E00DA6" w:rsidRDefault="007615D6" w:rsidP="000A3FBD">
      <w:pPr>
        <w:pStyle w:val="NormTop"/>
      </w:pPr>
      <w:r>
        <w:rPr>
          <w:color w:val="0000FF"/>
        </w:rPr>
        <w:t>S2-2506728</w:t>
      </w:r>
      <w:r w:rsidRPr="00D53282">
        <w:t xml:space="preserve"> </w:t>
      </w:r>
      <w:r>
        <w:t>(P-CR) 23.801-01: [WT#5, all topics] Study 6G Data Framework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WT#5: Study data framework for all aspects related to efficient and scalable data handling including of the 6G SID. It reviews the 5GC data collection mechanism, its limitations to support 6G use-cases and r.</w:t>
      </w:r>
    </w:p>
    <w:p w14:paraId="67EFDA8D" w14:textId="77777777" w:rsidR="007615D6" w:rsidRPr="005B25A1" w:rsidRDefault="007615D6" w:rsidP="007615D6">
      <w:pPr>
        <w:keepNext/>
        <w:keepLines/>
        <w:rPr>
          <w:b/>
          <w:bCs/>
        </w:rPr>
      </w:pPr>
      <w:r w:rsidRPr="005B25A1">
        <w:rPr>
          <w:b/>
          <w:bCs/>
        </w:rPr>
        <w:t>Parallel discussion:</w:t>
      </w:r>
    </w:p>
    <w:p w14:paraId="77A03DB1" w14:textId="77777777" w:rsidR="007615D6" w:rsidRPr="005B25A1" w:rsidRDefault="007615D6" w:rsidP="007615D6">
      <w:pPr>
        <w:keepNext/>
        <w:keepLines/>
      </w:pPr>
      <w:r w:rsidRPr="005B25A1">
        <w:t>-</w:t>
      </w:r>
    </w:p>
    <w:p w14:paraId="596BB3C6" w14:textId="77777777" w:rsidR="007615D6" w:rsidRPr="005B25A1" w:rsidRDefault="007615D6" w:rsidP="007615D6">
      <w:pPr>
        <w:keepNext/>
        <w:keepLines/>
        <w:rPr>
          <w:b/>
          <w:bCs/>
        </w:rPr>
      </w:pPr>
      <w:r w:rsidRPr="005B25A1">
        <w:rPr>
          <w:b/>
          <w:bCs/>
        </w:rPr>
        <w:t>Plenary Discussio</w:t>
      </w:r>
      <w:r w:rsidRPr="005B25A1">
        <w:rPr>
          <w:b/>
          <w:bCs/>
        </w:rPr>
        <w:lastRenderedPageBreak/>
        <w:t>n:</w:t>
      </w:r>
    </w:p>
    <w:p w14:paraId="13DC922B" w14:textId="77777777" w:rsidR="007615D6" w:rsidRPr="005B25A1" w:rsidRDefault="007615D6" w:rsidP="007615D6">
      <w:pPr>
        <w:keepNext/>
        <w:keepLines/>
      </w:pPr>
      <w:r>
        <w:rPr>
          <w:color w:val="FF0000"/>
        </w:rPr>
        <w:t>NO DISCUSSION RECORDED</w:t>
      </w:r>
    </w:p>
    <w:p w14:paraId="0FE029EE" w14:textId="77777777" w:rsidR="007615D6" w:rsidRPr="00EB0339" w:rsidRDefault="007615D6" w:rsidP="007615D6">
      <w:r w:rsidRPr="005B25A1">
        <w:rPr>
          <w:b/>
          <w:bCs/>
        </w:rPr>
        <w:t>Status:</w:t>
      </w:r>
      <w:r>
        <w:t xml:space="preserve"> </w:t>
      </w:r>
      <w:r>
        <w:rPr>
          <w:color w:val="0000FF"/>
        </w:rPr>
        <w:t>Not concluded</w:t>
      </w:r>
      <w:r>
        <w:t>.</w:t>
      </w:r>
    </w:p>
    <w:p w14:paraId="25B54CAE" w14:textId="77777777" w:rsidR="00E00DA6" w:rsidRDefault="007615D6" w:rsidP="000A3FBD">
      <w:pPr>
        <w:pStyle w:val="NormTop"/>
      </w:pPr>
      <w:r>
        <w:rPr>
          <w:color w:val="0000FF"/>
        </w:rPr>
        <w:t>S2-2506757</w:t>
      </w:r>
      <w:r w:rsidRPr="00D53282">
        <w:t xml:space="preserve"> </w:t>
      </w:r>
      <w:r>
        <w:t>(P-CR) 23.801-01: Proposed Key Issue for WT5: Support of an efficient and scalable framework to support data collection coordination and delivery  (Source: Lenovo)</w:t>
      </w:r>
      <w:r>
        <w:br/>
      </w:r>
      <w:r w:rsidRPr="00D53282">
        <w:rPr>
          <w:b/>
        </w:rPr>
        <w:t>Document for:</w:t>
      </w:r>
      <w:r w:rsidRPr="00D53282">
        <w:t xml:space="preserve"> </w:t>
      </w:r>
      <w:r>
        <w:t>Approval</w:t>
      </w:r>
      <w:r>
        <w:br/>
      </w:r>
      <w:r w:rsidRPr="00D53282">
        <w:rPr>
          <w:b/>
        </w:rPr>
        <w:t>Abstract:</w:t>
      </w:r>
      <w:r w:rsidRPr="00D53282">
        <w:t xml:space="preserve"> </w:t>
      </w:r>
      <w:r>
        <w:br/>
        <w:t xml:space="preserve">A proposal to have a Key Issue for </w:t>
      </w:r>
      <w:proofErr w:type="spellStart"/>
      <w:r>
        <w:t>for</w:t>
      </w:r>
      <w:proofErr w:type="spellEnd"/>
      <w:r>
        <w:t xml:space="preserve"> WT5 to support an efficient and scalable framework to support data collection coordination and delivery.</w:t>
      </w:r>
    </w:p>
    <w:p w14:paraId="374B720C" w14:textId="77777777" w:rsidR="007615D6" w:rsidRPr="005B25A1" w:rsidRDefault="007615D6" w:rsidP="007615D6">
      <w:pPr>
        <w:keepNext/>
        <w:keepLines/>
        <w:rPr>
          <w:b/>
          <w:bCs/>
        </w:rPr>
      </w:pPr>
      <w:r w:rsidRPr="005B25A1">
        <w:rPr>
          <w:b/>
          <w:bCs/>
        </w:rPr>
        <w:t>Parallel discussion:</w:t>
      </w:r>
    </w:p>
    <w:p w14:paraId="64631118" w14:textId="77777777" w:rsidR="007615D6" w:rsidRPr="005B25A1" w:rsidRDefault="007615D6" w:rsidP="007615D6">
      <w:pPr>
        <w:keepNext/>
        <w:keepLines/>
      </w:pPr>
      <w:r w:rsidRPr="005B25A1">
        <w:t>-</w:t>
      </w:r>
    </w:p>
    <w:p w14:paraId="4793C4A6" w14:textId="77777777" w:rsidR="007615D6" w:rsidRPr="005B25A1" w:rsidRDefault="007615D6" w:rsidP="007615D6">
      <w:pPr>
        <w:keepNext/>
        <w:keepLines/>
        <w:rPr>
          <w:b/>
          <w:bCs/>
        </w:rPr>
      </w:pPr>
      <w:r w:rsidRPr="005B25A1">
        <w:rPr>
          <w:b/>
          <w:bCs/>
        </w:rPr>
        <w:t>Plenary Discussion:</w:t>
      </w:r>
    </w:p>
    <w:p w14:paraId="0AEBE29C" w14:textId="77777777" w:rsidR="007615D6" w:rsidRPr="005B25A1" w:rsidRDefault="007615D6" w:rsidP="007615D6">
      <w:pPr>
        <w:keepNext/>
        <w:keepLines/>
      </w:pPr>
      <w:r>
        <w:rPr>
          <w:color w:val="FF0000"/>
        </w:rPr>
        <w:t>NO DISCUSSION RECORDED</w:t>
      </w:r>
    </w:p>
    <w:p w14:paraId="16612708" w14:textId="77777777" w:rsidR="007615D6" w:rsidRPr="00EB0339" w:rsidRDefault="007615D6" w:rsidP="007615D6">
      <w:r w:rsidRPr="005B25A1">
        <w:rPr>
          <w:b/>
          <w:bCs/>
        </w:rPr>
        <w:t>Status:</w:t>
      </w:r>
      <w:r>
        <w:t xml:space="preserve"> </w:t>
      </w:r>
      <w:r>
        <w:rPr>
          <w:color w:val="0000FF"/>
        </w:rPr>
        <w:t>Not concluded</w:t>
      </w:r>
      <w:r>
        <w:t>.</w:t>
      </w:r>
    </w:p>
    <w:p w14:paraId="282325C4" w14:textId="77777777" w:rsidR="00E00DA6" w:rsidRDefault="007615D6" w:rsidP="000A3FBD">
      <w:pPr>
        <w:pStyle w:val="NormTop"/>
      </w:pPr>
      <w:r>
        <w:rPr>
          <w:color w:val="0000FF"/>
        </w:rPr>
        <w:t>S2-2506869</w:t>
      </w:r>
      <w:r w:rsidRPr="00D53282">
        <w:t xml:space="preserve"> </w:t>
      </w:r>
      <w:r>
        <w:t xml:space="preserve">(P-CR) 23.801-01: [WT#5, all topics] Justification, scope and potential KI for 6G data framework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676C8B18" w14:textId="77777777" w:rsidR="007615D6" w:rsidRPr="005B25A1" w:rsidRDefault="007615D6" w:rsidP="007615D6">
      <w:pPr>
        <w:keepNext/>
        <w:keepLines/>
        <w:rPr>
          <w:b/>
          <w:bCs/>
        </w:rPr>
      </w:pPr>
      <w:r w:rsidRPr="005B25A1">
        <w:rPr>
          <w:b/>
          <w:bCs/>
        </w:rPr>
        <w:t>Parallel discussion:</w:t>
      </w:r>
    </w:p>
    <w:p w14:paraId="4A210F14" w14:textId="77777777" w:rsidR="007615D6" w:rsidRPr="005B25A1" w:rsidRDefault="007615D6" w:rsidP="007615D6">
      <w:pPr>
        <w:keepNext/>
        <w:keepLines/>
      </w:pPr>
      <w:r w:rsidRPr="005B25A1">
        <w:t>-</w:t>
      </w:r>
    </w:p>
    <w:p w14:paraId="714C59AA" w14:textId="77777777" w:rsidR="007615D6" w:rsidRPr="005B25A1" w:rsidRDefault="007615D6" w:rsidP="007615D6">
      <w:pPr>
        <w:keepNext/>
        <w:keepLines/>
        <w:rPr>
          <w:b/>
          <w:bCs/>
        </w:rPr>
      </w:pPr>
      <w:r w:rsidRPr="005B25A1">
        <w:rPr>
          <w:b/>
          <w:bCs/>
        </w:rPr>
        <w:t>Plenary Discussion:</w:t>
      </w:r>
    </w:p>
    <w:p w14:paraId="1918C213" w14:textId="77777777" w:rsidR="007615D6" w:rsidRPr="005B25A1" w:rsidRDefault="007615D6" w:rsidP="007615D6">
      <w:pPr>
        <w:keepNext/>
        <w:keepLines/>
      </w:pPr>
      <w:r>
        <w:rPr>
          <w:color w:val="FF0000"/>
        </w:rPr>
        <w:t>NO DISCUSSION RECORDED</w:t>
      </w:r>
    </w:p>
    <w:p w14:paraId="65DA1B5B" w14:textId="77777777" w:rsidR="007615D6" w:rsidRPr="00EB0339" w:rsidRDefault="007615D6" w:rsidP="007615D6">
      <w:r w:rsidRPr="005B25A1">
        <w:rPr>
          <w:b/>
          <w:bCs/>
        </w:rPr>
        <w:t>Status:</w:t>
      </w:r>
      <w:r>
        <w:t xml:space="preserve"> </w:t>
      </w:r>
      <w:r>
        <w:rPr>
          <w:color w:val="0000FF"/>
        </w:rPr>
        <w:t>Not concluded</w:t>
      </w:r>
      <w:r>
        <w:t>.</w:t>
      </w:r>
    </w:p>
    <w:p w14:paraId="7B5864B2" w14:textId="77777777" w:rsidR="00E00DA6" w:rsidRDefault="007615D6" w:rsidP="000A3FBD">
      <w:pPr>
        <w:pStyle w:val="NormTop"/>
      </w:pPr>
      <w:r>
        <w:rPr>
          <w:color w:val="0000FF"/>
        </w:rPr>
        <w:t>S2-2506917</w:t>
      </w:r>
      <w:r w:rsidRPr="00D53282">
        <w:t xml:space="preserve"> </w:t>
      </w:r>
      <w:r>
        <w:t>(P-CR) 23.801-01: [WT#5] Discussion and proposal for Data framework (Source: ZTE)</w:t>
      </w:r>
      <w:r>
        <w:br/>
      </w:r>
      <w:r w:rsidRPr="00D53282">
        <w:rPr>
          <w:b/>
        </w:rPr>
        <w:t>Document for:</w:t>
      </w:r>
      <w:r w:rsidRPr="00D53282">
        <w:t xml:space="preserve"> </w:t>
      </w:r>
      <w:r>
        <w:t>Approval</w:t>
      </w:r>
      <w:r>
        <w:br/>
      </w:r>
      <w:r w:rsidRPr="00D53282">
        <w:rPr>
          <w:b/>
        </w:rPr>
        <w:t>Abstract:</w:t>
      </w:r>
      <w:r w:rsidRPr="00D53282">
        <w:t xml:space="preserve"> </w:t>
      </w:r>
    </w:p>
    <w:p w14:paraId="091BFD6C" w14:textId="77777777" w:rsidR="007615D6" w:rsidRPr="005B25A1" w:rsidRDefault="007615D6" w:rsidP="007615D6">
      <w:pPr>
        <w:keepNext/>
        <w:keepLines/>
        <w:rPr>
          <w:b/>
          <w:bCs/>
        </w:rPr>
      </w:pPr>
      <w:r w:rsidRPr="005B25A1">
        <w:rPr>
          <w:b/>
          <w:bCs/>
        </w:rPr>
        <w:t>Parallel discussion:</w:t>
      </w:r>
    </w:p>
    <w:p w14:paraId="11D5DC59" w14:textId="77777777" w:rsidR="007615D6" w:rsidRPr="005B25A1" w:rsidRDefault="007615D6" w:rsidP="007615D6">
      <w:pPr>
        <w:keepNext/>
        <w:keepLines/>
      </w:pPr>
      <w:r w:rsidRPr="005B25A1">
        <w:t>-</w:t>
      </w:r>
    </w:p>
    <w:p w14:paraId="5472FA14" w14:textId="77777777" w:rsidR="007615D6" w:rsidRPr="005B25A1" w:rsidRDefault="007615D6" w:rsidP="007615D6">
      <w:pPr>
        <w:keepNext/>
        <w:keepLines/>
        <w:rPr>
          <w:b/>
          <w:bCs/>
        </w:rPr>
      </w:pPr>
      <w:r w:rsidRPr="005B25A1">
        <w:rPr>
          <w:b/>
          <w:bCs/>
        </w:rPr>
        <w:t>Plenary Discussion:</w:t>
      </w:r>
    </w:p>
    <w:p w14:paraId="59F0B080" w14:textId="77777777" w:rsidR="007615D6" w:rsidRPr="005B25A1" w:rsidRDefault="007615D6" w:rsidP="007615D6">
      <w:pPr>
        <w:keepNext/>
        <w:keepLines/>
      </w:pPr>
      <w:r>
        <w:rPr>
          <w:color w:val="FF0000"/>
        </w:rPr>
        <w:t>NO DISCUSSION RECORDED</w:t>
      </w:r>
    </w:p>
    <w:p w14:paraId="01AFF32C" w14:textId="77777777" w:rsidR="007615D6" w:rsidRPr="00EB0339" w:rsidRDefault="007615D6" w:rsidP="007615D6">
      <w:r w:rsidRPr="005B25A1">
        <w:rPr>
          <w:b/>
          <w:bCs/>
        </w:rPr>
        <w:t>Status:</w:t>
      </w:r>
      <w:r>
        <w:t xml:space="preserve"> </w:t>
      </w:r>
      <w:r>
        <w:rPr>
          <w:color w:val="0000FF"/>
        </w:rPr>
        <w:t>Not concluded</w:t>
      </w:r>
      <w:r>
        <w:t>.</w:t>
      </w:r>
    </w:p>
    <w:p w14:paraId="56109C33" w14:textId="77777777" w:rsidR="00E00DA6" w:rsidRDefault="007615D6" w:rsidP="000A3FBD">
      <w:pPr>
        <w:pStyle w:val="NormTop"/>
      </w:pPr>
      <w:r>
        <w:rPr>
          <w:color w:val="0000FF"/>
        </w:rPr>
        <w:t>S2-2506964</w:t>
      </w:r>
      <w:r w:rsidRPr="00D53282">
        <w:t xml:space="preserve"> </w:t>
      </w:r>
      <w:r>
        <w:t>(P-CR) 23.801-01: [WT#5] WT Scope and KI proposal on common data framework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Work Task scope and potential Key Issue on common data framework in 6G.</w:t>
      </w:r>
    </w:p>
    <w:p w14:paraId="564539BA" w14:textId="77777777" w:rsidR="007615D6" w:rsidRPr="005B25A1" w:rsidRDefault="007615D6" w:rsidP="007615D6">
      <w:pPr>
        <w:keepNext/>
        <w:keepLines/>
        <w:rPr>
          <w:b/>
          <w:bCs/>
        </w:rPr>
      </w:pPr>
      <w:r w:rsidRPr="005B25A1">
        <w:rPr>
          <w:b/>
          <w:bCs/>
        </w:rPr>
        <w:t>Parallel discussion:</w:t>
      </w:r>
    </w:p>
    <w:p w14:paraId="38C48650" w14:textId="77777777" w:rsidR="007615D6" w:rsidRPr="005B25A1" w:rsidRDefault="007615D6" w:rsidP="007615D6">
      <w:pPr>
        <w:keepNext/>
        <w:keepLines/>
      </w:pPr>
      <w:r w:rsidRPr="005B25A1">
        <w:t>-</w:t>
      </w:r>
    </w:p>
    <w:p w14:paraId="66617A8F" w14:textId="77777777" w:rsidR="007615D6" w:rsidRPr="005B25A1" w:rsidRDefault="007615D6" w:rsidP="007615D6">
      <w:pPr>
        <w:keepNext/>
        <w:keepLines/>
        <w:rPr>
          <w:b/>
          <w:bCs/>
        </w:rPr>
      </w:pPr>
      <w:r w:rsidRPr="005B25A1">
        <w:rPr>
          <w:b/>
          <w:bCs/>
        </w:rPr>
        <w:t>Plenary Discussion:</w:t>
      </w:r>
    </w:p>
    <w:p w14:paraId="44A7B570" w14:textId="77777777" w:rsidR="007615D6" w:rsidRPr="005B25A1" w:rsidRDefault="007615D6" w:rsidP="007615D6">
      <w:pPr>
        <w:keepNext/>
        <w:keepLines/>
      </w:pPr>
      <w:r>
        <w:rPr>
          <w:color w:val="FF0000"/>
        </w:rPr>
        <w:t>NO DISCUSSION RECORDED</w:t>
      </w:r>
    </w:p>
    <w:p w14:paraId="70E85C55" w14:textId="77777777" w:rsidR="007615D6" w:rsidRPr="00EB0339" w:rsidRDefault="007615D6" w:rsidP="007615D6">
      <w:r w:rsidRPr="005B25A1">
        <w:rPr>
          <w:b/>
          <w:bCs/>
        </w:rPr>
        <w:t>Status:</w:t>
      </w:r>
      <w:r>
        <w:t xml:space="preserve"> </w:t>
      </w:r>
      <w:r>
        <w:rPr>
          <w:color w:val="0000FF"/>
        </w:rPr>
        <w:t>Not concluded</w:t>
      </w:r>
      <w:r>
        <w:t>.</w:t>
      </w:r>
    </w:p>
    <w:p w14:paraId="1D2B1022" w14:textId="77777777" w:rsidR="00E00DA6" w:rsidRDefault="007615D6" w:rsidP="000A3FBD">
      <w:pPr>
        <w:pStyle w:val="NormTop"/>
      </w:pPr>
      <w:r>
        <w:rPr>
          <w:color w:val="0000FF"/>
        </w:rPr>
        <w:t>S2-2506974</w:t>
      </w:r>
      <w:r w:rsidRPr="00D53282">
        <w:t xml:space="preserve"> </w:t>
      </w:r>
      <w:r>
        <w:t>(P-CR) 23.801-01: [WT#5] Key Issue on Unified Data Fr</w:t>
      </w:r>
      <w:r>
        <w:lastRenderedPageBreak/>
        <w:t>amework Design for 6G (Source: TCL)</w:t>
      </w:r>
      <w:r>
        <w:br/>
      </w:r>
      <w:r w:rsidRPr="00D53282">
        <w:rPr>
          <w:b/>
        </w:rPr>
        <w:t>Document for:</w:t>
      </w:r>
      <w:r w:rsidRPr="00D53282">
        <w:t xml:space="preserve"> </w:t>
      </w:r>
      <w:r>
        <w:t>Approval</w:t>
      </w:r>
      <w:r>
        <w:br/>
      </w:r>
      <w:r w:rsidRPr="00D53282">
        <w:rPr>
          <w:b/>
        </w:rPr>
        <w:t>Abstract:</w:t>
      </w:r>
      <w:r w:rsidRPr="00D53282">
        <w:t xml:space="preserve"> </w:t>
      </w:r>
    </w:p>
    <w:p w14:paraId="1816A785" w14:textId="77777777" w:rsidR="007615D6" w:rsidRPr="005B25A1" w:rsidRDefault="007615D6" w:rsidP="007615D6">
      <w:pPr>
        <w:keepNext/>
        <w:keepLines/>
        <w:rPr>
          <w:b/>
          <w:bCs/>
        </w:rPr>
      </w:pPr>
      <w:r w:rsidRPr="005B25A1">
        <w:rPr>
          <w:b/>
          <w:bCs/>
        </w:rPr>
        <w:t>Parallel discussion:</w:t>
      </w:r>
    </w:p>
    <w:p w14:paraId="38255183" w14:textId="77777777" w:rsidR="007615D6" w:rsidRPr="005B25A1" w:rsidRDefault="007615D6" w:rsidP="007615D6">
      <w:pPr>
        <w:keepNext/>
        <w:keepLines/>
      </w:pPr>
      <w:r w:rsidRPr="005B25A1">
        <w:t>-</w:t>
      </w:r>
    </w:p>
    <w:p w14:paraId="0AB4F146" w14:textId="77777777" w:rsidR="007615D6" w:rsidRPr="005B25A1" w:rsidRDefault="007615D6" w:rsidP="007615D6">
      <w:pPr>
        <w:keepNext/>
        <w:keepLines/>
        <w:rPr>
          <w:b/>
          <w:bCs/>
        </w:rPr>
      </w:pPr>
      <w:r w:rsidRPr="005B25A1">
        <w:rPr>
          <w:b/>
          <w:bCs/>
        </w:rPr>
        <w:t>Plenary Discussion:</w:t>
      </w:r>
    </w:p>
    <w:p w14:paraId="5A98C65F" w14:textId="77777777" w:rsidR="007615D6" w:rsidRPr="005B25A1" w:rsidRDefault="007615D6" w:rsidP="007615D6">
      <w:pPr>
        <w:keepNext/>
        <w:keepLines/>
      </w:pPr>
      <w:r>
        <w:rPr>
          <w:color w:val="FF0000"/>
        </w:rPr>
        <w:t>NO DISCUSSION RECORDED</w:t>
      </w:r>
    </w:p>
    <w:p w14:paraId="31FF1057" w14:textId="77777777" w:rsidR="007615D6" w:rsidRPr="00EB0339" w:rsidRDefault="007615D6" w:rsidP="007615D6">
      <w:r w:rsidRPr="005B25A1">
        <w:rPr>
          <w:b/>
          <w:bCs/>
        </w:rPr>
        <w:t>Status:</w:t>
      </w:r>
      <w:r>
        <w:t xml:space="preserve"> </w:t>
      </w:r>
      <w:r>
        <w:rPr>
          <w:color w:val="0000FF"/>
        </w:rPr>
        <w:t>Not concluded</w:t>
      </w:r>
      <w:r>
        <w:t>.</w:t>
      </w:r>
    </w:p>
    <w:p w14:paraId="2122ADAD" w14:textId="77777777" w:rsidR="00E00DA6" w:rsidRDefault="007615D6" w:rsidP="000A3FBD">
      <w:pPr>
        <w:pStyle w:val="NormTop"/>
      </w:pPr>
      <w:r>
        <w:rPr>
          <w:color w:val="0000FF"/>
        </w:rPr>
        <w:t>S2-2507015</w:t>
      </w:r>
      <w:r w:rsidRPr="00D53282">
        <w:t xml:space="preserve"> </w:t>
      </w:r>
      <w:r>
        <w:t xml:space="preserve">(P-CR) 23.801-01: [WT#5] Key Issue proposal for the Data framework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focuses on WT#5 (regarding data framework) and provides the justifications, WT proposals and KI descriptions.</w:t>
      </w:r>
    </w:p>
    <w:p w14:paraId="4A6D980B" w14:textId="77777777" w:rsidR="007615D6" w:rsidRPr="005B25A1" w:rsidRDefault="007615D6" w:rsidP="007615D6">
      <w:pPr>
        <w:keepNext/>
        <w:keepLines/>
        <w:rPr>
          <w:b/>
          <w:bCs/>
        </w:rPr>
      </w:pPr>
      <w:r w:rsidRPr="005B25A1">
        <w:rPr>
          <w:b/>
          <w:bCs/>
        </w:rPr>
        <w:t>Parallel discussion:</w:t>
      </w:r>
    </w:p>
    <w:p w14:paraId="696EC1CC" w14:textId="77777777" w:rsidR="007615D6" w:rsidRPr="005B25A1" w:rsidRDefault="007615D6" w:rsidP="007615D6">
      <w:pPr>
        <w:keepNext/>
        <w:keepLines/>
      </w:pPr>
      <w:r w:rsidRPr="005B25A1">
        <w:t>-</w:t>
      </w:r>
    </w:p>
    <w:p w14:paraId="590DAD36" w14:textId="77777777" w:rsidR="007615D6" w:rsidRPr="005B25A1" w:rsidRDefault="007615D6" w:rsidP="007615D6">
      <w:pPr>
        <w:keepNext/>
        <w:keepLines/>
        <w:rPr>
          <w:b/>
          <w:bCs/>
        </w:rPr>
      </w:pPr>
      <w:r w:rsidRPr="005B25A1">
        <w:rPr>
          <w:b/>
          <w:bCs/>
        </w:rPr>
        <w:t>Plenary Discussion:</w:t>
      </w:r>
    </w:p>
    <w:p w14:paraId="7CBAE55A" w14:textId="77777777" w:rsidR="007615D6" w:rsidRPr="005B25A1" w:rsidRDefault="007615D6" w:rsidP="007615D6">
      <w:pPr>
        <w:keepNext/>
        <w:keepLines/>
      </w:pPr>
      <w:r>
        <w:rPr>
          <w:color w:val="FF0000"/>
        </w:rPr>
        <w:t>NO DISCUSSION RECORDED</w:t>
      </w:r>
    </w:p>
    <w:p w14:paraId="28FDADC0" w14:textId="77777777" w:rsidR="007615D6" w:rsidRPr="00EB0339" w:rsidRDefault="007615D6" w:rsidP="007615D6">
      <w:r w:rsidRPr="005B25A1">
        <w:rPr>
          <w:b/>
          <w:bCs/>
        </w:rPr>
        <w:t>Status:</w:t>
      </w:r>
      <w:r>
        <w:t xml:space="preserve"> </w:t>
      </w:r>
      <w:r>
        <w:rPr>
          <w:color w:val="0000FF"/>
        </w:rPr>
        <w:t>Not concluded</w:t>
      </w:r>
      <w:r>
        <w:t>.</w:t>
      </w:r>
    </w:p>
    <w:p w14:paraId="26FF6290" w14:textId="77777777" w:rsidR="00E00DA6" w:rsidRDefault="007615D6" w:rsidP="000A3FBD">
      <w:pPr>
        <w:pStyle w:val="NormTop"/>
      </w:pPr>
      <w:r>
        <w:rPr>
          <w:color w:val="0000FF"/>
        </w:rPr>
        <w:t>S2-2507336</w:t>
      </w:r>
      <w:r w:rsidRPr="00D53282">
        <w:t xml:space="preserve"> </w:t>
      </w:r>
      <w:r>
        <w:t>(P-CR) 23.801-01: [WT#5, All Aspects ] Scope and Key Issues of Data Framework for 6G (Source: Tencent, Tencent Cloud)</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Work Task scope and Key Issues for data framework in 6G including the rationale, expected scope, and the potential key issues of this work task.</w:t>
      </w:r>
    </w:p>
    <w:p w14:paraId="2E74F08D" w14:textId="77777777" w:rsidR="007615D6" w:rsidRPr="005B25A1" w:rsidRDefault="007615D6" w:rsidP="007615D6">
      <w:pPr>
        <w:keepNext/>
        <w:keepLines/>
        <w:rPr>
          <w:b/>
          <w:bCs/>
        </w:rPr>
      </w:pPr>
      <w:r w:rsidRPr="005B25A1">
        <w:rPr>
          <w:b/>
          <w:bCs/>
        </w:rPr>
        <w:t>Parallel discussion:</w:t>
      </w:r>
    </w:p>
    <w:p w14:paraId="573D1A94" w14:textId="77777777" w:rsidR="007615D6" w:rsidRPr="005B25A1" w:rsidRDefault="007615D6" w:rsidP="007615D6">
      <w:pPr>
        <w:keepNext/>
        <w:keepLines/>
      </w:pPr>
      <w:r w:rsidRPr="005B25A1">
        <w:t>-</w:t>
      </w:r>
    </w:p>
    <w:p w14:paraId="5E3172EF" w14:textId="77777777" w:rsidR="007615D6" w:rsidRPr="005B25A1" w:rsidRDefault="007615D6" w:rsidP="007615D6">
      <w:pPr>
        <w:keepNext/>
        <w:keepLines/>
        <w:rPr>
          <w:b/>
          <w:bCs/>
        </w:rPr>
      </w:pPr>
      <w:r w:rsidRPr="005B25A1">
        <w:rPr>
          <w:b/>
          <w:bCs/>
        </w:rPr>
        <w:t>Plenary Di</w:t>
      </w:r>
      <w:r w:rsidRPr="005B25A1">
        <w:rPr>
          <w:b/>
          <w:bCs/>
        </w:rPr>
        <w:lastRenderedPageBreak/>
        <w:t>scussion:</w:t>
      </w:r>
    </w:p>
    <w:p w14:paraId="2A132C7E" w14:textId="77777777" w:rsidR="007615D6" w:rsidRPr="005B25A1" w:rsidRDefault="007615D6" w:rsidP="007615D6">
      <w:pPr>
        <w:keepNext/>
        <w:keepLines/>
      </w:pPr>
      <w:r>
        <w:rPr>
          <w:color w:val="FF0000"/>
        </w:rPr>
        <w:t>NO DISCUSSION RECORDED</w:t>
      </w:r>
    </w:p>
    <w:p w14:paraId="3C9EA64E" w14:textId="77777777" w:rsidR="007615D6" w:rsidRPr="00EB0339" w:rsidRDefault="007615D6" w:rsidP="007615D6">
      <w:r w:rsidRPr="005B25A1">
        <w:rPr>
          <w:b/>
          <w:bCs/>
        </w:rPr>
        <w:t>Status:</w:t>
      </w:r>
      <w:r>
        <w:t xml:space="preserve"> </w:t>
      </w:r>
      <w:r>
        <w:rPr>
          <w:color w:val="0000FF"/>
        </w:rPr>
        <w:t>Not concluded</w:t>
      </w:r>
      <w:r>
        <w:t>.</w:t>
      </w:r>
    </w:p>
    <w:p w14:paraId="2D5ED195" w14:textId="77777777" w:rsidR="00E00DA6" w:rsidRDefault="007615D6" w:rsidP="000A3FBD">
      <w:pPr>
        <w:pStyle w:val="NormTop"/>
      </w:pPr>
      <w:r>
        <w:rPr>
          <w:color w:val="0000FF"/>
        </w:rPr>
        <w:t>S2-2507355</w:t>
      </w:r>
      <w:r w:rsidRPr="00D53282">
        <w:t xml:space="preserve"> </w:t>
      </w:r>
      <w:r>
        <w:t>(P-CR) 23.801-01: [WT#5] KI on data framework in 6G (Source: Xiaomi)</w:t>
      </w:r>
      <w:r>
        <w:br/>
      </w:r>
      <w:r w:rsidRPr="00D53282">
        <w:rPr>
          <w:b/>
        </w:rPr>
        <w:t>Document for:</w:t>
      </w:r>
      <w:r w:rsidRPr="00D53282">
        <w:t xml:space="preserve"> </w:t>
      </w:r>
      <w:r>
        <w:t>Approval</w:t>
      </w:r>
      <w:r>
        <w:br/>
      </w:r>
      <w:r w:rsidRPr="00D53282">
        <w:rPr>
          <w:b/>
        </w:rPr>
        <w:t>Abstract:</w:t>
      </w:r>
      <w:r w:rsidRPr="00D53282">
        <w:t xml:space="preserve"> </w:t>
      </w:r>
    </w:p>
    <w:p w14:paraId="299B1367" w14:textId="77777777" w:rsidR="007615D6" w:rsidRPr="005B25A1" w:rsidRDefault="007615D6" w:rsidP="007615D6">
      <w:pPr>
        <w:keepNext/>
        <w:keepLines/>
        <w:rPr>
          <w:b/>
          <w:bCs/>
        </w:rPr>
      </w:pPr>
      <w:r w:rsidRPr="005B25A1">
        <w:rPr>
          <w:b/>
          <w:bCs/>
        </w:rPr>
        <w:t>Parallel discussion:</w:t>
      </w:r>
    </w:p>
    <w:p w14:paraId="3D441AD4" w14:textId="77777777" w:rsidR="007615D6" w:rsidRPr="005B25A1" w:rsidRDefault="007615D6" w:rsidP="007615D6">
      <w:pPr>
        <w:keepNext/>
        <w:keepLines/>
      </w:pPr>
      <w:r w:rsidRPr="005B25A1">
        <w:t>-</w:t>
      </w:r>
    </w:p>
    <w:p w14:paraId="78C60AA2" w14:textId="77777777" w:rsidR="007615D6" w:rsidRPr="005B25A1" w:rsidRDefault="007615D6" w:rsidP="007615D6">
      <w:pPr>
        <w:keepNext/>
        <w:keepLines/>
        <w:rPr>
          <w:b/>
          <w:bCs/>
        </w:rPr>
      </w:pPr>
      <w:r w:rsidRPr="005B25A1">
        <w:rPr>
          <w:b/>
          <w:bCs/>
        </w:rPr>
        <w:t>Plenary Discussion:</w:t>
      </w:r>
    </w:p>
    <w:p w14:paraId="6092DDF6" w14:textId="77777777" w:rsidR="007615D6" w:rsidRPr="005B25A1" w:rsidRDefault="007615D6" w:rsidP="007615D6">
      <w:pPr>
        <w:keepNext/>
        <w:keepLines/>
      </w:pPr>
      <w:r>
        <w:rPr>
          <w:color w:val="FF0000"/>
        </w:rPr>
        <w:t>NO DISCUSSION RECORDED</w:t>
      </w:r>
    </w:p>
    <w:p w14:paraId="7D5A22F8" w14:textId="77777777" w:rsidR="007615D6" w:rsidRPr="00EB0339" w:rsidRDefault="007615D6" w:rsidP="007615D6">
      <w:r w:rsidRPr="005B25A1">
        <w:rPr>
          <w:b/>
          <w:bCs/>
        </w:rPr>
        <w:t>Status:</w:t>
      </w:r>
      <w:r>
        <w:t xml:space="preserve"> </w:t>
      </w:r>
      <w:r>
        <w:rPr>
          <w:color w:val="0000FF"/>
        </w:rPr>
        <w:t>Not concluded</w:t>
      </w:r>
      <w:r>
        <w:t>.</w:t>
      </w:r>
    </w:p>
    <w:p w14:paraId="05FC86EC" w14:textId="77777777" w:rsidR="00E00DA6" w:rsidRDefault="007615D6" w:rsidP="000A3FBD">
      <w:pPr>
        <w:pStyle w:val="NormTop"/>
      </w:pPr>
      <w:r>
        <w:rPr>
          <w:color w:val="0000FF"/>
        </w:rPr>
        <w:t>S2-2507356</w:t>
      </w:r>
      <w:r w:rsidRPr="00D53282">
        <w:t xml:space="preserve"> </w:t>
      </w:r>
      <w:r>
        <w:t>(P-CR) 23.801-01: [WT#5] Framework for Common Handling of Data  (Source: Deutsche Telekom)</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refine Work Task#5 and define a KI issue regarding aspects of a standardized data framework in 6G systems. It focuses on defining a minimum set of standardized data per network function, mechanisms for data labelling and </w:t>
      </w:r>
      <w:proofErr w:type="spellStart"/>
      <w:r>
        <w:t>enha</w:t>
      </w:r>
      <w:proofErr w:type="spellEnd"/>
      <w:r>
        <w:t>.</w:t>
      </w:r>
    </w:p>
    <w:p w14:paraId="43D0C4E8" w14:textId="77777777" w:rsidR="007615D6" w:rsidRPr="005B25A1" w:rsidRDefault="007615D6" w:rsidP="007615D6">
      <w:pPr>
        <w:keepNext/>
        <w:keepLines/>
        <w:rPr>
          <w:b/>
          <w:bCs/>
        </w:rPr>
      </w:pPr>
      <w:r w:rsidRPr="005B25A1">
        <w:rPr>
          <w:b/>
          <w:bCs/>
        </w:rPr>
        <w:t>Parallel discussion:</w:t>
      </w:r>
    </w:p>
    <w:p w14:paraId="3B1EC276" w14:textId="77777777" w:rsidR="007615D6" w:rsidRPr="005B25A1" w:rsidRDefault="007615D6" w:rsidP="007615D6">
      <w:pPr>
        <w:keepNext/>
        <w:keepLines/>
      </w:pPr>
      <w:r w:rsidRPr="005B25A1">
        <w:t>-</w:t>
      </w:r>
    </w:p>
    <w:p w14:paraId="2616FBF7" w14:textId="77777777" w:rsidR="007615D6" w:rsidRPr="005B25A1" w:rsidRDefault="007615D6" w:rsidP="007615D6">
      <w:pPr>
        <w:keepNext/>
        <w:keepLines/>
        <w:rPr>
          <w:b/>
          <w:bCs/>
        </w:rPr>
      </w:pPr>
      <w:r w:rsidRPr="005B25A1">
        <w:rPr>
          <w:b/>
          <w:bCs/>
        </w:rPr>
        <w:t>Plenary Discussion:</w:t>
      </w:r>
    </w:p>
    <w:p w14:paraId="5ACCF710" w14:textId="77777777" w:rsidR="007615D6" w:rsidRPr="005B25A1" w:rsidRDefault="007615D6" w:rsidP="007615D6">
      <w:pPr>
        <w:keepNext/>
        <w:keepLines/>
      </w:pPr>
      <w:r>
        <w:rPr>
          <w:color w:val="FF0000"/>
        </w:rPr>
        <w:t>NO DISCUSSION RECORDED</w:t>
      </w:r>
    </w:p>
    <w:p w14:paraId="042F13D5" w14:textId="77777777" w:rsidR="007615D6" w:rsidRPr="00EB0339" w:rsidRDefault="007615D6" w:rsidP="007615D6">
      <w:r w:rsidRPr="005B25A1">
        <w:rPr>
          <w:b/>
          <w:bCs/>
        </w:rPr>
        <w:t>Status:</w:t>
      </w:r>
      <w:r>
        <w:t xml:space="preserve"> </w:t>
      </w:r>
      <w:r>
        <w:rPr>
          <w:color w:val="0000FF"/>
        </w:rPr>
        <w:t>Not concluded</w:t>
      </w:r>
      <w:r>
        <w:t>.</w:t>
      </w:r>
    </w:p>
    <w:p w14:paraId="1D187EE4" w14:textId="77777777" w:rsidR="00E00DA6" w:rsidRDefault="007615D6" w:rsidP="000A3FBD">
      <w:pPr>
        <w:pStyle w:val="NormTop"/>
      </w:pPr>
      <w:r>
        <w:rPr>
          <w:color w:val="0000FF"/>
        </w:rPr>
        <w:t>S2-2507406</w:t>
      </w:r>
      <w:r w:rsidRPr="00D53282">
        <w:t xml:space="preserve"> </w:t>
      </w:r>
      <w:r>
        <w:t>(P-CR) 23.801-01: [WT#5] The clarification of WT#5 (Source: HONOR)</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clarification of Work Task #5.</w:t>
      </w:r>
    </w:p>
    <w:p w14:paraId="4FC8A042" w14:textId="77777777" w:rsidR="007615D6" w:rsidRPr="005B25A1" w:rsidRDefault="007615D6" w:rsidP="007615D6">
      <w:pPr>
        <w:keepNext/>
        <w:keepLines/>
        <w:rPr>
          <w:b/>
          <w:bCs/>
        </w:rPr>
      </w:pPr>
      <w:r w:rsidRPr="005B25A1">
        <w:rPr>
          <w:b/>
          <w:bCs/>
        </w:rPr>
        <w:t>Parallel discussion:</w:t>
      </w:r>
    </w:p>
    <w:p w14:paraId="5EB8DCFD" w14:textId="77777777" w:rsidR="007615D6" w:rsidRPr="005B25A1" w:rsidRDefault="007615D6" w:rsidP="007615D6">
      <w:pPr>
        <w:keepNext/>
        <w:keepLines/>
      </w:pPr>
      <w:r w:rsidRPr="005B25A1">
        <w:t>-</w:t>
      </w:r>
    </w:p>
    <w:p w14:paraId="7502CE04" w14:textId="77777777" w:rsidR="007615D6" w:rsidRPr="005B25A1" w:rsidRDefault="007615D6" w:rsidP="007615D6">
      <w:pPr>
        <w:keepNext/>
        <w:keepLines/>
        <w:rPr>
          <w:b/>
          <w:bCs/>
        </w:rPr>
      </w:pPr>
      <w:r w:rsidRPr="005B25A1">
        <w:rPr>
          <w:b/>
          <w:bCs/>
        </w:rPr>
        <w:t>Plenary Discussion:</w:t>
      </w:r>
    </w:p>
    <w:p w14:paraId="07A6762E" w14:textId="77777777" w:rsidR="007615D6" w:rsidRPr="005B25A1" w:rsidRDefault="007615D6" w:rsidP="007615D6">
      <w:pPr>
        <w:keepNext/>
        <w:keepLines/>
      </w:pPr>
      <w:r>
        <w:rPr>
          <w:color w:val="FF0000"/>
        </w:rPr>
        <w:t>NO DISCUSSION RECORDED</w:t>
      </w:r>
    </w:p>
    <w:p w14:paraId="1810669B" w14:textId="77777777" w:rsidR="007615D6" w:rsidRPr="00EB0339" w:rsidRDefault="007615D6" w:rsidP="007615D6">
      <w:r w:rsidRPr="005B25A1">
        <w:rPr>
          <w:b/>
          <w:bCs/>
        </w:rPr>
        <w:t>Status:</w:t>
      </w:r>
      <w:r>
        <w:t xml:space="preserve"> </w:t>
      </w:r>
      <w:r>
        <w:rPr>
          <w:color w:val="0000FF"/>
        </w:rPr>
        <w:t>Not concluded</w:t>
      </w:r>
      <w:r>
        <w:t>.</w:t>
      </w:r>
    </w:p>
    <w:p w14:paraId="483CFC02" w14:textId="77777777" w:rsidR="00E00DA6" w:rsidRDefault="007615D6" w:rsidP="000A3FBD">
      <w:pPr>
        <w:pStyle w:val="NormTop"/>
      </w:pPr>
      <w:r>
        <w:rPr>
          <w:color w:val="0000FF"/>
        </w:rPr>
        <w:t>S2-2507429</w:t>
      </w:r>
      <w:r w:rsidRPr="00D53282">
        <w:t xml:space="preserve"> </w:t>
      </w:r>
      <w:r>
        <w:t>(P-CR) 23.801-01: [WT#5] Scope and Key Issues Proposal for Data framework in 6G architecture (Source: Google)</w:t>
      </w:r>
      <w:r>
        <w:br/>
      </w:r>
      <w:r w:rsidRPr="00D53282">
        <w:rPr>
          <w:b/>
        </w:rPr>
        <w:t>Document for:</w:t>
      </w:r>
      <w:r w:rsidRPr="00D53282">
        <w:t xml:space="preserve"> </w:t>
      </w:r>
      <w:r>
        <w:t>Approval</w:t>
      </w:r>
      <w:r>
        <w:br/>
      </w:r>
      <w:r w:rsidRPr="00D53282">
        <w:rPr>
          <w:b/>
        </w:rPr>
        <w:t>Abstract:</w:t>
      </w:r>
      <w:r w:rsidRPr="00D53282">
        <w:t xml:space="preserve"> </w:t>
      </w:r>
    </w:p>
    <w:p w14:paraId="669CBF4D" w14:textId="77777777" w:rsidR="007615D6" w:rsidRPr="005B25A1" w:rsidRDefault="007615D6" w:rsidP="007615D6">
      <w:pPr>
        <w:keepNext/>
        <w:keepLines/>
        <w:rPr>
          <w:b/>
          <w:bCs/>
        </w:rPr>
      </w:pPr>
      <w:r w:rsidRPr="005B25A1">
        <w:rPr>
          <w:b/>
          <w:bCs/>
        </w:rPr>
        <w:t>Parallel discussion:</w:t>
      </w:r>
    </w:p>
    <w:p w14:paraId="2663E05D" w14:textId="77777777" w:rsidR="007615D6" w:rsidRPr="005B25A1" w:rsidRDefault="007615D6" w:rsidP="007615D6">
      <w:pPr>
        <w:keepNext/>
        <w:keepLines/>
      </w:pPr>
      <w:r w:rsidRPr="005B25A1">
        <w:t>-</w:t>
      </w:r>
    </w:p>
    <w:p w14:paraId="60A31F22" w14:textId="77777777" w:rsidR="007615D6" w:rsidRPr="005B25A1" w:rsidRDefault="007615D6" w:rsidP="007615D6">
      <w:pPr>
        <w:keepNext/>
        <w:keepLines/>
        <w:rPr>
          <w:b/>
          <w:bCs/>
        </w:rPr>
      </w:pPr>
      <w:r w:rsidRPr="005B25A1">
        <w:rPr>
          <w:b/>
          <w:bCs/>
        </w:rPr>
        <w:t>Plenary Discussion:</w:t>
      </w:r>
    </w:p>
    <w:p w14:paraId="6CEE42E6" w14:textId="77777777" w:rsidR="007615D6" w:rsidRPr="005B25A1" w:rsidRDefault="007615D6" w:rsidP="007615D6">
      <w:pPr>
        <w:keepNext/>
        <w:keepLines/>
      </w:pPr>
      <w:r>
        <w:rPr>
          <w:color w:val="FF0000"/>
        </w:rPr>
        <w:t>NO DISCUSSION RECORDED</w:t>
      </w:r>
    </w:p>
    <w:p w14:paraId="0B8972CF" w14:textId="77777777" w:rsidR="007615D6" w:rsidRPr="00EB0339" w:rsidRDefault="007615D6" w:rsidP="007615D6">
      <w:r w:rsidRPr="005B25A1">
        <w:rPr>
          <w:b/>
          <w:bCs/>
        </w:rPr>
        <w:t>Status:</w:t>
      </w:r>
      <w:r>
        <w:t xml:space="preserve"> </w:t>
      </w:r>
      <w:r>
        <w:rPr>
          <w:color w:val="0000FF"/>
        </w:rPr>
        <w:t>Not concluded</w:t>
      </w:r>
      <w:r>
        <w:t>.</w:t>
      </w:r>
    </w:p>
    <w:p w14:paraId="33062F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for supporting SA5</w:t>
      </w:r>
      <w:r>
        <w:rPr>
          <w:color w:val="0000FF"/>
        </w:rPr>
        <w:lastRenderedPageBreak/>
        <w:t xml:space="preserve"> study and/or a narrower scope by reusing 5G features for WT#5</w:t>
      </w:r>
    </w:p>
    <w:p w14:paraId="0F55C28A" w14:textId="77777777" w:rsidR="00E00DA6" w:rsidRDefault="007615D6" w:rsidP="000A3FBD">
      <w:pPr>
        <w:pStyle w:val="NormTop"/>
      </w:pPr>
      <w:r>
        <w:rPr>
          <w:color w:val="0000FF"/>
        </w:rPr>
        <w:t>S2-2506939</w:t>
      </w:r>
      <w:r w:rsidRPr="00D53282">
        <w:t xml:space="preserve"> </w:t>
      </w:r>
      <w:r>
        <w:t>(P-CR) 23.801-01: [WT#5] WT updates for Data Architecture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of WT#5.</w:t>
      </w:r>
    </w:p>
    <w:p w14:paraId="6814D11E" w14:textId="77777777" w:rsidR="007615D6" w:rsidRPr="005B25A1" w:rsidRDefault="007615D6" w:rsidP="007615D6">
      <w:pPr>
        <w:keepNext/>
        <w:keepLines/>
        <w:rPr>
          <w:b/>
          <w:bCs/>
        </w:rPr>
      </w:pPr>
      <w:r w:rsidRPr="005B25A1">
        <w:rPr>
          <w:b/>
          <w:bCs/>
        </w:rPr>
        <w:t>Parallel discussion:</w:t>
      </w:r>
    </w:p>
    <w:p w14:paraId="01A75374" w14:textId="77777777" w:rsidR="007615D6" w:rsidRPr="005B25A1" w:rsidRDefault="007615D6" w:rsidP="007615D6">
      <w:pPr>
        <w:keepNext/>
        <w:keepLines/>
      </w:pPr>
      <w:r w:rsidRPr="005B25A1">
        <w:t>-</w:t>
      </w:r>
    </w:p>
    <w:p w14:paraId="0B393DAB" w14:textId="77777777" w:rsidR="007615D6" w:rsidRPr="005B25A1" w:rsidRDefault="007615D6" w:rsidP="007615D6">
      <w:pPr>
        <w:keepNext/>
        <w:keepLines/>
        <w:rPr>
          <w:b/>
          <w:bCs/>
        </w:rPr>
      </w:pPr>
      <w:r w:rsidRPr="005B25A1">
        <w:rPr>
          <w:b/>
          <w:bCs/>
        </w:rPr>
        <w:t>Plenary Discussion:</w:t>
      </w:r>
    </w:p>
    <w:p w14:paraId="2DFF8943" w14:textId="77777777" w:rsidR="007615D6" w:rsidRPr="005B25A1" w:rsidRDefault="007615D6" w:rsidP="007615D6">
      <w:pPr>
        <w:keepNext/>
        <w:keepLines/>
      </w:pPr>
      <w:r>
        <w:rPr>
          <w:color w:val="FF0000"/>
        </w:rPr>
        <w:t>NO DISCUSSION RECORDED</w:t>
      </w:r>
    </w:p>
    <w:p w14:paraId="3F41A0E6" w14:textId="77777777" w:rsidR="007615D6" w:rsidRPr="00EB0339" w:rsidRDefault="007615D6" w:rsidP="007615D6">
      <w:r w:rsidRPr="005B25A1">
        <w:rPr>
          <w:b/>
          <w:bCs/>
        </w:rPr>
        <w:t>Status:</w:t>
      </w:r>
      <w:r>
        <w:t xml:space="preserve"> </w:t>
      </w:r>
      <w:r>
        <w:rPr>
          <w:color w:val="0000FF"/>
        </w:rPr>
        <w:t>Not concluded</w:t>
      </w:r>
      <w:r>
        <w:t>.</w:t>
      </w:r>
    </w:p>
    <w:p w14:paraId="53C679AC" w14:textId="77777777" w:rsidR="00E00DA6" w:rsidRDefault="007615D6" w:rsidP="000A3FBD">
      <w:pPr>
        <w:pStyle w:val="NormTop"/>
      </w:pPr>
      <w:r>
        <w:rPr>
          <w:color w:val="0000FF"/>
        </w:rPr>
        <w:t>S2-2507278</w:t>
      </w:r>
      <w:r w:rsidRPr="00D53282">
        <w:t xml:space="preserve"> </w:t>
      </w:r>
      <w:r>
        <w:t>(P-CR) 23.801-01: [WT#5] Scope for work task on data framework (Source: Qualcomm)</w:t>
      </w:r>
      <w:r>
        <w:br/>
      </w:r>
      <w:r w:rsidRPr="00D53282">
        <w:rPr>
          <w:b/>
        </w:rPr>
        <w:t>Document for:</w:t>
      </w:r>
      <w:r w:rsidRPr="00D53282">
        <w:t xml:space="preserve"> </w:t>
      </w:r>
      <w:r>
        <w:t>Approval</w:t>
      </w:r>
      <w:r>
        <w:br/>
      </w:r>
      <w:r w:rsidRPr="00D53282">
        <w:rPr>
          <w:b/>
        </w:rPr>
        <w:t>Abstract:</w:t>
      </w:r>
      <w:r w:rsidRPr="00D53282">
        <w:t xml:space="preserve"> </w:t>
      </w:r>
    </w:p>
    <w:p w14:paraId="0036A30A" w14:textId="77777777" w:rsidR="007615D6" w:rsidRPr="005B25A1" w:rsidRDefault="007615D6" w:rsidP="007615D6">
      <w:pPr>
        <w:keepNext/>
        <w:keepLines/>
        <w:rPr>
          <w:b/>
          <w:bCs/>
        </w:rPr>
      </w:pPr>
      <w:r w:rsidRPr="005B25A1">
        <w:rPr>
          <w:b/>
          <w:bCs/>
        </w:rPr>
        <w:t>Parallel discussion:</w:t>
      </w:r>
    </w:p>
    <w:p w14:paraId="4B196B28" w14:textId="77777777" w:rsidR="007615D6" w:rsidRPr="005B25A1" w:rsidRDefault="007615D6" w:rsidP="007615D6">
      <w:pPr>
        <w:keepNext/>
        <w:keepLines/>
      </w:pPr>
      <w:r w:rsidRPr="005B25A1">
        <w:t>-</w:t>
      </w:r>
    </w:p>
    <w:p w14:paraId="2930C409" w14:textId="77777777" w:rsidR="007615D6" w:rsidRPr="005B25A1" w:rsidRDefault="007615D6" w:rsidP="007615D6">
      <w:pPr>
        <w:keepNext/>
        <w:keepLines/>
        <w:rPr>
          <w:b/>
          <w:bCs/>
        </w:rPr>
      </w:pPr>
      <w:r w:rsidRPr="005B25A1">
        <w:rPr>
          <w:b/>
          <w:bCs/>
        </w:rPr>
        <w:t>Plenary Discussion:</w:t>
      </w:r>
    </w:p>
    <w:p w14:paraId="4EDD61B7" w14:textId="77777777" w:rsidR="007615D6" w:rsidRPr="005B25A1" w:rsidRDefault="007615D6" w:rsidP="007615D6">
      <w:pPr>
        <w:keepNext/>
        <w:keepLines/>
      </w:pPr>
      <w:r>
        <w:rPr>
          <w:color w:val="FF0000"/>
        </w:rPr>
        <w:t>NO DISCUSSION RECORDED</w:t>
      </w:r>
    </w:p>
    <w:p w14:paraId="1DFA7828" w14:textId="77777777" w:rsidR="007615D6" w:rsidRPr="00EB0339" w:rsidRDefault="007615D6" w:rsidP="007615D6">
      <w:r w:rsidRPr="005B25A1">
        <w:rPr>
          <w:b/>
          <w:bCs/>
        </w:rPr>
        <w:t>Status:</w:t>
      </w:r>
      <w:r>
        <w:t xml:space="preserve"> </w:t>
      </w:r>
      <w:r>
        <w:rPr>
          <w:color w:val="0000FF"/>
        </w:rPr>
        <w:t>Not concluded</w:t>
      </w:r>
      <w:r>
        <w:t>.</w:t>
      </w:r>
    </w:p>
    <w:p w14:paraId="2CE065BB" w14:textId="77777777" w:rsidR="007615D6" w:rsidRDefault="007615D6" w:rsidP="005A50C0">
      <w:pPr>
        <w:pStyle w:val="Heading3"/>
      </w:pPr>
      <w:r>
        <w:t>20.6.6</w:t>
      </w:r>
      <w:r>
        <w:tab/>
        <w:t>Study on Architecture for 6G System (FS_6G_ARC) - WT#6</w:t>
      </w:r>
    </w:p>
    <w:p w14:paraId="37AB908C" w14:textId="77777777" w:rsidR="008A22D1" w:rsidRDefault="008A22D1" w:rsidP="00BB3F37"/>
    <w:p w14:paraId="4BD52DFD" w14:textId="77777777" w:rsidR="008A22D1" w:rsidRDefault="008A22D1" w:rsidP="00BB3F37"/>
    <w:p w14:paraId="4C5228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for studying CN integrated compute services, compute resource definition etc</w:t>
      </w:r>
    </w:p>
    <w:p w14:paraId="06EECEDD" w14:textId="77777777" w:rsidR="00E00DA6" w:rsidRDefault="007615D6" w:rsidP="000A3FBD">
      <w:pPr>
        <w:pStyle w:val="NormTop"/>
      </w:pPr>
      <w:r>
        <w:rPr>
          <w:color w:val="0000FF"/>
        </w:rPr>
        <w:t>S2-2506361</w:t>
      </w:r>
      <w:r w:rsidRPr="00D53282">
        <w:t xml:space="preserve"> </w:t>
      </w:r>
      <w:r>
        <w:t>(P-CR) 23.801-01: [WT#6] WT and key issues for supporting 6G computing (Source: China Mobile, AT&amp;T, Rakuten Mobile, OPPO)</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computing, and proposes the WT and KI for 6G computing.</w:t>
      </w:r>
    </w:p>
    <w:p w14:paraId="1282A43E" w14:textId="77777777" w:rsidR="007615D6" w:rsidRPr="005B25A1" w:rsidRDefault="007615D6" w:rsidP="007615D6">
      <w:pPr>
        <w:keepNext/>
        <w:keepLines/>
        <w:rPr>
          <w:b/>
          <w:bCs/>
        </w:rPr>
      </w:pPr>
      <w:r w:rsidRPr="005B25A1">
        <w:rPr>
          <w:b/>
          <w:bCs/>
        </w:rPr>
        <w:t>Parallel discussion:</w:t>
      </w:r>
    </w:p>
    <w:p w14:paraId="38E39B97" w14:textId="77777777" w:rsidR="007615D6" w:rsidRPr="005B25A1" w:rsidRDefault="007615D6" w:rsidP="007615D6">
      <w:pPr>
        <w:keepNext/>
        <w:keepLines/>
      </w:pPr>
      <w:r w:rsidRPr="005B25A1">
        <w:t>-</w:t>
      </w:r>
    </w:p>
    <w:p w14:paraId="0ED4CB1F" w14:textId="77777777" w:rsidR="007615D6" w:rsidRPr="005B25A1" w:rsidRDefault="007615D6" w:rsidP="007615D6">
      <w:pPr>
        <w:keepNext/>
        <w:keepLines/>
        <w:rPr>
          <w:b/>
          <w:bCs/>
        </w:rPr>
      </w:pPr>
      <w:r w:rsidRPr="005B25A1">
        <w:rPr>
          <w:b/>
          <w:bCs/>
        </w:rPr>
        <w:t>Plenary Discussion:</w:t>
      </w:r>
    </w:p>
    <w:p w14:paraId="148120E2" w14:textId="77777777" w:rsidR="007615D6" w:rsidRPr="005B25A1" w:rsidRDefault="007615D6" w:rsidP="007615D6">
      <w:pPr>
        <w:keepNext/>
        <w:keepLines/>
      </w:pPr>
      <w:r>
        <w:rPr>
          <w:color w:val="FF0000"/>
        </w:rPr>
        <w:t>NO DISCUSSION RECORDED</w:t>
      </w:r>
    </w:p>
    <w:p w14:paraId="38D72F8E" w14:textId="77777777" w:rsidR="007615D6" w:rsidRPr="00EB0339" w:rsidRDefault="007615D6" w:rsidP="007615D6">
      <w:r w:rsidRPr="005B25A1">
        <w:rPr>
          <w:b/>
          <w:bCs/>
        </w:rPr>
        <w:t>Status:</w:t>
      </w:r>
      <w:r>
        <w:t xml:space="preserve"> </w:t>
      </w:r>
      <w:r>
        <w:rPr>
          <w:color w:val="0000FF"/>
        </w:rPr>
        <w:t>Not concluded</w:t>
      </w:r>
      <w:r>
        <w:t>.</w:t>
      </w:r>
    </w:p>
    <w:p w14:paraId="32482FEE" w14:textId="77777777" w:rsidR="00E00DA6" w:rsidRDefault="007615D6" w:rsidP="000A3FBD">
      <w:pPr>
        <w:pStyle w:val="NormTop"/>
      </w:pPr>
      <w:r>
        <w:rPr>
          <w:color w:val="0000FF"/>
        </w:rPr>
        <w:t>S2-2506387</w:t>
      </w:r>
      <w:r w:rsidRPr="00D53282">
        <w:t xml:space="preserve"> </w:t>
      </w:r>
      <w:r>
        <w:t>(P-CR) 23.801-01: [W</w:t>
      </w:r>
      <w:r>
        <w:lastRenderedPageBreak/>
        <w:t>T#6] 6G Computing Support (Source: OPPO, China Unicom, China Telecom,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w:t>
      </w:r>
    </w:p>
    <w:p w14:paraId="16639308" w14:textId="77777777" w:rsidR="007615D6" w:rsidRPr="005B25A1" w:rsidRDefault="007615D6" w:rsidP="007615D6">
      <w:pPr>
        <w:keepNext/>
        <w:keepLines/>
        <w:rPr>
          <w:b/>
          <w:bCs/>
        </w:rPr>
      </w:pPr>
      <w:r w:rsidRPr="005B25A1">
        <w:rPr>
          <w:b/>
          <w:bCs/>
        </w:rPr>
        <w:t>Convenor comment:</w:t>
      </w:r>
    </w:p>
    <w:p w14:paraId="050C5E05" w14:textId="77777777" w:rsidR="007615D6" w:rsidRPr="005B25A1" w:rsidRDefault="007615D6" w:rsidP="007615D6">
      <w:pPr>
        <w:keepNext/>
        <w:keepLines/>
      </w:pPr>
      <w:r w:rsidRPr="005B25A1">
        <w:t>Used as a baseline. (Only WT scope).</w:t>
      </w:r>
    </w:p>
    <w:p w14:paraId="467F9D90" w14:textId="77777777" w:rsidR="007615D6" w:rsidRPr="005B25A1" w:rsidRDefault="007615D6" w:rsidP="007615D6">
      <w:pPr>
        <w:keepNext/>
        <w:keepLines/>
        <w:rPr>
          <w:b/>
          <w:bCs/>
        </w:rPr>
      </w:pPr>
      <w:r w:rsidRPr="005B25A1">
        <w:rPr>
          <w:b/>
          <w:bCs/>
        </w:rPr>
        <w:t>Parallel discussion:</w:t>
      </w:r>
    </w:p>
    <w:p w14:paraId="475E7EAF" w14:textId="7406A953" w:rsidR="00135BD7" w:rsidRPr="005B25A1" w:rsidRDefault="00135BD7" w:rsidP="00135BD7">
      <w:pPr>
        <w:keepNext/>
        <w:keepLines/>
      </w:pPr>
      <w:r>
        <w:t xml:space="preserve">Revised in drafting session to </w:t>
      </w:r>
      <w:r w:rsidRPr="00CE3EC0">
        <w:rPr>
          <w:color w:val="0000FF"/>
        </w:rPr>
        <w:t>S2-2</w:t>
      </w:r>
      <w:r>
        <w:rPr>
          <w:color w:val="0000FF"/>
        </w:rPr>
        <w:t>507905</w:t>
      </w:r>
      <w:r>
        <w:t>.</w:t>
      </w:r>
      <w:r w:rsidRPr="00375008">
        <w:t xml:space="preserve"> </w:t>
      </w:r>
    </w:p>
    <w:p w14:paraId="2472AEAC" w14:textId="77777777" w:rsidR="0061178C" w:rsidRDefault="00041C89" w:rsidP="0061178C">
      <w:pPr>
        <w:keepNext/>
        <w:keepLines/>
      </w:pPr>
      <w:r>
        <w:t xml:space="preserve">A number of comments were made and this was left for off-line discussion and revised to </w:t>
      </w:r>
      <w:r w:rsidRPr="00041C89">
        <w:rPr>
          <w:color w:val="0000FF"/>
        </w:rPr>
        <w:t>S2-250</w:t>
      </w:r>
      <w:r>
        <w:rPr>
          <w:color w:val="0000FF"/>
        </w:rPr>
        <w:t>7948</w:t>
      </w:r>
      <w:r w:rsidR="0061178C">
        <w:t xml:space="preserve">. </w:t>
      </w:r>
    </w:p>
    <w:p w14:paraId="5564BFC0" w14:textId="0620E53E" w:rsidR="00DD7E30" w:rsidRDefault="00DD7E30" w:rsidP="0061178C">
      <w:pPr>
        <w:keepNext/>
        <w:keepLines/>
      </w:pPr>
      <w:r w:rsidRPr="00DD7E30">
        <w:t xml:space="preserve">Further comments were made and this was left for off-line discussion and revised to </w:t>
      </w:r>
      <w:r w:rsidRPr="00DD7E30">
        <w:rPr>
          <w:color w:val="3333FF"/>
        </w:rPr>
        <w:t>S2-2508038</w:t>
      </w:r>
      <w:r w:rsidRPr="00DD7E30">
        <w:t>.</w:t>
      </w:r>
      <w:r>
        <w:t xml:space="preserve"> </w:t>
      </w:r>
    </w:p>
    <w:p w14:paraId="5EA3BC52" w14:textId="77777777" w:rsidR="0061178C" w:rsidRDefault="0061178C" w:rsidP="0061178C">
      <w:pPr>
        <w:keepNext/>
        <w:keepLines/>
        <w:rPr>
          <w:b/>
          <w:bCs/>
        </w:rPr>
      </w:pPr>
      <w:r>
        <w:rPr>
          <w:b/>
          <w:bCs/>
        </w:rPr>
        <w:t>Plenary Discussion:</w:t>
      </w:r>
    </w:p>
    <w:p w14:paraId="7AB98087" w14:textId="4A7C8CB3" w:rsidR="00520DEE" w:rsidRDefault="00520DEE" w:rsidP="00520DEE">
      <w:pPr>
        <w:keepNext/>
        <w:keepLines/>
      </w:pPr>
      <w:r>
        <w:t xml:space="preserve">  </w:t>
      </w:r>
      <w:r>
        <w:rPr>
          <w:color w:val="FF0000"/>
        </w:rPr>
        <w:t>&lt;RETURN - OPEN&gt;</w:t>
      </w:r>
    </w:p>
    <w:p w14:paraId="6512D90F" w14:textId="77777777" w:rsidR="00041C89" w:rsidRPr="00EB0339" w:rsidRDefault="00041C89" w:rsidP="00041C89">
      <w:r w:rsidRPr="005B25A1">
        <w:rPr>
          <w:b/>
          <w:bCs/>
        </w:rPr>
        <w:t>Status:</w:t>
      </w:r>
      <w:r>
        <w:t xml:space="preserve"> </w:t>
      </w:r>
      <w:r w:rsidRPr="00380F14">
        <w:rPr>
          <w:color w:val="FF0000"/>
        </w:rPr>
        <w:t>OPEN</w:t>
      </w:r>
    </w:p>
    <w:p w14:paraId="30CED91B" w14:textId="77777777" w:rsidR="00E00DA6" w:rsidRDefault="007615D6" w:rsidP="000A3FBD">
      <w:pPr>
        <w:pStyle w:val="NormTop"/>
      </w:pPr>
      <w:r>
        <w:rPr>
          <w:color w:val="0000FF"/>
        </w:rPr>
        <w:t>S2-2506680</w:t>
      </w:r>
      <w:r w:rsidRPr="00D53282">
        <w:t xml:space="preserve"> </w:t>
      </w:r>
      <w:r>
        <w:t>(P-CR) 23.801-01: [WT#6, Computing in 6G] Key Issue on Computing in 6G (Source: NEC, SoftBank)</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computing in 6G.</w:t>
      </w:r>
    </w:p>
    <w:p w14:paraId="0A6BB961" w14:textId="77777777" w:rsidR="007615D6" w:rsidRPr="005B25A1" w:rsidRDefault="007615D6" w:rsidP="007615D6">
      <w:pPr>
        <w:keepNext/>
        <w:keepLines/>
        <w:rPr>
          <w:b/>
          <w:bCs/>
        </w:rPr>
      </w:pPr>
      <w:r w:rsidRPr="005B25A1">
        <w:rPr>
          <w:b/>
          <w:bCs/>
        </w:rPr>
        <w:t>Parallel discussion:</w:t>
      </w:r>
    </w:p>
    <w:p w14:paraId="61B3662C" w14:textId="77777777" w:rsidR="007615D6" w:rsidRPr="005B25A1" w:rsidRDefault="007615D6" w:rsidP="007615D6">
      <w:pPr>
        <w:keepNext/>
        <w:keepLines/>
      </w:pPr>
      <w:r w:rsidRPr="005B25A1">
        <w:t>-</w:t>
      </w:r>
    </w:p>
    <w:p w14:paraId="3A639F12" w14:textId="77777777" w:rsidR="007615D6" w:rsidRPr="005B25A1" w:rsidRDefault="007615D6" w:rsidP="007615D6">
      <w:pPr>
        <w:keepNext/>
        <w:keepLines/>
        <w:rPr>
          <w:b/>
          <w:bCs/>
        </w:rPr>
      </w:pPr>
      <w:r w:rsidRPr="005B25A1">
        <w:rPr>
          <w:b/>
          <w:bCs/>
        </w:rPr>
        <w:t>Plenary Discussion:</w:t>
      </w:r>
    </w:p>
    <w:p w14:paraId="1ADA3D66" w14:textId="77777777" w:rsidR="007615D6" w:rsidRPr="005B25A1" w:rsidRDefault="007615D6" w:rsidP="007615D6">
      <w:pPr>
        <w:keepNext/>
        <w:keepLines/>
      </w:pPr>
      <w:r>
        <w:rPr>
          <w:color w:val="FF0000"/>
        </w:rPr>
        <w:t>NO DISCUSSION RECORDED</w:t>
      </w:r>
    </w:p>
    <w:p w14:paraId="41722CF3" w14:textId="77777777" w:rsidR="007615D6" w:rsidRPr="00EB0339" w:rsidRDefault="007615D6" w:rsidP="007615D6">
      <w:r w:rsidRPr="005B25A1">
        <w:rPr>
          <w:b/>
          <w:bCs/>
        </w:rPr>
        <w:t>Status:</w:t>
      </w:r>
      <w:r>
        <w:t xml:space="preserve"> </w:t>
      </w:r>
      <w:r>
        <w:rPr>
          <w:color w:val="0000FF"/>
        </w:rPr>
        <w:t>Not concluded</w:t>
      </w:r>
      <w:r>
        <w:t>.</w:t>
      </w:r>
    </w:p>
    <w:p w14:paraId="54333746" w14:textId="77777777" w:rsidR="00E00DA6" w:rsidRDefault="007615D6" w:rsidP="000A3FBD">
      <w:pPr>
        <w:pStyle w:val="NormTop"/>
      </w:pPr>
      <w:r>
        <w:rPr>
          <w:color w:val="0000FF"/>
        </w:rPr>
        <w:t>S2-2506810</w:t>
      </w:r>
      <w:r w:rsidRPr="00D53282">
        <w:t xml:space="preserve"> </w:t>
      </w:r>
      <w:r>
        <w:t xml:space="preserve">(P-CR) 23.801-01: [WT#6] Scope and key issue on computing (Source: NTT DOCOMO, T-Mobile USA, </w:t>
      </w:r>
      <w:proofErr w:type="spellStart"/>
      <w:r>
        <w:t>InterDigital</w:t>
      </w:r>
      <w:proofErr w:type="spellEnd"/>
      <w:r>
        <w:t xml:space="preserve"> Inc, </w:t>
      </w:r>
      <w:proofErr w:type="spellStart"/>
      <w:r>
        <w:t>Ofinno</w:t>
      </w:r>
      <w:proofErr w:type="spellEnd"/>
      <w:r>
        <w:t>, KPN N.V.)</w:t>
      </w:r>
      <w:r>
        <w:br/>
      </w:r>
      <w:r w:rsidRPr="00D53282">
        <w:rPr>
          <w:b/>
        </w:rPr>
        <w:t>Document for:</w:t>
      </w:r>
      <w:r w:rsidRPr="00D53282">
        <w:t xml:space="preserve"> </w:t>
      </w:r>
      <w:r>
        <w:t>Approval</w:t>
      </w:r>
      <w:r>
        <w:br/>
      </w:r>
      <w:r w:rsidRPr="00D53282">
        <w:rPr>
          <w:b/>
        </w:rPr>
        <w:t>Abstract:</w:t>
      </w:r>
      <w:r w:rsidRPr="00D53282">
        <w:t xml:space="preserve"> </w:t>
      </w:r>
    </w:p>
    <w:p w14:paraId="4BDC5FD5" w14:textId="77777777" w:rsidR="007615D6" w:rsidRPr="005B25A1" w:rsidRDefault="007615D6" w:rsidP="007615D6">
      <w:pPr>
        <w:keepNext/>
        <w:keepLines/>
        <w:rPr>
          <w:b/>
          <w:bCs/>
        </w:rPr>
      </w:pPr>
      <w:r w:rsidRPr="005B25A1">
        <w:rPr>
          <w:b/>
          <w:bCs/>
        </w:rPr>
        <w:t>Parallel discussion:</w:t>
      </w:r>
    </w:p>
    <w:p w14:paraId="60553B54" w14:textId="77777777" w:rsidR="007615D6" w:rsidRPr="005B25A1" w:rsidRDefault="007615D6" w:rsidP="007615D6">
      <w:pPr>
        <w:keepNext/>
        <w:keepLines/>
      </w:pPr>
      <w:r w:rsidRPr="005B25A1">
        <w:t>-</w:t>
      </w:r>
    </w:p>
    <w:p w14:paraId="40D1F443" w14:textId="77777777" w:rsidR="007615D6" w:rsidRPr="005B25A1" w:rsidRDefault="007615D6" w:rsidP="007615D6">
      <w:pPr>
        <w:keepNext/>
        <w:keepLines/>
        <w:rPr>
          <w:b/>
          <w:bCs/>
        </w:rPr>
      </w:pPr>
      <w:r w:rsidRPr="005B25A1">
        <w:rPr>
          <w:b/>
          <w:bCs/>
        </w:rPr>
        <w:t>Plenary Discussion:</w:t>
      </w:r>
    </w:p>
    <w:p w14:paraId="519473A6" w14:textId="77777777" w:rsidR="007615D6" w:rsidRPr="005B25A1" w:rsidRDefault="007615D6" w:rsidP="007615D6">
      <w:pPr>
        <w:keepNext/>
        <w:keepLines/>
      </w:pPr>
      <w:r>
        <w:rPr>
          <w:color w:val="FF0000"/>
        </w:rPr>
        <w:t>NO DISCUSSION RECORDED</w:t>
      </w:r>
    </w:p>
    <w:p w14:paraId="472581D1" w14:textId="77777777" w:rsidR="007615D6" w:rsidRPr="00EB0339" w:rsidRDefault="007615D6" w:rsidP="007615D6">
      <w:r w:rsidRPr="005B25A1">
        <w:rPr>
          <w:b/>
          <w:bCs/>
        </w:rPr>
        <w:t>Status:</w:t>
      </w:r>
      <w:r>
        <w:t xml:space="preserve"> </w:t>
      </w:r>
      <w:r>
        <w:rPr>
          <w:color w:val="0000FF"/>
        </w:rPr>
        <w:t>Not concluded</w:t>
      </w:r>
      <w:r>
        <w:t>.</w:t>
      </w:r>
    </w:p>
    <w:p w14:paraId="04F218F4" w14:textId="77777777" w:rsidR="00E00DA6" w:rsidRDefault="007615D6" w:rsidP="000A3FBD">
      <w:pPr>
        <w:pStyle w:val="NormTop"/>
      </w:pPr>
      <w:r>
        <w:rPr>
          <w:color w:val="0000FF"/>
        </w:rPr>
        <w:t>S2-2506891</w:t>
      </w:r>
      <w:r w:rsidRPr="00D53282">
        <w:t xml:space="preserve"> </w:t>
      </w:r>
      <w:r>
        <w:t>(P-CR) 23.801-01: [WT#6] Compute as a service in 6G network (Source: Intel)</w:t>
      </w:r>
      <w:r>
        <w:br/>
      </w:r>
      <w:r w:rsidRPr="00D53282">
        <w:rPr>
          <w:b/>
        </w:rPr>
        <w:t>Document for:</w:t>
      </w:r>
      <w:r w:rsidRPr="00D53282">
        <w:t xml:space="preserve"> </w:t>
      </w:r>
      <w:r>
        <w:t>Approval</w:t>
      </w:r>
      <w:r>
        <w:br/>
      </w:r>
      <w:r w:rsidRPr="00D53282">
        <w:rPr>
          <w:b/>
        </w:rPr>
        <w:t>Abstract:</w:t>
      </w:r>
      <w:r w:rsidRPr="00D53282">
        <w:t xml:space="preserve"> </w:t>
      </w:r>
    </w:p>
    <w:p w14:paraId="56B3FCF1" w14:textId="77777777" w:rsidR="007615D6" w:rsidRPr="005B25A1" w:rsidRDefault="007615D6" w:rsidP="007615D6">
      <w:pPr>
        <w:keepNext/>
        <w:keepLines/>
        <w:rPr>
          <w:b/>
          <w:bCs/>
        </w:rPr>
      </w:pPr>
      <w:r w:rsidRPr="005B25A1">
        <w:rPr>
          <w:b/>
          <w:bCs/>
        </w:rPr>
        <w:t>Parallel discussion:</w:t>
      </w:r>
    </w:p>
    <w:p w14:paraId="51FB7B26" w14:textId="77777777" w:rsidR="007615D6" w:rsidRPr="005B25A1" w:rsidRDefault="007615D6" w:rsidP="007615D6">
      <w:pPr>
        <w:keepNext/>
        <w:keepLines/>
      </w:pPr>
      <w:r w:rsidRPr="005B25A1">
        <w:t>-</w:t>
      </w:r>
    </w:p>
    <w:p w14:paraId="37B0333A" w14:textId="77777777" w:rsidR="007615D6" w:rsidRPr="005B25A1" w:rsidRDefault="007615D6" w:rsidP="007615D6">
      <w:pPr>
        <w:keepNext/>
        <w:keepLines/>
        <w:rPr>
          <w:b/>
          <w:bCs/>
        </w:rPr>
      </w:pPr>
      <w:r w:rsidRPr="005B25A1">
        <w:rPr>
          <w:b/>
          <w:bCs/>
        </w:rPr>
        <w:t>Plenary Discussion:</w:t>
      </w:r>
    </w:p>
    <w:p w14:paraId="7DAA0A6A" w14:textId="77777777" w:rsidR="007615D6" w:rsidRPr="005B25A1" w:rsidRDefault="007615D6" w:rsidP="007615D6">
      <w:pPr>
        <w:keepNext/>
        <w:keepLines/>
      </w:pPr>
      <w:r>
        <w:rPr>
          <w:color w:val="FF0000"/>
        </w:rPr>
        <w:t>NO DISCUSSION RECORDED</w:t>
      </w:r>
    </w:p>
    <w:p w14:paraId="7F5E763F" w14:textId="77777777" w:rsidR="007615D6" w:rsidRPr="00EB0339" w:rsidRDefault="007615D6" w:rsidP="007615D6">
      <w:r w:rsidRPr="005B25A1">
        <w:rPr>
          <w:b/>
          <w:bCs/>
        </w:rPr>
        <w:t>Status:</w:t>
      </w:r>
      <w:r>
        <w:t xml:space="preserve"> </w:t>
      </w:r>
      <w:r>
        <w:rPr>
          <w:color w:val="0000FF"/>
        </w:rPr>
        <w:t>Not concluded</w:t>
      </w:r>
      <w:r>
        <w:t>.</w:t>
      </w:r>
    </w:p>
    <w:p w14:paraId="65EB44E6" w14:textId="77777777" w:rsidR="00E00DA6" w:rsidRDefault="007615D6" w:rsidP="000A3FBD">
      <w:pPr>
        <w:pStyle w:val="NormTop"/>
      </w:pPr>
      <w:r>
        <w:rPr>
          <w:color w:val="0000FF"/>
        </w:rPr>
        <w:t>S2-2506924</w:t>
      </w:r>
      <w:r w:rsidRPr="00D53282">
        <w:t xml:space="preserve"> </w:t>
      </w:r>
      <w:r>
        <w:t xml:space="preserve">(P-CR) 23.801-01: [WT#6, </w:t>
      </w:r>
      <w:r>
        <w:lastRenderedPageBreak/>
        <w:t>Computing] Key Issue for Computing in 6G (Source: Lenovo)</w:t>
      </w:r>
      <w:r>
        <w:br/>
      </w:r>
      <w:r w:rsidRPr="00D53282">
        <w:rPr>
          <w:b/>
        </w:rPr>
        <w:t>Document for:</w:t>
      </w:r>
      <w:r w:rsidRPr="00D53282">
        <w:t xml:space="preserve"> </w:t>
      </w:r>
      <w:r>
        <w:t>Approval</w:t>
      </w:r>
      <w:r>
        <w:br/>
      </w:r>
      <w:r w:rsidRPr="00D53282">
        <w:rPr>
          <w:b/>
        </w:rPr>
        <w:t>Abstract:</w:t>
      </w:r>
      <w:r w:rsidRPr="00D53282">
        <w:t xml:space="preserve"> </w:t>
      </w:r>
    </w:p>
    <w:p w14:paraId="0DBF08B2" w14:textId="77777777" w:rsidR="007615D6" w:rsidRPr="005B25A1" w:rsidRDefault="007615D6" w:rsidP="007615D6">
      <w:pPr>
        <w:keepNext/>
        <w:keepLines/>
        <w:rPr>
          <w:b/>
          <w:bCs/>
        </w:rPr>
      </w:pPr>
      <w:r w:rsidRPr="005B25A1">
        <w:rPr>
          <w:b/>
          <w:bCs/>
        </w:rPr>
        <w:t>Parallel discussion:</w:t>
      </w:r>
    </w:p>
    <w:p w14:paraId="74BD3FAC" w14:textId="77777777" w:rsidR="007615D6" w:rsidRPr="005B25A1" w:rsidRDefault="007615D6" w:rsidP="007615D6">
      <w:pPr>
        <w:keepNext/>
        <w:keepLines/>
      </w:pPr>
      <w:r w:rsidRPr="005B25A1">
        <w:t>-</w:t>
      </w:r>
    </w:p>
    <w:p w14:paraId="1B408D5E" w14:textId="77777777" w:rsidR="007615D6" w:rsidRPr="005B25A1" w:rsidRDefault="007615D6" w:rsidP="007615D6">
      <w:pPr>
        <w:keepNext/>
        <w:keepLines/>
        <w:rPr>
          <w:b/>
          <w:bCs/>
        </w:rPr>
      </w:pPr>
      <w:r w:rsidRPr="005B25A1">
        <w:rPr>
          <w:b/>
          <w:bCs/>
        </w:rPr>
        <w:t>Plenary Discussion:</w:t>
      </w:r>
    </w:p>
    <w:p w14:paraId="167C0793" w14:textId="77777777" w:rsidR="007615D6" w:rsidRPr="005B25A1" w:rsidRDefault="007615D6" w:rsidP="007615D6">
      <w:pPr>
        <w:keepNext/>
        <w:keepLines/>
      </w:pPr>
      <w:r>
        <w:rPr>
          <w:color w:val="FF0000"/>
        </w:rPr>
        <w:t>NO DISCUSSION RECORDED</w:t>
      </w:r>
    </w:p>
    <w:p w14:paraId="2F3B3D43" w14:textId="77777777" w:rsidR="007615D6" w:rsidRPr="00EB0339" w:rsidRDefault="007615D6" w:rsidP="007615D6">
      <w:r w:rsidRPr="005B25A1">
        <w:rPr>
          <w:b/>
          <w:bCs/>
        </w:rPr>
        <w:t>Status:</w:t>
      </w:r>
      <w:r>
        <w:t xml:space="preserve"> </w:t>
      </w:r>
      <w:r>
        <w:rPr>
          <w:color w:val="0000FF"/>
        </w:rPr>
        <w:t>Not concluded</w:t>
      </w:r>
      <w:r>
        <w:t>.</w:t>
      </w:r>
    </w:p>
    <w:p w14:paraId="0EAA0949" w14:textId="77777777" w:rsidR="00E00DA6" w:rsidRDefault="007615D6" w:rsidP="000A3FBD">
      <w:pPr>
        <w:pStyle w:val="NormTop"/>
      </w:pPr>
      <w:r>
        <w:rPr>
          <w:color w:val="0000FF"/>
        </w:rPr>
        <w:t>S2-2506982</w:t>
      </w:r>
      <w:r w:rsidRPr="00D53282">
        <w:t xml:space="preserve"> </w:t>
      </w:r>
      <w:r>
        <w:t>(P-CR) 23.801-01: [WT#6, all topics] Computing service for 6G (Source: MediaTek Inc.)</w:t>
      </w:r>
      <w:r>
        <w:br/>
      </w:r>
      <w:r w:rsidRPr="00D53282">
        <w:rPr>
          <w:b/>
        </w:rPr>
        <w:t>Document for:</w:t>
      </w:r>
      <w:r w:rsidRPr="00D53282">
        <w:t xml:space="preserve"> </w:t>
      </w:r>
      <w:r>
        <w:t>Approval</w:t>
      </w:r>
      <w:r>
        <w:br/>
      </w:r>
      <w:r w:rsidRPr="00D53282">
        <w:rPr>
          <w:b/>
        </w:rPr>
        <w:t>Abstract:</w:t>
      </w:r>
      <w:r w:rsidRPr="00D53282">
        <w:t xml:space="preserve"> </w:t>
      </w:r>
    </w:p>
    <w:p w14:paraId="2C32F61C" w14:textId="77777777" w:rsidR="007615D6" w:rsidRPr="005B25A1" w:rsidRDefault="007615D6" w:rsidP="007615D6">
      <w:pPr>
        <w:keepNext/>
        <w:keepLines/>
        <w:rPr>
          <w:b/>
          <w:bCs/>
        </w:rPr>
      </w:pPr>
      <w:r w:rsidRPr="005B25A1">
        <w:rPr>
          <w:b/>
          <w:bCs/>
        </w:rPr>
        <w:t>Convenor comment:</w:t>
      </w:r>
    </w:p>
    <w:p w14:paraId="3A1859AD" w14:textId="77777777" w:rsidR="007615D6" w:rsidRPr="005B25A1" w:rsidRDefault="007615D6" w:rsidP="007615D6">
      <w:pPr>
        <w:keepNext/>
        <w:keepLines/>
      </w:pPr>
      <w:r w:rsidRPr="005B25A1">
        <w:t>Used as a baseline. (Only KI scope).</w:t>
      </w:r>
    </w:p>
    <w:p w14:paraId="533522F4" w14:textId="77777777" w:rsidR="007615D6" w:rsidRPr="005B25A1" w:rsidRDefault="007615D6" w:rsidP="007615D6">
      <w:pPr>
        <w:keepNext/>
        <w:keepLines/>
        <w:rPr>
          <w:b/>
          <w:bCs/>
        </w:rPr>
      </w:pPr>
      <w:r w:rsidRPr="005B25A1">
        <w:rPr>
          <w:b/>
          <w:bCs/>
        </w:rPr>
        <w:t>Parallel discussion:</w:t>
      </w:r>
    </w:p>
    <w:p w14:paraId="757F2D23" w14:textId="5E06A4E4" w:rsidR="00135BD7" w:rsidRPr="005B25A1" w:rsidRDefault="00135BD7" w:rsidP="00135BD7">
      <w:pPr>
        <w:keepNext/>
        <w:keepLines/>
      </w:pPr>
      <w:r>
        <w:t xml:space="preserve">Revised in drafting session to </w:t>
      </w:r>
      <w:r w:rsidRPr="00CE3EC0">
        <w:rPr>
          <w:color w:val="0000FF"/>
        </w:rPr>
        <w:t>S2-2</w:t>
      </w:r>
      <w:r>
        <w:rPr>
          <w:color w:val="0000FF"/>
        </w:rPr>
        <w:t>507906</w:t>
      </w:r>
      <w:r>
        <w:t>.</w:t>
      </w:r>
      <w:r w:rsidRPr="00375008">
        <w:t xml:space="preserve"> </w:t>
      </w:r>
    </w:p>
    <w:p w14:paraId="40C98CDD" w14:textId="77777777" w:rsidR="0061178C" w:rsidRDefault="001F05EE" w:rsidP="0061178C">
      <w:pPr>
        <w:keepNext/>
        <w:keepLines/>
      </w:pPr>
      <w:r>
        <w:t xml:space="preserve">A number of comments were made and this was left for off-line discussion and revised to </w:t>
      </w:r>
      <w:r w:rsidRPr="001F05EE">
        <w:rPr>
          <w:color w:val="0000FF"/>
        </w:rPr>
        <w:t>S2-250</w:t>
      </w:r>
      <w:r>
        <w:rPr>
          <w:color w:val="0000FF"/>
        </w:rPr>
        <w:t>7949</w:t>
      </w:r>
      <w:r w:rsidR="0061178C">
        <w:t xml:space="preserve">. </w:t>
      </w:r>
    </w:p>
    <w:p w14:paraId="2A5ADC66" w14:textId="11ABCED5" w:rsidR="00DD7E30" w:rsidRPr="00DD7E30" w:rsidRDefault="00DD7E30" w:rsidP="0061178C">
      <w:pPr>
        <w:keepNext/>
        <w:keepLines/>
      </w:pPr>
      <w:r>
        <w:t xml:space="preserve">This was </w:t>
      </w:r>
      <w:r w:rsidRPr="00151340">
        <w:rPr>
          <w:color w:val="0000FF"/>
        </w:rPr>
        <w:t>postponed</w:t>
      </w:r>
      <w:r>
        <w:t xml:space="preserve"> in parallel session.</w:t>
      </w:r>
    </w:p>
    <w:p w14:paraId="4DDAA0D7" w14:textId="5DBD8BA5" w:rsidR="001F05EE" w:rsidRPr="00DD7E30" w:rsidRDefault="001F05EE" w:rsidP="001F05EE">
      <w:r w:rsidRPr="005B25A1">
        <w:rPr>
          <w:b/>
          <w:bCs/>
        </w:rPr>
        <w:t>Status:</w:t>
      </w:r>
      <w:r>
        <w:t xml:space="preserve"> </w:t>
      </w:r>
      <w:r w:rsidR="00DD7E30" w:rsidRPr="00151340">
        <w:rPr>
          <w:color w:val="0000FF"/>
        </w:rPr>
        <w:t>Postponed</w:t>
      </w:r>
      <w:r w:rsidR="00DD7E30">
        <w:t>.</w:t>
      </w:r>
    </w:p>
    <w:p w14:paraId="563B30DE" w14:textId="77777777" w:rsidR="00E00DA6" w:rsidRDefault="007615D6" w:rsidP="000A3FBD">
      <w:pPr>
        <w:pStyle w:val="NormTop"/>
      </w:pPr>
      <w:r>
        <w:rPr>
          <w:color w:val="0000FF"/>
        </w:rPr>
        <w:t>S2-2506985</w:t>
      </w:r>
      <w:r w:rsidRPr="00D53282">
        <w:t xml:space="preserve"> </w:t>
      </w:r>
      <w:r>
        <w:t>(P-CR) 23.801-01: [WT#6, 6G computing] 6G computing for UE (Source: vivo)</w:t>
      </w:r>
      <w:r>
        <w:br/>
      </w:r>
      <w:r w:rsidRPr="00D53282">
        <w:rPr>
          <w:b/>
        </w:rPr>
        <w:t>Document for:</w:t>
      </w:r>
      <w:r w:rsidRPr="00D53282">
        <w:t xml:space="preserve"> </w:t>
      </w:r>
      <w:r>
        <w:t>Approval</w:t>
      </w:r>
      <w:r>
        <w:br/>
      </w:r>
      <w:r w:rsidRPr="00D53282">
        <w:rPr>
          <w:b/>
        </w:rPr>
        <w:t>Abstract:</w:t>
      </w:r>
      <w:r w:rsidRPr="00D53282">
        <w:t xml:space="preserve"> </w:t>
      </w:r>
    </w:p>
    <w:p w14:paraId="37CE8B6B" w14:textId="77777777" w:rsidR="007615D6" w:rsidRPr="005B25A1" w:rsidRDefault="007615D6" w:rsidP="007615D6">
      <w:pPr>
        <w:keepNext/>
        <w:keepLines/>
        <w:rPr>
          <w:b/>
          <w:bCs/>
        </w:rPr>
      </w:pPr>
      <w:r w:rsidRPr="005B25A1">
        <w:rPr>
          <w:b/>
          <w:bCs/>
        </w:rPr>
        <w:t>Parallel discussion:</w:t>
      </w:r>
    </w:p>
    <w:p w14:paraId="09C74863" w14:textId="77777777" w:rsidR="007615D6" w:rsidRPr="005B25A1" w:rsidRDefault="007615D6" w:rsidP="007615D6">
      <w:pPr>
        <w:keepNext/>
        <w:keepLines/>
      </w:pPr>
      <w:r w:rsidRPr="005B25A1">
        <w:t>-</w:t>
      </w:r>
    </w:p>
    <w:p w14:paraId="3D30C080" w14:textId="77777777" w:rsidR="007615D6" w:rsidRPr="005B25A1" w:rsidRDefault="007615D6" w:rsidP="007615D6">
      <w:pPr>
        <w:keepNext/>
        <w:keepLines/>
        <w:rPr>
          <w:b/>
          <w:bCs/>
        </w:rPr>
      </w:pPr>
      <w:r w:rsidRPr="005B25A1">
        <w:rPr>
          <w:b/>
          <w:bCs/>
        </w:rPr>
        <w:t>Plenary Discussion:</w:t>
      </w:r>
    </w:p>
    <w:p w14:paraId="1255D3BB" w14:textId="77777777" w:rsidR="007615D6" w:rsidRPr="005B25A1" w:rsidRDefault="007615D6" w:rsidP="007615D6">
      <w:pPr>
        <w:keepNext/>
        <w:keepLines/>
      </w:pPr>
      <w:r>
        <w:rPr>
          <w:color w:val="FF0000"/>
        </w:rPr>
        <w:t>NO DISCUSSION RECORDED</w:t>
      </w:r>
    </w:p>
    <w:p w14:paraId="01A86FA0" w14:textId="77777777" w:rsidR="007615D6" w:rsidRPr="00EB0339" w:rsidRDefault="007615D6" w:rsidP="007615D6">
      <w:r w:rsidRPr="005B25A1">
        <w:rPr>
          <w:b/>
          <w:bCs/>
        </w:rPr>
        <w:t>Status:</w:t>
      </w:r>
      <w:r>
        <w:t xml:space="preserve"> </w:t>
      </w:r>
      <w:r>
        <w:rPr>
          <w:color w:val="0000FF"/>
        </w:rPr>
        <w:t>Not concluded</w:t>
      </w:r>
      <w:r>
        <w:t>.</w:t>
      </w:r>
    </w:p>
    <w:p w14:paraId="35CEF390" w14:textId="77777777" w:rsidR="00E00DA6" w:rsidRDefault="007615D6" w:rsidP="000A3FBD">
      <w:pPr>
        <w:pStyle w:val="NormTop"/>
      </w:pPr>
      <w:r>
        <w:rPr>
          <w:color w:val="0000FF"/>
        </w:rPr>
        <w:t>S2-2506995</w:t>
      </w:r>
      <w:r w:rsidRPr="00D53282">
        <w:t xml:space="preserve"> </w:t>
      </w:r>
      <w:r>
        <w:t xml:space="preserve">(P-CR) 23.801-01: [WT#6, Computing] Computing Enabler service, coordination of communication and computing service (Source: Huawei, </w:t>
      </w:r>
      <w:proofErr w:type="spellStart"/>
      <w:r>
        <w:t>Hisilicon</w:t>
      </w:r>
      <w:proofErr w:type="spellEnd"/>
      <w:r>
        <w:t>, SK Telecom, China Unicom)</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introduce the computing enable service, which coordinates the computing service and </w:t>
      </w:r>
      <w:r>
        <w:lastRenderedPageBreak/>
        <w:t>communication service, into 6G network. The justification on defining this service and related GAP analysis are given. Per analysis the related KI a.</w:t>
      </w:r>
    </w:p>
    <w:p w14:paraId="5F62BC1F" w14:textId="77777777" w:rsidR="007615D6" w:rsidRPr="005B25A1" w:rsidRDefault="007615D6" w:rsidP="007615D6">
      <w:pPr>
        <w:keepNext/>
        <w:keepLines/>
        <w:rPr>
          <w:b/>
          <w:bCs/>
        </w:rPr>
      </w:pPr>
      <w:r w:rsidRPr="005B25A1">
        <w:rPr>
          <w:b/>
          <w:bCs/>
        </w:rPr>
        <w:t>Parallel discussion:</w:t>
      </w:r>
    </w:p>
    <w:p w14:paraId="69D7CA46" w14:textId="77777777" w:rsidR="007615D6" w:rsidRPr="005B25A1" w:rsidRDefault="007615D6" w:rsidP="007615D6">
      <w:pPr>
        <w:keepNext/>
        <w:keepLines/>
      </w:pPr>
      <w:r w:rsidRPr="005B25A1">
        <w:t>-</w:t>
      </w:r>
    </w:p>
    <w:p w14:paraId="1677D78B" w14:textId="77777777" w:rsidR="007615D6" w:rsidRPr="005B25A1" w:rsidRDefault="007615D6" w:rsidP="007615D6">
      <w:pPr>
        <w:keepNext/>
        <w:keepLines/>
        <w:rPr>
          <w:b/>
          <w:bCs/>
        </w:rPr>
      </w:pPr>
      <w:r w:rsidRPr="005B25A1">
        <w:rPr>
          <w:b/>
          <w:bCs/>
        </w:rPr>
        <w:t>Plenary Discussion:</w:t>
      </w:r>
    </w:p>
    <w:p w14:paraId="0E94A97E" w14:textId="77777777" w:rsidR="007615D6" w:rsidRPr="005B25A1" w:rsidRDefault="007615D6" w:rsidP="007615D6">
      <w:pPr>
        <w:keepNext/>
        <w:keepLines/>
      </w:pPr>
      <w:r>
        <w:rPr>
          <w:color w:val="FF0000"/>
        </w:rPr>
        <w:t>NO DISCUSSION RECORDED</w:t>
      </w:r>
    </w:p>
    <w:p w14:paraId="783710E0" w14:textId="77777777" w:rsidR="007615D6" w:rsidRPr="00EB0339" w:rsidRDefault="007615D6" w:rsidP="007615D6">
      <w:r w:rsidRPr="005B25A1">
        <w:rPr>
          <w:b/>
          <w:bCs/>
        </w:rPr>
        <w:t>Status:</w:t>
      </w:r>
      <w:r>
        <w:t xml:space="preserve"> </w:t>
      </w:r>
      <w:r>
        <w:rPr>
          <w:color w:val="0000FF"/>
        </w:rPr>
        <w:t>Not concluded</w:t>
      </w:r>
      <w:r>
        <w:t>.</w:t>
      </w:r>
    </w:p>
    <w:p w14:paraId="738F53DD" w14:textId="77777777" w:rsidR="00E00DA6" w:rsidRDefault="007615D6" w:rsidP="000A3FBD">
      <w:pPr>
        <w:pStyle w:val="NormTop"/>
      </w:pPr>
      <w:r>
        <w:rPr>
          <w:color w:val="0000FF"/>
        </w:rPr>
        <w:t>S2-2507020</w:t>
      </w:r>
      <w:r w:rsidRPr="00D53282">
        <w:t xml:space="preserve"> </w:t>
      </w:r>
      <w:r>
        <w:t>(P-CR) 23.801-01: [WT#6] Working tasks and key issues for 6G computing (Resource as a Service (RaaS)) (Source: Rakuten Mobile, SK Telecom, SoftBank, NVIDIA, NEC, NIST, China Mobile)</w:t>
      </w:r>
      <w:r>
        <w:br/>
      </w:r>
      <w:r w:rsidRPr="00D53282">
        <w:rPr>
          <w:b/>
        </w:rPr>
        <w:t>Document for:</w:t>
      </w:r>
      <w:r w:rsidRPr="00D53282">
        <w:t xml:space="preserve"> </w:t>
      </w:r>
      <w:r>
        <w:t>Approval</w:t>
      </w:r>
      <w:r>
        <w:br/>
      </w:r>
      <w:r w:rsidRPr="00D53282">
        <w:rPr>
          <w:b/>
        </w:rPr>
        <w:t>Abstract:</w:t>
      </w:r>
      <w:r w:rsidRPr="00D53282">
        <w:t xml:space="preserve"> </w:t>
      </w:r>
    </w:p>
    <w:p w14:paraId="5C91341A" w14:textId="77777777" w:rsidR="007615D6" w:rsidRPr="005B25A1" w:rsidRDefault="007615D6" w:rsidP="007615D6">
      <w:pPr>
        <w:keepNext/>
        <w:keepLines/>
        <w:rPr>
          <w:b/>
          <w:bCs/>
        </w:rPr>
      </w:pPr>
      <w:r w:rsidRPr="005B25A1">
        <w:rPr>
          <w:b/>
          <w:bCs/>
        </w:rPr>
        <w:t>Parallel discussion:</w:t>
      </w:r>
    </w:p>
    <w:p w14:paraId="4988BC29" w14:textId="77777777" w:rsidR="007615D6" w:rsidRPr="005B25A1" w:rsidRDefault="007615D6" w:rsidP="007615D6">
      <w:pPr>
        <w:keepNext/>
        <w:keepLines/>
      </w:pPr>
      <w:r w:rsidRPr="005B25A1">
        <w:t>-</w:t>
      </w:r>
    </w:p>
    <w:p w14:paraId="1DA74E42" w14:textId="77777777" w:rsidR="007615D6" w:rsidRPr="005B25A1" w:rsidRDefault="007615D6" w:rsidP="007615D6">
      <w:pPr>
        <w:keepNext/>
        <w:keepLines/>
        <w:rPr>
          <w:b/>
          <w:bCs/>
        </w:rPr>
      </w:pPr>
      <w:r w:rsidRPr="005B25A1">
        <w:rPr>
          <w:b/>
          <w:bCs/>
        </w:rPr>
        <w:t>Plenary Discussion:</w:t>
      </w:r>
    </w:p>
    <w:p w14:paraId="3671F9E4" w14:textId="77777777" w:rsidR="007615D6" w:rsidRPr="005B25A1" w:rsidRDefault="007615D6" w:rsidP="007615D6">
      <w:pPr>
        <w:keepNext/>
        <w:keepLines/>
      </w:pPr>
      <w:r>
        <w:rPr>
          <w:color w:val="FF0000"/>
        </w:rPr>
        <w:t>NO DISCUSSION RECORDED</w:t>
      </w:r>
    </w:p>
    <w:p w14:paraId="4D8C7758" w14:textId="77777777" w:rsidR="007615D6" w:rsidRPr="00EB0339" w:rsidRDefault="007615D6" w:rsidP="007615D6">
      <w:r w:rsidRPr="005B25A1">
        <w:rPr>
          <w:b/>
          <w:bCs/>
        </w:rPr>
        <w:t>Status:</w:t>
      </w:r>
      <w:r>
        <w:t xml:space="preserve"> </w:t>
      </w:r>
      <w:r>
        <w:rPr>
          <w:color w:val="0000FF"/>
        </w:rPr>
        <w:t>Not concluded</w:t>
      </w:r>
      <w:r>
        <w:t>.</w:t>
      </w:r>
    </w:p>
    <w:p w14:paraId="20CB4ACE" w14:textId="77777777" w:rsidR="00E00DA6" w:rsidRDefault="007615D6" w:rsidP="000A3FBD">
      <w:pPr>
        <w:pStyle w:val="NormTop"/>
      </w:pPr>
      <w:r>
        <w:rPr>
          <w:color w:val="0000FF"/>
        </w:rPr>
        <w:t>S2-2507024</w:t>
      </w:r>
      <w:r w:rsidRPr="00D53282">
        <w:t xml:space="preserve"> </w:t>
      </w:r>
      <w:r>
        <w:t>(P-CR) 23.801-01: [WT#6, Computing] Scope and New Key Issue for Computing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WT#6 about computing.</w:t>
      </w:r>
    </w:p>
    <w:p w14:paraId="32018087" w14:textId="77777777" w:rsidR="007615D6" w:rsidRPr="005B25A1" w:rsidRDefault="007615D6" w:rsidP="007615D6">
      <w:pPr>
        <w:keepNext/>
        <w:keepLines/>
        <w:rPr>
          <w:b/>
          <w:bCs/>
        </w:rPr>
      </w:pPr>
      <w:r w:rsidRPr="005B25A1">
        <w:rPr>
          <w:b/>
          <w:bCs/>
        </w:rPr>
        <w:t>Parallel discussion:</w:t>
      </w:r>
    </w:p>
    <w:p w14:paraId="7EAC7DA7" w14:textId="77777777" w:rsidR="007615D6" w:rsidRPr="005B25A1" w:rsidRDefault="007615D6" w:rsidP="007615D6">
      <w:pPr>
        <w:keepNext/>
        <w:keepLines/>
      </w:pPr>
      <w:r w:rsidRPr="005B25A1">
        <w:t>-</w:t>
      </w:r>
    </w:p>
    <w:p w14:paraId="3A5D5BDD" w14:textId="77777777" w:rsidR="007615D6" w:rsidRPr="005B25A1" w:rsidRDefault="007615D6" w:rsidP="007615D6">
      <w:pPr>
        <w:keepNext/>
        <w:keepLines/>
        <w:rPr>
          <w:b/>
          <w:bCs/>
        </w:rPr>
      </w:pPr>
      <w:r w:rsidRPr="005B25A1">
        <w:rPr>
          <w:b/>
          <w:bCs/>
        </w:rPr>
        <w:t>Plenary Discussion:</w:t>
      </w:r>
    </w:p>
    <w:p w14:paraId="2A9A1237" w14:textId="77777777" w:rsidR="007615D6" w:rsidRPr="005B25A1" w:rsidRDefault="007615D6" w:rsidP="007615D6">
      <w:pPr>
        <w:keepNext/>
        <w:keepLines/>
      </w:pPr>
      <w:r>
        <w:rPr>
          <w:color w:val="FF0000"/>
        </w:rPr>
        <w:t>NO DISCUSSION RECORDED</w:t>
      </w:r>
    </w:p>
    <w:p w14:paraId="73B99527" w14:textId="77777777" w:rsidR="007615D6" w:rsidRPr="00EB0339" w:rsidRDefault="007615D6" w:rsidP="007615D6">
      <w:r w:rsidRPr="005B25A1">
        <w:rPr>
          <w:b/>
          <w:bCs/>
        </w:rPr>
        <w:t>Status:</w:t>
      </w:r>
      <w:r>
        <w:t xml:space="preserve"> </w:t>
      </w:r>
      <w:r>
        <w:rPr>
          <w:color w:val="0000FF"/>
        </w:rPr>
        <w:t>Not concluded</w:t>
      </w:r>
      <w:r>
        <w:t>.</w:t>
      </w:r>
    </w:p>
    <w:p w14:paraId="319BFCD1" w14:textId="77777777" w:rsidR="00E00DA6" w:rsidRDefault="007615D6" w:rsidP="000A3FBD">
      <w:pPr>
        <w:pStyle w:val="NormTop"/>
      </w:pPr>
      <w:r>
        <w:rPr>
          <w:color w:val="0000FF"/>
        </w:rPr>
        <w:t>S2-2507128</w:t>
      </w:r>
      <w:r w:rsidRPr="00D53282">
        <w:t xml:space="preserve"> </w:t>
      </w:r>
      <w:r>
        <w:t>(P-CR) 23.801-01: [WT#6, Computing] Discussion and proposal for computing (Source: ZTE)</w:t>
      </w:r>
      <w:r>
        <w:br/>
      </w:r>
      <w:r w:rsidRPr="00D53282">
        <w:rPr>
          <w:b/>
        </w:rPr>
        <w:t>Document for:</w:t>
      </w:r>
      <w:r w:rsidRPr="00D53282">
        <w:t xml:space="preserve"> </w:t>
      </w:r>
      <w:r>
        <w:t>Approval</w:t>
      </w:r>
      <w:r>
        <w:br/>
      </w:r>
      <w:r w:rsidRPr="00D53282">
        <w:rPr>
          <w:b/>
        </w:rPr>
        <w:t>Abstract:</w:t>
      </w:r>
      <w:r w:rsidRPr="00D53282">
        <w:t xml:space="preserve"> </w:t>
      </w:r>
    </w:p>
    <w:p w14:paraId="483EBD4F" w14:textId="77777777" w:rsidR="007615D6" w:rsidRPr="005B25A1" w:rsidRDefault="007615D6" w:rsidP="007615D6">
      <w:pPr>
        <w:keepNext/>
        <w:keepLines/>
        <w:rPr>
          <w:b/>
          <w:bCs/>
        </w:rPr>
      </w:pPr>
      <w:r w:rsidRPr="005B25A1">
        <w:rPr>
          <w:b/>
          <w:bCs/>
        </w:rPr>
        <w:t>Parallel discussion:</w:t>
      </w:r>
    </w:p>
    <w:p w14:paraId="29F1624E" w14:textId="77777777" w:rsidR="007615D6" w:rsidRPr="005B25A1" w:rsidRDefault="007615D6" w:rsidP="007615D6">
      <w:pPr>
        <w:keepNext/>
        <w:keepLines/>
      </w:pPr>
      <w:r w:rsidRPr="005B25A1">
        <w:t>-</w:t>
      </w:r>
    </w:p>
    <w:p w14:paraId="2C5525AD" w14:textId="77777777" w:rsidR="007615D6" w:rsidRPr="005B25A1" w:rsidRDefault="007615D6" w:rsidP="007615D6">
      <w:pPr>
        <w:keepNext/>
        <w:keepLines/>
        <w:rPr>
          <w:b/>
          <w:bCs/>
        </w:rPr>
      </w:pPr>
      <w:r w:rsidRPr="005B25A1">
        <w:rPr>
          <w:b/>
          <w:bCs/>
        </w:rPr>
        <w:t>Plenary Discussion:</w:t>
      </w:r>
    </w:p>
    <w:p w14:paraId="5993216F" w14:textId="77777777" w:rsidR="007615D6" w:rsidRPr="005B25A1" w:rsidRDefault="007615D6" w:rsidP="007615D6">
      <w:pPr>
        <w:keepNext/>
        <w:keepLines/>
      </w:pPr>
      <w:r>
        <w:rPr>
          <w:color w:val="FF0000"/>
        </w:rPr>
        <w:t>NO DISCUSSION RECORDED</w:t>
      </w:r>
    </w:p>
    <w:p w14:paraId="7C767304" w14:textId="77777777" w:rsidR="007615D6" w:rsidRPr="00EB0339" w:rsidRDefault="007615D6" w:rsidP="007615D6">
      <w:r w:rsidRPr="005B25A1">
        <w:rPr>
          <w:b/>
          <w:bCs/>
        </w:rPr>
        <w:t>Status:</w:t>
      </w:r>
      <w:r>
        <w:t xml:space="preserve"> </w:t>
      </w:r>
      <w:r>
        <w:rPr>
          <w:color w:val="0000FF"/>
        </w:rPr>
        <w:t>Not concluded</w:t>
      </w:r>
      <w:r>
        <w:t>.</w:t>
      </w:r>
    </w:p>
    <w:p w14:paraId="67275C88" w14:textId="77777777" w:rsidR="00E00DA6" w:rsidRDefault="007615D6" w:rsidP="000A3FBD">
      <w:pPr>
        <w:pStyle w:val="NormTop"/>
      </w:pPr>
      <w:r>
        <w:rPr>
          <w:color w:val="0000FF"/>
        </w:rPr>
        <w:t>S2-2507165</w:t>
      </w:r>
      <w:r w:rsidRPr="00D53282">
        <w:t xml:space="preserve"> </w:t>
      </w:r>
      <w:r>
        <w:t>(P-CR) 23.801-01: [WT#6, Computing in 6G] Work Task Scope and Key Issues f</w:t>
      </w:r>
      <w:r>
        <w:lastRenderedPageBreak/>
        <w:t>or 6G (Source: Tencent, Tencent Cloud)</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work task scope and key issues for computing in 6G including the rationale, expected scope, and key issues for this work task.</w:t>
      </w:r>
    </w:p>
    <w:p w14:paraId="6C15C5D0" w14:textId="77777777" w:rsidR="007615D6" w:rsidRPr="005B25A1" w:rsidRDefault="007615D6" w:rsidP="007615D6">
      <w:pPr>
        <w:keepNext/>
        <w:keepLines/>
        <w:rPr>
          <w:b/>
          <w:bCs/>
        </w:rPr>
      </w:pPr>
      <w:r w:rsidRPr="005B25A1">
        <w:rPr>
          <w:b/>
          <w:bCs/>
        </w:rPr>
        <w:t>Parallel discussion:</w:t>
      </w:r>
    </w:p>
    <w:p w14:paraId="1A52B8CC" w14:textId="77777777" w:rsidR="007615D6" w:rsidRPr="005B25A1" w:rsidRDefault="007615D6" w:rsidP="007615D6">
      <w:pPr>
        <w:keepNext/>
        <w:keepLines/>
      </w:pPr>
      <w:r w:rsidRPr="005B25A1">
        <w:t>-</w:t>
      </w:r>
    </w:p>
    <w:p w14:paraId="728823E0" w14:textId="77777777" w:rsidR="007615D6" w:rsidRPr="005B25A1" w:rsidRDefault="007615D6" w:rsidP="007615D6">
      <w:pPr>
        <w:keepNext/>
        <w:keepLines/>
        <w:rPr>
          <w:b/>
          <w:bCs/>
        </w:rPr>
      </w:pPr>
      <w:r w:rsidRPr="005B25A1">
        <w:rPr>
          <w:b/>
          <w:bCs/>
        </w:rPr>
        <w:t>Plenary Discussion:</w:t>
      </w:r>
    </w:p>
    <w:p w14:paraId="6BD54A4C" w14:textId="77777777" w:rsidR="007615D6" w:rsidRPr="005B25A1" w:rsidRDefault="007615D6" w:rsidP="007615D6">
      <w:pPr>
        <w:keepNext/>
        <w:keepLines/>
      </w:pPr>
      <w:r>
        <w:rPr>
          <w:color w:val="FF0000"/>
        </w:rPr>
        <w:t>NO DISCUSSION RECORDED</w:t>
      </w:r>
    </w:p>
    <w:p w14:paraId="7090449C" w14:textId="77777777" w:rsidR="007615D6" w:rsidRPr="00EB0339" w:rsidRDefault="007615D6" w:rsidP="007615D6">
      <w:r w:rsidRPr="005B25A1">
        <w:rPr>
          <w:b/>
          <w:bCs/>
        </w:rPr>
        <w:t>Status:</w:t>
      </w:r>
      <w:r>
        <w:t xml:space="preserve"> </w:t>
      </w:r>
      <w:r>
        <w:rPr>
          <w:color w:val="0000FF"/>
        </w:rPr>
        <w:t>Not concluded</w:t>
      </w:r>
      <w:r>
        <w:t>.</w:t>
      </w:r>
    </w:p>
    <w:p w14:paraId="69A51060" w14:textId="77777777" w:rsidR="00E00DA6" w:rsidRDefault="007615D6" w:rsidP="000A3FBD">
      <w:pPr>
        <w:pStyle w:val="NormTop"/>
      </w:pPr>
      <w:r>
        <w:rPr>
          <w:color w:val="0000FF"/>
        </w:rPr>
        <w:t>S2-2507184</w:t>
      </w:r>
      <w:r w:rsidRPr="00D53282">
        <w:t xml:space="preserve"> </w:t>
      </w:r>
      <w:r>
        <w:t>(P-CR) 23.801-01: [WT#6, Computing] Support computing in 6G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and potential Key Issues for WT#6.</w:t>
      </w:r>
    </w:p>
    <w:p w14:paraId="7C722EE1" w14:textId="77777777" w:rsidR="007615D6" w:rsidRPr="005B25A1" w:rsidRDefault="007615D6" w:rsidP="007615D6">
      <w:pPr>
        <w:keepNext/>
        <w:keepLines/>
        <w:rPr>
          <w:b/>
          <w:bCs/>
        </w:rPr>
      </w:pPr>
      <w:r w:rsidRPr="005B25A1">
        <w:rPr>
          <w:b/>
          <w:bCs/>
        </w:rPr>
        <w:t>Parallel discussion:</w:t>
      </w:r>
    </w:p>
    <w:p w14:paraId="437D5F2E" w14:textId="77777777" w:rsidR="007615D6" w:rsidRPr="005B25A1" w:rsidRDefault="007615D6" w:rsidP="007615D6">
      <w:pPr>
        <w:keepNext/>
        <w:keepLines/>
      </w:pPr>
      <w:r w:rsidRPr="005B25A1">
        <w:t>-</w:t>
      </w:r>
    </w:p>
    <w:p w14:paraId="3BB941DA" w14:textId="77777777" w:rsidR="007615D6" w:rsidRPr="005B25A1" w:rsidRDefault="007615D6" w:rsidP="007615D6">
      <w:pPr>
        <w:keepNext/>
        <w:keepLines/>
        <w:rPr>
          <w:b/>
          <w:bCs/>
        </w:rPr>
      </w:pPr>
      <w:r w:rsidRPr="005B25A1">
        <w:rPr>
          <w:b/>
          <w:bCs/>
        </w:rPr>
        <w:t>Plenary Discussion:</w:t>
      </w:r>
    </w:p>
    <w:p w14:paraId="4D200F60" w14:textId="77777777" w:rsidR="007615D6" w:rsidRPr="005B25A1" w:rsidRDefault="007615D6" w:rsidP="007615D6">
      <w:pPr>
        <w:keepNext/>
        <w:keepLines/>
      </w:pPr>
      <w:r>
        <w:rPr>
          <w:color w:val="FF0000"/>
        </w:rPr>
        <w:t>NO DISCUSSION RECORDED</w:t>
      </w:r>
    </w:p>
    <w:p w14:paraId="61FAC524" w14:textId="77777777" w:rsidR="007615D6" w:rsidRPr="00EB0339" w:rsidRDefault="007615D6" w:rsidP="007615D6">
      <w:r w:rsidRPr="005B25A1">
        <w:rPr>
          <w:b/>
          <w:bCs/>
        </w:rPr>
        <w:t>Status:</w:t>
      </w:r>
      <w:r>
        <w:t xml:space="preserve"> </w:t>
      </w:r>
      <w:r>
        <w:rPr>
          <w:color w:val="0000FF"/>
        </w:rPr>
        <w:t>Not concluded</w:t>
      </w:r>
      <w:r>
        <w:t>.</w:t>
      </w:r>
    </w:p>
    <w:p w14:paraId="6C69EC2A" w14:textId="77777777" w:rsidR="00E00DA6" w:rsidRDefault="007615D6" w:rsidP="000A3FBD">
      <w:pPr>
        <w:pStyle w:val="NormTop"/>
      </w:pPr>
      <w:r>
        <w:rPr>
          <w:color w:val="0000FF"/>
        </w:rPr>
        <w:t>S2-2507430</w:t>
      </w:r>
      <w:r w:rsidRPr="00D53282">
        <w:t xml:space="preserve"> </w:t>
      </w:r>
      <w:r>
        <w:t>(P-CR) 23.801-01: [WT#6, computing] supporting for computing service (Source: Xiaomi)</w:t>
      </w:r>
      <w:r>
        <w:br/>
      </w:r>
      <w:r w:rsidRPr="00D53282">
        <w:rPr>
          <w:b/>
        </w:rPr>
        <w:t>Document for:</w:t>
      </w:r>
      <w:r w:rsidRPr="00D53282">
        <w:t xml:space="preserve"> </w:t>
      </w:r>
      <w:r>
        <w:t>Approval</w:t>
      </w:r>
      <w:r>
        <w:br/>
      </w:r>
      <w:r w:rsidRPr="00D53282">
        <w:rPr>
          <w:b/>
        </w:rPr>
        <w:t>Abstract:</w:t>
      </w:r>
      <w:r w:rsidRPr="00D53282">
        <w:t xml:space="preserve"> </w:t>
      </w:r>
    </w:p>
    <w:p w14:paraId="3695EB4A" w14:textId="77777777" w:rsidR="007615D6" w:rsidRPr="005B25A1" w:rsidRDefault="007615D6" w:rsidP="007615D6">
      <w:pPr>
        <w:keepNext/>
        <w:keepLines/>
        <w:rPr>
          <w:b/>
          <w:bCs/>
        </w:rPr>
      </w:pPr>
      <w:r w:rsidRPr="005B25A1">
        <w:rPr>
          <w:b/>
          <w:bCs/>
        </w:rPr>
        <w:t>Parallel discussion:</w:t>
      </w:r>
    </w:p>
    <w:p w14:paraId="30703C3E" w14:textId="77777777" w:rsidR="007615D6" w:rsidRPr="005B25A1" w:rsidRDefault="007615D6" w:rsidP="007615D6">
      <w:pPr>
        <w:keepNext/>
        <w:keepLines/>
      </w:pPr>
      <w:r w:rsidRPr="005B25A1">
        <w:t>-</w:t>
      </w:r>
    </w:p>
    <w:p w14:paraId="5CC3DF81" w14:textId="77777777" w:rsidR="007615D6" w:rsidRPr="005B25A1" w:rsidRDefault="007615D6" w:rsidP="007615D6">
      <w:pPr>
        <w:keepNext/>
        <w:keepLines/>
        <w:rPr>
          <w:b/>
          <w:bCs/>
        </w:rPr>
      </w:pPr>
      <w:r w:rsidRPr="005B25A1">
        <w:rPr>
          <w:b/>
          <w:bCs/>
        </w:rPr>
        <w:t>Plenary Discussion:</w:t>
      </w:r>
    </w:p>
    <w:p w14:paraId="61622E8E" w14:textId="77777777" w:rsidR="007615D6" w:rsidRPr="005B25A1" w:rsidRDefault="007615D6" w:rsidP="007615D6">
      <w:pPr>
        <w:keepNext/>
        <w:keepLines/>
      </w:pPr>
      <w:r>
        <w:rPr>
          <w:color w:val="FF0000"/>
        </w:rPr>
        <w:t>NO DISCUSSION RECORDED</w:t>
      </w:r>
    </w:p>
    <w:p w14:paraId="0EA0DD7F" w14:textId="77777777" w:rsidR="007615D6" w:rsidRPr="00EB0339" w:rsidRDefault="007615D6" w:rsidP="007615D6">
      <w:r w:rsidRPr="005B25A1">
        <w:rPr>
          <w:b/>
          <w:bCs/>
        </w:rPr>
        <w:t>Status:</w:t>
      </w:r>
      <w:r>
        <w:t xml:space="preserve"> </w:t>
      </w:r>
      <w:r>
        <w:rPr>
          <w:color w:val="0000FF"/>
        </w:rPr>
        <w:t>Not concluded</w:t>
      </w:r>
      <w:r>
        <w:t>.</w:t>
      </w:r>
    </w:p>
    <w:p w14:paraId="4C5E17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focusing on studying enablers for DN-level compute services</w:t>
      </w:r>
    </w:p>
    <w:p w14:paraId="50C3AB99" w14:textId="77777777" w:rsidR="00E00DA6" w:rsidRDefault="007615D6" w:rsidP="000A3FBD">
      <w:pPr>
        <w:pStyle w:val="NormTop"/>
      </w:pPr>
      <w:r>
        <w:rPr>
          <w:color w:val="0000FF"/>
        </w:rPr>
        <w:t>S2-2507280</w:t>
      </w:r>
      <w:r w:rsidRPr="00D53282">
        <w:t xml:space="preserve"> </w:t>
      </w:r>
      <w:r>
        <w:t>(P-CR) 23.801-01: [WT#6] Scope for work task on compute (Source: Qualcomm)</w:t>
      </w:r>
      <w:r>
        <w:br/>
      </w:r>
      <w:r w:rsidRPr="00D53282">
        <w:rPr>
          <w:b/>
        </w:rPr>
        <w:t>Document for:</w:t>
      </w:r>
      <w:r w:rsidRPr="00D53282">
        <w:t xml:space="preserve"> </w:t>
      </w:r>
      <w:r>
        <w:t>Approval</w:t>
      </w:r>
      <w:r>
        <w:br/>
      </w:r>
      <w:r w:rsidRPr="00D53282">
        <w:rPr>
          <w:b/>
        </w:rPr>
        <w:t>Abstract:</w:t>
      </w:r>
      <w:r w:rsidRPr="00D53282">
        <w:t xml:space="preserve"> </w:t>
      </w:r>
    </w:p>
    <w:p w14:paraId="7D9AF926" w14:textId="77777777" w:rsidR="007615D6" w:rsidRPr="005B25A1" w:rsidRDefault="007615D6" w:rsidP="007615D6">
      <w:pPr>
        <w:keepNext/>
        <w:keepLines/>
        <w:rPr>
          <w:b/>
          <w:bCs/>
        </w:rPr>
      </w:pPr>
      <w:r w:rsidRPr="005B25A1">
        <w:rPr>
          <w:b/>
          <w:bCs/>
        </w:rPr>
        <w:t>Parallel discussion:</w:t>
      </w:r>
    </w:p>
    <w:p w14:paraId="3D552E93" w14:textId="77777777" w:rsidR="007615D6" w:rsidRPr="005B25A1" w:rsidRDefault="007615D6" w:rsidP="007615D6">
      <w:pPr>
        <w:keepNext/>
        <w:keepLines/>
      </w:pPr>
      <w:r w:rsidRPr="005B25A1">
        <w:t>-</w:t>
      </w:r>
    </w:p>
    <w:p w14:paraId="07E89C57" w14:textId="77777777" w:rsidR="007615D6" w:rsidRPr="005B25A1" w:rsidRDefault="007615D6" w:rsidP="007615D6">
      <w:pPr>
        <w:keepNext/>
        <w:keepLines/>
        <w:rPr>
          <w:b/>
          <w:bCs/>
        </w:rPr>
      </w:pPr>
      <w:r w:rsidRPr="005B25A1">
        <w:rPr>
          <w:b/>
          <w:bCs/>
        </w:rPr>
        <w:t>Plenary Discussion:</w:t>
      </w:r>
    </w:p>
    <w:p w14:paraId="01C26E68" w14:textId="77777777" w:rsidR="007615D6" w:rsidRPr="005B25A1" w:rsidRDefault="007615D6" w:rsidP="007615D6">
      <w:pPr>
        <w:keepNext/>
        <w:keepLines/>
      </w:pPr>
      <w:r>
        <w:rPr>
          <w:color w:val="FF0000"/>
        </w:rPr>
        <w:t>NO DISCUSSION RECORDED</w:t>
      </w:r>
    </w:p>
    <w:p w14:paraId="1B12331F" w14:textId="77777777" w:rsidR="007615D6" w:rsidRPr="00EB0339" w:rsidRDefault="007615D6" w:rsidP="007615D6">
      <w:r w:rsidRPr="005B25A1">
        <w:rPr>
          <w:b/>
          <w:bCs/>
        </w:rPr>
        <w:t>Status:</w:t>
      </w:r>
      <w:r>
        <w:t xml:space="preserve"> </w:t>
      </w:r>
      <w:r>
        <w:rPr>
          <w:color w:val="0000FF"/>
        </w:rPr>
        <w:t>Not concluded</w:t>
      </w:r>
      <w:r>
        <w:t>.</w:t>
      </w:r>
    </w:p>
    <w:p w14:paraId="243FED9B" w14:textId="77777777" w:rsidR="00E00DA6" w:rsidRDefault="007615D6" w:rsidP="000A3FBD">
      <w:pPr>
        <w:pStyle w:val="NormTop"/>
      </w:pPr>
      <w:r>
        <w:rPr>
          <w:color w:val="0000FF"/>
        </w:rPr>
        <w:t>S2-2507395</w:t>
      </w:r>
      <w:r w:rsidRPr="00D53282">
        <w:t xml:space="preserve"> </w:t>
      </w:r>
      <w:r>
        <w:t>(P-CR) 23.801-01: [WT#6] Justification: of work task scope for 6G Compute (Source: Nokia, Ericsson)</w:t>
      </w:r>
      <w:r>
        <w:br/>
      </w:r>
      <w:r w:rsidRPr="00D53282">
        <w:rPr>
          <w:b/>
        </w:rPr>
        <w:t>Document for:</w:t>
      </w:r>
      <w:r w:rsidRPr="00D53282">
        <w:t xml:space="preserve"> </w:t>
      </w:r>
      <w:r>
        <w:t>Approval</w:t>
      </w:r>
      <w:r>
        <w:br/>
      </w:r>
      <w:r w:rsidRPr="00D53282">
        <w:rPr>
          <w:b/>
        </w:rPr>
        <w:t>Abstract:</w:t>
      </w:r>
      <w:r w:rsidRPr="00D53282">
        <w:t xml:space="preserve"> </w:t>
      </w:r>
      <w:r>
        <w:br/>
        <w:t>Proposes scop</w:t>
      </w:r>
      <w:r>
        <w:lastRenderedPageBreak/>
        <w:t>e of work task 6 on Compute. The proposed work task scope in the Annex is considered as the Key Issue on 6G Compute.</w:t>
      </w:r>
    </w:p>
    <w:p w14:paraId="438B0669" w14:textId="77777777" w:rsidR="007615D6" w:rsidRPr="005B25A1" w:rsidRDefault="007615D6" w:rsidP="007615D6">
      <w:pPr>
        <w:keepNext/>
        <w:keepLines/>
        <w:rPr>
          <w:b/>
          <w:bCs/>
        </w:rPr>
      </w:pPr>
      <w:r w:rsidRPr="005B25A1">
        <w:rPr>
          <w:b/>
          <w:bCs/>
        </w:rPr>
        <w:t>Parallel discussion:</w:t>
      </w:r>
    </w:p>
    <w:p w14:paraId="4781BF56" w14:textId="77777777" w:rsidR="007615D6" w:rsidRPr="005B25A1" w:rsidRDefault="007615D6" w:rsidP="007615D6">
      <w:pPr>
        <w:keepNext/>
        <w:keepLines/>
      </w:pPr>
      <w:r w:rsidRPr="005B25A1">
        <w:t>-</w:t>
      </w:r>
    </w:p>
    <w:p w14:paraId="5796343C" w14:textId="77777777" w:rsidR="007615D6" w:rsidRPr="005B25A1" w:rsidRDefault="007615D6" w:rsidP="007615D6">
      <w:pPr>
        <w:keepNext/>
        <w:keepLines/>
        <w:rPr>
          <w:b/>
          <w:bCs/>
        </w:rPr>
      </w:pPr>
      <w:r w:rsidRPr="005B25A1">
        <w:rPr>
          <w:b/>
          <w:bCs/>
        </w:rPr>
        <w:t>Plenary Discussion:</w:t>
      </w:r>
    </w:p>
    <w:p w14:paraId="385ED483" w14:textId="77777777" w:rsidR="007615D6" w:rsidRPr="005B25A1" w:rsidRDefault="007615D6" w:rsidP="007615D6">
      <w:pPr>
        <w:keepNext/>
        <w:keepLines/>
      </w:pPr>
      <w:r>
        <w:rPr>
          <w:color w:val="FF0000"/>
        </w:rPr>
        <w:t>NO DISCUSSION RECORDED</w:t>
      </w:r>
    </w:p>
    <w:p w14:paraId="290B82F4" w14:textId="77777777" w:rsidR="007615D6" w:rsidRPr="00EB0339" w:rsidRDefault="007615D6" w:rsidP="007615D6">
      <w:r w:rsidRPr="005B25A1">
        <w:rPr>
          <w:b/>
          <w:bCs/>
        </w:rPr>
        <w:t>Status:</w:t>
      </w:r>
      <w:r>
        <w:t xml:space="preserve"> </w:t>
      </w:r>
      <w:r>
        <w:rPr>
          <w:color w:val="0000FF"/>
        </w:rPr>
        <w:t>Not concluded</w:t>
      </w:r>
      <w:r>
        <w:t>.</w:t>
      </w:r>
    </w:p>
    <w:p w14:paraId="39AB8A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including both CN-integrated compute resources and enablers for DN-level compute services</w:t>
      </w:r>
    </w:p>
    <w:p w14:paraId="04EF411B" w14:textId="77777777" w:rsidR="00E00DA6" w:rsidRDefault="007615D6" w:rsidP="000A3FBD">
      <w:pPr>
        <w:pStyle w:val="NormTop"/>
      </w:pPr>
      <w:r>
        <w:rPr>
          <w:color w:val="0000FF"/>
        </w:rPr>
        <w:t>S2-2506441</w:t>
      </w:r>
      <w:r w:rsidRPr="00D53282">
        <w:t xml:space="preserve"> </w:t>
      </w:r>
      <w:r>
        <w:t>(P-CR) 23.801-01: [WT#6] Work Task clarification (Source: Samsung)</w:t>
      </w:r>
      <w:r>
        <w:br/>
      </w:r>
      <w:r w:rsidRPr="00D53282">
        <w:rPr>
          <w:b/>
        </w:rPr>
        <w:t>Document for:</w:t>
      </w:r>
      <w:r w:rsidRPr="00D53282">
        <w:t xml:space="preserve"> </w:t>
      </w:r>
      <w:r>
        <w:t>Approval</w:t>
      </w:r>
      <w:r>
        <w:br/>
      </w:r>
      <w:r w:rsidRPr="00D53282">
        <w:rPr>
          <w:b/>
        </w:rPr>
        <w:t>Abstract:</w:t>
      </w:r>
      <w:r w:rsidRPr="00D53282">
        <w:t xml:space="preserve"> </w:t>
      </w:r>
    </w:p>
    <w:p w14:paraId="69A16247" w14:textId="77777777" w:rsidR="007615D6" w:rsidRPr="005B25A1" w:rsidRDefault="007615D6" w:rsidP="007615D6">
      <w:pPr>
        <w:keepNext/>
        <w:keepLines/>
        <w:rPr>
          <w:b/>
          <w:bCs/>
        </w:rPr>
      </w:pPr>
      <w:r w:rsidRPr="005B25A1">
        <w:rPr>
          <w:b/>
          <w:bCs/>
        </w:rPr>
        <w:t>Parallel discussion:</w:t>
      </w:r>
    </w:p>
    <w:p w14:paraId="6F4423D8" w14:textId="77777777" w:rsidR="007615D6" w:rsidRPr="005B25A1" w:rsidRDefault="007615D6" w:rsidP="007615D6">
      <w:pPr>
        <w:keepNext/>
        <w:keepLines/>
      </w:pPr>
      <w:r w:rsidRPr="005B25A1">
        <w:t>-</w:t>
      </w:r>
    </w:p>
    <w:p w14:paraId="241FFE72" w14:textId="77777777" w:rsidR="007615D6" w:rsidRPr="005B25A1" w:rsidRDefault="007615D6" w:rsidP="007615D6">
      <w:pPr>
        <w:keepNext/>
        <w:keepLines/>
        <w:rPr>
          <w:b/>
          <w:bCs/>
        </w:rPr>
      </w:pPr>
      <w:r w:rsidRPr="005B25A1">
        <w:rPr>
          <w:b/>
          <w:bCs/>
        </w:rPr>
        <w:t>Plenary Discussion:</w:t>
      </w:r>
    </w:p>
    <w:p w14:paraId="7A712152" w14:textId="77777777" w:rsidR="007615D6" w:rsidRPr="005B25A1" w:rsidRDefault="007615D6" w:rsidP="007615D6">
      <w:pPr>
        <w:keepNext/>
        <w:keepLines/>
      </w:pPr>
      <w:r>
        <w:rPr>
          <w:color w:val="FF0000"/>
        </w:rPr>
        <w:t>NO DISCUSSION RECORDED</w:t>
      </w:r>
    </w:p>
    <w:p w14:paraId="611832AF" w14:textId="77777777" w:rsidR="007615D6" w:rsidRPr="00EB0339" w:rsidRDefault="007615D6" w:rsidP="007615D6">
      <w:r w:rsidRPr="005B25A1">
        <w:rPr>
          <w:b/>
          <w:bCs/>
        </w:rPr>
        <w:t>Status:</w:t>
      </w:r>
      <w:r>
        <w:t xml:space="preserve"> </w:t>
      </w:r>
      <w:r>
        <w:rPr>
          <w:color w:val="0000FF"/>
        </w:rPr>
        <w:t>Not concluded</w:t>
      </w:r>
      <w:r>
        <w:t>.</w:t>
      </w:r>
    </w:p>
    <w:p w14:paraId="785D52FD" w14:textId="77777777" w:rsidR="00E00DA6" w:rsidRDefault="007615D6" w:rsidP="000A3FBD">
      <w:pPr>
        <w:pStyle w:val="NormTop"/>
      </w:pPr>
      <w:r>
        <w:rPr>
          <w:color w:val="0000FF"/>
        </w:rPr>
        <w:t>S2-2506889</w:t>
      </w:r>
      <w:r w:rsidRPr="00D53282">
        <w:t xml:space="preserve"> </w:t>
      </w:r>
      <w:r>
        <w:t>(P-CR) 23.801-01: [WT#6, Computing] Work task description for 6G Computing (Source: Apple)</w:t>
      </w:r>
      <w:r>
        <w:br/>
      </w:r>
      <w:r w:rsidRPr="00D53282">
        <w:rPr>
          <w:b/>
        </w:rPr>
        <w:t>Document for:</w:t>
      </w:r>
      <w:r w:rsidRPr="00D53282">
        <w:t xml:space="preserve"> </w:t>
      </w:r>
      <w:r>
        <w:t>Approval</w:t>
      </w:r>
      <w:r>
        <w:br/>
      </w:r>
      <w:r w:rsidRPr="00D53282">
        <w:rPr>
          <w:b/>
        </w:rPr>
        <w:t>Abstract:</w:t>
      </w:r>
      <w:r w:rsidRPr="00D53282">
        <w:t xml:space="preserve"> </w:t>
      </w:r>
    </w:p>
    <w:p w14:paraId="2F45B7EF" w14:textId="77777777" w:rsidR="007615D6" w:rsidRPr="005B25A1" w:rsidRDefault="007615D6" w:rsidP="007615D6">
      <w:pPr>
        <w:keepNext/>
        <w:keepLines/>
        <w:rPr>
          <w:b/>
          <w:bCs/>
        </w:rPr>
      </w:pPr>
      <w:r w:rsidRPr="005B25A1">
        <w:rPr>
          <w:b/>
          <w:bCs/>
        </w:rPr>
        <w:t>Parallel discussion:</w:t>
      </w:r>
    </w:p>
    <w:p w14:paraId="20AE27C3" w14:textId="77777777" w:rsidR="007615D6" w:rsidRPr="005B25A1" w:rsidRDefault="007615D6" w:rsidP="007615D6">
      <w:pPr>
        <w:keepNext/>
        <w:keepLines/>
      </w:pPr>
      <w:r w:rsidRPr="005B25A1">
        <w:t>-</w:t>
      </w:r>
    </w:p>
    <w:p w14:paraId="543838CF" w14:textId="77777777" w:rsidR="007615D6" w:rsidRPr="005B25A1" w:rsidRDefault="007615D6" w:rsidP="007615D6">
      <w:pPr>
        <w:keepNext/>
        <w:keepLines/>
        <w:rPr>
          <w:b/>
          <w:bCs/>
        </w:rPr>
      </w:pPr>
      <w:r w:rsidRPr="005B25A1">
        <w:rPr>
          <w:b/>
          <w:bCs/>
        </w:rPr>
        <w:t>Plenary Discussion:</w:t>
      </w:r>
    </w:p>
    <w:p w14:paraId="0BE8364B" w14:textId="77777777" w:rsidR="007615D6" w:rsidRPr="005B25A1" w:rsidRDefault="007615D6" w:rsidP="007615D6">
      <w:pPr>
        <w:keepNext/>
        <w:keepLines/>
      </w:pPr>
      <w:r>
        <w:rPr>
          <w:color w:val="FF0000"/>
        </w:rPr>
        <w:t>NO DISCUSSION RECORDED</w:t>
      </w:r>
    </w:p>
    <w:p w14:paraId="66778D99" w14:textId="77777777" w:rsidR="007615D6" w:rsidRPr="00EB0339" w:rsidRDefault="007615D6" w:rsidP="007615D6">
      <w:r w:rsidRPr="005B25A1">
        <w:rPr>
          <w:b/>
          <w:bCs/>
        </w:rPr>
        <w:t>Status:</w:t>
      </w:r>
      <w:r>
        <w:t xml:space="preserve"> </w:t>
      </w:r>
      <w:r>
        <w:rPr>
          <w:color w:val="0000FF"/>
        </w:rPr>
        <w:t>Not concluded</w:t>
      </w:r>
      <w:r>
        <w:t>.</w:t>
      </w:r>
    </w:p>
    <w:p w14:paraId="138002D2" w14:textId="77777777" w:rsidR="00E00DA6" w:rsidRDefault="007615D6" w:rsidP="000A3FBD">
      <w:pPr>
        <w:pStyle w:val="NormTop"/>
      </w:pPr>
      <w:r>
        <w:rPr>
          <w:color w:val="0000FF"/>
        </w:rPr>
        <w:t>S2-2506965</w:t>
      </w:r>
      <w:r w:rsidRPr="00D53282">
        <w:t xml:space="preserve"> </w:t>
      </w:r>
      <w:r>
        <w:t>(P-CR) 23.801-01: [WT#3] WT Scope and KI proposal on Computing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Work Task scope and potential Key Issue on computing in 6G.</w:t>
      </w:r>
    </w:p>
    <w:p w14:paraId="30F8FCC5" w14:textId="77777777" w:rsidR="007615D6" w:rsidRPr="005B25A1" w:rsidRDefault="007615D6" w:rsidP="007615D6">
      <w:pPr>
        <w:keepNext/>
        <w:keepLines/>
        <w:rPr>
          <w:b/>
          <w:bCs/>
        </w:rPr>
      </w:pPr>
      <w:r w:rsidRPr="005B25A1">
        <w:rPr>
          <w:b/>
          <w:bCs/>
        </w:rPr>
        <w:t>Parallel discussion:</w:t>
      </w:r>
    </w:p>
    <w:p w14:paraId="5B05DA2C" w14:textId="77777777" w:rsidR="007615D6" w:rsidRPr="005B25A1" w:rsidRDefault="007615D6" w:rsidP="007615D6">
      <w:pPr>
        <w:keepNext/>
        <w:keepLines/>
      </w:pPr>
      <w:r w:rsidRPr="005B25A1">
        <w:t>-</w:t>
      </w:r>
    </w:p>
    <w:p w14:paraId="0A8FA434" w14:textId="77777777" w:rsidR="007615D6" w:rsidRPr="005B25A1" w:rsidRDefault="007615D6" w:rsidP="007615D6">
      <w:pPr>
        <w:keepNext/>
        <w:keepLines/>
        <w:rPr>
          <w:b/>
          <w:bCs/>
        </w:rPr>
      </w:pPr>
      <w:r w:rsidRPr="005B25A1">
        <w:rPr>
          <w:b/>
          <w:bCs/>
        </w:rPr>
        <w:t>Plenary Discussion:</w:t>
      </w:r>
    </w:p>
    <w:p w14:paraId="439B06AD" w14:textId="77777777" w:rsidR="007615D6" w:rsidRPr="005B25A1" w:rsidRDefault="007615D6" w:rsidP="007615D6">
      <w:pPr>
        <w:keepNext/>
        <w:keepLines/>
      </w:pPr>
      <w:r>
        <w:rPr>
          <w:color w:val="FF0000"/>
        </w:rPr>
        <w:t>NO DISCUSSION RECORDED</w:t>
      </w:r>
    </w:p>
    <w:p w14:paraId="2D5C05FF" w14:textId="77777777" w:rsidR="007615D6" w:rsidRPr="00EB0339" w:rsidRDefault="007615D6" w:rsidP="007615D6">
      <w:r w:rsidRPr="005B25A1">
        <w:rPr>
          <w:b/>
          <w:bCs/>
        </w:rPr>
        <w:t>Status:</w:t>
      </w:r>
      <w:r>
        <w:t xml:space="preserve"> </w:t>
      </w:r>
      <w:r>
        <w:rPr>
          <w:color w:val="0000FF"/>
        </w:rPr>
        <w:t>Not concluded</w:t>
      </w:r>
      <w:r>
        <w:t>.</w:t>
      </w:r>
    </w:p>
    <w:p w14:paraId="3E5ED7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Handling compute capabilities across UE, CN, AF</w:t>
      </w:r>
    </w:p>
    <w:p w14:paraId="578727CE" w14:textId="77777777" w:rsidR="00E00DA6" w:rsidRDefault="007615D6" w:rsidP="000A3FBD">
      <w:pPr>
        <w:pStyle w:val="NormTop"/>
      </w:pPr>
      <w:r>
        <w:rPr>
          <w:color w:val="0000FF"/>
        </w:rPr>
        <w:t>S2-2506729</w:t>
      </w:r>
      <w:r w:rsidRPr="00D53282">
        <w:t xml:space="preserve"> </w:t>
      </w:r>
      <w:r>
        <w:t>(P-CR) 23.801-01: [WT#6] Work Task and Key Issues of WT#6 - Computing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Technical Scope and Key Issues of WT#6 Support of computing for UE, core network, and application servers, describing architectural enhancements needed to enable coo</w:t>
      </w:r>
      <w:r>
        <w:lastRenderedPageBreak/>
        <w:t xml:space="preserve">rdinated and compute-aware services in 6G systems. It </w:t>
      </w:r>
      <w:proofErr w:type="spellStart"/>
      <w:r>
        <w:t>addre</w:t>
      </w:r>
      <w:proofErr w:type="spellEnd"/>
      <w:r>
        <w:t>.</w:t>
      </w:r>
    </w:p>
    <w:p w14:paraId="770EE1E0" w14:textId="77777777" w:rsidR="007615D6" w:rsidRPr="005B25A1" w:rsidRDefault="007615D6" w:rsidP="007615D6">
      <w:pPr>
        <w:keepNext/>
        <w:keepLines/>
        <w:rPr>
          <w:b/>
          <w:bCs/>
        </w:rPr>
      </w:pPr>
      <w:r w:rsidRPr="005B25A1">
        <w:rPr>
          <w:b/>
          <w:bCs/>
        </w:rPr>
        <w:t>Parallel discussion:</w:t>
      </w:r>
    </w:p>
    <w:p w14:paraId="10FC38A0" w14:textId="77777777" w:rsidR="007615D6" w:rsidRPr="005B25A1" w:rsidRDefault="007615D6" w:rsidP="007615D6">
      <w:pPr>
        <w:keepNext/>
        <w:keepLines/>
      </w:pPr>
      <w:r w:rsidRPr="005B25A1">
        <w:t>-</w:t>
      </w:r>
    </w:p>
    <w:p w14:paraId="37151B7B" w14:textId="77777777" w:rsidR="007615D6" w:rsidRPr="005B25A1" w:rsidRDefault="007615D6" w:rsidP="007615D6">
      <w:pPr>
        <w:keepNext/>
        <w:keepLines/>
        <w:rPr>
          <w:b/>
          <w:bCs/>
        </w:rPr>
      </w:pPr>
      <w:r w:rsidRPr="005B25A1">
        <w:rPr>
          <w:b/>
          <w:bCs/>
        </w:rPr>
        <w:t>Plenary Discussion:</w:t>
      </w:r>
    </w:p>
    <w:p w14:paraId="3FCC10DB" w14:textId="77777777" w:rsidR="007615D6" w:rsidRPr="005B25A1" w:rsidRDefault="007615D6" w:rsidP="007615D6">
      <w:pPr>
        <w:keepNext/>
        <w:keepLines/>
      </w:pPr>
      <w:r>
        <w:rPr>
          <w:color w:val="FF0000"/>
        </w:rPr>
        <w:t>NO DISCUSSION RECORDED</w:t>
      </w:r>
    </w:p>
    <w:p w14:paraId="12AF6CDD" w14:textId="77777777" w:rsidR="007615D6" w:rsidRPr="00EB0339" w:rsidRDefault="007615D6" w:rsidP="007615D6">
      <w:r w:rsidRPr="005B25A1">
        <w:rPr>
          <w:b/>
          <w:bCs/>
        </w:rPr>
        <w:t>Status:</w:t>
      </w:r>
      <w:r>
        <w:t xml:space="preserve"> </w:t>
      </w:r>
      <w:r>
        <w:rPr>
          <w:color w:val="0000FF"/>
        </w:rPr>
        <w:t>Not concluded</w:t>
      </w:r>
      <w:r>
        <w:t>.</w:t>
      </w:r>
    </w:p>
    <w:p w14:paraId="6EF022D0" w14:textId="77777777" w:rsidR="007615D6" w:rsidRDefault="007615D6" w:rsidP="005A50C0">
      <w:pPr>
        <w:pStyle w:val="Heading3"/>
      </w:pPr>
      <w:r>
        <w:t>20.6.7</w:t>
      </w:r>
      <w:r>
        <w:tab/>
        <w:t>Study on Architecture for 6G System (FS_6G_ARC) - WT#7</w:t>
      </w:r>
    </w:p>
    <w:p w14:paraId="0D747F2D" w14:textId="77777777" w:rsidR="008A22D1" w:rsidRDefault="008A22D1" w:rsidP="00BB3F37"/>
    <w:p w14:paraId="493F8D55" w14:textId="77777777" w:rsidR="008A22D1" w:rsidRDefault="008A22D1" w:rsidP="00BB3F37"/>
    <w:p w14:paraId="261DC1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Focus on basic NTN access and service continuity (e.g. TN-NTN)</w:t>
      </w:r>
    </w:p>
    <w:p w14:paraId="5E8BD079" w14:textId="77777777" w:rsidR="00E00DA6" w:rsidRDefault="007615D6" w:rsidP="000A3FBD">
      <w:pPr>
        <w:pStyle w:val="NormTop"/>
      </w:pPr>
      <w:r>
        <w:rPr>
          <w:color w:val="0000FF"/>
        </w:rPr>
        <w:t>S2-2506226</w:t>
      </w:r>
      <w:r w:rsidRPr="00D53282">
        <w:t xml:space="preserve"> </w:t>
      </w:r>
      <w:r>
        <w:t xml:space="preserve">(DISCUSSION) 6G system architecture to support of NTN  (Source: Thales, </w:t>
      </w:r>
      <w:proofErr w:type="spellStart"/>
      <w:r>
        <w:t>Novamint</w:t>
      </w:r>
      <w:proofErr w:type="spellEnd"/>
      <w:r>
        <w:t xml:space="preserve">, ST Engineering </w:t>
      </w:r>
      <w:proofErr w:type="spellStart"/>
      <w:r>
        <w:t>iDirect</w:t>
      </w:r>
      <w:proofErr w:type="spellEnd"/>
      <w:r>
        <w:t>)</w:t>
      </w:r>
      <w:r>
        <w:br/>
      </w:r>
      <w:r w:rsidRPr="00D53282">
        <w:rPr>
          <w:b/>
        </w:rPr>
        <w:t>Document for:</w:t>
      </w:r>
      <w:r w:rsidRPr="00D53282">
        <w:t xml:space="preserve"> </w:t>
      </w:r>
      <w:r>
        <w:t>Discussion</w:t>
      </w:r>
      <w:r>
        <w:br/>
      </w:r>
      <w:r w:rsidRPr="00D53282">
        <w:rPr>
          <w:b/>
        </w:rPr>
        <w:t>Abstract:</w:t>
      </w:r>
      <w:r w:rsidRPr="00D53282">
        <w:t xml:space="preserve"> </w:t>
      </w:r>
    </w:p>
    <w:p w14:paraId="34C9A772" w14:textId="77777777" w:rsidR="007615D6" w:rsidRPr="005B25A1" w:rsidRDefault="007615D6" w:rsidP="007615D6">
      <w:pPr>
        <w:keepNext/>
        <w:keepLines/>
        <w:rPr>
          <w:b/>
          <w:bCs/>
        </w:rPr>
      </w:pPr>
      <w:r w:rsidRPr="005B25A1">
        <w:rPr>
          <w:b/>
          <w:bCs/>
        </w:rPr>
        <w:t>Convenor comment:</w:t>
      </w:r>
    </w:p>
    <w:p w14:paraId="37299310" w14:textId="77777777" w:rsidR="007615D6" w:rsidRPr="005B25A1" w:rsidRDefault="007615D6" w:rsidP="007615D6">
      <w:pPr>
        <w:keepNext/>
        <w:keepLines/>
      </w:pPr>
      <w:r w:rsidRPr="005B25A1">
        <w:t>Moved from 20.6.0.</w:t>
      </w:r>
    </w:p>
    <w:p w14:paraId="50FB8DB3" w14:textId="77777777" w:rsidR="007615D6" w:rsidRPr="005B25A1" w:rsidRDefault="007615D6" w:rsidP="007615D6">
      <w:pPr>
        <w:keepNext/>
        <w:keepLines/>
        <w:rPr>
          <w:b/>
          <w:bCs/>
        </w:rPr>
      </w:pPr>
      <w:r w:rsidRPr="005B25A1">
        <w:rPr>
          <w:b/>
          <w:bCs/>
        </w:rPr>
        <w:t>Parallel discussion:</w:t>
      </w:r>
    </w:p>
    <w:p w14:paraId="5D77F167" w14:textId="77777777" w:rsidR="007615D6" w:rsidRPr="005B25A1" w:rsidRDefault="007615D6" w:rsidP="007615D6">
      <w:pPr>
        <w:keepNext/>
        <w:keepLines/>
      </w:pPr>
      <w:r w:rsidRPr="005B25A1">
        <w:t>-</w:t>
      </w:r>
    </w:p>
    <w:p w14:paraId="5D74F367" w14:textId="77777777" w:rsidR="007615D6" w:rsidRPr="005B25A1" w:rsidRDefault="007615D6" w:rsidP="007615D6">
      <w:pPr>
        <w:keepNext/>
        <w:keepLines/>
        <w:rPr>
          <w:b/>
          <w:bCs/>
        </w:rPr>
      </w:pPr>
      <w:r w:rsidRPr="005B25A1">
        <w:rPr>
          <w:b/>
          <w:bCs/>
        </w:rPr>
        <w:t>Plenary Discussion:</w:t>
      </w:r>
    </w:p>
    <w:p w14:paraId="6AAAA157" w14:textId="77777777" w:rsidR="007615D6" w:rsidRPr="005B25A1" w:rsidRDefault="007615D6" w:rsidP="007615D6">
      <w:pPr>
        <w:keepNext/>
        <w:keepLines/>
      </w:pPr>
      <w:r>
        <w:rPr>
          <w:color w:val="FF0000"/>
        </w:rPr>
        <w:t>NO DISCUSSION RECORDED</w:t>
      </w:r>
    </w:p>
    <w:p w14:paraId="2EFC682A" w14:textId="77777777" w:rsidR="007615D6" w:rsidRPr="00EB0339" w:rsidRDefault="007615D6" w:rsidP="007615D6">
      <w:r w:rsidRPr="005B25A1">
        <w:rPr>
          <w:b/>
          <w:bCs/>
        </w:rPr>
        <w:t>Status:</w:t>
      </w:r>
      <w:r>
        <w:t xml:space="preserve"> </w:t>
      </w:r>
      <w:r>
        <w:rPr>
          <w:color w:val="0000FF"/>
        </w:rPr>
        <w:t>Not concluded</w:t>
      </w:r>
      <w:r>
        <w:t>.</w:t>
      </w:r>
    </w:p>
    <w:p w14:paraId="2434D9C4" w14:textId="77777777" w:rsidR="00E00DA6" w:rsidRDefault="007615D6" w:rsidP="000A3FBD">
      <w:pPr>
        <w:pStyle w:val="NormTop"/>
      </w:pPr>
      <w:r>
        <w:rPr>
          <w:color w:val="0000FF"/>
        </w:rPr>
        <w:t>S2-2506437</w:t>
      </w:r>
      <w:r w:rsidRPr="00D53282">
        <w:t xml:space="preserve"> </w:t>
      </w:r>
      <w:r>
        <w:t xml:space="preserve">(P-CR) 23.801-01: [WT#7] Scope and New Key Issues to Support 6G RAT for NTN (Source: Nokia, T-Mobile USA, China Telecom, TNO, Thales, Vivo, ESA, IRDM, EchoStar, Boost Mobile Network, Viasat, </w:t>
      </w:r>
      <w:proofErr w:type="spellStart"/>
      <w:r>
        <w:t>Sateliot</w:t>
      </w:r>
      <w:proofErr w:type="spellEnd"/>
      <w:r>
        <w:t>,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Service Continuity aspects of NTN in 6G under WT7, as defined in S2-2506096.</w:t>
      </w:r>
    </w:p>
    <w:p w14:paraId="1A930B1F" w14:textId="77777777" w:rsidR="007615D6" w:rsidRPr="005B25A1" w:rsidRDefault="007615D6" w:rsidP="007615D6">
      <w:pPr>
        <w:keepNext/>
        <w:keepLines/>
        <w:rPr>
          <w:b/>
          <w:bCs/>
        </w:rPr>
      </w:pPr>
      <w:r w:rsidRPr="005B25A1">
        <w:rPr>
          <w:b/>
          <w:bCs/>
        </w:rPr>
        <w:t>Parallel discussion:</w:t>
      </w:r>
    </w:p>
    <w:p w14:paraId="161E72B7" w14:textId="77777777" w:rsidR="007615D6" w:rsidRPr="005B25A1" w:rsidRDefault="007615D6" w:rsidP="007615D6">
      <w:pPr>
        <w:keepNext/>
        <w:keepLines/>
      </w:pPr>
      <w:r w:rsidRPr="005B25A1">
        <w:t>-</w:t>
      </w:r>
    </w:p>
    <w:p w14:paraId="292390C7" w14:textId="77777777" w:rsidR="007615D6" w:rsidRPr="005B25A1" w:rsidRDefault="007615D6" w:rsidP="007615D6">
      <w:pPr>
        <w:keepNext/>
        <w:keepLines/>
        <w:rPr>
          <w:b/>
          <w:bCs/>
        </w:rPr>
      </w:pPr>
      <w:r w:rsidRPr="005B25A1">
        <w:rPr>
          <w:b/>
          <w:bCs/>
        </w:rPr>
        <w:t>Plenary Discussion:</w:t>
      </w:r>
    </w:p>
    <w:p w14:paraId="5475E1E8" w14:textId="77777777" w:rsidR="007615D6" w:rsidRPr="005B25A1" w:rsidRDefault="007615D6" w:rsidP="007615D6">
      <w:pPr>
        <w:keepNext/>
        <w:keepLines/>
      </w:pPr>
      <w:r>
        <w:rPr>
          <w:color w:val="FF0000"/>
        </w:rPr>
        <w:t>NO DISCUSSION RECORDED</w:t>
      </w:r>
    </w:p>
    <w:p w14:paraId="4968634A" w14:textId="77777777" w:rsidR="007615D6" w:rsidRPr="00EB0339" w:rsidRDefault="007615D6" w:rsidP="007615D6">
      <w:r w:rsidRPr="005B25A1">
        <w:rPr>
          <w:b/>
          <w:bCs/>
        </w:rPr>
        <w:t>Status:</w:t>
      </w:r>
      <w:r>
        <w:t xml:space="preserve"> </w:t>
      </w:r>
      <w:r>
        <w:rPr>
          <w:color w:val="0000FF"/>
        </w:rPr>
        <w:t>Not concluded</w:t>
      </w:r>
      <w:r>
        <w:t>.</w:t>
      </w:r>
    </w:p>
    <w:p w14:paraId="44B5D7D6" w14:textId="77777777" w:rsidR="00E00DA6" w:rsidRDefault="007615D6" w:rsidP="000A3FBD">
      <w:pPr>
        <w:pStyle w:val="NormTop"/>
      </w:pPr>
      <w:r>
        <w:rPr>
          <w:color w:val="0000FF"/>
        </w:rPr>
        <w:t>S2-2506591</w:t>
      </w:r>
      <w:r w:rsidRPr="00D53282">
        <w:t xml:space="preserve"> </w:t>
      </w:r>
      <w:r>
        <w:t>(P-CR) 23.801-01: [WT#7, NTN] Scope and New Key Issue to Support 6G RAT for NTN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WT#7 about the support of 6G RAT for NTN, and</w:t>
      </w:r>
      <w:r>
        <w:lastRenderedPageBreak/>
        <w:t xml:space="preserve"> support service continuity aspects.</w:t>
      </w:r>
    </w:p>
    <w:p w14:paraId="0F26114D" w14:textId="77777777" w:rsidR="007615D6" w:rsidRPr="005B25A1" w:rsidRDefault="007615D6" w:rsidP="007615D6">
      <w:pPr>
        <w:keepNext/>
        <w:keepLines/>
        <w:rPr>
          <w:b/>
          <w:bCs/>
        </w:rPr>
      </w:pPr>
      <w:r w:rsidRPr="005B25A1">
        <w:rPr>
          <w:b/>
          <w:bCs/>
        </w:rPr>
        <w:t>Parallel discussion:</w:t>
      </w:r>
    </w:p>
    <w:p w14:paraId="4272614F" w14:textId="77777777" w:rsidR="007615D6" w:rsidRPr="005B25A1" w:rsidRDefault="007615D6" w:rsidP="007615D6">
      <w:pPr>
        <w:keepNext/>
        <w:keepLines/>
      </w:pPr>
      <w:r w:rsidRPr="005B25A1">
        <w:t>-</w:t>
      </w:r>
    </w:p>
    <w:p w14:paraId="390BDF3A" w14:textId="77777777" w:rsidR="007615D6" w:rsidRPr="005B25A1" w:rsidRDefault="007615D6" w:rsidP="007615D6">
      <w:pPr>
        <w:keepNext/>
        <w:keepLines/>
        <w:rPr>
          <w:b/>
          <w:bCs/>
        </w:rPr>
      </w:pPr>
      <w:r w:rsidRPr="005B25A1">
        <w:rPr>
          <w:b/>
          <w:bCs/>
        </w:rPr>
        <w:t>Plenary Discussion:</w:t>
      </w:r>
    </w:p>
    <w:p w14:paraId="177F9182" w14:textId="77777777" w:rsidR="007615D6" w:rsidRPr="005B25A1" w:rsidRDefault="007615D6" w:rsidP="007615D6">
      <w:pPr>
        <w:keepNext/>
        <w:keepLines/>
      </w:pPr>
      <w:r>
        <w:rPr>
          <w:color w:val="FF0000"/>
        </w:rPr>
        <w:t>NO DISCUSSION RECORDED</w:t>
      </w:r>
    </w:p>
    <w:p w14:paraId="13FDEF1D" w14:textId="77777777" w:rsidR="007615D6" w:rsidRPr="00EB0339" w:rsidRDefault="007615D6" w:rsidP="007615D6">
      <w:r w:rsidRPr="005B25A1">
        <w:rPr>
          <w:b/>
          <w:bCs/>
        </w:rPr>
        <w:t>Status:</w:t>
      </w:r>
      <w:r>
        <w:t xml:space="preserve"> </w:t>
      </w:r>
      <w:r>
        <w:rPr>
          <w:color w:val="0000FF"/>
        </w:rPr>
        <w:t>Not concluded</w:t>
      </w:r>
      <w:r>
        <w:t>.</w:t>
      </w:r>
    </w:p>
    <w:p w14:paraId="0FCAD892" w14:textId="77777777" w:rsidR="00E00DA6" w:rsidRDefault="007615D6" w:rsidP="000A3FBD">
      <w:pPr>
        <w:pStyle w:val="NormTop"/>
      </w:pPr>
      <w:r>
        <w:rPr>
          <w:color w:val="0000FF"/>
        </w:rPr>
        <w:t>S2-2506740</w:t>
      </w:r>
      <w:r w:rsidRPr="00D53282">
        <w:t xml:space="preserve"> </w:t>
      </w:r>
      <w:r>
        <w:t>(P-CR) 23.801-01: [WT#7, all topics] Study proposal for NTN (Source: MediaTek Inc.)</w:t>
      </w:r>
      <w:r>
        <w:br/>
      </w:r>
      <w:r w:rsidRPr="00D53282">
        <w:rPr>
          <w:b/>
        </w:rPr>
        <w:t>Document for:</w:t>
      </w:r>
      <w:r w:rsidRPr="00D53282">
        <w:t xml:space="preserve"> </w:t>
      </w:r>
      <w:r>
        <w:t>Approval</w:t>
      </w:r>
      <w:r>
        <w:br/>
      </w:r>
      <w:r w:rsidRPr="00D53282">
        <w:rPr>
          <w:b/>
        </w:rPr>
        <w:t>Abstract:</w:t>
      </w:r>
      <w:r w:rsidRPr="00D53282">
        <w:t xml:space="preserve"> </w:t>
      </w:r>
    </w:p>
    <w:p w14:paraId="73E312E2" w14:textId="77777777" w:rsidR="007615D6" w:rsidRPr="005B25A1" w:rsidRDefault="007615D6" w:rsidP="007615D6">
      <w:pPr>
        <w:keepNext/>
        <w:keepLines/>
        <w:rPr>
          <w:b/>
          <w:bCs/>
        </w:rPr>
      </w:pPr>
      <w:r w:rsidRPr="005B25A1">
        <w:rPr>
          <w:b/>
          <w:bCs/>
        </w:rPr>
        <w:t>Parallel discussion:</w:t>
      </w:r>
    </w:p>
    <w:p w14:paraId="69584AA1" w14:textId="77777777" w:rsidR="007615D6" w:rsidRPr="005B25A1" w:rsidRDefault="007615D6" w:rsidP="007615D6">
      <w:pPr>
        <w:keepNext/>
        <w:keepLines/>
      </w:pPr>
      <w:r w:rsidRPr="005B25A1">
        <w:t>-</w:t>
      </w:r>
    </w:p>
    <w:p w14:paraId="7B33FD4B" w14:textId="77777777" w:rsidR="007615D6" w:rsidRPr="005B25A1" w:rsidRDefault="007615D6" w:rsidP="007615D6">
      <w:pPr>
        <w:keepNext/>
        <w:keepLines/>
        <w:rPr>
          <w:b/>
          <w:bCs/>
        </w:rPr>
      </w:pPr>
      <w:r w:rsidRPr="005B25A1">
        <w:rPr>
          <w:b/>
          <w:bCs/>
        </w:rPr>
        <w:t>Plenary Discussion:</w:t>
      </w:r>
    </w:p>
    <w:p w14:paraId="14891B49" w14:textId="77777777" w:rsidR="007615D6" w:rsidRPr="005B25A1" w:rsidRDefault="007615D6" w:rsidP="007615D6">
      <w:pPr>
        <w:keepNext/>
        <w:keepLines/>
      </w:pPr>
      <w:r>
        <w:rPr>
          <w:color w:val="FF0000"/>
        </w:rPr>
        <w:t>NO DISCUSSION RECORDED</w:t>
      </w:r>
    </w:p>
    <w:p w14:paraId="6AE88EDE" w14:textId="77777777" w:rsidR="007615D6" w:rsidRPr="00EB0339" w:rsidRDefault="007615D6" w:rsidP="007615D6">
      <w:r w:rsidRPr="005B25A1">
        <w:rPr>
          <w:b/>
          <w:bCs/>
        </w:rPr>
        <w:t>Status:</w:t>
      </w:r>
      <w:r>
        <w:t xml:space="preserve"> </w:t>
      </w:r>
      <w:r>
        <w:rPr>
          <w:color w:val="0000FF"/>
        </w:rPr>
        <w:t>Not concluded</w:t>
      </w:r>
      <w:r>
        <w:t>.</w:t>
      </w:r>
    </w:p>
    <w:p w14:paraId="76BDC232" w14:textId="77777777" w:rsidR="00E00DA6" w:rsidRDefault="007615D6" w:rsidP="000A3FBD">
      <w:pPr>
        <w:pStyle w:val="NormTop"/>
      </w:pPr>
      <w:r>
        <w:rPr>
          <w:color w:val="0000FF"/>
        </w:rPr>
        <w:t>S2-2506873</w:t>
      </w:r>
      <w:r w:rsidRPr="00D53282">
        <w:t xml:space="preserve"> </w:t>
      </w:r>
      <w:r>
        <w:t xml:space="preserve">(P-CR) 23.801-01: [WT#7, Service Continuity] Scope and Key Issue for Service Continuity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areas to study for enhanced service and session continuity for TN/NTN accesses.</w:t>
      </w:r>
    </w:p>
    <w:p w14:paraId="68CFF990" w14:textId="77777777" w:rsidR="007615D6" w:rsidRPr="005B25A1" w:rsidRDefault="007615D6" w:rsidP="007615D6">
      <w:pPr>
        <w:keepNext/>
        <w:keepLines/>
        <w:rPr>
          <w:b/>
          <w:bCs/>
        </w:rPr>
      </w:pPr>
      <w:r w:rsidRPr="005B25A1">
        <w:rPr>
          <w:b/>
          <w:bCs/>
        </w:rPr>
        <w:t>Parallel discussion:</w:t>
      </w:r>
    </w:p>
    <w:p w14:paraId="0DA5FDD4" w14:textId="77777777" w:rsidR="007615D6" w:rsidRPr="005B25A1" w:rsidRDefault="007615D6" w:rsidP="007615D6">
      <w:pPr>
        <w:keepNext/>
        <w:keepLines/>
      </w:pPr>
      <w:r w:rsidRPr="005B25A1">
        <w:t>-</w:t>
      </w:r>
    </w:p>
    <w:p w14:paraId="340772CD" w14:textId="77777777" w:rsidR="007615D6" w:rsidRPr="005B25A1" w:rsidRDefault="007615D6" w:rsidP="007615D6">
      <w:pPr>
        <w:keepNext/>
        <w:keepLines/>
        <w:rPr>
          <w:b/>
          <w:bCs/>
        </w:rPr>
      </w:pPr>
      <w:r w:rsidRPr="005B25A1">
        <w:rPr>
          <w:b/>
          <w:bCs/>
        </w:rPr>
        <w:t>Plenary Discussion:</w:t>
      </w:r>
    </w:p>
    <w:p w14:paraId="1CCBF293" w14:textId="77777777" w:rsidR="007615D6" w:rsidRPr="005B25A1" w:rsidRDefault="007615D6" w:rsidP="007615D6">
      <w:pPr>
        <w:keepNext/>
        <w:keepLines/>
      </w:pPr>
      <w:r>
        <w:rPr>
          <w:color w:val="FF0000"/>
        </w:rPr>
        <w:t>NO DISCUSSION RECORDED</w:t>
      </w:r>
    </w:p>
    <w:p w14:paraId="5725AB8C" w14:textId="77777777" w:rsidR="007615D6" w:rsidRPr="00EB0339" w:rsidRDefault="007615D6" w:rsidP="007615D6">
      <w:r w:rsidRPr="005B25A1">
        <w:rPr>
          <w:b/>
          <w:bCs/>
        </w:rPr>
        <w:t>Status:</w:t>
      </w:r>
      <w:r>
        <w:t xml:space="preserve"> </w:t>
      </w:r>
      <w:r>
        <w:rPr>
          <w:color w:val="0000FF"/>
        </w:rPr>
        <w:t>Not concluded</w:t>
      </w:r>
      <w:r>
        <w:t>.</w:t>
      </w:r>
    </w:p>
    <w:p w14:paraId="5B32F1E6" w14:textId="77777777" w:rsidR="00E00DA6" w:rsidRDefault="007615D6" w:rsidP="000A3FBD">
      <w:pPr>
        <w:pStyle w:val="NormTop"/>
      </w:pPr>
      <w:r>
        <w:rPr>
          <w:color w:val="0000FF"/>
        </w:rPr>
        <w:t>S2-2506940</w:t>
      </w:r>
      <w:r w:rsidRPr="00D53282">
        <w:t xml:space="preserve"> </w:t>
      </w:r>
      <w:r>
        <w:t>(P-CR) 23.801-01: [WT#7] WT and KI to support NTN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WT update and a KI for WT#7 (NTN).</w:t>
      </w:r>
    </w:p>
    <w:p w14:paraId="4C76EECD" w14:textId="77777777" w:rsidR="007615D6" w:rsidRPr="005B25A1" w:rsidRDefault="007615D6" w:rsidP="007615D6">
      <w:pPr>
        <w:keepNext/>
        <w:keepLines/>
        <w:rPr>
          <w:b/>
          <w:bCs/>
        </w:rPr>
      </w:pPr>
      <w:r w:rsidRPr="005B25A1">
        <w:rPr>
          <w:b/>
          <w:bCs/>
        </w:rPr>
        <w:t>Parallel discussion:</w:t>
      </w:r>
    </w:p>
    <w:p w14:paraId="09B41E0B" w14:textId="77777777" w:rsidR="007615D6" w:rsidRPr="005B25A1" w:rsidRDefault="007615D6" w:rsidP="007615D6">
      <w:pPr>
        <w:keepNext/>
        <w:keepLines/>
      </w:pPr>
      <w:r w:rsidRPr="005B25A1">
        <w:t>-</w:t>
      </w:r>
    </w:p>
    <w:p w14:paraId="5DF1513A" w14:textId="77777777" w:rsidR="007615D6" w:rsidRPr="005B25A1" w:rsidRDefault="007615D6" w:rsidP="007615D6">
      <w:pPr>
        <w:keepNext/>
        <w:keepLines/>
        <w:rPr>
          <w:b/>
          <w:bCs/>
        </w:rPr>
      </w:pPr>
      <w:r w:rsidRPr="005B25A1">
        <w:rPr>
          <w:b/>
          <w:bCs/>
        </w:rPr>
        <w:t>Plenary Discussion:</w:t>
      </w:r>
    </w:p>
    <w:p w14:paraId="0DC617FB" w14:textId="77777777" w:rsidR="007615D6" w:rsidRPr="005B25A1" w:rsidRDefault="007615D6" w:rsidP="007615D6">
      <w:pPr>
        <w:keepNext/>
        <w:keepLines/>
      </w:pPr>
      <w:r>
        <w:rPr>
          <w:color w:val="FF0000"/>
        </w:rPr>
        <w:t>NO DISCUSSION RECORDED</w:t>
      </w:r>
    </w:p>
    <w:p w14:paraId="0392BFF8" w14:textId="77777777" w:rsidR="007615D6" w:rsidRPr="00EB0339" w:rsidRDefault="007615D6" w:rsidP="007615D6">
      <w:r w:rsidRPr="005B25A1">
        <w:rPr>
          <w:b/>
          <w:bCs/>
        </w:rPr>
        <w:t>Status:</w:t>
      </w:r>
      <w:r>
        <w:t xml:space="preserve"> </w:t>
      </w:r>
      <w:r>
        <w:rPr>
          <w:color w:val="0000FF"/>
        </w:rPr>
        <w:t>Not concluded</w:t>
      </w:r>
      <w:r>
        <w:t>.</w:t>
      </w:r>
    </w:p>
    <w:p w14:paraId="2FDB4105" w14:textId="77777777" w:rsidR="00E00DA6" w:rsidRDefault="007615D6" w:rsidP="000A3FBD">
      <w:pPr>
        <w:pStyle w:val="NormTop"/>
      </w:pPr>
      <w:r>
        <w:rPr>
          <w:color w:val="0000FF"/>
        </w:rPr>
        <w:t>S2-2507231</w:t>
      </w:r>
      <w:r w:rsidRPr="00D53282">
        <w:t xml:space="preserve"> </w:t>
      </w:r>
      <w:r>
        <w:t>(P-CR) 23.801-01: [WT#7, NTN] Proposals for Key Issues for 6G NTN (Source: Xiaomi)</w:t>
      </w:r>
      <w:r>
        <w:br/>
      </w:r>
      <w:r w:rsidRPr="00D53282">
        <w:rPr>
          <w:b/>
        </w:rPr>
        <w:t>Document for:</w:t>
      </w:r>
      <w:r w:rsidRPr="00D53282">
        <w:t xml:space="preserve"> </w:t>
      </w:r>
      <w:r>
        <w:t>Approval</w:t>
      </w:r>
      <w:r>
        <w:br/>
      </w:r>
      <w:r w:rsidRPr="00D53282">
        <w:rPr>
          <w:b/>
        </w:rPr>
        <w:t>Abstract:</w:t>
      </w:r>
      <w:r w:rsidRPr="00D53282">
        <w:t xml:space="preserve"> </w:t>
      </w:r>
    </w:p>
    <w:p w14:paraId="095A31F0" w14:textId="77777777" w:rsidR="007615D6" w:rsidRPr="005B25A1" w:rsidRDefault="007615D6" w:rsidP="007615D6">
      <w:pPr>
        <w:keepNext/>
        <w:keepLines/>
        <w:rPr>
          <w:b/>
          <w:bCs/>
        </w:rPr>
      </w:pPr>
      <w:r w:rsidRPr="005B25A1">
        <w:rPr>
          <w:b/>
          <w:bCs/>
        </w:rPr>
        <w:t>Parallel discussion:</w:t>
      </w:r>
    </w:p>
    <w:p w14:paraId="643A84D9" w14:textId="77777777" w:rsidR="007615D6" w:rsidRPr="005B25A1" w:rsidRDefault="007615D6" w:rsidP="007615D6">
      <w:pPr>
        <w:keepNext/>
        <w:keepLines/>
      </w:pPr>
      <w:r w:rsidRPr="005B25A1">
        <w:t>-</w:t>
      </w:r>
    </w:p>
    <w:p w14:paraId="34076FAB" w14:textId="77777777" w:rsidR="007615D6" w:rsidRPr="005B25A1" w:rsidRDefault="007615D6" w:rsidP="007615D6">
      <w:pPr>
        <w:keepNext/>
        <w:keepLines/>
        <w:rPr>
          <w:b/>
          <w:bCs/>
        </w:rPr>
      </w:pPr>
      <w:r w:rsidRPr="005B25A1">
        <w:rPr>
          <w:b/>
          <w:bCs/>
        </w:rPr>
        <w:t>Plenary Discussion:</w:t>
      </w:r>
    </w:p>
    <w:p w14:paraId="1C53D01C" w14:textId="77777777" w:rsidR="007615D6" w:rsidRPr="005B25A1" w:rsidRDefault="007615D6" w:rsidP="007615D6">
      <w:pPr>
        <w:keepNext/>
        <w:keepLines/>
      </w:pPr>
      <w:r>
        <w:rPr>
          <w:color w:val="FF0000"/>
        </w:rPr>
        <w:t>NO DISCUSSION RECORDED</w:t>
      </w:r>
    </w:p>
    <w:p w14:paraId="5663859B" w14:textId="77777777" w:rsidR="007615D6" w:rsidRPr="00EB0339" w:rsidRDefault="007615D6" w:rsidP="007615D6">
      <w:r w:rsidRPr="005B25A1">
        <w:rPr>
          <w:b/>
          <w:bCs/>
        </w:rPr>
        <w:t>Status:</w:t>
      </w:r>
      <w:r>
        <w:t xml:space="preserve"> </w:t>
      </w:r>
      <w:r>
        <w:rPr>
          <w:color w:val="0000FF"/>
        </w:rPr>
        <w:t>Not concluded</w:t>
      </w:r>
      <w:r>
        <w:t>.</w:t>
      </w:r>
    </w:p>
    <w:p w14:paraId="430977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Focus on basic NTN access and service continuity and in addition other aspects, e.g. CN NFs on -board</w:t>
      </w:r>
    </w:p>
    <w:p w14:paraId="5D3794EB" w14:textId="77777777" w:rsidR="00E00DA6" w:rsidRDefault="007615D6" w:rsidP="000A3FBD">
      <w:pPr>
        <w:pStyle w:val="NormTop"/>
      </w:pPr>
      <w:r>
        <w:rPr>
          <w:color w:val="0000FF"/>
        </w:rPr>
        <w:t>S2-2506520</w:t>
      </w:r>
      <w:r w:rsidRPr="00D53282">
        <w:t xml:space="preserve"> </w:t>
      </w:r>
      <w:r>
        <w:t>(P-CR) 23.801-01: [WT#7, NTNs] Non-Terrestrial Networks  (Sou</w:t>
      </w:r>
      <w:r>
        <w:lastRenderedPageBreak/>
        <w:t xml:space="preserve">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#7 on the topics related to service continuity.</w:t>
      </w:r>
    </w:p>
    <w:p w14:paraId="3858F308" w14:textId="77777777" w:rsidR="007615D6" w:rsidRPr="005B25A1" w:rsidRDefault="007615D6" w:rsidP="007615D6">
      <w:pPr>
        <w:keepNext/>
        <w:keepLines/>
        <w:rPr>
          <w:b/>
          <w:bCs/>
        </w:rPr>
      </w:pPr>
      <w:r w:rsidRPr="005B25A1">
        <w:rPr>
          <w:b/>
          <w:bCs/>
        </w:rPr>
        <w:t>Parallel discussion:</w:t>
      </w:r>
    </w:p>
    <w:p w14:paraId="477056D1" w14:textId="77777777" w:rsidR="007615D6" w:rsidRPr="005B25A1" w:rsidRDefault="007615D6" w:rsidP="007615D6">
      <w:pPr>
        <w:keepNext/>
        <w:keepLines/>
      </w:pPr>
      <w:r w:rsidRPr="005B25A1">
        <w:t>-</w:t>
      </w:r>
    </w:p>
    <w:p w14:paraId="3BBF72C2" w14:textId="77777777" w:rsidR="007615D6" w:rsidRPr="005B25A1" w:rsidRDefault="007615D6" w:rsidP="007615D6">
      <w:pPr>
        <w:keepNext/>
        <w:keepLines/>
        <w:rPr>
          <w:b/>
          <w:bCs/>
        </w:rPr>
      </w:pPr>
      <w:r w:rsidRPr="005B25A1">
        <w:rPr>
          <w:b/>
          <w:bCs/>
        </w:rPr>
        <w:t>Plenary Discussion:</w:t>
      </w:r>
    </w:p>
    <w:p w14:paraId="3AA2465B" w14:textId="77777777" w:rsidR="007615D6" w:rsidRPr="005B25A1" w:rsidRDefault="007615D6" w:rsidP="007615D6">
      <w:pPr>
        <w:keepNext/>
        <w:keepLines/>
      </w:pPr>
      <w:r>
        <w:rPr>
          <w:color w:val="FF0000"/>
        </w:rPr>
        <w:t>NO DISCUSSION RECORDED</w:t>
      </w:r>
    </w:p>
    <w:p w14:paraId="7E71EEA4" w14:textId="77777777" w:rsidR="007615D6" w:rsidRPr="00EB0339" w:rsidRDefault="007615D6" w:rsidP="007615D6">
      <w:r w:rsidRPr="005B25A1">
        <w:rPr>
          <w:b/>
          <w:bCs/>
        </w:rPr>
        <w:t>Status:</w:t>
      </w:r>
      <w:r>
        <w:t xml:space="preserve"> </w:t>
      </w:r>
      <w:r>
        <w:rPr>
          <w:color w:val="0000FF"/>
        </w:rPr>
        <w:t>Not concluded</w:t>
      </w:r>
      <w:r>
        <w:t>.</w:t>
      </w:r>
    </w:p>
    <w:p w14:paraId="73DD04C2" w14:textId="77777777" w:rsidR="00E00DA6" w:rsidRDefault="007615D6" w:rsidP="000A3FBD">
      <w:pPr>
        <w:pStyle w:val="NormTop"/>
      </w:pPr>
      <w:r>
        <w:rPr>
          <w:color w:val="0000FF"/>
        </w:rPr>
        <w:t>S2-2506978</w:t>
      </w:r>
      <w:r w:rsidRPr="00D53282">
        <w:t xml:space="preserve"> </w:t>
      </w:r>
      <w:r>
        <w:t>(P-CR) 23.801-01: [WT#7, NTN] Clarification on 6G NTN work task scope (Source: CSCN)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including Core Network NFs onboard satellites, QoS framework, AI and computing for 6G NTN.</w:t>
      </w:r>
    </w:p>
    <w:p w14:paraId="010C77FF" w14:textId="77777777" w:rsidR="007615D6" w:rsidRPr="005B25A1" w:rsidRDefault="007615D6" w:rsidP="007615D6">
      <w:pPr>
        <w:keepNext/>
        <w:keepLines/>
        <w:rPr>
          <w:b/>
          <w:bCs/>
        </w:rPr>
      </w:pPr>
      <w:r w:rsidRPr="005B25A1">
        <w:rPr>
          <w:b/>
          <w:bCs/>
        </w:rPr>
        <w:t>Parallel discussion:</w:t>
      </w:r>
    </w:p>
    <w:p w14:paraId="56642C4E" w14:textId="77777777" w:rsidR="007615D6" w:rsidRPr="005B25A1" w:rsidRDefault="007615D6" w:rsidP="007615D6">
      <w:pPr>
        <w:keepNext/>
        <w:keepLines/>
      </w:pPr>
      <w:r w:rsidRPr="005B25A1">
        <w:t>-</w:t>
      </w:r>
    </w:p>
    <w:p w14:paraId="5C048ECB" w14:textId="77777777" w:rsidR="007615D6" w:rsidRPr="005B25A1" w:rsidRDefault="007615D6" w:rsidP="007615D6">
      <w:pPr>
        <w:keepNext/>
        <w:keepLines/>
        <w:rPr>
          <w:b/>
          <w:bCs/>
        </w:rPr>
      </w:pPr>
      <w:r w:rsidRPr="005B25A1">
        <w:rPr>
          <w:b/>
          <w:bCs/>
        </w:rPr>
        <w:t>Plenary Discussion:</w:t>
      </w:r>
    </w:p>
    <w:p w14:paraId="35E6DA9D" w14:textId="77777777" w:rsidR="007615D6" w:rsidRPr="005B25A1" w:rsidRDefault="007615D6" w:rsidP="007615D6">
      <w:pPr>
        <w:keepNext/>
        <w:keepLines/>
      </w:pPr>
      <w:r>
        <w:rPr>
          <w:color w:val="FF0000"/>
        </w:rPr>
        <w:t>NO DISCUSSION RECORDED</w:t>
      </w:r>
    </w:p>
    <w:p w14:paraId="745D7CD8" w14:textId="77777777" w:rsidR="007615D6" w:rsidRPr="00EB0339" w:rsidRDefault="007615D6" w:rsidP="007615D6">
      <w:r w:rsidRPr="005B25A1">
        <w:rPr>
          <w:b/>
          <w:bCs/>
        </w:rPr>
        <w:t>Status:</w:t>
      </w:r>
      <w:r>
        <w:t xml:space="preserve"> </w:t>
      </w:r>
      <w:r>
        <w:rPr>
          <w:color w:val="0000FF"/>
        </w:rPr>
        <w:t>Not concluded</w:t>
      </w:r>
      <w:r>
        <w:t>.</w:t>
      </w:r>
    </w:p>
    <w:p w14:paraId="418B5312" w14:textId="77777777" w:rsidR="00E00DA6" w:rsidRDefault="007615D6" w:rsidP="000A3FBD">
      <w:pPr>
        <w:pStyle w:val="NormTop"/>
      </w:pPr>
      <w:r>
        <w:rPr>
          <w:color w:val="0000FF"/>
        </w:rPr>
        <w:t>S2-2507080</w:t>
      </w:r>
      <w:r w:rsidRPr="00D53282">
        <w:t xml:space="preserve"> </w:t>
      </w:r>
      <w:r>
        <w:t xml:space="preserve">(P-CR) 23.801-01: [WT#7]: Discussion and proposal on key issue for 6G satellite access (Source: CATT, Thales, TNO, </w:t>
      </w:r>
      <w:proofErr w:type="spellStart"/>
      <w:r>
        <w:t>Novamint</w:t>
      </w:r>
      <w:proofErr w:type="spellEnd"/>
      <w:r>
        <w:t>,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18FEA2E6" w14:textId="77777777" w:rsidR="007615D6" w:rsidRPr="005B25A1" w:rsidRDefault="007615D6" w:rsidP="007615D6">
      <w:pPr>
        <w:keepNext/>
        <w:keepLines/>
        <w:rPr>
          <w:b/>
          <w:bCs/>
        </w:rPr>
      </w:pPr>
      <w:r w:rsidRPr="005B25A1">
        <w:rPr>
          <w:b/>
          <w:bCs/>
        </w:rPr>
        <w:t>Convenor comment:</w:t>
      </w:r>
    </w:p>
    <w:p w14:paraId="7BBBFE5C" w14:textId="77777777" w:rsidR="007615D6" w:rsidRPr="005B25A1" w:rsidRDefault="007615D6" w:rsidP="007615D6">
      <w:pPr>
        <w:keepNext/>
        <w:keepLines/>
      </w:pPr>
      <w:r w:rsidRPr="005B25A1">
        <w:t>Used as a baseline. (Only WT scope).</w:t>
      </w:r>
    </w:p>
    <w:p w14:paraId="761A0116" w14:textId="77777777" w:rsidR="007615D6" w:rsidRPr="005B25A1" w:rsidRDefault="007615D6" w:rsidP="007615D6">
      <w:pPr>
        <w:keepNext/>
        <w:keepLines/>
        <w:rPr>
          <w:b/>
          <w:bCs/>
        </w:rPr>
      </w:pPr>
      <w:r w:rsidRPr="005B25A1">
        <w:rPr>
          <w:b/>
          <w:bCs/>
        </w:rPr>
        <w:t>Parallel discussion:</w:t>
      </w:r>
    </w:p>
    <w:p w14:paraId="4CE25A4A" w14:textId="2026EA92" w:rsidR="00135BD7" w:rsidRPr="005B25A1" w:rsidRDefault="00135BD7" w:rsidP="00135BD7">
      <w:pPr>
        <w:keepNext/>
        <w:keepLines/>
      </w:pPr>
      <w:r>
        <w:t xml:space="preserve">Revised in drafting session to </w:t>
      </w:r>
      <w:r w:rsidRPr="00CE3EC0">
        <w:rPr>
          <w:color w:val="0000FF"/>
        </w:rPr>
        <w:t>S2-2</w:t>
      </w:r>
      <w:r>
        <w:rPr>
          <w:color w:val="0000FF"/>
        </w:rPr>
        <w:t>507907</w:t>
      </w:r>
      <w:r>
        <w:t>.</w:t>
      </w:r>
      <w:r w:rsidRPr="00375008">
        <w:t xml:space="preserve"> </w:t>
      </w:r>
    </w:p>
    <w:p w14:paraId="486C4EEA" w14:textId="77777777" w:rsidR="0061178C" w:rsidRDefault="00F76AF0" w:rsidP="0061178C">
      <w:pPr>
        <w:keepNext/>
        <w:keepLines/>
      </w:pPr>
      <w:r>
        <w:t xml:space="preserve">Some comments were made and this was left for off-line discussion and revised to </w:t>
      </w:r>
      <w:r w:rsidRPr="00F76AF0">
        <w:rPr>
          <w:color w:val="0000FF"/>
        </w:rPr>
        <w:t>S2-250798</w:t>
      </w:r>
      <w:r>
        <w:rPr>
          <w:color w:val="0000FF"/>
        </w:rPr>
        <w:t>4</w:t>
      </w:r>
      <w:r w:rsidR="0061178C">
        <w:t xml:space="preserve">. </w:t>
      </w:r>
    </w:p>
    <w:p w14:paraId="6467D942" w14:textId="35E10A4B" w:rsidR="00C30FD1" w:rsidRPr="005B25A1" w:rsidRDefault="00C30FD1" w:rsidP="0061178C">
      <w:pPr>
        <w:keepNext/>
        <w:keepLines/>
      </w:pPr>
      <w:r>
        <w:t>There was some discussion and differing opinions on keeping WT#7.2 on reliable Satelli</w:t>
      </w:r>
      <w:r>
        <w:lastRenderedPageBreak/>
        <w:t xml:space="preserve">te communication and backhaul. this was left for off-line discussion and revised to </w:t>
      </w:r>
      <w:r w:rsidRPr="00497EE3">
        <w:rPr>
          <w:color w:val="0000FF"/>
        </w:rPr>
        <w:t>S2-250</w:t>
      </w:r>
      <w:r>
        <w:rPr>
          <w:color w:val="0000FF"/>
        </w:rPr>
        <w:t>8039</w:t>
      </w:r>
      <w:r>
        <w:t>.</w:t>
      </w:r>
      <w:r w:rsidRPr="00437C14">
        <w:t xml:space="preserve"> </w:t>
      </w:r>
    </w:p>
    <w:p w14:paraId="7E1C5453" w14:textId="77777777" w:rsidR="0061178C" w:rsidRDefault="0061178C" w:rsidP="0061178C">
      <w:pPr>
        <w:keepNext/>
        <w:keepLines/>
        <w:rPr>
          <w:b/>
          <w:bCs/>
        </w:rPr>
      </w:pPr>
      <w:r>
        <w:rPr>
          <w:b/>
          <w:bCs/>
        </w:rPr>
        <w:t>Plenary Discussion:</w:t>
      </w:r>
    </w:p>
    <w:p w14:paraId="1C627E20" w14:textId="1FDBF4E2" w:rsidR="00F76AF0" w:rsidRDefault="00F76AF0" w:rsidP="00F76AF0">
      <w:pPr>
        <w:keepNext/>
        <w:keepLines/>
      </w:pPr>
      <w:r>
        <w:t xml:space="preserve">  </w:t>
      </w:r>
      <w:r>
        <w:rPr>
          <w:color w:val="FF0000"/>
        </w:rPr>
        <w:t>&lt;RETURN - OPEN&gt;</w:t>
      </w:r>
    </w:p>
    <w:p w14:paraId="098D4AF3" w14:textId="77777777" w:rsidR="00F76AF0" w:rsidRPr="00EB0339" w:rsidRDefault="00F76AF0" w:rsidP="00F76AF0">
      <w:r w:rsidRPr="005B25A1">
        <w:rPr>
          <w:b/>
          <w:bCs/>
        </w:rPr>
        <w:t>Status:</w:t>
      </w:r>
      <w:r>
        <w:t xml:space="preserve"> </w:t>
      </w:r>
      <w:r w:rsidRPr="00380F14">
        <w:rPr>
          <w:color w:val="FF0000"/>
        </w:rPr>
        <w:t>OPEN</w:t>
      </w:r>
    </w:p>
    <w:p w14:paraId="42245FDA" w14:textId="77777777" w:rsidR="00E00DA6" w:rsidRDefault="007615D6" w:rsidP="000A3FBD">
      <w:pPr>
        <w:pStyle w:val="NormTop"/>
      </w:pPr>
      <w:r>
        <w:rPr>
          <w:color w:val="0000FF"/>
        </w:rPr>
        <w:t>S2-2507179</w:t>
      </w:r>
      <w:r w:rsidRPr="00D53282">
        <w:t xml:space="preserve"> </w:t>
      </w:r>
      <w:r>
        <w:t>(DISCUSSION) [WT#7], Key Issue on NTN in 6G Study proposal for Service Continuity aspects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Service Continuity aspects of NTN in 6G under WT7, as defined in S2-2506096.</w:t>
      </w:r>
    </w:p>
    <w:p w14:paraId="087E0B2F" w14:textId="77777777" w:rsidR="007615D6" w:rsidRPr="005B25A1" w:rsidRDefault="007615D6" w:rsidP="007615D6">
      <w:pPr>
        <w:keepNext/>
        <w:keepLines/>
        <w:rPr>
          <w:b/>
          <w:bCs/>
        </w:rPr>
      </w:pPr>
      <w:r w:rsidRPr="005B25A1">
        <w:rPr>
          <w:b/>
          <w:bCs/>
        </w:rPr>
        <w:t>Convenor comment:</w:t>
      </w:r>
    </w:p>
    <w:p w14:paraId="667FCD82" w14:textId="77777777" w:rsidR="007615D6" w:rsidRPr="005B25A1" w:rsidRDefault="007615D6" w:rsidP="007615D6">
      <w:pPr>
        <w:keepNext/>
        <w:keepLines/>
      </w:pPr>
      <w:r w:rsidRPr="005B25A1">
        <w:t>Moved from 20.6.1.1. Used as a baseline. (Only KI scope).</w:t>
      </w:r>
    </w:p>
    <w:p w14:paraId="4FFBE059" w14:textId="77777777" w:rsidR="007615D6" w:rsidRPr="005B25A1" w:rsidRDefault="007615D6" w:rsidP="007615D6">
      <w:pPr>
        <w:keepNext/>
        <w:keepLines/>
        <w:rPr>
          <w:b/>
          <w:bCs/>
        </w:rPr>
      </w:pPr>
      <w:r w:rsidRPr="005B25A1">
        <w:rPr>
          <w:b/>
          <w:bCs/>
        </w:rPr>
        <w:t>Parallel discussion:</w:t>
      </w:r>
    </w:p>
    <w:p w14:paraId="5906E29F" w14:textId="62D59A9D" w:rsidR="00135BD7" w:rsidRPr="005B25A1" w:rsidRDefault="00135BD7" w:rsidP="00135BD7">
      <w:pPr>
        <w:keepNext/>
        <w:keepLines/>
      </w:pPr>
      <w:r>
        <w:t xml:space="preserve">Revised in drafting session to </w:t>
      </w:r>
      <w:r w:rsidRPr="00CE3EC0">
        <w:rPr>
          <w:color w:val="0000FF"/>
        </w:rPr>
        <w:t>S2-2</w:t>
      </w:r>
      <w:r>
        <w:rPr>
          <w:color w:val="0000FF"/>
        </w:rPr>
        <w:t>50790</w:t>
      </w:r>
      <w:r w:rsidR="00CB76E4">
        <w:rPr>
          <w:color w:val="0000FF"/>
        </w:rPr>
        <w:t>8</w:t>
      </w:r>
      <w:r>
        <w:t>.</w:t>
      </w:r>
      <w:r w:rsidRPr="00375008">
        <w:t xml:space="preserve"> </w:t>
      </w:r>
    </w:p>
    <w:p w14:paraId="0CDA944C" w14:textId="77777777" w:rsidR="007615D6" w:rsidRPr="005B25A1" w:rsidRDefault="007615D6" w:rsidP="007615D6">
      <w:pPr>
        <w:keepNext/>
        <w:keepLines/>
      </w:pPr>
      <w:r w:rsidRPr="005B25A1">
        <w:t>-</w:t>
      </w:r>
    </w:p>
    <w:p w14:paraId="3877D28B" w14:textId="77777777" w:rsidR="007615D6" w:rsidRPr="005B25A1" w:rsidRDefault="007615D6" w:rsidP="007615D6">
      <w:pPr>
        <w:keepNext/>
        <w:keepLines/>
        <w:rPr>
          <w:b/>
          <w:bCs/>
        </w:rPr>
      </w:pPr>
      <w:r w:rsidRPr="005B25A1">
        <w:rPr>
          <w:b/>
          <w:bCs/>
        </w:rPr>
        <w:t>Plenary Discussion:</w:t>
      </w:r>
    </w:p>
    <w:p w14:paraId="2DE2933E" w14:textId="77777777" w:rsidR="003C2D41" w:rsidRDefault="003C2D41" w:rsidP="003C2D41">
      <w:pPr>
        <w:keepNext/>
        <w:keepLines/>
      </w:pPr>
      <w:r>
        <w:t xml:space="preserve">  </w:t>
      </w:r>
      <w:r>
        <w:rPr>
          <w:color w:val="FF0000"/>
        </w:rPr>
        <w:t>&lt;RETURN - OPEN&gt;</w:t>
      </w:r>
    </w:p>
    <w:p w14:paraId="68378D16" w14:textId="77777777" w:rsidR="003C2D41" w:rsidRPr="00EB0339" w:rsidRDefault="003C2D41" w:rsidP="003C2D41">
      <w:r w:rsidRPr="005B25A1">
        <w:rPr>
          <w:b/>
          <w:bCs/>
        </w:rPr>
        <w:t>Status:</w:t>
      </w:r>
      <w:r>
        <w:t xml:space="preserve"> </w:t>
      </w:r>
      <w:r w:rsidRPr="00380F14">
        <w:rPr>
          <w:color w:val="FF0000"/>
        </w:rPr>
        <w:t>OPEN</w:t>
      </w:r>
    </w:p>
    <w:p w14:paraId="36D3FB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Focus on Multi-orbit</w:t>
      </w:r>
    </w:p>
    <w:p w14:paraId="7D741DBD" w14:textId="77777777" w:rsidR="00E00DA6" w:rsidRDefault="007615D6" w:rsidP="000A3FBD">
      <w:pPr>
        <w:pStyle w:val="NormTop"/>
      </w:pPr>
      <w:r>
        <w:rPr>
          <w:color w:val="0000FF"/>
        </w:rPr>
        <w:t>S2-2507144</w:t>
      </w:r>
      <w:r w:rsidRPr="00D53282">
        <w:t xml:space="preserve"> </w:t>
      </w:r>
      <w:r>
        <w:t>(P-CR) 23.801-01: [WT#07, all topics] Scope and key issue on NTN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#7 of the 6G study on NTN.</w:t>
      </w:r>
    </w:p>
    <w:p w14:paraId="6AA5E4C7" w14:textId="77777777" w:rsidR="007615D6" w:rsidRPr="005B25A1" w:rsidRDefault="007615D6" w:rsidP="007615D6">
      <w:pPr>
        <w:keepNext/>
        <w:keepLines/>
        <w:rPr>
          <w:b/>
          <w:bCs/>
        </w:rPr>
      </w:pPr>
      <w:r w:rsidRPr="005B25A1">
        <w:rPr>
          <w:b/>
          <w:bCs/>
        </w:rPr>
        <w:t>Parallel discussion:</w:t>
      </w:r>
    </w:p>
    <w:p w14:paraId="79468FB7" w14:textId="77777777" w:rsidR="007615D6" w:rsidRPr="005B25A1" w:rsidRDefault="007615D6" w:rsidP="007615D6">
      <w:pPr>
        <w:keepNext/>
        <w:keepLines/>
      </w:pPr>
      <w:r w:rsidRPr="005B25A1">
        <w:t>-</w:t>
      </w:r>
    </w:p>
    <w:p w14:paraId="23044F20" w14:textId="77777777" w:rsidR="007615D6" w:rsidRPr="005B25A1" w:rsidRDefault="007615D6" w:rsidP="007615D6">
      <w:pPr>
        <w:keepNext/>
        <w:keepLines/>
        <w:rPr>
          <w:b/>
          <w:bCs/>
        </w:rPr>
      </w:pPr>
      <w:r w:rsidRPr="005B25A1">
        <w:rPr>
          <w:b/>
          <w:bCs/>
        </w:rPr>
        <w:t>Plenary Discussion:</w:t>
      </w:r>
    </w:p>
    <w:p w14:paraId="775C4AF9" w14:textId="77777777" w:rsidR="007615D6" w:rsidRPr="005B25A1" w:rsidRDefault="007615D6" w:rsidP="007615D6">
      <w:pPr>
        <w:keepNext/>
        <w:keepLines/>
      </w:pPr>
      <w:r>
        <w:rPr>
          <w:color w:val="FF0000"/>
        </w:rPr>
        <w:t>NO DISCUSSION RECORDED</w:t>
      </w:r>
    </w:p>
    <w:p w14:paraId="2AB5362F" w14:textId="77777777" w:rsidR="007615D6" w:rsidRPr="00EB0339" w:rsidRDefault="007615D6" w:rsidP="007615D6">
      <w:r w:rsidRPr="005B25A1">
        <w:rPr>
          <w:b/>
          <w:bCs/>
        </w:rPr>
        <w:t>Status:</w:t>
      </w:r>
      <w:r>
        <w:t xml:space="preserve"> </w:t>
      </w:r>
      <w:r>
        <w:rPr>
          <w:color w:val="0000FF"/>
        </w:rPr>
        <w:t>Not concluded</w:t>
      </w:r>
      <w:r>
        <w:t>.</w:t>
      </w:r>
    </w:p>
    <w:p w14:paraId="04EC69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Impacts on UP due to sate</w:t>
      </w:r>
      <w:r>
        <w:rPr>
          <w:color w:val="0000FF"/>
        </w:rPr>
        <w:lastRenderedPageBreak/>
        <w:t>llite backhaul / feeder link</w:t>
      </w:r>
    </w:p>
    <w:p w14:paraId="7C8A492A" w14:textId="77777777" w:rsidR="00E00DA6" w:rsidRDefault="007615D6" w:rsidP="000A3FBD">
      <w:pPr>
        <w:pStyle w:val="NormTop"/>
      </w:pPr>
      <w:r>
        <w:rPr>
          <w:color w:val="0000FF"/>
        </w:rPr>
        <w:t>S2-2507308</w:t>
      </w:r>
      <w:r w:rsidRPr="00D53282">
        <w:t xml:space="preserve"> </w:t>
      </w:r>
      <w:r>
        <w:t xml:space="preserve">(P-CR) 23.801-01: [WT#7, NTN] 6G support of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scenarios and key issues for NTN in 6G.</w:t>
      </w:r>
    </w:p>
    <w:p w14:paraId="6025CE36" w14:textId="77777777" w:rsidR="007615D6" w:rsidRPr="005B25A1" w:rsidRDefault="007615D6" w:rsidP="007615D6">
      <w:pPr>
        <w:keepNext/>
        <w:keepLines/>
        <w:rPr>
          <w:b/>
          <w:bCs/>
        </w:rPr>
      </w:pPr>
      <w:r w:rsidRPr="005B25A1">
        <w:rPr>
          <w:b/>
          <w:bCs/>
        </w:rPr>
        <w:t>Parallel discussion:</w:t>
      </w:r>
    </w:p>
    <w:p w14:paraId="2564D47F" w14:textId="77777777" w:rsidR="007615D6" w:rsidRPr="005B25A1" w:rsidRDefault="007615D6" w:rsidP="007615D6">
      <w:pPr>
        <w:keepNext/>
        <w:keepLines/>
      </w:pPr>
      <w:r w:rsidRPr="005B25A1">
        <w:t>-</w:t>
      </w:r>
    </w:p>
    <w:p w14:paraId="2838CEAD" w14:textId="77777777" w:rsidR="007615D6" w:rsidRPr="005B25A1" w:rsidRDefault="007615D6" w:rsidP="007615D6">
      <w:pPr>
        <w:keepNext/>
        <w:keepLines/>
        <w:rPr>
          <w:b/>
          <w:bCs/>
        </w:rPr>
      </w:pPr>
      <w:r w:rsidRPr="005B25A1">
        <w:rPr>
          <w:b/>
          <w:bCs/>
        </w:rPr>
        <w:t>Plenary Discussion:</w:t>
      </w:r>
    </w:p>
    <w:p w14:paraId="265D81B7" w14:textId="77777777" w:rsidR="007615D6" w:rsidRPr="005B25A1" w:rsidRDefault="007615D6" w:rsidP="007615D6">
      <w:pPr>
        <w:keepNext/>
        <w:keepLines/>
      </w:pPr>
      <w:r>
        <w:rPr>
          <w:color w:val="FF0000"/>
        </w:rPr>
        <w:t>NO DISCUSSION RECORDED</w:t>
      </w:r>
    </w:p>
    <w:p w14:paraId="6C460C2A" w14:textId="77777777" w:rsidR="007615D6" w:rsidRPr="00EB0339" w:rsidRDefault="007615D6" w:rsidP="007615D6">
      <w:r w:rsidRPr="005B25A1">
        <w:rPr>
          <w:b/>
          <w:bCs/>
        </w:rPr>
        <w:t>Status:</w:t>
      </w:r>
      <w:r>
        <w:t xml:space="preserve"> </w:t>
      </w:r>
      <w:r>
        <w:rPr>
          <w:color w:val="0000FF"/>
        </w:rPr>
        <w:t>Not concluded</w:t>
      </w:r>
      <w:r>
        <w:t>.</w:t>
      </w:r>
    </w:p>
    <w:p w14:paraId="564D9A6C" w14:textId="77777777" w:rsidR="007615D6" w:rsidRDefault="007615D6" w:rsidP="005A50C0">
      <w:pPr>
        <w:pStyle w:val="Heading3"/>
      </w:pPr>
      <w:r>
        <w:t>20.6.8</w:t>
      </w:r>
      <w:r>
        <w:tab/>
        <w:t>Study on Architecture for 6G System (FS_6G_ARC) - WT#8</w:t>
      </w:r>
    </w:p>
    <w:p w14:paraId="7A2A021D" w14:textId="77777777" w:rsidR="00E00DA6" w:rsidRDefault="007615D6" w:rsidP="000A3FBD">
      <w:pPr>
        <w:pStyle w:val="NormTop"/>
      </w:pPr>
      <w:r>
        <w:rPr>
          <w:color w:val="0000FF"/>
        </w:rPr>
        <w:t>S2-2506499</w:t>
      </w:r>
      <w:r w:rsidRPr="00D53282">
        <w:t xml:space="preserve"> </w:t>
      </w:r>
      <w:r>
        <w:t>(P-CR) 23.801-01: [WT#8, Cellular IoT] Update to WT#8  (Source: Qualcomm)</w:t>
      </w:r>
      <w:r>
        <w:br/>
      </w:r>
      <w:r w:rsidRPr="00D53282">
        <w:rPr>
          <w:b/>
        </w:rPr>
        <w:t>Document for:</w:t>
      </w:r>
      <w:r w:rsidRPr="00D53282">
        <w:t xml:space="preserve"> </w:t>
      </w:r>
      <w:r>
        <w:t>Approval</w:t>
      </w:r>
      <w:r>
        <w:br/>
      </w:r>
      <w:r w:rsidRPr="00D53282">
        <w:rPr>
          <w:b/>
        </w:rPr>
        <w:t>Abstract:</w:t>
      </w:r>
      <w:r w:rsidRPr="00D53282">
        <w:t xml:space="preserve"> </w:t>
      </w:r>
    </w:p>
    <w:p w14:paraId="38A00D6B" w14:textId="77777777" w:rsidR="007615D6" w:rsidRPr="005B25A1" w:rsidRDefault="007615D6" w:rsidP="007615D6">
      <w:pPr>
        <w:keepNext/>
        <w:keepLines/>
        <w:rPr>
          <w:b/>
          <w:bCs/>
        </w:rPr>
      </w:pPr>
      <w:r w:rsidRPr="005B25A1">
        <w:rPr>
          <w:b/>
          <w:bCs/>
        </w:rPr>
        <w:t>Parallel discussion:</w:t>
      </w:r>
    </w:p>
    <w:p w14:paraId="6F2F9783" w14:textId="77777777" w:rsidR="007615D6" w:rsidRPr="005B25A1" w:rsidRDefault="007615D6" w:rsidP="007615D6">
      <w:pPr>
        <w:keepNext/>
        <w:keepLines/>
      </w:pPr>
      <w:r w:rsidRPr="005B25A1">
        <w:t>-</w:t>
      </w:r>
    </w:p>
    <w:p w14:paraId="0FD46E09" w14:textId="77777777" w:rsidR="007615D6" w:rsidRPr="005B25A1" w:rsidRDefault="007615D6" w:rsidP="007615D6">
      <w:pPr>
        <w:keepNext/>
        <w:keepLines/>
        <w:rPr>
          <w:b/>
          <w:bCs/>
        </w:rPr>
      </w:pPr>
      <w:r w:rsidRPr="005B25A1">
        <w:rPr>
          <w:b/>
          <w:bCs/>
        </w:rPr>
        <w:t>Plenary Discussion:</w:t>
      </w:r>
    </w:p>
    <w:p w14:paraId="638E030B" w14:textId="77777777" w:rsidR="007615D6" w:rsidRPr="005B25A1" w:rsidRDefault="007615D6" w:rsidP="007615D6">
      <w:pPr>
        <w:keepNext/>
        <w:keepLines/>
      </w:pPr>
      <w:r>
        <w:rPr>
          <w:color w:val="FF0000"/>
        </w:rPr>
        <w:t>NO DISCUSSION RECORDED</w:t>
      </w:r>
    </w:p>
    <w:p w14:paraId="5A17AA8A" w14:textId="77777777" w:rsidR="007615D6" w:rsidRPr="00EB0339" w:rsidRDefault="007615D6" w:rsidP="007615D6">
      <w:r w:rsidRPr="005B25A1">
        <w:rPr>
          <w:b/>
          <w:bCs/>
        </w:rPr>
        <w:t>Status:</w:t>
      </w:r>
      <w:r>
        <w:t xml:space="preserve"> </w:t>
      </w:r>
      <w:r>
        <w:rPr>
          <w:color w:val="0000FF"/>
        </w:rPr>
        <w:t>Not concluded</w:t>
      </w:r>
      <w:r>
        <w:t>.</w:t>
      </w:r>
    </w:p>
    <w:p w14:paraId="58F65F66" w14:textId="77777777" w:rsidR="00E00DA6" w:rsidRDefault="007615D6" w:rsidP="000A3FBD">
      <w:pPr>
        <w:pStyle w:val="NormTop"/>
      </w:pPr>
      <w:r>
        <w:rPr>
          <w:color w:val="0000FF"/>
        </w:rPr>
        <w:t>S2-2506504</w:t>
      </w:r>
      <w:r w:rsidRPr="00D53282">
        <w:t xml:space="preserve"> </w:t>
      </w:r>
      <w:r>
        <w:t>(P-CR) 23.801-01: [WT#8] Scope on 6G IoT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7EB6C223" w14:textId="77777777" w:rsidR="007615D6" w:rsidRPr="005B25A1" w:rsidRDefault="007615D6" w:rsidP="007615D6">
      <w:pPr>
        <w:keepNext/>
        <w:keepLines/>
        <w:rPr>
          <w:b/>
          <w:bCs/>
        </w:rPr>
      </w:pPr>
      <w:r w:rsidRPr="005B25A1">
        <w:rPr>
          <w:b/>
          <w:bCs/>
        </w:rPr>
        <w:t>Convenor comment:</w:t>
      </w:r>
    </w:p>
    <w:p w14:paraId="4442C31C" w14:textId="77777777" w:rsidR="007615D6" w:rsidRPr="005B25A1" w:rsidRDefault="007615D6" w:rsidP="007615D6">
      <w:pPr>
        <w:keepNext/>
        <w:keepLines/>
      </w:pPr>
      <w:r w:rsidRPr="005B25A1">
        <w:t>Used as a baseline. (Both WT scope and KI).</w:t>
      </w:r>
    </w:p>
    <w:p w14:paraId="5043CF87" w14:textId="77777777" w:rsidR="007615D6" w:rsidRPr="005B25A1" w:rsidRDefault="007615D6" w:rsidP="007615D6">
      <w:pPr>
        <w:keepNext/>
        <w:keepLines/>
        <w:rPr>
          <w:b/>
          <w:bCs/>
        </w:rPr>
      </w:pPr>
      <w:r w:rsidRPr="005B25A1">
        <w:rPr>
          <w:b/>
          <w:bCs/>
        </w:rPr>
        <w:t>Parallel discussion:</w:t>
      </w:r>
    </w:p>
    <w:p w14:paraId="3D03587E" w14:textId="33E8757E" w:rsidR="00CB76E4" w:rsidRPr="005B25A1" w:rsidRDefault="00CB76E4" w:rsidP="00CB76E4">
      <w:pPr>
        <w:keepNext/>
        <w:keepLines/>
      </w:pPr>
      <w:r>
        <w:t>Revised in drafti</w:t>
      </w:r>
      <w:r>
        <w:lastRenderedPageBreak/>
        <w:t xml:space="preserve">ng session to </w:t>
      </w:r>
      <w:r w:rsidRPr="00CE3EC0">
        <w:rPr>
          <w:color w:val="0000FF"/>
        </w:rPr>
        <w:t>S2-2</w:t>
      </w:r>
      <w:r>
        <w:rPr>
          <w:color w:val="0000FF"/>
        </w:rPr>
        <w:t>507909</w:t>
      </w:r>
      <w:r>
        <w:t>.</w:t>
      </w:r>
      <w:r w:rsidRPr="00375008">
        <w:t xml:space="preserve"> </w:t>
      </w:r>
    </w:p>
    <w:p w14:paraId="39C11E76" w14:textId="77777777" w:rsidR="00F57862" w:rsidRPr="00F57862" w:rsidRDefault="00463E62" w:rsidP="00F57862">
      <w:pPr>
        <w:keepNext/>
        <w:keepLines/>
      </w:pPr>
      <w:r>
        <w:t xml:space="preserve">This was presented and a number of comments were made. This was left for off-line discussion and revised to </w:t>
      </w:r>
      <w:r w:rsidRPr="00463E62">
        <w:rPr>
          <w:color w:val="0000FF"/>
        </w:rPr>
        <w:t>S2-250</w:t>
      </w:r>
      <w:r>
        <w:rPr>
          <w:color w:val="0000FF"/>
        </w:rPr>
        <w:t>7950</w:t>
      </w:r>
      <w:r w:rsidR="00F57862" w:rsidRPr="00F57862">
        <w:t xml:space="preserve">. </w:t>
      </w:r>
    </w:p>
    <w:p w14:paraId="40BA651E" w14:textId="6A482620" w:rsidR="00F57862" w:rsidRDefault="00570CBF" w:rsidP="00F57862">
      <w:pPr>
        <w:keepNext/>
        <w:keepLines/>
      </w:pPr>
      <w:r>
        <w:t xml:space="preserve">Revised off-line to </w:t>
      </w:r>
      <w:r w:rsidRPr="00570CBF">
        <w:rPr>
          <w:color w:val="0000FF"/>
        </w:rPr>
        <w:t>S2-2508024</w:t>
      </w:r>
      <w:r>
        <w:t>.</w:t>
      </w:r>
    </w:p>
    <w:p w14:paraId="62C4FAE5" w14:textId="77777777" w:rsidR="0061178C" w:rsidRDefault="000527D2" w:rsidP="0061178C">
      <w:pPr>
        <w:keepNext/>
        <w:keepLines/>
      </w:pPr>
      <w:r>
        <w:t xml:space="preserve">Some corrections were needed and this was left for off-line discussion and revised to </w:t>
      </w:r>
      <w:r w:rsidRPr="00497EE3">
        <w:rPr>
          <w:color w:val="0000FF"/>
        </w:rPr>
        <w:t>S2-250</w:t>
      </w:r>
      <w:r>
        <w:rPr>
          <w:color w:val="0000FF"/>
        </w:rPr>
        <w:t>8026</w:t>
      </w:r>
      <w:r w:rsidR="0061178C">
        <w:t xml:space="preserve">. </w:t>
      </w:r>
    </w:p>
    <w:p w14:paraId="39DA1AC7" w14:textId="77777777" w:rsidR="0061178C" w:rsidRDefault="0061178C" w:rsidP="0061178C">
      <w:pPr>
        <w:keepNext/>
        <w:keepLines/>
        <w:rPr>
          <w:b/>
          <w:bCs/>
        </w:rPr>
      </w:pPr>
      <w:r>
        <w:rPr>
          <w:b/>
          <w:bCs/>
        </w:rPr>
        <w:t>Plenary Discussion:</w:t>
      </w:r>
    </w:p>
    <w:p w14:paraId="06D54829" w14:textId="7F421A3B" w:rsidR="00520DEE" w:rsidRDefault="00520DEE" w:rsidP="00520DEE">
      <w:pPr>
        <w:keepNext/>
        <w:keepLines/>
      </w:pPr>
      <w:r>
        <w:t xml:space="preserve">  </w:t>
      </w:r>
      <w:r>
        <w:rPr>
          <w:color w:val="FF0000"/>
        </w:rPr>
        <w:t>&lt;RETURN - OPEN&gt;</w:t>
      </w:r>
    </w:p>
    <w:p w14:paraId="70CB7AFB" w14:textId="77777777" w:rsidR="00463E62" w:rsidRPr="00EB0339" w:rsidRDefault="00463E62" w:rsidP="00463E62">
      <w:r w:rsidRPr="005B25A1">
        <w:rPr>
          <w:b/>
          <w:bCs/>
        </w:rPr>
        <w:t>Status:</w:t>
      </w:r>
      <w:r>
        <w:t xml:space="preserve"> </w:t>
      </w:r>
      <w:r w:rsidRPr="00380F14">
        <w:rPr>
          <w:color w:val="FF0000"/>
        </w:rPr>
        <w:t>OPEN</w:t>
      </w:r>
    </w:p>
    <w:p w14:paraId="0E195F1C" w14:textId="77777777" w:rsidR="00E00DA6" w:rsidRDefault="007615D6" w:rsidP="000A3FBD">
      <w:pPr>
        <w:pStyle w:val="NormTop"/>
      </w:pPr>
      <w:r>
        <w:rPr>
          <w:color w:val="0000FF"/>
        </w:rPr>
        <w:t>S2-2506634</w:t>
      </w:r>
      <w:r w:rsidRPr="00D53282">
        <w:t xml:space="preserve"> </w:t>
      </w:r>
      <w:r>
        <w:t>(P-CR) 23.801-01: [WT#8] 6G IoT (Source: Nokia)</w:t>
      </w:r>
      <w:r>
        <w:br/>
      </w:r>
      <w:r w:rsidRPr="00D53282">
        <w:rPr>
          <w:b/>
        </w:rPr>
        <w:t>Document for:</w:t>
      </w:r>
      <w:r w:rsidRPr="00D53282">
        <w:t xml:space="preserve"> </w:t>
      </w:r>
      <w:r>
        <w:t>Approval</w:t>
      </w:r>
      <w:r>
        <w:br/>
      </w:r>
      <w:r w:rsidRPr="00D53282">
        <w:rPr>
          <w:b/>
        </w:rPr>
        <w:t>Abstract:</w:t>
      </w:r>
      <w:r w:rsidRPr="00D53282">
        <w:t xml:space="preserve"> </w:t>
      </w:r>
    </w:p>
    <w:p w14:paraId="7E627B60" w14:textId="77777777" w:rsidR="007615D6" w:rsidRPr="005B25A1" w:rsidRDefault="007615D6" w:rsidP="007615D6">
      <w:pPr>
        <w:keepNext/>
        <w:keepLines/>
        <w:rPr>
          <w:b/>
          <w:bCs/>
        </w:rPr>
      </w:pPr>
      <w:r w:rsidRPr="005B25A1">
        <w:rPr>
          <w:b/>
          <w:bCs/>
        </w:rPr>
        <w:t>Parallel discussion:</w:t>
      </w:r>
    </w:p>
    <w:p w14:paraId="232419A6" w14:textId="77777777" w:rsidR="007615D6" w:rsidRPr="005B25A1" w:rsidRDefault="007615D6" w:rsidP="007615D6">
      <w:pPr>
        <w:keepNext/>
        <w:keepLines/>
      </w:pPr>
      <w:r w:rsidRPr="005B25A1">
        <w:t>-</w:t>
      </w:r>
    </w:p>
    <w:p w14:paraId="3AF8ADE0" w14:textId="77777777" w:rsidR="007615D6" w:rsidRPr="005B25A1" w:rsidRDefault="007615D6" w:rsidP="007615D6">
      <w:pPr>
        <w:keepNext/>
        <w:keepLines/>
        <w:rPr>
          <w:b/>
          <w:bCs/>
        </w:rPr>
      </w:pPr>
      <w:r w:rsidRPr="005B25A1">
        <w:rPr>
          <w:b/>
          <w:bCs/>
        </w:rPr>
        <w:t>Plenary Discussion:</w:t>
      </w:r>
    </w:p>
    <w:p w14:paraId="71334988" w14:textId="77777777" w:rsidR="007615D6" w:rsidRPr="005B25A1" w:rsidRDefault="007615D6" w:rsidP="007615D6">
      <w:pPr>
        <w:keepNext/>
        <w:keepLines/>
      </w:pPr>
      <w:r>
        <w:rPr>
          <w:color w:val="FF0000"/>
        </w:rPr>
        <w:t>NO DISCUSSION RECORDED</w:t>
      </w:r>
    </w:p>
    <w:p w14:paraId="5798DA78" w14:textId="77777777" w:rsidR="007615D6" w:rsidRPr="00EB0339" w:rsidRDefault="007615D6" w:rsidP="007615D6">
      <w:r w:rsidRPr="005B25A1">
        <w:rPr>
          <w:b/>
          <w:bCs/>
        </w:rPr>
        <w:t>Status:</w:t>
      </w:r>
      <w:r>
        <w:t xml:space="preserve"> </w:t>
      </w:r>
      <w:r>
        <w:rPr>
          <w:color w:val="0000FF"/>
        </w:rPr>
        <w:t>Not concluded</w:t>
      </w:r>
      <w:r>
        <w:t>.</w:t>
      </w:r>
    </w:p>
    <w:p w14:paraId="1E02155F" w14:textId="77777777" w:rsidR="00E00DA6" w:rsidRDefault="007615D6" w:rsidP="000A3FBD">
      <w:pPr>
        <w:pStyle w:val="NormTop"/>
      </w:pPr>
      <w:r>
        <w:rPr>
          <w:color w:val="0000FF"/>
        </w:rPr>
        <w:t>S2-2506643</w:t>
      </w:r>
      <w:r w:rsidRPr="00D53282">
        <w:t xml:space="preserve"> </w:t>
      </w:r>
      <w:r>
        <w:t xml:space="preserve">(P-CR) 23.801-01: [WT#8, 6G IoT] Unified Architecture for 6G IoT and </w:t>
      </w:r>
      <w:proofErr w:type="spellStart"/>
      <w:r>
        <w:t>eMBB</w:t>
      </w:r>
      <w:proofErr w:type="spellEnd"/>
      <w:r>
        <w:t xml:space="preserve">  (Source: vivo)</w:t>
      </w:r>
      <w:r>
        <w:br/>
      </w:r>
      <w:r w:rsidRPr="00D53282">
        <w:rPr>
          <w:b/>
        </w:rPr>
        <w:t>Document for:</w:t>
      </w:r>
      <w:r w:rsidRPr="00D53282">
        <w:t xml:space="preserve"> </w:t>
      </w:r>
      <w:r>
        <w:t>Approval</w:t>
      </w:r>
      <w:r>
        <w:br/>
      </w:r>
      <w:r w:rsidRPr="00D53282">
        <w:rPr>
          <w:b/>
        </w:rPr>
        <w:t>Abstract:</w:t>
      </w:r>
      <w:r w:rsidRPr="00D53282">
        <w:t xml:space="preserve"> </w:t>
      </w:r>
    </w:p>
    <w:p w14:paraId="50FAA6F1" w14:textId="77777777" w:rsidR="007615D6" w:rsidRPr="005B25A1" w:rsidRDefault="007615D6" w:rsidP="007615D6">
      <w:pPr>
        <w:keepNext/>
        <w:keepLines/>
        <w:rPr>
          <w:b/>
          <w:bCs/>
        </w:rPr>
      </w:pPr>
      <w:r w:rsidRPr="005B25A1">
        <w:rPr>
          <w:b/>
          <w:bCs/>
        </w:rPr>
        <w:t>Parallel discussion:</w:t>
      </w:r>
    </w:p>
    <w:p w14:paraId="3AE345B1" w14:textId="77777777" w:rsidR="007615D6" w:rsidRPr="005B25A1" w:rsidRDefault="007615D6" w:rsidP="007615D6">
      <w:pPr>
        <w:keepNext/>
        <w:keepLines/>
      </w:pPr>
      <w:r w:rsidRPr="005B25A1">
        <w:t>-</w:t>
      </w:r>
    </w:p>
    <w:p w14:paraId="3BF55E7C" w14:textId="77777777" w:rsidR="007615D6" w:rsidRPr="005B25A1" w:rsidRDefault="007615D6" w:rsidP="007615D6">
      <w:pPr>
        <w:keepNext/>
        <w:keepLines/>
        <w:rPr>
          <w:b/>
          <w:bCs/>
        </w:rPr>
      </w:pPr>
      <w:r w:rsidRPr="005B25A1">
        <w:rPr>
          <w:b/>
          <w:bCs/>
        </w:rPr>
        <w:t>Plenary Discussion:</w:t>
      </w:r>
    </w:p>
    <w:p w14:paraId="4F3683F4" w14:textId="77777777" w:rsidR="007615D6" w:rsidRPr="005B25A1" w:rsidRDefault="007615D6" w:rsidP="007615D6">
      <w:pPr>
        <w:keepNext/>
        <w:keepLines/>
      </w:pPr>
      <w:r>
        <w:rPr>
          <w:color w:val="FF0000"/>
        </w:rPr>
        <w:t>NO DISCUSSION RECORDED</w:t>
      </w:r>
    </w:p>
    <w:p w14:paraId="7970F75C" w14:textId="77777777" w:rsidR="007615D6" w:rsidRPr="00EB0339" w:rsidRDefault="007615D6" w:rsidP="007615D6">
      <w:r w:rsidRPr="005B25A1">
        <w:rPr>
          <w:b/>
          <w:bCs/>
        </w:rPr>
        <w:t>Status:</w:t>
      </w:r>
      <w:r>
        <w:t xml:space="preserve"> </w:t>
      </w:r>
      <w:r>
        <w:rPr>
          <w:color w:val="0000FF"/>
        </w:rPr>
        <w:t>Not concluded</w:t>
      </w:r>
      <w:r>
        <w:t>.</w:t>
      </w:r>
    </w:p>
    <w:p w14:paraId="7DCE8ED0" w14:textId="77777777" w:rsidR="00E00DA6" w:rsidRDefault="007615D6" w:rsidP="000A3FBD">
      <w:pPr>
        <w:pStyle w:val="NormTop"/>
      </w:pPr>
      <w:r>
        <w:rPr>
          <w:color w:val="0000FF"/>
        </w:rPr>
        <w:t>S2-2506941</w:t>
      </w:r>
      <w:r w:rsidRPr="00D53282">
        <w:t xml:space="preserve"> </w:t>
      </w:r>
      <w:r>
        <w:t>(P-CR) 23.801-01: [WT#8] Support for Massive IoT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proposal on WT#8 and the related KI for support for massive IoT in 6GS.</w:t>
      </w:r>
    </w:p>
    <w:p w14:paraId="7849AE48" w14:textId="77777777" w:rsidR="007615D6" w:rsidRPr="005B25A1" w:rsidRDefault="007615D6" w:rsidP="007615D6">
      <w:pPr>
        <w:keepNext/>
        <w:keepLines/>
        <w:rPr>
          <w:b/>
          <w:bCs/>
        </w:rPr>
      </w:pPr>
      <w:r w:rsidRPr="005B25A1">
        <w:rPr>
          <w:b/>
          <w:bCs/>
        </w:rPr>
        <w:t>Parallel discussion:</w:t>
      </w:r>
    </w:p>
    <w:p w14:paraId="3DAFEF93" w14:textId="77777777" w:rsidR="007615D6" w:rsidRPr="005B25A1" w:rsidRDefault="007615D6" w:rsidP="007615D6">
      <w:pPr>
        <w:keepNext/>
        <w:keepLines/>
      </w:pPr>
      <w:r w:rsidRPr="005B25A1">
        <w:t>-</w:t>
      </w:r>
    </w:p>
    <w:p w14:paraId="2186B824" w14:textId="77777777" w:rsidR="007615D6" w:rsidRPr="005B25A1" w:rsidRDefault="007615D6" w:rsidP="007615D6">
      <w:pPr>
        <w:keepNext/>
        <w:keepLines/>
        <w:rPr>
          <w:b/>
          <w:bCs/>
        </w:rPr>
      </w:pPr>
      <w:r w:rsidRPr="005B25A1">
        <w:rPr>
          <w:b/>
          <w:bCs/>
        </w:rPr>
        <w:t>Plenary Discussion:</w:t>
      </w:r>
    </w:p>
    <w:p w14:paraId="4852F978" w14:textId="77777777" w:rsidR="007615D6" w:rsidRPr="005B25A1" w:rsidRDefault="007615D6" w:rsidP="007615D6">
      <w:pPr>
        <w:keepNext/>
        <w:keepLines/>
      </w:pPr>
      <w:r>
        <w:rPr>
          <w:color w:val="FF0000"/>
        </w:rPr>
        <w:t>NO DISCUSSION RECORDED</w:t>
      </w:r>
    </w:p>
    <w:p w14:paraId="323959DF" w14:textId="77777777" w:rsidR="007615D6" w:rsidRPr="00EB0339" w:rsidRDefault="007615D6" w:rsidP="007615D6">
      <w:r w:rsidRPr="005B25A1">
        <w:rPr>
          <w:b/>
          <w:bCs/>
        </w:rPr>
        <w:t>Status:</w:t>
      </w:r>
      <w:r>
        <w:t xml:space="preserve"> </w:t>
      </w:r>
      <w:r>
        <w:rPr>
          <w:color w:val="0000FF"/>
        </w:rPr>
        <w:t>Not concluded</w:t>
      </w:r>
      <w:r>
        <w:t>.</w:t>
      </w:r>
    </w:p>
    <w:p w14:paraId="5D397B5A" w14:textId="77777777" w:rsidR="00E00DA6" w:rsidRDefault="007615D6" w:rsidP="000A3FBD">
      <w:pPr>
        <w:pStyle w:val="NormTop"/>
      </w:pPr>
      <w:r>
        <w:rPr>
          <w:color w:val="0000FF"/>
        </w:rPr>
        <w:t>S2-2507101</w:t>
      </w:r>
      <w:r w:rsidRPr="00D53282">
        <w:t xml:space="preserve"> </w:t>
      </w:r>
      <w:r>
        <w:t>(P-CR) 23.801-01: [WT#8] Key Issue for WT#8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Key Issue for WT#8.</w:t>
      </w:r>
    </w:p>
    <w:p w14:paraId="013E2682" w14:textId="77777777" w:rsidR="007615D6" w:rsidRPr="005B25A1" w:rsidRDefault="007615D6" w:rsidP="007615D6">
      <w:pPr>
        <w:keepNext/>
        <w:keepLines/>
        <w:rPr>
          <w:b/>
          <w:bCs/>
        </w:rPr>
      </w:pPr>
      <w:r w:rsidRPr="005B25A1">
        <w:rPr>
          <w:b/>
          <w:bCs/>
        </w:rPr>
        <w:t>Convenor comment:</w:t>
      </w:r>
    </w:p>
    <w:p w14:paraId="4857F18A" w14:textId="77777777" w:rsidR="007615D6" w:rsidRPr="005B25A1" w:rsidRDefault="007615D6" w:rsidP="007615D6">
      <w:pPr>
        <w:keepNext/>
        <w:keepLines/>
      </w:pPr>
      <w:r w:rsidRPr="005B25A1">
        <w:t>Moved from 20.6.0.</w:t>
      </w:r>
    </w:p>
    <w:p w14:paraId="70DA0A55" w14:textId="77777777" w:rsidR="007615D6" w:rsidRPr="005B25A1" w:rsidRDefault="007615D6" w:rsidP="007615D6">
      <w:pPr>
        <w:keepNext/>
        <w:keepLines/>
        <w:rPr>
          <w:b/>
          <w:bCs/>
        </w:rPr>
      </w:pPr>
      <w:r w:rsidRPr="005B25A1">
        <w:rPr>
          <w:b/>
          <w:bCs/>
        </w:rPr>
        <w:t>Parallel discussion:</w:t>
      </w:r>
    </w:p>
    <w:p w14:paraId="77CB43F4" w14:textId="77777777" w:rsidR="007615D6" w:rsidRPr="005B25A1" w:rsidRDefault="007615D6" w:rsidP="007615D6">
      <w:pPr>
        <w:keepNext/>
        <w:keepLines/>
      </w:pPr>
      <w:r w:rsidRPr="005B25A1">
        <w:t>-</w:t>
      </w:r>
    </w:p>
    <w:p w14:paraId="4BFAE931" w14:textId="77777777" w:rsidR="007615D6" w:rsidRPr="005B25A1" w:rsidRDefault="007615D6" w:rsidP="007615D6">
      <w:pPr>
        <w:keepNext/>
        <w:keepLines/>
        <w:rPr>
          <w:b/>
          <w:bCs/>
        </w:rPr>
      </w:pPr>
      <w:r w:rsidRPr="005B25A1">
        <w:rPr>
          <w:b/>
          <w:bCs/>
        </w:rPr>
        <w:t>Plenary Discussion:</w:t>
      </w:r>
    </w:p>
    <w:p w14:paraId="73D0D8E3" w14:textId="77777777" w:rsidR="007615D6" w:rsidRPr="005B25A1" w:rsidRDefault="007615D6" w:rsidP="007615D6">
      <w:pPr>
        <w:keepNext/>
        <w:keepLines/>
      </w:pPr>
      <w:r>
        <w:rPr>
          <w:color w:val="FF0000"/>
        </w:rPr>
        <w:t>NO DISCUSSION RECORDED</w:t>
      </w:r>
    </w:p>
    <w:p w14:paraId="2E1D5F5F" w14:textId="77777777" w:rsidR="007615D6" w:rsidRPr="00EB0339" w:rsidRDefault="007615D6" w:rsidP="007615D6">
      <w:r w:rsidRPr="005B25A1">
        <w:rPr>
          <w:b/>
          <w:bCs/>
        </w:rPr>
        <w:t>Status:</w:t>
      </w:r>
      <w:r>
        <w:t xml:space="preserve"> </w:t>
      </w:r>
      <w:r>
        <w:rPr>
          <w:color w:val="0000FF"/>
        </w:rPr>
        <w:t>Not concluded</w:t>
      </w:r>
      <w:r>
        <w:t>.</w:t>
      </w:r>
    </w:p>
    <w:p w14:paraId="37E0905C" w14:textId="77777777" w:rsidR="00E00DA6" w:rsidRDefault="007615D6" w:rsidP="000A3FBD">
      <w:pPr>
        <w:pStyle w:val="NormTop"/>
      </w:pPr>
      <w:r>
        <w:rPr>
          <w:color w:val="0000FF"/>
        </w:rPr>
        <w:t>S2-2</w:t>
      </w:r>
      <w:r>
        <w:rPr>
          <w:color w:val="0000FF"/>
        </w:rPr>
        <w:lastRenderedPageBreak/>
        <w:t>507364</w:t>
      </w:r>
      <w:r w:rsidRPr="00D53282">
        <w:t xml:space="preserve"> </w:t>
      </w:r>
      <w:r>
        <w:t>(P-CR) 23.801-01: [WT#8, cellular IoT] WTs and KIs for cellular IoT enablers in 6G (Source: Xiaomi)</w:t>
      </w:r>
      <w:r>
        <w:br/>
      </w:r>
      <w:r w:rsidRPr="00D53282">
        <w:rPr>
          <w:b/>
        </w:rPr>
        <w:t>Document for:</w:t>
      </w:r>
      <w:r w:rsidRPr="00D53282">
        <w:t xml:space="preserve"> </w:t>
      </w:r>
      <w:r>
        <w:t>Approval</w:t>
      </w:r>
      <w:r>
        <w:br/>
      </w:r>
      <w:r w:rsidRPr="00D53282">
        <w:rPr>
          <w:b/>
        </w:rPr>
        <w:t>Abstract:</w:t>
      </w:r>
      <w:r w:rsidRPr="00D53282">
        <w:t xml:space="preserve"> </w:t>
      </w:r>
    </w:p>
    <w:p w14:paraId="3D0EF2E3" w14:textId="77777777" w:rsidR="007615D6" w:rsidRPr="005B25A1" w:rsidRDefault="007615D6" w:rsidP="007615D6">
      <w:pPr>
        <w:keepNext/>
        <w:keepLines/>
        <w:rPr>
          <w:b/>
          <w:bCs/>
        </w:rPr>
      </w:pPr>
      <w:r w:rsidRPr="005B25A1">
        <w:rPr>
          <w:b/>
          <w:bCs/>
        </w:rPr>
        <w:t>Parallel discussion:</w:t>
      </w:r>
    </w:p>
    <w:p w14:paraId="0188C3AA" w14:textId="77777777" w:rsidR="007615D6" w:rsidRPr="005B25A1" w:rsidRDefault="007615D6" w:rsidP="007615D6">
      <w:pPr>
        <w:keepNext/>
        <w:keepLines/>
      </w:pPr>
      <w:r w:rsidRPr="005B25A1">
        <w:t>-</w:t>
      </w:r>
    </w:p>
    <w:p w14:paraId="76C6F206" w14:textId="77777777" w:rsidR="007615D6" w:rsidRPr="005B25A1" w:rsidRDefault="007615D6" w:rsidP="007615D6">
      <w:pPr>
        <w:keepNext/>
        <w:keepLines/>
        <w:rPr>
          <w:b/>
          <w:bCs/>
        </w:rPr>
      </w:pPr>
      <w:r w:rsidRPr="005B25A1">
        <w:rPr>
          <w:b/>
          <w:bCs/>
        </w:rPr>
        <w:t>Plenary Discussion:</w:t>
      </w:r>
    </w:p>
    <w:p w14:paraId="493FC2E5" w14:textId="77777777" w:rsidR="007615D6" w:rsidRPr="005B25A1" w:rsidRDefault="007615D6" w:rsidP="007615D6">
      <w:pPr>
        <w:keepNext/>
        <w:keepLines/>
      </w:pPr>
      <w:r>
        <w:rPr>
          <w:color w:val="FF0000"/>
        </w:rPr>
        <w:t>NO DISCUSSION RECORDED</w:t>
      </w:r>
    </w:p>
    <w:p w14:paraId="2E24B42B" w14:textId="77777777" w:rsidR="007615D6" w:rsidRPr="00EB0339" w:rsidRDefault="007615D6" w:rsidP="007615D6">
      <w:r w:rsidRPr="005B25A1">
        <w:rPr>
          <w:b/>
          <w:bCs/>
        </w:rPr>
        <w:t>Status:</w:t>
      </w:r>
      <w:r>
        <w:t xml:space="preserve"> </w:t>
      </w:r>
      <w:r>
        <w:rPr>
          <w:color w:val="0000FF"/>
        </w:rPr>
        <w:t>Not concluded</w:t>
      </w:r>
      <w:r>
        <w:t>.</w:t>
      </w:r>
    </w:p>
    <w:p w14:paraId="51209B74" w14:textId="77777777" w:rsidR="008A22D1" w:rsidRDefault="008A22D1" w:rsidP="00BB3F37"/>
    <w:p w14:paraId="6AF89611" w14:textId="77777777" w:rsidR="008A22D1" w:rsidRDefault="008A22D1" w:rsidP="00BB3F37"/>
    <w:p w14:paraId="5DA1FDB7" w14:textId="77777777" w:rsidR="007615D6" w:rsidRDefault="007615D6" w:rsidP="005A50C0">
      <w:pPr>
        <w:pStyle w:val="Heading3"/>
      </w:pPr>
      <w:r>
        <w:t>20.7.1</w:t>
      </w:r>
      <w:r>
        <w:tab/>
        <w:t>Study on system architecture for next generation real time communication services Phase 3 (FS_NG_RTC_Ph3_ARC)</w:t>
      </w:r>
    </w:p>
    <w:p w14:paraId="2A8F32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2A12841" w14:textId="77777777" w:rsidR="008A22D1" w:rsidRDefault="008A22D1" w:rsidP="00BB3F37"/>
    <w:p w14:paraId="0B921903" w14:textId="77777777" w:rsidR="008A22D1" w:rsidRDefault="008A22D1" w:rsidP="00BB3F37"/>
    <w:p w14:paraId="7ED641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Base Document Outline</w:t>
      </w:r>
    </w:p>
    <w:p w14:paraId="7CAC505A" w14:textId="77777777" w:rsidR="00E00DA6" w:rsidRDefault="007615D6" w:rsidP="000A3FBD">
      <w:pPr>
        <w:pStyle w:val="NormTop"/>
      </w:pPr>
      <w:r>
        <w:rPr>
          <w:color w:val="0000FF"/>
        </w:rPr>
        <w:t>S2-2507417</w:t>
      </w:r>
      <w:r w:rsidRPr="00D53282">
        <w:t xml:space="preserve"> </w:t>
      </w:r>
      <w:r>
        <w:t>(P-CR) 23.700-56: Document skeleton for TR 23.700-56 (Source: T-Mobile USA (Rapporteur))</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skeleton for documenting the Study on system architecture for next generation real time communication services Phase 3.</w:t>
      </w:r>
    </w:p>
    <w:p w14:paraId="79938780" w14:textId="77777777" w:rsidR="007615D6" w:rsidRPr="005B25A1" w:rsidRDefault="007615D6" w:rsidP="007615D6">
      <w:pPr>
        <w:keepNext/>
        <w:keepLines/>
        <w:rPr>
          <w:b/>
          <w:bCs/>
        </w:rPr>
      </w:pPr>
      <w:r w:rsidRPr="005B25A1">
        <w:rPr>
          <w:b/>
          <w:bCs/>
        </w:rPr>
        <w:t>Convenor comment:</w:t>
      </w:r>
    </w:p>
    <w:p w14:paraId="2BC22E9D" w14:textId="77777777" w:rsidR="007615D6" w:rsidRPr="005B25A1" w:rsidRDefault="007615D6" w:rsidP="007615D6">
      <w:pPr>
        <w:keepNext/>
        <w:keepLines/>
      </w:pPr>
      <w:r w:rsidRPr="005B25A1">
        <w:t>Handle.</w:t>
      </w:r>
    </w:p>
    <w:p w14:paraId="53831347" w14:textId="77777777" w:rsidR="007615D6" w:rsidRPr="005B25A1" w:rsidRDefault="007615D6" w:rsidP="007615D6">
      <w:pPr>
        <w:keepNext/>
        <w:keepLines/>
        <w:rPr>
          <w:b/>
          <w:bCs/>
        </w:rPr>
      </w:pPr>
      <w:r w:rsidRPr="005B25A1">
        <w:rPr>
          <w:b/>
          <w:bCs/>
        </w:rPr>
        <w:t>Parallel discussion:</w:t>
      </w:r>
    </w:p>
    <w:p w14:paraId="66876741" w14:textId="77777777" w:rsidR="007615D6" w:rsidRPr="005B25A1" w:rsidRDefault="007615D6" w:rsidP="007615D6">
      <w:pPr>
        <w:keepNext/>
        <w:keepLines/>
      </w:pPr>
      <w:r w:rsidRPr="005B25A1">
        <w:t>-</w:t>
      </w:r>
    </w:p>
    <w:p w14:paraId="739107FF" w14:textId="77777777" w:rsidR="007615D6" w:rsidRPr="005B25A1" w:rsidRDefault="007615D6" w:rsidP="007615D6">
      <w:pPr>
        <w:keepNext/>
        <w:keepLines/>
        <w:rPr>
          <w:b/>
          <w:bCs/>
        </w:rPr>
      </w:pPr>
      <w:r w:rsidRPr="005B25A1">
        <w:rPr>
          <w:b/>
          <w:bCs/>
        </w:rPr>
        <w:t>Plenary Discussion:</w:t>
      </w:r>
    </w:p>
    <w:p w14:paraId="1DECA43F" w14:textId="77777777" w:rsidR="007615D6" w:rsidRPr="005B25A1" w:rsidRDefault="007615D6" w:rsidP="007615D6">
      <w:pPr>
        <w:keepNext/>
        <w:keepLines/>
      </w:pPr>
      <w:r>
        <w:rPr>
          <w:color w:val="FF0000"/>
        </w:rPr>
        <w:t>NO DISCUSSION RECORDED</w:t>
      </w:r>
    </w:p>
    <w:p w14:paraId="1A65B9DD" w14:textId="77777777" w:rsidR="007615D6" w:rsidRPr="00EB0339" w:rsidRDefault="007615D6" w:rsidP="007615D6">
      <w:r w:rsidRPr="005B25A1">
        <w:rPr>
          <w:b/>
          <w:bCs/>
        </w:rPr>
        <w:t>Status:</w:t>
      </w:r>
      <w:r>
        <w:t xml:space="preserve"> </w:t>
      </w:r>
      <w:r>
        <w:rPr>
          <w:color w:val="0000FF"/>
        </w:rPr>
        <w:t>Not concluded</w:t>
      </w:r>
      <w:r>
        <w:t>.</w:t>
      </w:r>
    </w:p>
    <w:p w14:paraId="4B9816DF" w14:textId="77777777" w:rsidR="00E00DA6" w:rsidRDefault="007615D6" w:rsidP="000A3FBD">
      <w:pPr>
        <w:pStyle w:val="NormTop"/>
      </w:pPr>
      <w:r>
        <w:rPr>
          <w:color w:val="0000FF"/>
        </w:rPr>
        <w:t>S2-2507418</w:t>
      </w:r>
      <w:r w:rsidRPr="00D53282">
        <w:t xml:space="preserve"> </w:t>
      </w:r>
      <w:r>
        <w:t>(P-CR) 23.700-56: Document Scope for TR 23.700-56 (Source: T-Mobile USA (Rapporteur), Nokia, Huawei)</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scope for documenting the Study on system architecture for next generation real time communication services Phase 3.</w:t>
      </w:r>
    </w:p>
    <w:p w14:paraId="24B23CB5" w14:textId="77777777" w:rsidR="007615D6" w:rsidRPr="005B25A1" w:rsidRDefault="007615D6" w:rsidP="007615D6">
      <w:pPr>
        <w:keepNext/>
        <w:keepLines/>
        <w:rPr>
          <w:b/>
          <w:bCs/>
        </w:rPr>
      </w:pPr>
      <w:r w:rsidRPr="005B25A1">
        <w:rPr>
          <w:b/>
          <w:bCs/>
        </w:rPr>
        <w:t>Convenor comment:</w:t>
      </w:r>
    </w:p>
    <w:p w14:paraId="64CFC178" w14:textId="77777777" w:rsidR="007615D6" w:rsidRPr="005B25A1" w:rsidRDefault="007615D6" w:rsidP="007615D6">
      <w:pPr>
        <w:keepNext/>
        <w:keepLines/>
      </w:pPr>
      <w:r w:rsidRPr="005B25A1">
        <w:t>Handle.</w:t>
      </w:r>
    </w:p>
    <w:p w14:paraId="113E1102" w14:textId="77777777" w:rsidR="007615D6" w:rsidRPr="005B25A1" w:rsidRDefault="007615D6" w:rsidP="007615D6">
      <w:pPr>
        <w:keepNext/>
        <w:keepLines/>
        <w:rPr>
          <w:b/>
          <w:bCs/>
        </w:rPr>
      </w:pPr>
      <w:r w:rsidRPr="005B25A1">
        <w:rPr>
          <w:b/>
          <w:bCs/>
        </w:rPr>
        <w:t>Parall</w:t>
      </w:r>
      <w:r w:rsidRPr="005B25A1">
        <w:rPr>
          <w:b/>
          <w:bCs/>
        </w:rPr>
        <w:lastRenderedPageBreak/>
        <w:t>el discussion:</w:t>
      </w:r>
    </w:p>
    <w:p w14:paraId="151F293C" w14:textId="77777777" w:rsidR="007615D6" w:rsidRPr="005B25A1" w:rsidRDefault="007615D6" w:rsidP="007615D6">
      <w:pPr>
        <w:keepNext/>
        <w:keepLines/>
      </w:pPr>
      <w:r w:rsidRPr="005B25A1">
        <w:t>-</w:t>
      </w:r>
    </w:p>
    <w:p w14:paraId="677D9C6A" w14:textId="77777777" w:rsidR="007615D6" w:rsidRPr="005B25A1" w:rsidRDefault="007615D6" w:rsidP="007615D6">
      <w:pPr>
        <w:keepNext/>
        <w:keepLines/>
        <w:rPr>
          <w:b/>
          <w:bCs/>
        </w:rPr>
      </w:pPr>
      <w:r w:rsidRPr="005B25A1">
        <w:rPr>
          <w:b/>
          <w:bCs/>
        </w:rPr>
        <w:t>Plenary Discussion:</w:t>
      </w:r>
    </w:p>
    <w:p w14:paraId="58E6827F" w14:textId="77777777" w:rsidR="007615D6" w:rsidRPr="005B25A1" w:rsidRDefault="007615D6" w:rsidP="007615D6">
      <w:pPr>
        <w:keepNext/>
        <w:keepLines/>
      </w:pPr>
      <w:r>
        <w:rPr>
          <w:color w:val="FF0000"/>
        </w:rPr>
        <w:t>NO DISCUSSION RECORDED</w:t>
      </w:r>
    </w:p>
    <w:p w14:paraId="1E2922DF" w14:textId="77777777" w:rsidR="007615D6" w:rsidRPr="00EB0339" w:rsidRDefault="007615D6" w:rsidP="007615D6">
      <w:r w:rsidRPr="005B25A1">
        <w:rPr>
          <w:b/>
          <w:bCs/>
        </w:rPr>
        <w:t>Status:</w:t>
      </w:r>
      <w:r>
        <w:t xml:space="preserve"> </w:t>
      </w:r>
      <w:r>
        <w:rPr>
          <w:color w:val="0000FF"/>
        </w:rPr>
        <w:t>Not concluded</w:t>
      </w:r>
      <w:r>
        <w:t>.</w:t>
      </w:r>
    </w:p>
    <w:p w14:paraId="2B2B8B99" w14:textId="77777777" w:rsidR="00E00DA6" w:rsidRDefault="007615D6" w:rsidP="000A3FBD">
      <w:pPr>
        <w:pStyle w:val="NormTop"/>
      </w:pPr>
      <w:r>
        <w:rPr>
          <w:color w:val="0000FF"/>
        </w:rPr>
        <w:t>S2-2507419</w:t>
      </w:r>
      <w:r w:rsidRPr="00D53282">
        <w:t xml:space="preserve"> </w:t>
      </w:r>
      <w:r>
        <w:t>(P-CR) 23.700-56: Document References and Definitions for TR 23.700-56 (Source: T-Mobile USA (Rapporteur))</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References and Definitions clauses for the Study on system architecture for next generation real time communication services Phase 3.</w:t>
      </w:r>
    </w:p>
    <w:p w14:paraId="4097241B" w14:textId="77777777" w:rsidR="007615D6" w:rsidRPr="005B25A1" w:rsidRDefault="007615D6" w:rsidP="007615D6">
      <w:pPr>
        <w:keepNext/>
        <w:keepLines/>
        <w:rPr>
          <w:b/>
          <w:bCs/>
        </w:rPr>
      </w:pPr>
      <w:r w:rsidRPr="005B25A1">
        <w:rPr>
          <w:b/>
          <w:bCs/>
        </w:rPr>
        <w:t>Convenor comment:</w:t>
      </w:r>
    </w:p>
    <w:p w14:paraId="0150EA24" w14:textId="77777777" w:rsidR="007615D6" w:rsidRPr="005B25A1" w:rsidRDefault="007615D6" w:rsidP="007615D6">
      <w:pPr>
        <w:keepNext/>
        <w:keepLines/>
      </w:pPr>
      <w:r w:rsidRPr="005B25A1">
        <w:t>Handle.</w:t>
      </w:r>
    </w:p>
    <w:p w14:paraId="183321C0" w14:textId="77777777" w:rsidR="007615D6" w:rsidRPr="005B25A1" w:rsidRDefault="007615D6" w:rsidP="007615D6">
      <w:pPr>
        <w:keepNext/>
        <w:keepLines/>
        <w:rPr>
          <w:b/>
          <w:bCs/>
        </w:rPr>
      </w:pPr>
      <w:r w:rsidRPr="005B25A1">
        <w:rPr>
          <w:b/>
          <w:bCs/>
        </w:rPr>
        <w:t>Parallel discussion:</w:t>
      </w:r>
    </w:p>
    <w:p w14:paraId="7CA27ED7" w14:textId="77777777" w:rsidR="007615D6" w:rsidRPr="005B25A1" w:rsidRDefault="007615D6" w:rsidP="007615D6">
      <w:pPr>
        <w:keepNext/>
        <w:keepLines/>
      </w:pPr>
      <w:r w:rsidRPr="005B25A1">
        <w:t>-</w:t>
      </w:r>
    </w:p>
    <w:p w14:paraId="00E8FD60" w14:textId="77777777" w:rsidR="007615D6" w:rsidRPr="005B25A1" w:rsidRDefault="007615D6" w:rsidP="007615D6">
      <w:pPr>
        <w:keepNext/>
        <w:keepLines/>
        <w:rPr>
          <w:b/>
          <w:bCs/>
        </w:rPr>
      </w:pPr>
      <w:r w:rsidRPr="005B25A1">
        <w:rPr>
          <w:b/>
          <w:bCs/>
        </w:rPr>
        <w:t>Plenary Discussion:</w:t>
      </w:r>
    </w:p>
    <w:p w14:paraId="054D001B" w14:textId="77777777" w:rsidR="007615D6" w:rsidRPr="005B25A1" w:rsidRDefault="007615D6" w:rsidP="007615D6">
      <w:pPr>
        <w:keepNext/>
        <w:keepLines/>
      </w:pPr>
      <w:r>
        <w:rPr>
          <w:color w:val="FF0000"/>
        </w:rPr>
        <w:t>NO DISCUSSION RECORDED</w:t>
      </w:r>
    </w:p>
    <w:p w14:paraId="7609B012" w14:textId="77777777" w:rsidR="007615D6" w:rsidRPr="00EB0339" w:rsidRDefault="007615D6" w:rsidP="007615D6">
      <w:r w:rsidRPr="005B25A1">
        <w:rPr>
          <w:b/>
          <w:bCs/>
        </w:rPr>
        <w:t>Status:</w:t>
      </w:r>
      <w:r>
        <w:t xml:space="preserve"> </w:t>
      </w:r>
      <w:r>
        <w:rPr>
          <w:color w:val="0000FF"/>
        </w:rPr>
        <w:t>Not concluded</w:t>
      </w:r>
      <w:r>
        <w:t>.</w:t>
      </w:r>
    </w:p>
    <w:p w14:paraId="6CB4AAF0" w14:textId="77777777" w:rsidR="00E00DA6" w:rsidRDefault="007615D6" w:rsidP="000A3FBD">
      <w:pPr>
        <w:pStyle w:val="NormTop"/>
      </w:pPr>
      <w:r>
        <w:rPr>
          <w:color w:val="0000FF"/>
        </w:rPr>
        <w:t>S2-2507420</w:t>
      </w:r>
      <w:r w:rsidRPr="00D53282">
        <w:t xml:space="preserve"> </w:t>
      </w:r>
      <w:r>
        <w:t>(P-CR) 23.700-56: Document Architectural Assumptions for TR 23.700-56 (Source: T-Mobile USA (Rapporteur),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baseline Architectural Assumptions for the Study on system architecture for next generation real time communication services Phase 3.</w:t>
      </w:r>
    </w:p>
    <w:p w14:paraId="6A0EB8A3" w14:textId="77777777" w:rsidR="007615D6" w:rsidRPr="005B25A1" w:rsidRDefault="007615D6" w:rsidP="007615D6">
      <w:pPr>
        <w:keepNext/>
        <w:keepLines/>
        <w:rPr>
          <w:b/>
          <w:bCs/>
        </w:rPr>
      </w:pPr>
      <w:r w:rsidRPr="005B25A1">
        <w:rPr>
          <w:b/>
          <w:bCs/>
        </w:rPr>
        <w:t>Convenor comment:</w:t>
      </w:r>
    </w:p>
    <w:p w14:paraId="51CE445E" w14:textId="77777777" w:rsidR="007615D6" w:rsidRPr="005B25A1" w:rsidRDefault="007615D6" w:rsidP="007615D6">
      <w:pPr>
        <w:keepNext/>
        <w:keepLines/>
      </w:pPr>
      <w:r w:rsidRPr="005B25A1">
        <w:t>Baseline.</w:t>
      </w:r>
    </w:p>
    <w:p w14:paraId="7121AD5A" w14:textId="77777777" w:rsidR="007615D6" w:rsidRPr="005B25A1" w:rsidRDefault="007615D6" w:rsidP="007615D6">
      <w:pPr>
        <w:keepNext/>
        <w:keepLines/>
        <w:rPr>
          <w:b/>
          <w:bCs/>
        </w:rPr>
      </w:pPr>
      <w:r w:rsidRPr="005B25A1">
        <w:rPr>
          <w:b/>
          <w:bCs/>
        </w:rPr>
        <w:t>Parallel discussion:</w:t>
      </w:r>
    </w:p>
    <w:p w14:paraId="3404426B" w14:textId="77777777" w:rsidR="007615D6" w:rsidRPr="005B25A1" w:rsidRDefault="007615D6" w:rsidP="007615D6">
      <w:pPr>
        <w:keepNext/>
        <w:keepLines/>
      </w:pPr>
      <w:r w:rsidRPr="005B25A1">
        <w:t>-</w:t>
      </w:r>
    </w:p>
    <w:p w14:paraId="2274CBEE" w14:textId="77777777" w:rsidR="007615D6" w:rsidRPr="005B25A1" w:rsidRDefault="007615D6" w:rsidP="007615D6">
      <w:pPr>
        <w:keepNext/>
        <w:keepLines/>
        <w:rPr>
          <w:b/>
          <w:bCs/>
        </w:rPr>
      </w:pPr>
      <w:r w:rsidRPr="005B25A1">
        <w:rPr>
          <w:b/>
          <w:bCs/>
        </w:rPr>
        <w:t>Plenary Discussion:</w:t>
      </w:r>
    </w:p>
    <w:p w14:paraId="75C020C1" w14:textId="77777777" w:rsidR="007615D6" w:rsidRPr="005B25A1" w:rsidRDefault="007615D6" w:rsidP="007615D6">
      <w:pPr>
        <w:keepNext/>
        <w:keepLines/>
      </w:pPr>
      <w:r>
        <w:rPr>
          <w:color w:val="FF0000"/>
        </w:rPr>
        <w:t>NO DISCUSSION RECORDED</w:t>
      </w:r>
    </w:p>
    <w:p w14:paraId="66B58E43" w14:textId="77777777" w:rsidR="007615D6" w:rsidRPr="00EB0339" w:rsidRDefault="007615D6" w:rsidP="007615D6">
      <w:r w:rsidRPr="005B25A1">
        <w:rPr>
          <w:b/>
          <w:bCs/>
        </w:rPr>
        <w:t>Status:</w:t>
      </w:r>
      <w:r>
        <w:t xml:space="preserve"> </w:t>
      </w:r>
      <w:r>
        <w:rPr>
          <w:color w:val="0000FF"/>
        </w:rPr>
        <w:t>Not concluded</w:t>
      </w:r>
      <w:r>
        <w:t>.</w:t>
      </w:r>
    </w:p>
    <w:p w14:paraId="5E1F8DCF" w14:textId="77777777" w:rsidR="00E00DA6" w:rsidRDefault="007615D6" w:rsidP="000A3FBD">
      <w:pPr>
        <w:pStyle w:val="NormTop"/>
      </w:pPr>
      <w:r>
        <w:rPr>
          <w:color w:val="0000FF"/>
        </w:rPr>
        <w:t>S2-2507084</w:t>
      </w:r>
      <w:r w:rsidRPr="00D53282">
        <w:t xml:space="preserve"> </w:t>
      </w:r>
      <w:r>
        <w:t xml:space="preserve">(P-CR) 23.700-56: Architectural Assumptions for TR 23.700-56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B90267F" w14:textId="77777777" w:rsidR="007615D6" w:rsidRPr="005B25A1" w:rsidRDefault="007615D6" w:rsidP="007615D6">
      <w:pPr>
        <w:keepNext/>
        <w:keepLines/>
        <w:rPr>
          <w:b/>
          <w:bCs/>
        </w:rPr>
      </w:pPr>
      <w:r w:rsidRPr="005B25A1">
        <w:rPr>
          <w:b/>
          <w:bCs/>
        </w:rPr>
        <w:t>Convenor comment:</w:t>
      </w:r>
    </w:p>
    <w:p w14:paraId="6421D058" w14:textId="77777777" w:rsidR="007615D6" w:rsidRPr="005B25A1" w:rsidRDefault="007615D6" w:rsidP="007615D6">
      <w:pPr>
        <w:keepNext/>
        <w:keepLines/>
      </w:pPr>
      <w:r w:rsidRPr="005B25A1">
        <w:t>Merge into S2-2507420.</w:t>
      </w:r>
    </w:p>
    <w:p w14:paraId="0042A3B4" w14:textId="77777777" w:rsidR="007615D6" w:rsidRPr="005B25A1" w:rsidRDefault="007615D6" w:rsidP="007615D6">
      <w:pPr>
        <w:keepNext/>
        <w:keepLines/>
        <w:rPr>
          <w:b/>
          <w:bCs/>
        </w:rPr>
      </w:pPr>
      <w:r w:rsidRPr="005B25A1">
        <w:rPr>
          <w:b/>
          <w:bCs/>
        </w:rPr>
        <w:t>Parallel discussion:</w:t>
      </w:r>
    </w:p>
    <w:p w14:paraId="178EDACE" w14:textId="77777777" w:rsidR="007615D6" w:rsidRPr="005B25A1" w:rsidRDefault="007615D6" w:rsidP="007615D6">
      <w:pPr>
        <w:keepNext/>
        <w:keepLines/>
      </w:pPr>
      <w:r w:rsidRPr="005B25A1">
        <w:t>-</w:t>
      </w:r>
    </w:p>
    <w:p w14:paraId="5E6CBCF8" w14:textId="77777777" w:rsidR="007615D6" w:rsidRPr="005B25A1" w:rsidRDefault="007615D6" w:rsidP="007615D6">
      <w:pPr>
        <w:keepNext/>
        <w:keepLines/>
        <w:rPr>
          <w:b/>
          <w:bCs/>
        </w:rPr>
      </w:pPr>
      <w:r w:rsidRPr="005B25A1">
        <w:rPr>
          <w:b/>
          <w:bCs/>
        </w:rPr>
        <w:t>Plenary Discussion:</w:t>
      </w:r>
    </w:p>
    <w:p w14:paraId="0C9A5DC7" w14:textId="77777777" w:rsidR="007615D6" w:rsidRPr="005B25A1" w:rsidRDefault="007615D6" w:rsidP="007615D6">
      <w:pPr>
        <w:keepNext/>
        <w:keepLines/>
      </w:pPr>
      <w:r>
        <w:rPr>
          <w:color w:val="FF0000"/>
        </w:rPr>
        <w:t>NO DISCUSSION RECORDED</w:t>
      </w:r>
    </w:p>
    <w:p w14:paraId="190C65A0" w14:textId="77777777" w:rsidR="007615D6" w:rsidRPr="00EB0339" w:rsidRDefault="007615D6" w:rsidP="007615D6">
      <w:r w:rsidRPr="005B25A1">
        <w:rPr>
          <w:b/>
          <w:bCs/>
        </w:rPr>
        <w:t>Status:</w:t>
      </w:r>
      <w:r>
        <w:t xml:space="preserve"> </w:t>
      </w:r>
      <w:r>
        <w:rPr>
          <w:color w:val="0000FF"/>
        </w:rPr>
        <w:t>Not concluded</w:t>
      </w:r>
      <w:r>
        <w:t>.</w:t>
      </w:r>
    </w:p>
    <w:p w14:paraId="0BA365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DC in Alerting Phase</w:t>
      </w:r>
    </w:p>
    <w:p w14:paraId="1684FF34" w14:textId="77777777" w:rsidR="00E00DA6" w:rsidRDefault="007615D6" w:rsidP="000A3FBD">
      <w:pPr>
        <w:pStyle w:val="NormTop"/>
      </w:pPr>
      <w:r>
        <w:rPr>
          <w:color w:val="0000FF"/>
        </w:rPr>
        <w:t>S2-2507421</w:t>
      </w:r>
      <w:r w:rsidRPr="00D53282">
        <w:t xml:space="preserve"> </w:t>
      </w:r>
      <w:r>
        <w:t>(P-CR) 23.700-56: Document Key Issue for DC in Alerting Phase for TR 23.700-56 (Source: T-Mobile USA (Rapporteur), Nokia, Huawei)</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Key Issue relating to DC establishment in alerting phase for the Study on system architecture for next generation real time communication services Phase 3.</w:t>
      </w:r>
    </w:p>
    <w:p w14:paraId="073F3B4C" w14:textId="77777777" w:rsidR="007615D6" w:rsidRPr="005B25A1" w:rsidRDefault="007615D6" w:rsidP="007615D6">
      <w:pPr>
        <w:keepNext/>
        <w:keepLines/>
        <w:rPr>
          <w:b/>
          <w:bCs/>
        </w:rPr>
      </w:pPr>
      <w:r w:rsidRPr="005B25A1">
        <w:rPr>
          <w:b/>
          <w:bCs/>
        </w:rPr>
        <w:t>Convenor comment:</w:t>
      </w:r>
    </w:p>
    <w:p w14:paraId="1FD27813" w14:textId="77777777" w:rsidR="007615D6" w:rsidRPr="005B25A1" w:rsidRDefault="007615D6" w:rsidP="007615D6">
      <w:pPr>
        <w:keepNext/>
        <w:keepLines/>
      </w:pPr>
      <w:r w:rsidRPr="005B25A1">
        <w:t>Baseline.</w:t>
      </w:r>
    </w:p>
    <w:p w14:paraId="685543D9" w14:textId="77777777" w:rsidR="007615D6" w:rsidRPr="005B25A1" w:rsidRDefault="007615D6" w:rsidP="007615D6">
      <w:pPr>
        <w:keepNext/>
        <w:keepLines/>
        <w:rPr>
          <w:b/>
          <w:bCs/>
        </w:rPr>
      </w:pPr>
      <w:r w:rsidRPr="005B25A1">
        <w:rPr>
          <w:b/>
          <w:bCs/>
        </w:rPr>
        <w:t>Parallel discussion:</w:t>
      </w:r>
    </w:p>
    <w:p w14:paraId="2A18B898" w14:textId="77777777" w:rsidR="007615D6" w:rsidRPr="005B25A1" w:rsidRDefault="007615D6" w:rsidP="007615D6">
      <w:pPr>
        <w:keepNext/>
        <w:keepLines/>
      </w:pPr>
      <w:r w:rsidRPr="005B25A1">
        <w:t>-</w:t>
      </w:r>
    </w:p>
    <w:p w14:paraId="116E741E" w14:textId="77777777" w:rsidR="007615D6" w:rsidRPr="005B25A1" w:rsidRDefault="007615D6" w:rsidP="007615D6">
      <w:pPr>
        <w:keepNext/>
        <w:keepLines/>
        <w:rPr>
          <w:b/>
          <w:bCs/>
        </w:rPr>
      </w:pPr>
      <w:r w:rsidRPr="005B25A1">
        <w:rPr>
          <w:b/>
          <w:bCs/>
        </w:rPr>
        <w:t>Plenary Discussion:</w:t>
      </w:r>
    </w:p>
    <w:p w14:paraId="55694EA8" w14:textId="77777777" w:rsidR="007615D6" w:rsidRPr="005B25A1" w:rsidRDefault="007615D6" w:rsidP="007615D6">
      <w:pPr>
        <w:keepNext/>
        <w:keepLines/>
      </w:pPr>
      <w:r>
        <w:rPr>
          <w:color w:val="FF0000"/>
        </w:rPr>
        <w:t>NO DISCUSSION RECORDED</w:t>
      </w:r>
    </w:p>
    <w:p w14:paraId="43FB5FDE" w14:textId="77777777" w:rsidR="007615D6" w:rsidRPr="00EB0339" w:rsidRDefault="007615D6" w:rsidP="007615D6">
      <w:r w:rsidRPr="005B25A1">
        <w:rPr>
          <w:b/>
          <w:bCs/>
        </w:rPr>
        <w:t>Status:</w:t>
      </w:r>
      <w:r>
        <w:t xml:space="preserve"> </w:t>
      </w:r>
      <w:r>
        <w:rPr>
          <w:color w:val="0000FF"/>
        </w:rPr>
        <w:t>Not concluded</w:t>
      </w:r>
      <w:r>
        <w:t>.</w:t>
      </w:r>
    </w:p>
    <w:p w14:paraId="1D99A383" w14:textId="77777777" w:rsidR="00E00DA6" w:rsidRDefault="007615D6" w:rsidP="000A3FBD">
      <w:pPr>
        <w:pStyle w:val="NormTop"/>
      </w:pPr>
      <w:r>
        <w:rPr>
          <w:color w:val="0000FF"/>
        </w:rPr>
        <w:t>S2-2506954</w:t>
      </w:r>
      <w:r w:rsidRPr="00D53282">
        <w:t xml:space="preserve"> </w:t>
      </w:r>
      <w:r>
        <w:t>(P-CR) 23.700-56: PCR to TR 23.700-56: Key Issue of Supporting Early Media in Alerting Phase (Source: ZTE)</w:t>
      </w:r>
      <w:r>
        <w:br/>
      </w:r>
      <w:r w:rsidRPr="00D53282">
        <w:rPr>
          <w:b/>
        </w:rPr>
        <w:t>Document for:</w:t>
      </w:r>
      <w:r w:rsidRPr="00D53282">
        <w:t xml:space="preserve"> </w:t>
      </w:r>
      <w:r>
        <w:t>Approval</w:t>
      </w:r>
      <w:r>
        <w:br/>
      </w:r>
      <w:r w:rsidRPr="00D53282">
        <w:rPr>
          <w:b/>
        </w:rPr>
        <w:t>Abstract:</w:t>
      </w:r>
      <w:r w:rsidRPr="00D53282">
        <w:t xml:space="preserve"> </w:t>
      </w:r>
      <w:r>
        <w:br/>
        <w:t>The paper adds key issue of supporting early media in alerting phase for a normal IMS DC session in TR 23.700-56.</w:t>
      </w:r>
    </w:p>
    <w:p w14:paraId="2A22A698" w14:textId="77777777" w:rsidR="007615D6" w:rsidRPr="005B25A1" w:rsidRDefault="007615D6" w:rsidP="007615D6">
      <w:pPr>
        <w:keepNext/>
        <w:keepLines/>
        <w:rPr>
          <w:b/>
          <w:bCs/>
        </w:rPr>
      </w:pPr>
      <w:r w:rsidRPr="005B25A1">
        <w:rPr>
          <w:b/>
          <w:bCs/>
        </w:rPr>
        <w:t>Convenor comment:</w:t>
      </w:r>
    </w:p>
    <w:p w14:paraId="0E5DCC12" w14:textId="77777777" w:rsidR="007615D6" w:rsidRPr="005B25A1" w:rsidRDefault="007615D6" w:rsidP="007615D6">
      <w:pPr>
        <w:keepNext/>
        <w:keepLines/>
      </w:pPr>
      <w:r w:rsidRPr="005B25A1">
        <w:t>Merge into S2-2507421.</w:t>
      </w:r>
    </w:p>
    <w:p w14:paraId="3F6A8084" w14:textId="77777777" w:rsidR="007615D6" w:rsidRPr="005B25A1" w:rsidRDefault="007615D6" w:rsidP="007615D6">
      <w:pPr>
        <w:keepNext/>
        <w:keepLines/>
        <w:rPr>
          <w:b/>
          <w:bCs/>
        </w:rPr>
      </w:pPr>
      <w:r w:rsidRPr="005B25A1">
        <w:rPr>
          <w:b/>
          <w:bCs/>
        </w:rPr>
        <w:t>Parallel discussion:</w:t>
      </w:r>
    </w:p>
    <w:p w14:paraId="73D127B5" w14:textId="77777777" w:rsidR="007615D6" w:rsidRPr="005B25A1" w:rsidRDefault="007615D6" w:rsidP="007615D6">
      <w:pPr>
        <w:keepNext/>
        <w:keepLines/>
      </w:pPr>
      <w:r w:rsidRPr="005B25A1">
        <w:t>-</w:t>
      </w:r>
    </w:p>
    <w:p w14:paraId="39ED5034" w14:textId="77777777" w:rsidR="007615D6" w:rsidRPr="005B25A1" w:rsidRDefault="007615D6" w:rsidP="007615D6">
      <w:pPr>
        <w:keepNext/>
        <w:keepLines/>
        <w:rPr>
          <w:b/>
          <w:bCs/>
        </w:rPr>
      </w:pPr>
      <w:r w:rsidRPr="005B25A1">
        <w:rPr>
          <w:b/>
          <w:bCs/>
        </w:rPr>
        <w:t>Plenary Discussion:</w:t>
      </w:r>
    </w:p>
    <w:p w14:paraId="602AA1B2" w14:textId="77777777" w:rsidR="007615D6" w:rsidRPr="005B25A1" w:rsidRDefault="007615D6" w:rsidP="007615D6">
      <w:pPr>
        <w:keepNext/>
        <w:keepLines/>
      </w:pPr>
      <w:r>
        <w:rPr>
          <w:color w:val="FF0000"/>
        </w:rPr>
        <w:t>NO DISCUSSION RECORDED</w:t>
      </w:r>
    </w:p>
    <w:p w14:paraId="5E8A1C74" w14:textId="77777777" w:rsidR="007615D6" w:rsidRPr="00EB0339" w:rsidRDefault="007615D6" w:rsidP="007615D6">
      <w:r w:rsidRPr="005B25A1">
        <w:rPr>
          <w:b/>
          <w:bCs/>
        </w:rPr>
        <w:t>Status:</w:t>
      </w:r>
      <w:r>
        <w:t xml:space="preserve"> </w:t>
      </w:r>
      <w:r>
        <w:rPr>
          <w:color w:val="0000FF"/>
        </w:rPr>
        <w:t>Not concluded</w:t>
      </w:r>
      <w:r>
        <w:t>.</w:t>
      </w:r>
    </w:p>
    <w:p w14:paraId="73727277" w14:textId="77777777" w:rsidR="00E00DA6" w:rsidRDefault="007615D6" w:rsidP="000A3FBD">
      <w:pPr>
        <w:pStyle w:val="NormTop"/>
      </w:pPr>
      <w:r>
        <w:rPr>
          <w:color w:val="0000FF"/>
        </w:rPr>
        <w:t>S2-2507297</w:t>
      </w:r>
      <w:r w:rsidRPr="00D53282">
        <w:t xml:space="preserve"> </w:t>
      </w:r>
      <w:r>
        <w:t>(P-CR) 23.700-56: New Key issue proposal for WT#1 of NG_RTC_Ph3_ARC (Source: China Telecom)</w:t>
      </w:r>
      <w:r>
        <w:br/>
      </w:r>
      <w:r w:rsidRPr="00D53282">
        <w:rPr>
          <w:b/>
        </w:rPr>
        <w:t>Docume</w:t>
      </w:r>
      <w:r w:rsidRPr="00D53282">
        <w:rPr>
          <w:b/>
        </w:rPr>
        <w:lastRenderedPageBreak/>
        <w:t>nt for:</w:t>
      </w:r>
      <w:r w:rsidRPr="00D53282">
        <w:t xml:space="preserve"> </w:t>
      </w:r>
      <w:r>
        <w:t>Approval</w:t>
      </w:r>
      <w:r>
        <w:br/>
      </w:r>
      <w:r w:rsidRPr="00D53282">
        <w:rPr>
          <w:b/>
        </w:rPr>
        <w:t>Abstract:</w:t>
      </w:r>
      <w:r w:rsidRPr="00D53282">
        <w:t xml:space="preserve"> </w:t>
      </w:r>
    </w:p>
    <w:p w14:paraId="089E47C1" w14:textId="77777777" w:rsidR="007615D6" w:rsidRPr="005B25A1" w:rsidRDefault="007615D6" w:rsidP="007615D6">
      <w:pPr>
        <w:keepNext/>
        <w:keepLines/>
        <w:rPr>
          <w:b/>
          <w:bCs/>
        </w:rPr>
      </w:pPr>
      <w:r w:rsidRPr="005B25A1">
        <w:rPr>
          <w:b/>
          <w:bCs/>
        </w:rPr>
        <w:t>Convenor comment:</w:t>
      </w:r>
    </w:p>
    <w:p w14:paraId="3B3368CB" w14:textId="77777777" w:rsidR="007615D6" w:rsidRPr="005B25A1" w:rsidRDefault="007615D6" w:rsidP="007615D6">
      <w:pPr>
        <w:keepNext/>
        <w:keepLines/>
      </w:pPr>
      <w:r w:rsidRPr="005B25A1">
        <w:t>Merge into S2-2507421.</w:t>
      </w:r>
    </w:p>
    <w:p w14:paraId="3E47F7A2" w14:textId="77777777" w:rsidR="007615D6" w:rsidRPr="005B25A1" w:rsidRDefault="007615D6" w:rsidP="007615D6">
      <w:pPr>
        <w:keepNext/>
        <w:keepLines/>
        <w:rPr>
          <w:b/>
          <w:bCs/>
        </w:rPr>
      </w:pPr>
      <w:r w:rsidRPr="005B25A1">
        <w:rPr>
          <w:b/>
          <w:bCs/>
        </w:rPr>
        <w:t>Parallel discussion:</w:t>
      </w:r>
    </w:p>
    <w:p w14:paraId="69F3CB0E" w14:textId="77777777" w:rsidR="007615D6" w:rsidRPr="005B25A1" w:rsidRDefault="007615D6" w:rsidP="007615D6">
      <w:pPr>
        <w:keepNext/>
        <w:keepLines/>
      </w:pPr>
      <w:r w:rsidRPr="005B25A1">
        <w:t>-</w:t>
      </w:r>
    </w:p>
    <w:p w14:paraId="48C1C3AF" w14:textId="77777777" w:rsidR="007615D6" w:rsidRPr="005B25A1" w:rsidRDefault="007615D6" w:rsidP="007615D6">
      <w:pPr>
        <w:keepNext/>
        <w:keepLines/>
        <w:rPr>
          <w:b/>
          <w:bCs/>
        </w:rPr>
      </w:pPr>
      <w:r w:rsidRPr="005B25A1">
        <w:rPr>
          <w:b/>
          <w:bCs/>
        </w:rPr>
        <w:t>Plenary Discussion:</w:t>
      </w:r>
    </w:p>
    <w:p w14:paraId="4C7CE41E" w14:textId="77777777" w:rsidR="007615D6" w:rsidRPr="005B25A1" w:rsidRDefault="007615D6" w:rsidP="007615D6">
      <w:pPr>
        <w:keepNext/>
        <w:keepLines/>
      </w:pPr>
      <w:r>
        <w:rPr>
          <w:color w:val="FF0000"/>
        </w:rPr>
        <w:t>NO DISCUSSION RECORDED</w:t>
      </w:r>
    </w:p>
    <w:p w14:paraId="6E48410A" w14:textId="77777777" w:rsidR="007615D6" w:rsidRPr="00EB0339" w:rsidRDefault="007615D6" w:rsidP="007615D6">
      <w:r w:rsidRPr="005B25A1">
        <w:rPr>
          <w:b/>
          <w:bCs/>
        </w:rPr>
        <w:t>Status:</w:t>
      </w:r>
      <w:r>
        <w:t xml:space="preserve"> </w:t>
      </w:r>
      <w:r>
        <w:rPr>
          <w:color w:val="0000FF"/>
        </w:rPr>
        <w:t>Not concluded</w:t>
      </w:r>
      <w:r>
        <w:t>.</w:t>
      </w:r>
    </w:p>
    <w:p w14:paraId="64F41D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DC Exposure Enhancement</w:t>
      </w:r>
    </w:p>
    <w:p w14:paraId="04144EB8" w14:textId="77777777" w:rsidR="00E00DA6" w:rsidRDefault="007615D6" w:rsidP="000A3FBD">
      <w:pPr>
        <w:pStyle w:val="NormTop"/>
      </w:pPr>
      <w:r>
        <w:rPr>
          <w:color w:val="0000FF"/>
        </w:rPr>
        <w:t>S2-2507422</w:t>
      </w:r>
      <w:r w:rsidRPr="00D53282">
        <w:t xml:space="preserve"> </w:t>
      </w:r>
      <w:r>
        <w:t>(P-CR) 23.700-56: Document Key Issue for capability exposure in TR 23.700-56 (Source: T-Mobile USA (Rapporteur),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Key Issue relating to the enhancement of exposure capabilities for the Study on system architecture for next generation real time communication services Phase 3.</w:t>
      </w:r>
    </w:p>
    <w:p w14:paraId="1A1C8A1D" w14:textId="77777777" w:rsidR="007615D6" w:rsidRPr="005B25A1" w:rsidRDefault="007615D6" w:rsidP="007615D6">
      <w:pPr>
        <w:keepNext/>
        <w:keepLines/>
        <w:rPr>
          <w:b/>
          <w:bCs/>
        </w:rPr>
      </w:pPr>
      <w:r w:rsidRPr="005B25A1">
        <w:rPr>
          <w:b/>
          <w:bCs/>
        </w:rPr>
        <w:t>Convenor comment:</w:t>
      </w:r>
    </w:p>
    <w:p w14:paraId="53EB46E3" w14:textId="77777777" w:rsidR="007615D6" w:rsidRPr="005B25A1" w:rsidRDefault="007615D6" w:rsidP="007615D6">
      <w:pPr>
        <w:keepNext/>
        <w:keepLines/>
      </w:pPr>
      <w:r w:rsidRPr="005B25A1">
        <w:t>Baseline.</w:t>
      </w:r>
    </w:p>
    <w:p w14:paraId="040B4FD4" w14:textId="77777777" w:rsidR="007615D6" w:rsidRPr="005B25A1" w:rsidRDefault="007615D6" w:rsidP="007615D6">
      <w:pPr>
        <w:keepNext/>
        <w:keepLines/>
        <w:rPr>
          <w:b/>
          <w:bCs/>
        </w:rPr>
      </w:pPr>
      <w:r w:rsidRPr="005B25A1">
        <w:rPr>
          <w:b/>
          <w:bCs/>
        </w:rPr>
        <w:t>Parallel discussion:</w:t>
      </w:r>
    </w:p>
    <w:p w14:paraId="410237EE" w14:textId="77777777" w:rsidR="007615D6" w:rsidRPr="005B25A1" w:rsidRDefault="007615D6" w:rsidP="007615D6">
      <w:pPr>
        <w:keepNext/>
        <w:keepLines/>
      </w:pPr>
      <w:r w:rsidRPr="005B25A1">
        <w:t>-</w:t>
      </w:r>
    </w:p>
    <w:p w14:paraId="0D287CFB" w14:textId="77777777" w:rsidR="007615D6" w:rsidRPr="005B25A1" w:rsidRDefault="007615D6" w:rsidP="007615D6">
      <w:pPr>
        <w:keepNext/>
        <w:keepLines/>
        <w:rPr>
          <w:b/>
          <w:bCs/>
        </w:rPr>
      </w:pPr>
      <w:r w:rsidRPr="005B25A1">
        <w:rPr>
          <w:b/>
          <w:bCs/>
        </w:rPr>
        <w:t>Plenary Discussion:</w:t>
      </w:r>
    </w:p>
    <w:p w14:paraId="654F62A7" w14:textId="77777777" w:rsidR="007615D6" w:rsidRPr="005B25A1" w:rsidRDefault="007615D6" w:rsidP="007615D6">
      <w:pPr>
        <w:keepNext/>
        <w:keepLines/>
      </w:pPr>
      <w:r>
        <w:rPr>
          <w:color w:val="FF0000"/>
        </w:rPr>
        <w:t>NO DISCUSSION RECORDED</w:t>
      </w:r>
    </w:p>
    <w:p w14:paraId="318886B9" w14:textId="77777777" w:rsidR="007615D6" w:rsidRPr="00EB0339" w:rsidRDefault="007615D6" w:rsidP="007615D6">
      <w:r w:rsidRPr="005B25A1">
        <w:rPr>
          <w:b/>
          <w:bCs/>
        </w:rPr>
        <w:t>Status:</w:t>
      </w:r>
      <w:r>
        <w:t xml:space="preserve"> </w:t>
      </w:r>
      <w:r>
        <w:rPr>
          <w:color w:val="0000FF"/>
        </w:rPr>
        <w:t>Not concluded</w:t>
      </w:r>
      <w:r>
        <w:t>.</w:t>
      </w:r>
    </w:p>
    <w:p w14:paraId="5DA529D1" w14:textId="77777777" w:rsidR="00E00DA6" w:rsidRDefault="007615D6" w:rsidP="000A3FBD">
      <w:pPr>
        <w:pStyle w:val="NormTop"/>
      </w:pPr>
      <w:r>
        <w:rPr>
          <w:color w:val="0000FF"/>
        </w:rPr>
        <w:t>S2-2506955</w:t>
      </w:r>
      <w:r w:rsidRPr="00D53282">
        <w:t xml:space="preserve"> </w:t>
      </w:r>
      <w:r>
        <w:t>(P-CR) 23.700-56: PCR to TR 23.700-56: Key Issue of IMS and DC Capability Exposure Enhancement (Source: ZTE)</w:t>
      </w:r>
      <w:r>
        <w:br/>
      </w:r>
      <w:r w:rsidRPr="00D53282">
        <w:rPr>
          <w:b/>
        </w:rPr>
        <w:t>Document for:</w:t>
      </w:r>
      <w:r w:rsidRPr="00D53282">
        <w:t xml:space="preserve"> </w:t>
      </w:r>
      <w:r>
        <w:t>Approval</w:t>
      </w:r>
      <w:r>
        <w:br/>
      </w:r>
      <w:r w:rsidRPr="00D53282">
        <w:rPr>
          <w:b/>
        </w:rPr>
        <w:t>Abstract:</w:t>
      </w:r>
      <w:r w:rsidRPr="00D53282">
        <w:t xml:space="preserve"> </w:t>
      </w:r>
      <w:r>
        <w:br/>
        <w:t>The paper adds key issue of IMS and DC capability exposure enhancement in TR 23.700-56.</w:t>
      </w:r>
    </w:p>
    <w:p w14:paraId="24422320" w14:textId="77777777" w:rsidR="007615D6" w:rsidRPr="005B25A1" w:rsidRDefault="007615D6" w:rsidP="007615D6">
      <w:pPr>
        <w:keepNext/>
        <w:keepLines/>
        <w:rPr>
          <w:b/>
          <w:bCs/>
        </w:rPr>
      </w:pPr>
      <w:r w:rsidRPr="005B25A1">
        <w:rPr>
          <w:b/>
          <w:bCs/>
        </w:rPr>
        <w:t>Convenor comment:</w:t>
      </w:r>
    </w:p>
    <w:p w14:paraId="184A4131" w14:textId="77777777" w:rsidR="007615D6" w:rsidRPr="005B25A1" w:rsidRDefault="007615D6" w:rsidP="007615D6">
      <w:pPr>
        <w:keepNext/>
        <w:keepLines/>
      </w:pPr>
      <w:r w:rsidRPr="005B25A1">
        <w:t>Part Merge into S2-2507422. Part Merge into S2-2507423.</w:t>
      </w:r>
    </w:p>
    <w:p w14:paraId="73B3C1F9" w14:textId="77777777" w:rsidR="007615D6" w:rsidRPr="005B25A1" w:rsidRDefault="007615D6" w:rsidP="007615D6">
      <w:pPr>
        <w:keepNext/>
        <w:keepLines/>
        <w:rPr>
          <w:b/>
          <w:bCs/>
        </w:rPr>
      </w:pPr>
      <w:r w:rsidRPr="005B25A1">
        <w:rPr>
          <w:b/>
          <w:bCs/>
        </w:rPr>
        <w:t>Parallel discussion:</w:t>
      </w:r>
    </w:p>
    <w:p w14:paraId="5225711B" w14:textId="77777777" w:rsidR="007615D6" w:rsidRPr="005B25A1" w:rsidRDefault="007615D6" w:rsidP="007615D6">
      <w:pPr>
        <w:keepNext/>
        <w:keepLines/>
      </w:pPr>
      <w:r w:rsidRPr="005B25A1">
        <w:t>-</w:t>
      </w:r>
    </w:p>
    <w:p w14:paraId="0170F832" w14:textId="77777777" w:rsidR="007615D6" w:rsidRPr="005B25A1" w:rsidRDefault="007615D6" w:rsidP="007615D6">
      <w:pPr>
        <w:keepNext/>
        <w:keepLines/>
        <w:rPr>
          <w:b/>
          <w:bCs/>
        </w:rPr>
      </w:pPr>
      <w:r w:rsidRPr="005B25A1">
        <w:rPr>
          <w:b/>
          <w:bCs/>
        </w:rPr>
        <w:t>Plenary Discussion:</w:t>
      </w:r>
    </w:p>
    <w:p w14:paraId="65EE5268" w14:textId="77777777" w:rsidR="007615D6" w:rsidRPr="005B25A1" w:rsidRDefault="007615D6" w:rsidP="007615D6">
      <w:pPr>
        <w:keepNext/>
        <w:keepLines/>
      </w:pPr>
      <w:r>
        <w:rPr>
          <w:color w:val="FF0000"/>
        </w:rPr>
        <w:t>NO DISCUSSION RECORDED</w:t>
      </w:r>
    </w:p>
    <w:p w14:paraId="02DC3B20" w14:textId="77777777" w:rsidR="007615D6" w:rsidRPr="00EB0339" w:rsidRDefault="007615D6" w:rsidP="007615D6">
      <w:r w:rsidRPr="005B25A1">
        <w:rPr>
          <w:b/>
          <w:bCs/>
        </w:rPr>
        <w:t>Status:</w:t>
      </w:r>
      <w:r>
        <w:t xml:space="preserve"> </w:t>
      </w:r>
      <w:r>
        <w:rPr>
          <w:color w:val="0000FF"/>
        </w:rPr>
        <w:t>Not concluded</w:t>
      </w:r>
      <w:r>
        <w:t>.</w:t>
      </w:r>
    </w:p>
    <w:p w14:paraId="55D4E34F" w14:textId="77777777" w:rsidR="00E00DA6" w:rsidRDefault="007615D6" w:rsidP="000A3FBD">
      <w:pPr>
        <w:pStyle w:val="NormTop"/>
      </w:pPr>
      <w:r>
        <w:rPr>
          <w:color w:val="0000FF"/>
        </w:rPr>
        <w:t>S2-2507001</w:t>
      </w:r>
      <w:r w:rsidRPr="00D53282">
        <w:t xml:space="preserve"> </w:t>
      </w:r>
      <w:r>
        <w:t xml:space="preserve">(P-CR) 23.700-56: New KI: IMS capability exposure framework for </w:t>
      </w:r>
      <w:proofErr w:type="spellStart"/>
      <w:r>
        <w:t>eMMTel</w:t>
      </w:r>
      <w:proofErr w:type="spellEnd"/>
      <w:r>
        <w:t xml:space="preserve"> services (Source: Ch</w:t>
      </w:r>
      <w:r>
        <w:lastRenderedPageBreak/>
        <w:t>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key issue on IMS capability exposure framework for </w:t>
      </w:r>
      <w:proofErr w:type="spellStart"/>
      <w:r>
        <w:t>eMMTel</w:t>
      </w:r>
      <w:proofErr w:type="spellEnd"/>
      <w:r>
        <w:t xml:space="preserve"> services.</w:t>
      </w:r>
    </w:p>
    <w:p w14:paraId="63213FBE" w14:textId="77777777" w:rsidR="007615D6" w:rsidRPr="005B25A1" w:rsidRDefault="007615D6" w:rsidP="007615D6">
      <w:pPr>
        <w:keepNext/>
        <w:keepLines/>
        <w:rPr>
          <w:b/>
          <w:bCs/>
        </w:rPr>
      </w:pPr>
      <w:r w:rsidRPr="005B25A1">
        <w:rPr>
          <w:b/>
          <w:bCs/>
        </w:rPr>
        <w:t>Convenor comment:</w:t>
      </w:r>
    </w:p>
    <w:p w14:paraId="0D97380A" w14:textId="77777777" w:rsidR="007615D6" w:rsidRPr="005B25A1" w:rsidRDefault="007615D6" w:rsidP="007615D6">
      <w:pPr>
        <w:keepNext/>
        <w:keepLines/>
      </w:pPr>
      <w:r w:rsidRPr="005B25A1">
        <w:t>Merge into S2-2507422.</w:t>
      </w:r>
    </w:p>
    <w:p w14:paraId="7D4D8D34" w14:textId="77777777" w:rsidR="007615D6" w:rsidRPr="005B25A1" w:rsidRDefault="007615D6" w:rsidP="007615D6">
      <w:pPr>
        <w:keepNext/>
        <w:keepLines/>
        <w:rPr>
          <w:b/>
          <w:bCs/>
        </w:rPr>
      </w:pPr>
      <w:r w:rsidRPr="005B25A1">
        <w:rPr>
          <w:b/>
          <w:bCs/>
        </w:rPr>
        <w:t>Parallel discussion:</w:t>
      </w:r>
    </w:p>
    <w:p w14:paraId="232EFF3A" w14:textId="77777777" w:rsidR="007615D6" w:rsidRPr="005B25A1" w:rsidRDefault="007615D6" w:rsidP="007615D6">
      <w:pPr>
        <w:keepNext/>
        <w:keepLines/>
      </w:pPr>
      <w:r w:rsidRPr="005B25A1">
        <w:t>-</w:t>
      </w:r>
    </w:p>
    <w:p w14:paraId="5D0206F2" w14:textId="77777777" w:rsidR="007615D6" w:rsidRPr="005B25A1" w:rsidRDefault="007615D6" w:rsidP="007615D6">
      <w:pPr>
        <w:keepNext/>
        <w:keepLines/>
        <w:rPr>
          <w:b/>
          <w:bCs/>
        </w:rPr>
      </w:pPr>
      <w:r w:rsidRPr="005B25A1">
        <w:rPr>
          <w:b/>
          <w:bCs/>
        </w:rPr>
        <w:t>Plenary Discussion:</w:t>
      </w:r>
    </w:p>
    <w:p w14:paraId="31D15891" w14:textId="77777777" w:rsidR="007615D6" w:rsidRPr="005B25A1" w:rsidRDefault="007615D6" w:rsidP="007615D6">
      <w:pPr>
        <w:keepNext/>
        <w:keepLines/>
      </w:pPr>
      <w:r>
        <w:rPr>
          <w:color w:val="FF0000"/>
        </w:rPr>
        <w:t>NO DISCUSSION RECORDED</w:t>
      </w:r>
    </w:p>
    <w:p w14:paraId="473F86AC" w14:textId="77777777" w:rsidR="007615D6" w:rsidRPr="00EB0339" w:rsidRDefault="007615D6" w:rsidP="007615D6">
      <w:r w:rsidRPr="005B25A1">
        <w:rPr>
          <w:b/>
          <w:bCs/>
        </w:rPr>
        <w:t>Status:</w:t>
      </w:r>
      <w:r>
        <w:t xml:space="preserve"> </w:t>
      </w:r>
      <w:r>
        <w:rPr>
          <w:color w:val="0000FF"/>
        </w:rPr>
        <w:t>Not concluded</w:t>
      </w:r>
      <w:r>
        <w:t>.</w:t>
      </w:r>
    </w:p>
    <w:p w14:paraId="6B1E3FB6" w14:textId="77777777" w:rsidR="00E00DA6" w:rsidRDefault="007615D6" w:rsidP="000A3FBD">
      <w:pPr>
        <w:pStyle w:val="NormTop"/>
      </w:pPr>
      <w:r>
        <w:rPr>
          <w:color w:val="0000FF"/>
        </w:rPr>
        <w:t>S2-2507085</w:t>
      </w:r>
      <w:r w:rsidRPr="00D53282">
        <w:t xml:space="preserve"> </w:t>
      </w:r>
      <w:r>
        <w:t xml:space="preserve">(P-CR) 23.700-56: Key issues on Enhancement of IMS Network Capability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027F110C" w14:textId="77777777" w:rsidR="007615D6" w:rsidRPr="005B25A1" w:rsidRDefault="007615D6" w:rsidP="007615D6">
      <w:pPr>
        <w:keepNext/>
        <w:keepLines/>
        <w:rPr>
          <w:b/>
          <w:bCs/>
        </w:rPr>
      </w:pPr>
      <w:r w:rsidRPr="005B25A1">
        <w:rPr>
          <w:b/>
          <w:bCs/>
        </w:rPr>
        <w:t>Convenor comment:</w:t>
      </w:r>
    </w:p>
    <w:p w14:paraId="5FBDAA70" w14:textId="77777777" w:rsidR="007615D6" w:rsidRPr="005B25A1" w:rsidRDefault="007615D6" w:rsidP="007615D6">
      <w:pPr>
        <w:keepNext/>
        <w:keepLines/>
      </w:pPr>
      <w:r w:rsidRPr="005B25A1">
        <w:t>Merge into S2-2507422.</w:t>
      </w:r>
    </w:p>
    <w:p w14:paraId="0A40638F" w14:textId="77777777" w:rsidR="007615D6" w:rsidRPr="005B25A1" w:rsidRDefault="007615D6" w:rsidP="007615D6">
      <w:pPr>
        <w:keepNext/>
        <w:keepLines/>
        <w:rPr>
          <w:b/>
          <w:bCs/>
        </w:rPr>
      </w:pPr>
      <w:r w:rsidRPr="005B25A1">
        <w:rPr>
          <w:b/>
          <w:bCs/>
        </w:rPr>
        <w:t>Parallel discussion:</w:t>
      </w:r>
    </w:p>
    <w:p w14:paraId="63381966" w14:textId="77777777" w:rsidR="007615D6" w:rsidRPr="005B25A1" w:rsidRDefault="007615D6" w:rsidP="007615D6">
      <w:pPr>
        <w:keepNext/>
        <w:keepLines/>
      </w:pPr>
      <w:r w:rsidRPr="005B25A1">
        <w:t>-</w:t>
      </w:r>
    </w:p>
    <w:p w14:paraId="7A333D96" w14:textId="77777777" w:rsidR="007615D6" w:rsidRPr="005B25A1" w:rsidRDefault="007615D6" w:rsidP="007615D6">
      <w:pPr>
        <w:keepNext/>
        <w:keepLines/>
        <w:rPr>
          <w:b/>
          <w:bCs/>
        </w:rPr>
      </w:pPr>
      <w:r w:rsidRPr="005B25A1">
        <w:rPr>
          <w:b/>
          <w:bCs/>
        </w:rPr>
        <w:t>Plenary Discussion:</w:t>
      </w:r>
    </w:p>
    <w:p w14:paraId="1ACE9409" w14:textId="77777777" w:rsidR="007615D6" w:rsidRPr="005B25A1" w:rsidRDefault="007615D6" w:rsidP="007615D6">
      <w:pPr>
        <w:keepNext/>
        <w:keepLines/>
      </w:pPr>
      <w:r>
        <w:rPr>
          <w:color w:val="FF0000"/>
        </w:rPr>
        <w:t>NO DISCUSSION RECORDED</w:t>
      </w:r>
    </w:p>
    <w:p w14:paraId="0211F085" w14:textId="77777777" w:rsidR="007615D6" w:rsidRPr="00EB0339" w:rsidRDefault="007615D6" w:rsidP="007615D6">
      <w:r w:rsidRPr="005B25A1">
        <w:rPr>
          <w:b/>
          <w:bCs/>
        </w:rPr>
        <w:t>Status:</w:t>
      </w:r>
      <w:r>
        <w:t xml:space="preserve"> </w:t>
      </w:r>
      <w:r>
        <w:rPr>
          <w:color w:val="0000FF"/>
        </w:rPr>
        <w:t>Not concluded</w:t>
      </w:r>
      <w:r>
        <w:t>.</w:t>
      </w:r>
    </w:p>
    <w:p w14:paraId="0544CA3A" w14:textId="77777777" w:rsidR="00E00DA6" w:rsidRDefault="007615D6" w:rsidP="000A3FBD">
      <w:pPr>
        <w:pStyle w:val="NormTop"/>
      </w:pPr>
      <w:r>
        <w:rPr>
          <w:color w:val="0000FF"/>
        </w:rPr>
        <w:t>S2-2507327</w:t>
      </w:r>
      <w:r w:rsidRPr="00D53282">
        <w:t xml:space="preserve"> </w:t>
      </w:r>
      <w:r>
        <w:t>(P-CR) 23.700-56: TR 23.700-56: FS_NG_RTC_Ph3_ARC-WT#2 New key issue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proposed the key issues for TS 23.700-56 for study on system architecture for next generation real time communication services Phase 3 SID.</w:t>
      </w:r>
    </w:p>
    <w:p w14:paraId="3B0ED77C" w14:textId="77777777" w:rsidR="007615D6" w:rsidRPr="005B25A1" w:rsidRDefault="007615D6" w:rsidP="007615D6">
      <w:pPr>
        <w:keepNext/>
        <w:keepLines/>
        <w:rPr>
          <w:b/>
          <w:bCs/>
        </w:rPr>
      </w:pPr>
      <w:r w:rsidRPr="005B25A1">
        <w:rPr>
          <w:b/>
          <w:bCs/>
        </w:rPr>
        <w:t>Convenor comment:</w:t>
      </w:r>
    </w:p>
    <w:p w14:paraId="436D744C" w14:textId="77777777" w:rsidR="007615D6" w:rsidRPr="005B25A1" w:rsidRDefault="007615D6" w:rsidP="007615D6">
      <w:pPr>
        <w:keepNext/>
        <w:keepLines/>
      </w:pPr>
      <w:r w:rsidRPr="005B25A1">
        <w:t>Merge into S2-2507422.</w:t>
      </w:r>
    </w:p>
    <w:p w14:paraId="5913645F" w14:textId="77777777" w:rsidR="007615D6" w:rsidRPr="005B25A1" w:rsidRDefault="007615D6" w:rsidP="007615D6">
      <w:pPr>
        <w:keepNext/>
        <w:keepLines/>
        <w:rPr>
          <w:b/>
          <w:bCs/>
        </w:rPr>
      </w:pPr>
      <w:r w:rsidRPr="005B25A1">
        <w:rPr>
          <w:b/>
          <w:bCs/>
        </w:rPr>
        <w:t>Parallel discussion:</w:t>
      </w:r>
    </w:p>
    <w:p w14:paraId="57FE6568" w14:textId="77777777" w:rsidR="007615D6" w:rsidRPr="005B25A1" w:rsidRDefault="007615D6" w:rsidP="007615D6">
      <w:pPr>
        <w:keepNext/>
        <w:keepLines/>
      </w:pPr>
      <w:r w:rsidRPr="005B25A1">
        <w:t>-</w:t>
      </w:r>
    </w:p>
    <w:p w14:paraId="558518E7" w14:textId="77777777" w:rsidR="007615D6" w:rsidRPr="005B25A1" w:rsidRDefault="007615D6" w:rsidP="007615D6">
      <w:pPr>
        <w:keepNext/>
        <w:keepLines/>
        <w:rPr>
          <w:b/>
          <w:bCs/>
        </w:rPr>
      </w:pPr>
      <w:r w:rsidRPr="005B25A1">
        <w:rPr>
          <w:b/>
          <w:bCs/>
        </w:rPr>
        <w:t>Plenary Discussion:</w:t>
      </w:r>
    </w:p>
    <w:p w14:paraId="6E1932C0" w14:textId="77777777" w:rsidR="007615D6" w:rsidRPr="005B25A1" w:rsidRDefault="007615D6" w:rsidP="007615D6">
      <w:pPr>
        <w:keepNext/>
        <w:keepLines/>
      </w:pPr>
      <w:r>
        <w:rPr>
          <w:color w:val="FF0000"/>
        </w:rPr>
        <w:t>NO DISCUSSION RECORDED</w:t>
      </w:r>
    </w:p>
    <w:p w14:paraId="57BCF1F9" w14:textId="77777777" w:rsidR="007615D6" w:rsidRPr="00EB0339" w:rsidRDefault="007615D6" w:rsidP="007615D6">
      <w:r w:rsidRPr="005B25A1">
        <w:rPr>
          <w:b/>
          <w:bCs/>
        </w:rPr>
        <w:t>Status:</w:t>
      </w:r>
      <w:r>
        <w:t xml:space="preserve"> </w:t>
      </w:r>
      <w:r>
        <w:rPr>
          <w:color w:val="0000FF"/>
        </w:rPr>
        <w:t>Not concluded</w:t>
      </w:r>
      <w:r>
        <w:t>.</w:t>
      </w:r>
    </w:p>
    <w:p w14:paraId="069BD1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w:t>
      </w:r>
      <w:r>
        <w:rPr>
          <w:color w:val="0000FF"/>
        </w:rPr>
        <w:lastRenderedPageBreak/>
        <w:t xml:space="preserve"> Issue #3 Dynamic Configuration</w:t>
      </w:r>
    </w:p>
    <w:p w14:paraId="22D3023E" w14:textId="77777777" w:rsidR="00E00DA6" w:rsidRDefault="007615D6" w:rsidP="000A3FBD">
      <w:pPr>
        <w:pStyle w:val="NormTop"/>
      </w:pPr>
      <w:r>
        <w:rPr>
          <w:color w:val="0000FF"/>
        </w:rPr>
        <w:t>S2-2507423</w:t>
      </w:r>
      <w:r w:rsidRPr="00D53282">
        <w:t xml:space="preserve"> </w:t>
      </w:r>
      <w:r>
        <w:t>(P-CR) 23.700-56: Document Key Issue for dynamic configuration in TR 23.700-56 (Source: T-Mobile USA (Rapporteur),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Key Issue relating to dynamic configuration of MDC2 endpoints for the Study on system architecture for next generation real time communication services Phase 3.</w:t>
      </w:r>
    </w:p>
    <w:p w14:paraId="1409D4A0" w14:textId="77777777" w:rsidR="007615D6" w:rsidRPr="005B25A1" w:rsidRDefault="007615D6" w:rsidP="007615D6">
      <w:pPr>
        <w:keepNext/>
        <w:keepLines/>
        <w:rPr>
          <w:b/>
          <w:bCs/>
        </w:rPr>
      </w:pPr>
      <w:r w:rsidRPr="005B25A1">
        <w:rPr>
          <w:b/>
          <w:bCs/>
        </w:rPr>
        <w:t>Convenor comment:</w:t>
      </w:r>
    </w:p>
    <w:p w14:paraId="582EB845" w14:textId="77777777" w:rsidR="007615D6" w:rsidRPr="005B25A1" w:rsidRDefault="007615D6" w:rsidP="007615D6">
      <w:pPr>
        <w:keepNext/>
        <w:keepLines/>
      </w:pPr>
      <w:r w:rsidRPr="005B25A1">
        <w:t>Baseline.</w:t>
      </w:r>
    </w:p>
    <w:p w14:paraId="1360071C" w14:textId="77777777" w:rsidR="007615D6" w:rsidRPr="005B25A1" w:rsidRDefault="007615D6" w:rsidP="007615D6">
      <w:pPr>
        <w:keepNext/>
        <w:keepLines/>
        <w:rPr>
          <w:b/>
          <w:bCs/>
        </w:rPr>
      </w:pPr>
      <w:r w:rsidRPr="005B25A1">
        <w:rPr>
          <w:b/>
          <w:bCs/>
        </w:rPr>
        <w:t>Parallel discussion:</w:t>
      </w:r>
    </w:p>
    <w:p w14:paraId="65FD810E" w14:textId="77777777" w:rsidR="007615D6" w:rsidRPr="005B25A1" w:rsidRDefault="007615D6" w:rsidP="007615D6">
      <w:pPr>
        <w:keepNext/>
        <w:keepLines/>
      </w:pPr>
      <w:r w:rsidRPr="005B25A1">
        <w:t>-</w:t>
      </w:r>
    </w:p>
    <w:p w14:paraId="494CE5A7" w14:textId="77777777" w:rsidR="007615D6" w:rsidRPr="005B25A1" w:rsidRDefault="007615D6" w:rsidP="007615D6">
      <w:pPr>
        <w:keepNext/>
        <w:keepLines/>
        <w:rPr>
          <w:b/>
          <w:bCs/>
        </w:rPr>
      </w:pPr>
      <w:r w:rsidRPr="005B25A1">
        <w:rPr>
          <w:b/>
          <w:bCs/>
        </w:rPr>
        <w:t>Plenary Discussion:</w:t>
      </w:r>
    </w:p>
    <w:p w14:paraId="26132344" w14:textId="77777777" w:rsidR="007615D6" w:rsidRPr="005B25A1" w:rsidRDefault="007615D6" w:rsidP="007615D6">
      <w:pPr>
        <w:keepNext/>
        <w:keepLines/>
      </w:pPr>
      <w:r>
        <w:rPr>
          <w:color w:val="FF0000"/>
        </w:rPr>
        <w:t>NO DISCUSSION RECORDED</w:t>
      </w:r>
    </w:p>
    <w:p w14:paraId="473CBB40" w14:textId="77777777" w:rsidR="007615D6" w:rsidRPr="00EB0339" w:rsidRDefault="007615D6" w:rsidP="007615D6">
      <w:r w:rsidRPr="005B25A1">
        <w:rPr>
          <w:b/>
          <w:bCs/>
        </w:rPr>
        <w:t>Status:</w:t>
      </w:r>
      <w:r>
        <w:t xml:space="preserve"> </w:t>
      </w:r>
      <w:r>
        <w:rPr>
          <w:color w:val="0000FF"/>
        </w:rPr>
        <w:t>Not concluded</w:t>
      </w:r>
      <w:r>
        <w:t>.</w:t>
      </w:r>
    </w:p>
    <w:p w14:paraId="7FE84E07" w14:textId="77777777" w:rsidR="00E00DA6" w:rsidRDefault="007615D6" w:rsidP="000A3FBD">
      <w:pPr>
        <w:pStyle w:val="NormTop"/>
      </w:pPr>
      <w:r>
        <w:rPr>
          <w:color w:val="0000FF"/>
        </w:rPr>
        <w:t>S2-2507002</w:t>
      </w:r>
      <w:r w:rsidRPr="00D53282">
        <w:t xml:space="preserve"> </w:t>
      </w:r>
      <w:r>
        <w:t>(P-CR) 23.700-56: New KI: Completion of P2A/P2A2P procedures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on completion of P2A/P2A2P procedures.</w:t>
      </w:r>
    </w:p>
    <w:p w14:paraId="0E066333" w14:textId="77777777" w:rsidR="007615D6" w:rsidRPr="005B25A1" w:rsidRDefault="007615D6" w:rsidP="007615D6">
      <w:pPr>
        <w:keepNext/>
        <w:keepLines/>
        <w:rPr>
          <w:b/>
          <w:bCs/>
        </w:rPr>
      </w:pPr>
      <w:r w:rsidRPr="005B25A1">
        <w:rPr>
          <w:b/>
          <w:bCs/>
        </w:rPr>
        <w:t>Convenor comment:</w:t>
      </w:r>
    </w:p>
    <w:p w14:paraId="26184A5C" w14:textId="77777777" w:rsidR="007615D6" w:rsidRPr="005B25A1" w:rsidRDefault="007615D6" w:rsidP="007615D6">
      <w:pPr>
        <w:keepNext/>
        <w:keepLines/>
      </w:pPr>
      <w:r w:rsidRPr="005B25A1">
        <w:t>Merge into S2-2507423.</w:t>
      </w:r>
    </w:p>
    <w:p w14:paraId="0CE9730F" w14:textId="77777777" w:rsidR="007615D6" w:rsidRPr="005B25A1" w:rsidRDefault="007615D6" w:rsidP="007615D6">
      <w:pPr>
        <w:keepNext/>
        <w:keepLines/>
        <w:rPr>
          <w:b/>
          <w:bCs/>
        </w:rPr>
      </w:pPr>
      <w:r w:rsidRPr="005B25A1">
        <w:rPr>
          <w:b/>
          <w:bCs/>
        </w:rPr>
        <w:t>Parallel discussion:</w:t>
      </w:r>
    </w:p>
    <w:p w14:paraId="72EFAC6F" w14:textId="77777777" w:rsidR="007615D6" w:rsidRPr="005B25A1" w:rsidRDefault="007615D6" w:rsidP="007615D6">
      <w:pPr>
        <w:keepNext/>
        <w:keepLines/>
      </w:pPr>
      <w:r w:rsidRPr="005B25A1">
        <w:t>-</w:t>
      </w:r>
    </w:p>
    <w:p w14:paraId="6FB7220C" w14:textId="77777777" w:rsidR="007615D6" w:rsidRPr="005B25A1" w:rsidRDefault="007615D6" w:rsidP="007615D6">
      <w:pPr>
        <w:keepNext/>
        <w:keepLines/>
        <w:rPr>
          <w:b/>
          <w:bCs/>
        </w:rPr>
      </w:pPr>
      <w:r w:rsidRPr="005B25A1">
        <w:rPr>
          <w:b/>
          <w:bCs/>
        </w:rPr>
        <w:t>Plenary Discussion:</w:t>
      </w:r>
    </w:p>
    <w:p w14:paraId="5FA20CC9" w14:textId="77777777" w:rsidR="007615D6" w:rsidRPr="005B25A1" w:rsidRDefault="007615D6" w:rsidP="007615D6">
      <w:pPr>
        <w:keepNext/>
        <w:keepLines/>
      </w:pPr>
      <w:r>
        <w:rPr>
          <w:color w:val="FF0000"/>
        </w:rPr>
        <w:t>NO DISCUSSION RECORDED</w:t>
      </w:r>
    </w:p>
    <w:p w14:paraId="66D1608C" w14:textId="77777777" w:rsidR="007615D6" w:rsidRPr="00EB0339" w:rsidRDefault="007615D6" w:rsidP="007615D6">
      <w:r w:rsidRPr="005B25A1">
        <w:rPr>
          <w:b/>
          <w:bCs/>
        </w:rPr>
        <w:t>Status:</w:t>
      </w:r>
      <w:r>
        <w:t xml:space="preserve"> </w:t>
      </w:r>
      <w:r>
        <w:rPr>
          <w:color w:val="0000FF"/>
        </w:rPr>
        <w:t>Not concluded</w:t>
      </w:r>
      <w:r>
        <w:t>.</w:t>
      </w:r>
    </w:p>
    <w:p w14:paraId="0971B96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w:t>
      </w:r>
    </w:p>
    <w:p w14:paraId="6AE3208D" w14:textId="77777777" w:rsidR="00E00DA6" w:rsidRDefault="007615D6" w:rsidP="000A3FBD">
      <w:pPr>
        <w:pStyle w:val="NormTop"/>
      </w:pPr>
      <w:r>
        <w:rPr>
          <w:color w:val="0000FF"/>
        </w:rPr>
        <w:t>S2-2506301</w:t>
      </w:r>
      <w:r w:rsidRPr="00D53282">
        <w:t xml:space="preserve"> </w:t>
      </w:r>
      <w:r>
        <w:t>(P-CR) 23.700-56: WT#1: Solution for ADC establishment in alerting phase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w:t>
      </w:r>
      <w:r>
        <w:lastRenderedPageBreak/>
        <w:t xml:space="preserve"> for FS_NG_RTC_Ph3.</w:t>
      </w:r>
    </w:p>
    <w:p w14:paraId="2664A388" w14:textId="77777777" w:rsidR="007615D6" w:rsidRPr="005B25A1" w:rsidRDefault="007615D6" w:rsidP="007615D6">
      <w:pPr>
        <w:keepNext/>
        <w:keepLines/>
        <w:rPr>
          <w:b/>
          <w:bCs/>
        </w:rPr>
      </w:pPr>
      <w:r w:rsidRPr="005B25A1">
        <w:rPr>
          <w:b/>
          <w:bCs/>
        </w:rPr>
        <w:t>Convenor comment:</w:t>
      </w:r>
    </w:p>
    <w:p w14:paraId="7DE257DE" w14:textId="77777777" w:rsidR="007615D6" w:rsidRPr="005B25A1" w:rsidRDefault="007615D6" w:rsidP="007615D6">
      <w:pPr>
        <w:keepNext/>
        <w:keepLines/>
      </w:pPr>
      <w:r w:rsidRPr="005B25A1">
        <w:t>Handle.</w:t>
      </w:r>
    </w:p>
    <w:p w14:paraId="6F51DA14" w14:textId="77777777" w:rsidR="007615D6" w:rsidRPr="005B25A1" w:rsidRDefault="007615D6" w:rsidP="007615D6">
      <w:pPr>
        <w:keepNext/>
        <w:keepLines/>
        <w:rPr>
          <w:b/>
          <w:bCs/>
        </w:rPr>
      </w:pPr>
      <w:r w:rsidRPr="005B25A1">
        <w:rPr>
          <w:b/>
          <w:bCs/>
        </w:rPr>
        <w:t>Parallel discussion:</w:t>
      </w:r>
    </w:p>
    <w:p w14:paraId="322829FA" w14:textId="77777777" w:rsidR="007615D6" w:rsidRPr="005B25A1" w:rsidRDefault="007615D6" w:rsidP="007615D6">
      <w:pPr>
        <w:keepNext/>
        <w:keepLines/>
      </w:pPr>
      <w:r w:rsidRPr="005B25A1">
        <w:t>-</w:t>
      </w:r>
    </w:p>
    <w:p w14:paraId="49DF2746" w14:textId="77777777" w:rsidR="007615D6" w:rsidRPr="005B25A1" w:rsidRDefault="007615D6" w:rsidP="007615D6">
      <w:pPr>
        <w:keepNext/>
        <w:keepLines/>
        <w:rPr>
          <w:b/>
          <w:bCs/>
        </w:rPr>
      </w:pPr>
      <w:r w:rsidRPr="005B25A1">
        <w:rPr>
          <w:b/>
          <w:bCs/>
        </w:rPr>
        <w:t>Plenary Discussion:</w:t>
      </w:r>
    </w:p>
    <w:p w14:paraId="10F27EE6" w14:textId="77777777" w:rsidR="007615D6" w:rsidRPr="005B25A1" w:rsidRDefault="007615D6" w:rsidP="007615D6">
      <w:pPr>
        <w:keepNext/>
        <w:keepLines/>
      </w:pPr>
      <w:r>
        <w:rPr>
          <w:color w:val="FF0000"/>
        </w:rPr>
        <w:t>NO DISCUSSION RECORDED</w:t>
      </w:r>
    </w:p>
    <w:p w14:paraId="41FB088F" w14:textId="77777777" w:rsidR="007615D6" w:rsidRPr="00EB0339" w:rsidRDefault="007615D6" w:rsidP="007615D6">
      <w:r w:rsidRPr="005B25A1">
        <w:rPr>
          <w:b/>
          <w:bCs/>
        </w:rPr>
        <w:t>Status:</w:t>
      </w:r>
      <w:r>
        <w:t xml:space="preserve"> </w:t>
      </w:r>
      <w:r>
        <w:rPr>
          <w:color w:val="0000FF"/>
        </w:rPr>
        <w:t>Not concluded</w:t>
      </w:r>
      <w:r>
        <w:t>.</w:t>
      </w:r>
    </w:p>
    <w:p w14:paraId="568428F8" w14:textId="77777777" w:rsidR="00E00DA6" w:rsidRDefault="007615D6" w:rsidP="000A3FBD">
      <w:pPr>
        <w:pStyle w:val="NormTop"/>
      </w:pPr>
      <w:r>
        <w:rPr>
          <w:color w:val="0000FF"/>
        </w:rPr>
        <w:t>S2-2506918</w:t>
      </w:r>
      <w:r w:rsidRPr="00D53282">
        <w:t xml:space="preserve"> </w:t>
      </w:r>
      <w:r>
        <w:t>(P-CR) 23.700-56: Support for IMS DC in early media session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IMS data channel application in early media session.</w:t>
      </w:r>
    </w:p>
    <w:p w14:paraId="272495D3" w14:textId="77777777" w:rsidR="007615D6" w:rsidRPr="005B25A1" w:rsidRDefault="007615D6" w:rsidP="007615D6">
      <w:pPr>
        <w:keepNext/>
        <w:keepLines/>
        <w:rPr>
          <w:b/>
          <w:bCs/>
        </w:rPr>
      </w:pPr>
      <w:r w:rsidRPr="005B25A1">
        <w:rPr>
          <w:b/>
          <w:bCs/>
        </w:rPr>
        <w:t>Convenor comment:</w:t>
      </w:r>
    </w:p>
    <w:p w14:paraId="4194906D" w14:textId="77777777" w:rsidR="007615D6" w:rsidRPr="005B25A1" w:rsidRDefault="007615D6" w:rsidP="007615D6">
      <w:pPr>
        <w:keepNext/>
        <w:keepLines/>
      </w:pPr>
      <w:r w:rsidRPr="005B25A1">
        <w:t>Handle.</w:t>
      </w:r>
    </w:p>
    <w:p w14:paraId="7B757817" w14:textId="77777777" w:rsidR="007615D6" w:rsidRPr="005B25A1" w:rsidRDefault="007615D6" w:rsidP="007615D6">
      <w:pPr>
        <w:keepNext/>
        <w:keepLines/>
        <w:rPr>
          <w:b/>
          <w:bCs/>
        </w:rPr>
      </w:pPr>
      <w:r w:rsidRPr="005B25A1">
        <w:rPr>
          <w:b/>
          <w:bCs/>
        </w:rPr>
        <w:t>Parallel discussion:</w:t>
      </w:r>
    </w:p>
    <w:p w14:paraId="648D0A08" w14:textId="77777777" w:rsidR="007615D6" w:rsidRPr="005B25A1" w:rsidRDefault="007615D6" w:rsidP="007615D6">
      <w:pPr>
        <w:keepNext/>
        <w:keepLines/>
      </w:pPr>
      <w:r w:rsidRPr="005B25A1">
        <w:t>-</w:t>
      </w:r>
    </w:p>
    <w:p w14:paraId="11C6C288" w14:textId="77777777" w:rsidR="007615D6" w:rsidRPr="005B25A1" w:rsidRDefault="007615D6" w:rsidP="007615D6">
      <w:pPr>
        <w:keepNext/>
        <w:keepLines/>
        <w:rPr>
          <w:b/>
          <w:bCs/>
        </w:rPr>
      </w:pPr>
      <w:r w:rsidRPr="005B25A1">
        <w:rPr>
          <w:b/>
          <w:bCs/>
        </w:rPr>
        <w:t>Plenary Discussion:</w:t>
      </w:r>
    </w:p>
    <w:p w14:paraId="112184EB" w14:textId="77777777" w:rsidR="007615D6" w:rsidRPr="005B25A1" w:rsidRDefault="007615D6" w:rsidP="007615D6">
      <w:pPr>
        <w:keepNext/>
        <w:keepLines/>
      </w:pPr>
      <w:r>
        <w:rPr>
          <w:color w:val="FF0000"/>
        </w:rPr>
        <w:t>NO DISCUSSION RECORDED</w:t>
      </w:r>
    </w:p>
    <w:p w14:paraId="4DF4F6F9" w14:textId="77777777" w:rsidR="007615D6" w:rsidRPr="00EB0339" w:rsidRDefault="007615D6" w:rsidP="007615D6">
      <w:r w:rsidRPr="005B25A1">
        <w:rPr>
          <w:b/>
          <w:bCs/>
        </w:rPr>
        <w:t>Status:</w:t>
      </w:r>
      <w:r>
        <w:t xml:space="preserve"> </w:t>
      </w:r>
      <w:r>
        <w:rPr>
          <w:color w:val="0000FF"/>
        </w:rPr>
        <w:t>Not concluded</w:t>
      </w:r>
      <w:r>
        <w:t>.</w:t>
      </w:r>
    </w:p>
    <w:p w14:paraId="49B392DC" w14:textId="77777777" w:rsidR="00E00DA6" w:rsidRDefault="007615D6" w:rsidP="000A3FBD">
      <w:pPr>
        <w:pStyle w:val="NormTop"/>
      </w:pPr>
      <w:r>
        <w:rPr>
          <w:color w:val="0000FF"/>
        </w:rPr>
        <w:t>S2-2507159</w:t>
      </w:r>
      <w:r w:rsidRPr="00D53282">
        <w:t xml:space="preserve"> </w:t>
      </w:r>
      <w:r>
        <w:t>(P-CR) 23.700-56: KI #1, New Sol: IMS ADC establishment during alerting phase when initial INVITE does have BDC offer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solution for KI#1.</w:t>
      </w:r>
    </w:p>
    <w:p w14:paraId="0915EB0D" w14:textId="77777777" w:rsidR="007615D6" w:rsidRPr="005B25A1" w:rsidRDefault="007615D6" w:rsidP="007615D6">
      <w:pPr>
        <w:keepNext/>
        <w:keepLines/>
        <w:rPr>
          <w:b/>
          <w:bCs/>
        </w:rPr>
      </w:pPr>
      <w:r w:rsidRPr="005B25A1">
        <w:rPr>
          <w:b/>
          <w:bCs/>
        </w:rPr>
        <w:t>Convenor comment:</w:t>
      </w:r>
    </w:p>
    <w:p w14:paraId="28E6FF22" w14:textId="77777777" w:rsidR="007615D6" w:rsidRPr="005B25A1" w:rsidRDefault="007615D6" w:rsidP="007615D6">
      <w:pPr>
        <w:keepNext/>
        <w:keepLines/>
      </w:pPr>
      <w:r w:rsidRPr="005B25A1">
        <w:t>Handle.</w:t>
      </w:r>
    </w:p>
    <w:p w14:paraId="40D671AD" w14:textId="77777777" w:rsidR="007615D6" w:rsidRPr="005B25A1" w:rsidRDefault="007615D6" w:rsidP="007615D6">
      <w:pPr>
        <w:keepNext/>
        <w:keepLines/>
        <w:rPr>
          <w:b/>
          <w:bCs/>
        </w:rPr>
      </w:pPr>
      <w:r w:rsidRPr="005B25A1">
        <w:rPr>
          <w:b/>
          <w:bCs/>
        </w:rPr>
        <w:t>Parallel discussion:</w:t>
      </w:r>
    </w:p>
    <w:p w14:paraId="7DD3C7C5" w14:textId="77777777" w:rsidR="007615D6" w:rsidRPr="005B25A1" w:rsidRDefault="007615D6" w:rsidP="007615D6">
      <w:pPr>
        <w:keepNext/>
        <w:keepLines/>
      </w:pPr>
      <w:r w:rsidRPr="005B25A1">
        <w:t>-</w:t>
      </w:r>
    </w:p>
    <w:p w14:paraId="40A3CD2C" w14:textId="77777777" w:rsidR="007615D6" w:rsidRPr="005B25A1" w:rsidRDefault="007615D6" w:rsidP="007615D6">
      <w:pPr>
        <w:keepNext/>
        <w:keepLines/>
        <w:rPr>
          <w:b/>
          <w:bCs/>
        </w:rPr>
      </w:pPr>
      <w:r w:rsidRPr="005B25A1">
        <w:rPr>
          <w:b/>
          <w:bCs/>
        </w:rPr>
        <w:t>Plenary Discussion:</w:t>
      </w:r>
    </w:p>
    <w:p w14:paraId="6702ED85" w14:textId="77777777" w:rsidR="007615D6" w:rsidRPr="005B25A1" w:rsidRDefault="007615D6" w:rsidP="007615D6">
      <w:pPr>
        <w:keepNext/>
        <w:keepLines/>
      </w:pPr>
      <w:r>
        <w:rPr>
          <w:color w:val="FF0000"/>
        </w:rPr>
        <w:t>NO DISCUSSION RECORDED</w:t>
      </w:r>
    </w:p>
    <w:p w14:paraId="765EEDAA" w14:textId="77777777" w:rsidR="007615D6" w:rsidRPr="00EB0339" w:rsidRDefault="007615D6" w:rsidP="007615D6">
      <w:r w:rsidRPr="005B25A1">
        <w:rPr>
          <w:b/>
          <w:bCs/>
        </w:rPr>
        <w:t>Status:</w:t>
      </w:r>
      <w:r>
        <w:t xml:space="preserve"> </w:t>
      </w:r>
      <w:r>
        <w:rPr>
          <w:color w:val="0000FF"/>
        </w:rPr>
        <w:t>Not concluded</w:t>
      </w:r>
      <w:r>
        <w:t>.</w:t>
      </w:r>
    </w:p>
    <w:p w14:paraId="32D0979B" w14:textId="77777777" w:rsidR="00E00DA6" w:rsidRDefault="007615D6" w:rsidP="000A3FBD">
      <w:pPr>
        <w:pStyle w:val="NormTop"/>
      </w:pPr>
      <w:r>
        <w:rPr>
          <w:color w:val="0000FF"/>
        </w:rPr>
        <w:t>S2-2507161</w:t>
      </w:r>
      <w:r w:rsidRPr="00D53282">
        <w:t xml:space="preserve"> </w:t>
      </w:r>
      <w:r>
        <w:t>(P-CR) 23.700-56: KI #1, New Sol: IMS ADC establishment during alerting phase when initial INVITE does not have BDC offer  (Source: Samsung)</w:t>
      </w:r>
      <w:r>
        <w:br/>
      </w:r>
      <w:r w:rsidRPr="00D53282">
        <w:rPr>
          <w:b/>
        </w:rPr>
        <w:t>Document for:</w:t>
      </w:r>
      <w:r w:rsidRPr="00D53282">
        <w:t xml:space="preserve"> </w:t>
      </w:r>
      <w:r>
        <w:t>Approval</w:t>
      </w:r>
      <w:r>
        <w:br/>
      </w:r>
      <w:r w:rsidRPr="00D53282">
        <w:rPr>
          <w:b/>
        </w:rPr>
        <w:t>Abstract:</w:t>
      </w:r>
      <w:r w:rsidRPr="00D53282">
        <w:t xml:space="preserve"> </w:t>
      </w:r>
    </w:p>
    <w:p w14:paraId="0754F119" w14:textId="77777777" w:rsidR="007615D6" w:rsidRPr="005B25A1" w:rsidRDefault="007615D6" w:rsidP="007615D6">
      <w:pPr>
        <w:keepNext/>
        <w:keepLines/>
        <w:rPr>
          <w:b/>
          <w:bCs/>
        </w:rPr>
      </w:pPr>
      <w:r w:rsidRPr="005B25A1">
        <w:rPr>
          <w:b/>
          <w:bCs/>
        </w:rPr>
        <w:t>Convenor comment:</w:t>
      </w:r>
    </w:p>
    <w:p w14:paraId="60B2131D" w14:textId="77777777" w:rsidR="007615D6" w:rsidRPr="005B25A1" w:rsidRDefault="007615D6" w:rsidP="007615D6">
      <w:pPr>
        <w:keepNext/>
        <w:keepLines/>
      </w:pPr>
      <w:r w:rsidRPr="005B25A1">
        <w:t>Handle.</w:t>
      </w:r>
    </w:p>
    <w:p w14:paraId="2A9420DE" w14:textId="77777777" w:rsidR="007615D6" w:rsidRPr="005B25A1" w:rsidRDefault="007615D6" w:rsidP="007615D6">
      <w:pPr>
        <w:keepNext/>
        <w:keepLines/>
        <w:rPr>
          <w:b/>
          <w:bCs/>
        </w:rPr>
      </w:pPr>
      <w:r w:rsidRPr="005B25A1">
        <w:rPr>
          <w:b/>
          <w:bCs/>
        </w:rPr>
        <w:t>Parallel discussion:</w:t>
      </w:r>
    </w:p>
    <w:p w14:paraId="0FBDBC9E" w14:textId="77777777" w:rsidR="007615D6" w:rsidRPr="005B25A1" w:rsidRDefault="007615D6" w:rsidP="007615D6">
      <w:pPr>
        <w:keepNext/>
        <w:keepLines/>
      </w:pPr>
      <w:r w:rsidRPr="005B25A1">
        <w:t>-</w:t>
      </w:r>
    </w:p>
    <w:p w14:paraId="7CF9B650" w14:textId="77777777" w:rsidR="007615D6" w:rsidRPr="005B25A1" w:rsidRDefault="007615D6" w:rsidP="007615D6">
      <w:pPr>
        <w:keepNext/>
        <w:keepLines/>
        <w:rPr>
          <w:b/>
          <w:bCs/>
        </w:rPr>
      </w:pPr>
      <w:r w:rsidRPr="005B25A1">
        <w:rPr>
          <w:b/>
          <w:bCs/>
        </w:rPr>
        <w:t>Plenary Discussion:</w:t>
      </w:r>
    </w:p>
    <w:p w14:paraId="12D40EC1" w14:textId="77777777" w:rsidR="007615D6" w:rsidRPr="005B25A1" w:rsidRDefault="007615D6" w:rsidP="007615D6">
      <w:pPr>
        <w:keepNext/>
        <w:keepLines/>
      </w:pPr>
      <w:r>
        <w:rPr>
          <w:color w:val="FF0000"/>
        </w:rPr>
        <w:t>NO DISCUSSION RECORDED</w:t>
      </w:r>
    </w:p>
    <w:p w14:paraId="6C46C6F8" w14:textId="77777777" w:rsidR="007615D6" w:rsidRPr="00EB0339" w:rsidRDefault="007615D6" w:rsidP="007615D6">
      <w:r w:rsidRPr="005B25A1">
        <w:rPr>
          <w:b/>
          <w:bCs/>
        </w:rPr>
        <w:t>Status:</w:t>
      </w:r>
      <w:r>
        <w:t xml:space="preserve"> </w:t>
      </w:r>
      <w:r>
        <w:rPr>
          <w:color w:val="0000FF"/>
        </w:rPr>
        <w:t>Not concluded</w:t>
      </w:r>
      <w:r>
        <w:t>.</w:t>
      </w:r>
    </w:p>
    <w:p w14:paraId="724C15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KI#3</w:t>
      </w:r>
    </w:p>
    <w:p w14:paraId="6BE29237" w14:textId="77777777" w:rsidR="00E00DA6" w:rsidRDefault="007615D6" w:rsidP="000A3FBD">
      <w:pPr>
        <w:pStyle w:val="NormTop"/>
      </w:pPr>
      <w:r>
        <w:rPr>
          <w:color w:val="0000FF"/>
        </w:rPr>
        <w:t>S2-2506302</w:t>
      </w:r>
      <w:r w:rsidRPr="00D53282">
        <w:t xml:space="preserve"> </w:t>
      </w:r>
      <w:r>
        <w:t>(P-CR) 23.700-56: WT#2.2: Solution for DC3/DC4 enhancements (Source: Nok</w:t>
      </w:r>
      <w:r>
        <w:lastRenderedPageBreak/>
        <w:t>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6E102E68" w14:textId="77777777" w:rsidR="007615D6" w:rsidRPr="005B25A1" w:rsidRDefault="007615D6" w:rsidP="007615D6">
      <w:pPr>
        <w:keepNext/>
        <w:keepLines/>
        <w:rPr>
          <w:b/>
          <w:bCs/>
        </w:rPr>
      </w:pPr>
      <w:r w:rsidRPr="005B25A1">
        <w:rPr>
          <w:b/>
          <w:bCs/>
        </w:rPr>
        <w:t>Convenor comment:</w:t>
      </w:r>
    </w:p>
    <w:p w14:paraId="7DD1314E" w14:textId="77777777" w:rsidR="007615D6" w:rsidRPr="005B25A1" w:rsidRDefault="007615D6" w:rsidP="007615D6">
      <w:pPr>
        <w:keepNext/>
        <w:keepLines/>
      </w:pPr>
      <w:r w:rsidRPr="005B25A1">
        <w:t>Handle.</w:t>
      </w:r>
    </w:p>
    <w:p w14:paraId="5D5D8255" w14:textId="77777777" w:rsidR="007615D6" w:rsidRPr="005B25A1" w:rsidRDefault="007615D6" w:rsidP="007615D6">
      <w:pPr>
        <w:keepNext/>
        <w:keepLines/>
        <w:rPr>
          <w:b/>
          <w:bCs/>
        </w:rPr>
      </w:pPr>
      <w:r w:rsidRPr="005B25A1">
        <w:rPr>
          <w:b/>
          <w:bCs/>
        </w:rPr>
        <w:t>Parallel discussion:</w:t>
      </w:r>
    </w:p>
    <w:p w14:paraId="675DE09A" w14:textId="77777777" w:rsidR="007615D6" w:rsidRPr="005B25A1" w:rsidRDefault="007615D6" w:rsidP="007615D6">
      <w:pPr>
        <w:keepNext/>
        <w:keepLines/>
      </w:pPr>
      <w:r w:rsidRPr="005B25A1">
        <w:t>-</w:t>
      </w:r>
    </w:p>
    <w:p w14:paraId="177E591A" w14:textId="77777777" w:rsidR="007615D6" w:rsidRPr="005B25A1" w:rsidRDefault="007615D6" w:rsidP="007615D6">
      <w:pPr>
        <w:keepNext/>
        <w:keepLines/>
        <w:rPr>
          <w:b/>
          <w:bCs/>
        </w:rPr>
      </w:pPr>
      <w:r w:rsidRPr="005B25A1">
        <w:rPr>
          <w:b/>
          <w:bCs/>
        </w:rPr>
        <w:t>Plenary Discussion:</w:t>
      </w:r>
    </w:p>
    <w:p w14:paraId="652CF629" w14:textId="77777777" w:rsidR="007615D6" w:rsidRPr="005B25A1" w:rsidRDefault="007615D6" w:rsidP="007615D6">
      <w:pPr>
        <w:keepNext/>
        <w:keepLines/>
      </w:pPr>
      <w:r>
        <w:rPr>
          <w:color w:val="FF0000"/>
        </w:rPr>
        <w:t>NO DISCUSSION RECORDED</w:t>
      </w:r>
    </w:p>
    <w:p w14:paraId="08EC7A2F" w14:textId="77777777" w:rsidR="007615D6" w:rsidRPr="00EB0339" w:rsidRDefault="007615D6" w:rsidP="007615D6">
      <w:r w:rsidRPr="005B25A1">
        <w:rPr>
          <w:b/>
          <w:bCs/>
        </w:rPr>
        <w:t>Status:</w:t>
      </w:r>
      <w:r>
        <w:t xml:space="preserve"> </w:t>
      </w:r>
      <w:r>
        <w:rPr>
          <w:color w:val="0000FF"/>
        </w:rPr>
        <w:t>Not concluded</w:t>
      </w:r>
      <w:r>
        <w:t>.</w:t>
      </w:r>
    </w:p>
    <w:p w14:paraId="73181724" w14:textId="77777777" w:rsidR="007615D6" w:rsidRDefault="007615D6" w:rsidP="005A50C0">
      <w:pPr>
        <w:pStyle w:val="Heading3"/>
      </w:pPr>
      <w:r>
        <w:t>20.8.1</w:t>
      </w:r>
      <w:r>
        <w:tab/>
        <w:t>Study on Short Message Service to Emergency Response Centre (FS_SMS2EC_Ph2_ARC)</w:t>
      </w:r>
    </w:p>
    <w:p w14:paraId="7E3CB78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A590B1B" w14:textId="77777777" w:rsidR="008A22D1" w:rsidRDefault="008A22D1" w:rsidP="00BB3F37"/>
    <w:p w14:paraId="450C0804" w14:textId="77777777" w:rsidR="008A22D1" w:rsidRDefault="008A22D1" w:rsidP="00BB3F37"/>
    <w:p w14:paraId="799C49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Skeleton and TR Scope</w:t>
      </w:r>
    </w:p>
    <w:p w14:paraId="7BA9BD78" w14:textId="77777777" w:rsidR="00E00DA6" w:rsidRDefault="007615D6" w:rsidP="000A3FBD">
      <w:pPr>
        <w:pStyle w:val="NormTop"/>
      </w:pPr>
      <w:r>
        <w:rPr>
          <w:color w:val="0000FF"/>
        </w:rPr>
        <w:t>S2-2507064</w:t>
      </w:r>
      <w:r w:rsidRPr="00D53282">
        <w:t xml:space="preserve"> </w:t>
      </w:r>
      <w:r>
        <w:t>(P-CR) 23.700-65: TR 23.700-65 skeleton (Source: Apple (Rapporteur))</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the skeleton of the TR 23.700-65 for FS_SMS2EC_ARC.</w:t>
      </w:r>
    </w:p>
    <w:p w14:paraId="39D6AC97" w14:textId="77777777" w:rsidR="007615D6" w:rsidRPr="005B25A1" w:rsidRDefault="007615D6" w:rsidP="007615D6">
      <w:pPr>
        <w:keepNext/>
        <w:keepLines/>
        <w:rPr>
          <w:b/>
          <w:bCs/>
        </w:rPr>
      </w:pPr>
      <w:r w:rsidRPr="005B25A1">
        <w:rPr>
          <w:b/>
          <w:bCs/>
        </w:rPr>
        <w:t>Parallel discussion:</w:t>
      </w:r>
    </w:p>
    <w:p w14:paraId="7BA7EA67" w14:textId="77777777" w:rsidR="007615D6" w:rsidRPr="005B25A1" w:rsidRDefault="007615D6" w:rsidP="007615D6">
      <w:pPr>
        <w:keepNext/>
        <w:keepLines/>
      </w:pPr>
      <w:r w:rsidRPr="005B25A1">
        <w:t>-</w:t>
      </w:r>
    </w:p>
    <w:p w14:paraId="73D8718B" w14:textId="77777777" w:rsidR="007615D6" w:rsidRPr="005B25A1" w:rsidRDefault="007615D6" w:rsidP="007615D6">
      <w:pPr>
        <w:keepNext/>
        <w:keepLines/>
        <w:rPr>
          <w:b/>
          <w:bCs/>
        </w:rPr>
      </w:pPr>
      <w:r w:rsidRPr="005B25A1">
        <w:rPr>
          <w:b/>
          <w:bCs/>
        </w:rPr>
        <w:t>Plenary Discussion:</w:t>
      </w:r>
    </w:p>
    <w:p w14:paraId="5188D2B6" w14:textId="77777777" w:rsidR="007615D6" w:rsidRPr="005B25A1" w:rsidRDefault="007615D6" w:rsidP="007615D6">
      <w:pPr>
        <w:keepNext/>
        <w:keepLines/>
      </w:pPr>
      <w:r>
        <w:rPr>
          <w:color w:val="FF0000"/>
        </w:rPr>
        <w:t>NO DISCUSSION RECORDED</w:t>
      </w:r>
    </w:p>
    <w:p w14:paraId="09087BA5" w14:textId="77777777" w:rsidR="007615D6" w:rsidRPr="00EB0339" w:rsidRDefault="007615D6" w:rsidP="007615D6">
      <w:r w:rsidRPr="005B25A1">
        <w:rPr>
          <w:b/>
          <w:bCs/>
        </w:rPr>
        <w:t>Status:</w:t>
      </w:r>
      <w:r>
        <w:t xml:space="preserve"> </w:t>
      </w:r>
      <w:r>
        <w:rPr>
          <w:color w:val="0000FF"/>
        </w:rPr>
        <w:t>Not concluded</w:t>
      </w:r>
      <w:r>
        <w:t>.</w:t>
      </w:r>
    </w:p>
    <w:p w14:paraId="257C0F28" w14:textId="77777777" w:rsidR="00E00DA6" w:rsidRDefault="007615D6" w:rsidP="000A3FBD">
      <w:pPr>
        <w:pStyle w:val="NormTop"/>
      </w:pPr>
      <w:r>
        <w:rPr>
          <w:color w:val="0000FF"/>
        </w:rPr>
        <w:t>S2-2507065</w:t>
      </w:r>
      <w:r w:rsidRPr="00D53282">
        <w:t xml:space="preserve"> </w:t>
      </w:r>
      <w:r>
        <w:t>(P-CR) 23.700-65: TR 23.700-65 scope (Source: Apple)</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the scope of the TR 23.700-65 for FS_SMS2EC_ARC.</w:t>
      </w:r>
    </w:p>
    <w:p w14:paraId="235E3D70" w14:textId="77777777" w:rsidR="007615D6" w:rsidRPr="005B25A1" w:rsidRDefault="007615D6" w:rsidP="007615D6">
      <w:pPr>
        <w:keepNext/>
        <w:keepLines/>
        <w:rPr>
          <w:b/>
          <w:bCs/>
        </w:rPr>
      </w:pPr>
      <w:r w:rsidRPr="005B25A1">
        <w:rPr>
          <w:b/>
          <w:bCs/>
        </w:rPr>
        <w:t>Parallel discussion:</w:t>
      </w:r>
    </w:p>
    <w:p w14:paraId="7167A53C" w14:textId="77777777" w:rsidR="007615D6" w:rsidRPr="005B25A1" w:rsidRDefault="007615D6" w:rsidP="007615D6">
      <w:pPr>
        <w:keepNext/>
        <w:keepLines/>
      </w:pPr>
      <w:r w:rsidRPr="005B25A1">
        <w:t>-</w:t>
      </w:r>
    </w:p>
    <w:p w14:paraId="303AEDCD" w14:textId="77777777" w:rsidR="007615D6" w:rsidRPr="005B25A1" w:rsidRDefault="007615D6" w:rsidP="007615D6">
      <w:pPr>
        <w:keepNext/>
        <w:keepLines/>
        <w:rPr>
          <w:b/>
          <w:bCs/>
        </w:rPr>
      </w:pPr>
      <w:r w:rsidRPr="005B25A1">
        <w:rPr>
          <w:b/>
          <w:bCs/>
        </w:rPr>
        <w:t>Plenary Discussion:</w:t>
      </w:r>
    </w:p>
    <w:p w14:paraId="5FC1A6D0" w14:textId="77777777" w:rsidR="007615D6" w:rsidRPr="005B25A1" w:rsidRDefault="007615D6" w:rsidP="007615D6">
      <w:pPr>
        <w:keepNext/>
        <w:keepLines/>
      </w:pPr>
      <w:r>
        <w:rPr>
          <w:color w:val="FF0000"/>
        </w:rPr>
        <w:t>NO DISCUSSION RECORDED</w:t>
      </w:r>
    </w:p>
    <w:p w14:paraId="2329757F" w14:textId="77777777" w:rsidR="007615D6" w:rsidRPr="00EB0339" w:rsidRDefault="007615D6" w:rsidP="007615D6">
      <w:r w:rsidRPr="005B25A1">
        <w:rPr>
          <w:b/>
          <w:bCs/>
        </w:rPr>
        <w:t>Status:</w:t>
      </w:r>
      <w:r>
        <w:t xml:space="preserve"> </w:t>
      </w:r>
      <w:r>
        <w:rPr>
          <w:color w:val="0000FF"/>
        </w:rPr>
        <w:t>Not concluded</w:t>
      </w:r>
      <w:r>
        <w:t>.</w:t>
      </w:r>
    </w:p>
    <w:p w14:paraId="088D4D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Architectural assumptions and requirements</w:t>
      </w:r>
    </w:p>
    <w:p w14:paraId="2FD947FF" w14:textId="77777777" w:rsidR="00E00DA6" w:rsidRDefault="007615D6" w:rsidP="000A3FBD">
      <w:pPr>
        <w:pStyle w:val="NormTop"/>
      </w:pPr>
      <w:r>
        <w:rPr>
          <w:color w:val="0000FF"/>
        </w:rPr>
        <w:t>S2-2507069</w:t>
      </w:r>
      <w:r w:rsidRPr="00D53282">
        <w:t xml:space="preserve"> </w:t>
      </w:r>
      <w:r>
        <w:t>(P-CR) 23.700-65: Architectural assumptions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Architectural Assumptions based on the SID.</w:t>
      </w:r>
    </w:p>
    <w:p w14:paraId="3DABE0DF" w14:textId="77777777" w:rsidR="007615D6" w:rsidRPr="005B25A1" w:rsidRDefault="007615D6" w:rsidP="007615D6">
      <w:pPr>
        <w:keepNext/>
        <w:keepLines/>
        <w:rPr>
          <w:b/>
          <w:bCs/>
        </w:rPr>
      </w:pPr>
      <w:r w:rsidRPr="005B25A1">
        <w:rPr>
          <w:b/>
          <w:bCs/>
        </w:rPr>
        <w:t>Parallel discussion:</w:t>
      </w:r>
    </w:p>
    <w:p w14:paraId="05DE9FAF" w14:textId="77777777" w:rsidR="007615D6" w:rsidRPr="005B25A1" w:rsidRDefault="007615D6" w:rsidP="007615D6">
      <w:pPr>
        <w:keepNext/>
        <w:keepLines/>
      </w:pPr>
      <w:r w:rsidRPr="005B25A1">
        <w:t>-</w:t>
      </w:r>
    </w:p>
    <w:p w14:paraId="48A0B9CA" w14:textId="77777777" w:rsidR="007615D6" w:rsidRPr="005B25A1" w:rsidRDefault="007615D6" w:rsidP="007615D6">
      <w:pPr>
        <w:keepNext/>
        <w:keepLines/>
        <w:rPr>
          <w:b/>
          <w:bCs/>
        </w:rPr>
      </w:pPr>
      <w:r w:rsidRPr="005B25A1">
        <w:rPr>
          <w:b/>
          <w:bCs/>
        </w:rPr>
        <w:t>Plenary Discus</w:t>
      </w:r>
      <w:r w:rsidRPr="005B25A1">
        <w:rPr>
          <w:b/>
          <w:bCs/>
        </w:rPr>
        <w:lastRenderedPageBreak/>
        <w:t>sion:</w:t>
      </w:r>
    </w:p>
    <w:p w14:paraId="59046395" w14:textId="77777777" w:rsidR="007615D6" w:rsidRPr="005B25A1" w:rsidRDefault="007615D6" w:rsidP="007615D6">
      <w:pPr>
        <w:keepNext/>
        <w:keepLines/>
      </w:pPr>
      <w:r>
        <w:rPr>
          <w:color w:val="FF0000"/>
        </w:rPr>
        <w:t>NO DISCUSSION RECORDED</w:t>
      </w:r>
    </w:p>
    <w:p w14:paraId="186D25DF" w14:textId="77777777" w:rsidR="007615D6" w:rsidRPr="00EB0339" w:rsidRDefault="007615D6" w:rsidP="007615D6">
      <w:r w:rsidRPr="005B25A1">
        <w:rPr>
          <w:b/>
          <w:bCs/>
        </w:rPr>
        <w:t>Status:</w:t>
      </w:r>
      <w:r>
        <w:t xml:space="preserve"> </w:t>
      </w:r>
      <w:r>
        <w:rPr>
          <w:color w:val="0000FF"/>
        </w:rPr>
        <w:t>Not concluded</w:t>
      </w:r>
      <w:r>
        <w:t>.</w:t>
      </w:r>
    </w:p>
    <w:p w14:paraId="2E528E37" w14:textId="77777777" w:rsidR="00E00DA6" w:rsidRDefault="007615D6" w:rsidP="000A3FBD">
      <w:pPr>
        <w:pStyle w:val="NormTop"/>
      </w:pPr>
      <w:r>
        <w:rPr>
          <w:color w:val="0000FF"/>
        </w:rPr>
        <w:t>S2-2506433</w:t>
      </w:r>
      <w:r w:rsidRPr="00D53282">
        <w:t xml:space="preserve"> </w:t>
      </w:r>
      <w:r>
        <w:t>(P-CR) 23.700-65: Architectural Assumptions for FS_SMS2EC_ARC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 for FS_SMS2EC_ARC.</w:t>
      </w:r>
    </w:p>
    <w:p w14:paraId="3026A248" w14:textId="77777777" w:rsidR="007615D6" w:rsidRPr="005B25A1" w:rsidRDefault="007615D6" w:rsidP="007615D6">
      <w:pPr>
        <w:keepNext/>
        <w:keepLines/>
        <w:rPr>
          <w:b/>
          <w:bCs/>
        </w:rPr>
      </w:pPr>
      <w:r w:rsidRPr="005B25A1">
        <w:rPr>
          <w:b/>
          <w:bCs/>
        </w:rPr>
        <w:t>Parallel discussion:</w:t>
      </w:r>
    </w:p>
    <w:p w14:paraId="552C76E0" w14:textId="77777777" w:rsidR="007615D6" w:rsidRPr="005B25A1" w:rsidRDefault="007615D6" w:rsidP="007615D6">
      <w:pPr>
        <w:keepNext/>
        <w:keepLines/>
      </w:pPr>
      <w:r w:rsidRPr="005B25A1">
        <w:t>-</w:t>
      </w:r>
    </w:p>
    <w:p w14:paraId="25D95D99" w14:textId="77777777" w:rsidR="007615D6" w:rsidRPr="005B25A1" w:rsidRDefault="007615D6" w:rsidP="007615D6">
      <w:pPr>
        <w:keepNext/>
        <w:keepLines/>
        <w:rPr>
          <w:b/>
          <w:bCs/>
        </w:rPr>
      </w:pPr>
      <w:r w:rsidRPr="005B25A1">
        <w:rPr>
          <w:b/>
          <w:bCs/>
        </w:rPr>
        <w:t>Plenary Discussion:</w:t>
      </w:r>
    </w:p>
    <w:p w14:paraId="1EE8717A" w14:textId="77777777" w:rsidR="007615D6" w:rsidRPr="005B25A1" w:rsidRDefault="007615D6" w:rsidP="007615D6">
      <w:pPr>
        <w:keepNext/>
        <w:keepLines/>
      </w:pPr>
      <w:r>
        <w:rPr>
          <w:color w:val="FF0000"/>
        </w:rPr>
        <w:t>NO DISCUSSION RECORDED</w:t>
      </w:r>
    </w:p>
    <w:p w14:paraId="56562651" w14:textId="77777777" w:rsidR="007615D6" w:rsidRPr="00EB0339" w:rsidRDefault="007615D6" w:rsidP="007615D6">
      <w:r w:rsidRPr="005B25A1">
        <w:rPr>
          <w:b/>
          <w:bCs/>
        </w:rPr>
        <w:t>Status:</w:t>
      </w:r>
      <w:r>
        <w:t xml:space="preserve"> </w:t>
      </w:r>
      <w:r>
        <w:rPr>
          <w:color w:val="0000FF"/>
        </w:rPr>
        <w:t>Not concluded</w:t>
      </w:r>
      <w:r>
        <w:t>.</w:t>
      </w:r>
    </w:p>
    <w:p w14:paraId="4208D8D4" w14:textId="77777777" w:rsidR="00E00DA6" w:rsidRDefault="007615D6" w:rsidP="000A3FBD">
      <w:pPr>
        <w:pStyle w:val="NormTop"/>
      </w:pPr>
      <w:r>
        <w:rPr>
          <w:color w:val="0000FF"/>
        </w:rPr>
        <w:t>S2-2506548</w:t>
      </w:r>
      <w:r w:rsidRPr="00D53282">
        <w:t xml:space="preserve"> </w:t>
      </w:r>
      <w:r>
        <w:t>(P-CR) 23.700-65: Architecture requirements and assumptions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architecture requirement and assumptions for supporting of SMS delivery to emergency centre.</w:t>
      </w:r>
    </w:p>
    <w:p w14:paraId="687309F7" w14:textId="77777777" w:rsidR="007615D6" w:rsidRPr="005B25A1" w:rsidRDefault="007615D6" w:rsidP="007615D6">
      <w:pPr>
        <w:keepNext/>
        <w:keepLines/>
        <w:rPr>
          <w:b/>
          <w:bCs/>
        </w:rPr>
      </w:pPr>
      <w:r w:rsidRPr="005B25A1">
        <w:rPr>
          <w:b/>
          <w:bCs/>
        </w:rPr>
        <w:t>Parallel discussion:</w:t>
      </w:r>
    </w:p>
    <w:p w14:paraId="2052377A" w14:textId="77777777" w:rsidR="007615D6" w:rsidRPr="005B25A1" w:rsidRDefault="007615D6" w:rsidP="007615D6">
      <w:pPr>
        <w:keepNext/>
        <w:keepLines/>
      </w:pPr>
      <w:r w:rsidRPr="005B25A1">
        <w:t>-</w:t>
      </w:r>
    </w:p>
    <w:p w14:paraId="0D2708A2" w14:textId="77777777" w:rsidR="007615D6" w:rsidRPr="005B25A1" w:rsidRDefault="007615D6" w:rsidP="007615D6">
      <w:pPr>
        <w:keepNext/>
        <w:keepLines/>
        <w:rPr>
          <w:b/>
          <w:bCs/>
        </w:rPr>
      </w:pPr>
      <w:r w:rsidRPr="005B25A1">
        <w:rPr>
          <w:b/>
          <w:bCs/>
        </w:rPr>
        <w:t>Plenary Discussion:</w:t>
      </w:r>
    </w:p>
    <w:p w14:paraId="2D82E301" w14:textId="77777777" w:rsidR="007615D6" w:rsidRPr="005B25A1" w:rsidRDefault="007615D6" w:rsidP="007615D6">
      <w:pPr>
        <w:keepNext/>
        <w:keepLines/>
      </w:pPr>
      <w:r>
        <w:rPr>
          <w:color w:val="FF0000"/>
        </w:rPr>
        <w:t>NO DISCUSSION RECORDED</w:t>
      </w:r>
    </w:p>
    <w:p w14:paraId="114B6107" w14:textId="77777777" w:rsidR="007615D6" w:rsidRPr="00EB0339" w:rsidRDefault="007615D6" w:rsidP="007615D6">
      <w:r w:rsidRPr="005B25A1">
        <w:rPr>
          <w:b/>
          <w:bCs/>
        </w:rPr>
        <w:t>Status:</w:t>
      </w:r>
      <w:r>
        <w:t xml:space="preserve"> </w:t>
      </w:r>
      <w:r>
        <w:rPr>
          <w:color w:val="0000FF"/>
        </w:rPr>
        <w:t>Not concluded</w:t>
      </w:r>
      <w:r>
        <w:t>.</w:t>
      </w:r>
    </w:p>
    <w:p w14:paraId="13D5FDD9" w14:textId="77777777" w:rsidR="00E00DA6" w:rsidRDefault="007615D6" w:rsidP="000A3FBD">
      <w:pPr>
        <w:pStyle w:val="NormTop"/>
      </w:pPr>
      <w:r>
        <w:rPr>
          <w:color w:val="0000FF"/>
        </w:rPr>
        <w:t>S2-2506447</w:t>
      </w:r>
      <w:r w:rsidRPr="00D53282">
        <w:t xml:space="preserve"> </w:t>
      </w:r>
      <w:r>
        <w:t>(P-CR) 23.700-65: Architectural Assumptions and Requirements (Source: OPPO)</w:t>
      </w:r>
      <w:r>
        <w:br/>
      </w:r>
      <w:r w:rsidRPr="00D53282">
        <w:rPr>
          <w:b/>
        </w:rPr>
        <w:t>Document for:</w:t>
      </w:r>
      <w:r w:rsidRPr="00D53282">
        <w:t xml:space="preserve"> </w:t>
      </w:r>
      <w:r>
        <w:t>Approval</w:t>
      </w:r>
      <w:r>
        <w:br/>
      </w:r>
      <w:r w:rsidRPr="00D53282">
        <w:rPr>
          <w:b/>
        </w:rPr>
        <w:t>Abstract:</w:t>
      </w:r>
      <w:r w:rsidRPr="00D53282">
        <w:t xml:space="preserve"> </w:t>
      </w:r>
      <w:r>
        <w:br/>
        <w:t>This PCR is to specify the Architectural Assumptions and Requirements.</w:t>
      </w:r>
    </w:p>
    <w:p w14:paraId="13781912" w14:textId="77777777" w:rsidR="007615D6" w:rsidRPr="005B25A1" w:rsidRDefault="007615D6" w:rsidP="007615D6">
      <w:pPr>
        <w:keepNext/>
        <w:keepLines/>
        <w:rPr>
          <w:b/>
          <w:bCs/>
        </w:rPr>
      </w:pPr>
      <w:r w:rsidRPr="005B25A1">
        <w:rPr>
          <w:b/>
          <w:bCs/>
        </w:rPr>
        <w:t>Parallel discussion:</w:t>
      </w:r>
    </w:p>
    <w:p w14:paraId="0166739A" w14:textId="77777777" w:rsidR="007615D6" w:rsidRPr="005B25A1" w:rsidRDefault="007615D6" w:rsidP="007615D6">
      <w:pPr>
        <w:keepNext/>
        <w:keepLines/>
      </w:pPr>
      <w:r w:rsidRPr="005B25A1">
        <w:t>-</w:t>
      </w:r>
    </w:p>
    <w:p w14:paraId="526D86ED" w14:textId="77777777" w:rsidR="007615D6" w:rsidRPr="005B25A1" w:rsidRDefault="007615D6" w:rsidP="007615D6">
      <w:pPr>
        <w:keepNext/>
        <w:keepLines/>
        <w:rPr>
          <w:b/>
          <w:bCs/>
        </w:rPr>
      </w:pPr>
      <w:r w:rsidRPr="005B25A1">
        <w:rPr>
          <w:b/>
          <w:bCs/>
        </w:rPr>
        <w:t>Plenary Discussion:</w:t>
      </w:r>
    </w:p>
    <w:p w14:paraId="4EDE23D7" w14:textId="77777777" w:rsidR="007615D6" w:rsidRPr="005B25A1" w:rsidRDefault="007615D6" w:rsidP="007615D6">
      <w:pPr>
        <w:keepNext/>
        <w:keepLines/>
      </w:pPr>
      <w:r>
        <w:rPr>
          <w:color w:val="FF0000"/>
        </w:rPr>
        <w:t>NO DISCUSSION RECORDED</w:t>
      </w:r>
    </w:p>
    <w:p w14:paraId="3B11CA12" w14:textId="77777777" w:rsidR="007615D6" w:rsidRPr="00EB0339" w:rsidRDefault="007615D6" w:rsidP="007615D6">
      <w:r w:rsidRPr="005B25A1">
        <w:rPr>
          <w:b/>
          <w:bCs/>
        </w:rPr>
        <w:t>Status:</w:t>
      </w:r>
      <w:r>
        <w:t xml:space="preserve"> </w:t>
      </w:r>
      <w:r>
        <w:rPr>
          <w:color w:val="0000FF"/>
        </w:rPr>
        <w:t>Not concluded</w:t>
      </w:r>
      <w:r>
        <w:t>.</w:t>
      </w:r>
    </w:p>
    <w:p w14:paraId="3481DBA6" w14:textId="77777777" w:rsidR="00E00DA6" w:rsidRDefault="007615D6" w:rsidP="000A3FBD">
      <w:pPr>
        <w:pStyle w:val="NormTop"/>
      </w:pPr>
      <w:r>
        <w:rPr>
          <w:color w:val="0000FF"/>
        </w:rPr>
        <w:t>S2-2507132</w:t>
      </w:r>
      <w:r w:rsidRPr="00D53282">
        <w:t xml:space="preserve"> </w:t>
      </w:r>
      <w:r>
        <w:t xml:space="preserve">(P-CR) 23.700-65: 23.700-65 - Architecture assumptions for SMS to Emergency Centre study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Architecture Assumptions for FS_SMS2EC_ARC.</w:t>
      </w:r>
    </w:p>
    <w:p w14:paraId="74D4313D" w14:textId="77777777" w:rsidR="007615D6" w:rsidRPr="005B25A1" w:rsidRDefault="007615D6" w:rsidP="007615D6">
      <w:pPr>
        <w:keepNext/>
        <w:keepLines/>
        <w:rPr>
          <w:b/>
          <w:bCs/>
        </w:rPr>
      </w:pPr>
      <w:r w:rsidRPr="005B25A1">
        <w:rPr>
          <w:b/>
          <w:bCs/>
        </w:rPr>
        <w:t>Parallel discussion:</w:t>
      </w:r>
    </w:p>
    <w:p w14:paraId="0B71EB5F" w14:textId="77777777" w:rsidR="007615D6" w:rsidRPr="005B25A1" w:rsidRDefault="007615D6" w:rsidP="007615D6">
      <w:pPr>
        <w:keepNext/>
        <w:keepLines/>
      </w:pPr>
      <w:r w:rsidRPr="005B25A1">
        <w:t>-</w:t>
      </w:r>
    </w:p>
    <w:p w14:paraId="2C5F58E1" w14:textId="77777777" w:rsidR="007615D6" w:rsidRPr="005B25A1" w:rsidRDefault="007615D6" w:rsidP="007615D6">
      <w:pPr>
        <w:keepNext/>
        <w:keepLines/>
        <w:rPr>
          <w:b/>
          <w:bCs/>
        </w:rPr>
      </w:pPr>
      <w:r w:rsidRPr="005B25A1">
        <w:rPr>
          <w:b/>
          <w:bCs/>
        </w:rPr>
        <w:t>Plenary Discussion:</w:t>
      </w:r>
    </w:p>
    <w:p w14:paraId="60E18082" w14:textId="77777777" w:rsidR="007615D6" w:rsidRPr="005B25A1" w:rsidRDefault="007615D6" w:rsidP="007615D6">
      <w:pPr>
        <w:keepNext/>
        <w:keepLines/>
      </w:pPr>
      <w:r>
        <w:rPr>
          <w:color w:val="FF0000"/>
        </w:rPr>
        <w:t>NO DISCUSSION RECORDED</w:t>
      </w:r>
    </w:p>
    <w:p w14:paraId="460BF416" w14:textId="77777777" w:rsidR="007615D6" w:rsidRPr="00EB0339" w:rsidRDefault="007615D6" w:rsidP="007615D6">
      <w:r w:rsidRPr="005B25A1">
        <w:rPr>
          <w:b/>
          <w:bCs/>
        </w:rPr>
        <w:t>Status:</w:t>
      </w:r>
      <w:r>
        <w:t xml:space="preserve"> </w:t>
      </w:r>
      <w:r>
        <w:rPr>
          <w:color w:val="0000FF"/>
        </w:rPr>
        <w:t>Not concluded</w:t>
      </w:r>
      <w:r>
        <w:t>.</w:t>
      </w:r>
    </w:p>
    <w:p w14:paraId="539FC94E" w14:textId="77777777" w:rsidR="00E00DA6" w:rsidRDefault="007615D6" w:rsidP="000A3FBD">
      <w:pPr>
        <w:pStyle w:val="NormTop"/>
      </w:pPr>
      <w:r>
        <w:rPr>
          <w:color w:val="0000FF"/>
        </w:rPr>
        <w:t>S2-2506496</w:t>
      </w:r>
      <w:r w:rsidRPr="00D53282">
        <w:t xml:space="preserve"> </w:t>
      </w:r>
      <w:r>
        <w:t>(P-CR) 23.7</w:t>
      </w:r>
      <w:r>
        <w:lastRenderedPageBreak/>
        <w:t>00-65: Architectural Assumptions and Requirements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33FAA2F5" w14:textId="77777777" w:rsidR="007615D6" w:rsidRPr="005B25A1" w:rsidRDefault="007615D6" w:rsidP="007615D6">
      <w:pPr>
        <w:keepNext/>
        <w:keepLines/>
        <w:rPr>
          <w:b/>
          <w:bCs/>
        </w:rPr>
      </w:pPr>
      <w:r w:rsidRPr="005B25A1">
        <w:rPr>
          <w:b/>
          <w:bCs/>
        </w:rPr>
        <w:t>Convenor comment:</w:t>
      </w:r>
    </w:p>
    <w:p w14:paraId="314A60E1" w14:textId="77777777" w:rsidR="007615D6" w:rsidRPr="005B25A1" w:rsidRDefault="007615D6" w:rsidP="007615D6">
      <w:pPr>
        <w:keepNext/>
        <w:keepLines/>
      </w:pPr>
      <w:r w:rsidRPr="005B25A1">
        <w:t>Baseline.</w:t>
      </w:r>
    </w:p>
    <w:p w14:paraId="0D736358" w14:textId="77777777" w:rsidR="007615D6" w:rsidRPr="005B25A1" w:rsidRDefault="007615D6" w:rsidP="007615D6">
      <w:pPr>
        <w:keepNext/>
        <w:keepLines/>
        <w:rPr>
          <w:b/>
          <w:bCs/>
        </w:rPr>
      </w:pPr>
      <w:r w:rsidRPr="005B25A1">
        <w:rPr>
          <w:b/>
          <w:bCs/>
        </w:rPr>
        <w:t>Parallel discussion:</w:t>
      </w:r>
    </w:p>
    <w:p w14:paraId="1EB6E503" w14:textId="77777777" w:rsidR="007615D6" w:rsidRPr="005B25A1" w:rsidRDefault="007615D6" w:rsidP="007615D6">
      <w:pPr>
        <w:keepNext/>
        <w:keepLines/>
      </w:pPr>
      <w:r w:rsidRPr="005B25A1">
        <w:t>-</w:t>
      </w:r>
    </w:p>
    <w:p w14:paraId="697C66D9" w14:textId="77777777" w:rsidR="007615D6" w:rsidRPr="005B25A1" w:rsidRDefault="007615D6" w:rsidP="007615D6">
      <w:pPr>
        <w:keepNext/>
        <w:keepLines/>
        <w:rPr>
          <w:b/>
          <w:bCs/>
        </w:rPr>
      </w:pPr>
      <w:r w:rsidRPr="005B25A1">
        <w:rPr>
          <w:b/>
          <w:bCs/>
        </w:rPr>
        <w:t>Plenary Discussion:</w:t>
      </w:r>
    </w:p>
    <w:p w14:paraId="64828CF7" w14:textId="77777777" w:rsidR="007615D6" w:rsidRPr="005B25A1" w:rsidRDefault="007615D6" w:rsidP="007615D6">
      <w:pPr>
        <w:keepNext/>
        <w:keepLines/>
      </w:pPr>
      <w:r>
        <w:rPr>
          <w:color w:val="FF0000"/>
        </w:rPr>
        <w:t>NO DISCUSSION RECORDED</w:t>
      </w:r>
    </w:p>
    <w:p w14:paraId="7F66BC6A" w14:textId="77777777" w:rsidR="007615D6" w:rsidRPr="00EB0339" w:rsidRDefault="007615D6" w:rsidP="007615D6">
      <w:r w:rsidRPr="005B25A1">
        <w:rPr>
          <w:b/>
          <w:bCs/>
        </w:rPr>
        <w:t>Status:</w:t>
      </w:r>
      <w:r>
        <w:t xml:space="preserve"> </w:t>
      </w:r>
      <w:r>
        <w:rPr>
          <w:color w:val="0000FF"/>
        </w:rPr>
        <w:t>Not concluded</w:t>
      </w:r>
      <w:r>
        <w:t>.</w:t>
      </w:r>
    </w:p>
    <w:p w14:paraId="235722CC" w14:textId="77777777" w:rsidR="00E00DA6" w:rsidRDefault="007615D6" w:rsidP="000A3FBD">
      <w:pPr>
        <w:pStyle w:val="NormTop"/>
      </w:pPr>
      <w:r>
        <w:rPr>
          <w:color w:val="0000FF"/>
        </w:rPr>
        <w:t>S2-2506881</w:t>
      </w:r>
      <w:r w:rsidRPr="00D53282">
        <w:t xml:space="preserve"> </w:t>
      </w:r>
      <w:r>
        <w:t>(P-CR) 23.700-65: FS_SMS2EC_ARC Architectural Assumptions and Requirements  (Source: Google)</w:t>
      </w:r>
      <w:r>
        <w:br/>
      </w:r>
      <w:r w:rsidRPr="00D53282">
        <w:rPr>
          <w:b/>
        </w:rPr>
        <w:t>Document for:</w:t>
      </w:r>
      <w:r w:rsidRPr="00D53282">
        <w:t xml:space="preserve"> </w:t>
      </w:r>
      <w:r>
        <w:t>Approval</w:t>
      </w:r>
      <w:r>
        <w:br/>
      </w:r>
      <w:r w:rsidRPr="00D53282">
        <w:rPr>
          <w:b/>
        </w:rPr>
        <w:t>Abstract:</w:t>
      </w:r>
      <w:r w:rsidRPr="00D53282">
        <w:t xml:space="preserve"> </w:t>
      </w:r>
    </w:p>
    <w:p w14:paraId="60DEC25A" w14:textId="77777777" w:rsidR="007615D6" w:rsidRPr="005B25A1" w:rsidRDefault="007615D6" w:rsidP="007615D6">
      <w:pPr>
        <w:keepNext/>
        <w:keepLines/>
        <w:rPr>
          <w:b/>
          <w:bCs/>
        </w:rPr>
      </w:pPr>
      <w:r w:rsidRPr="005B25A1">
        <w:rPr>
          <w:b/>
          <w:bCs/>
        </w:rPr>
        <w:t>Parallel discussion:</w:t>
      </w:r>
    </w:p>
    <w:p w14:paraId="5CD2D328" w14:textId="77777777" w:rsidR="007615D6" w:rsidRPr="005B25A1" w:rsidRDefault="007615D6" w:rsidP="007615D6">
      <w:pPr>
        <w:keepNext/>
        <w:keepLines/>
      </w:pPr>
      <w:r w:rsidRPr="005B25A1">
        <w:t>-</w:t>
      </w:r>
    </w:p>
    <w:p w14:paraId="1EFB84EB" w14:textId="77777777" w:rsidR="007615D6" w:rsidRPr="005B25A1" w:rsidRDefault="007615D6" w:rsidP="007615D6">
      <w:pPr>
        <w:keepNext/>
        <w:keepLines/>
        <w:rPr>
          <w:b/>
          <w:bCs/>
        </w:rPr>
      </w:pPr>
      <w:r w:rsidRPr="005B25A1">
        <w:rPr>
          <w:b/>
          <w:bCs/>
        </w:rPr>
        <w:t>Plenary Discussion:</w:t>
      </w:r>
    </w:p>
    <w:p w14:paraId="3226E79D" w14:textId="77777777" w:rsidR="007615D6" w:rsidRPr="005B25A1" w:rsidRDefault="007615D6" w:rsidP="007615D6">
      <w:pPr>
        <w:keepNext/>
        <w:keepLines/>
      </w:pPr>
      <w:r>
        <w:rPr>
          <w:color w:val="FF0000"/>
        </w:rPr>
        <w:t>NO DISCUSSION RECORDED</w:t>
      </w:r>
    </w:p>
    <w:p w14:paraId="19904D60" w14:textId="77777777" w:rsidR="007615D6" w:rsidRPr="00EB0339" w:rsidRDefault="007615D6" w:rsidP="007615D6">
      <w:r w:rsidRPr="005B25A1">
        <w:rPr>
          <w:b/>
          <w:bCs/>
        </w:rPr>
        <w:t>Status:</w:t>
      </w:r>
      <w:r>
        <w:t xml:space="preserve"> </w:t>
      </w:r>
      <w:r>
        <w:rPr>
          <w:color w:val="0000FF"/>
        </w:rPr>
        <w:t>Not concluded</w:t>
      </w:r>
      <w:r>
        <w:t>.</w:t>
      </w:r>
    </w:p>
    <w:p w14:paraId="4FF51F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WT#1 (Identification of SMS to Emer. Response </w:t>
      </w:r>
      <w:proofErr w:type="spellStart"/>
      <w:r>
        <w:rPr>
          <w:color w:val="0000FF"/>
        </w:rPr>
        <w:t>Center</w:t>
      </w:r>
      <w:proofErr w:type="spellEnd"/>
      <w:r>
        <w:rPr>
          <w:color w:val="0000FF"/>
        </w:rPr>
        <w:t xml:space="preserve"> (ERC) based on use of emer. numbers): KIs</w:t>
      </w:r>
    </w:p>
    <w:p w14:paraId="09C4C591" w14:textId="77777777" w:rsidR="00E00DA6" w:rsidRDefault="007615D6" w:rsidP="000A3FBD">
      <w:pPr>
        <w:pStyle w:val="NormTop"/>
      </w:pPr>
      <w:r>
        <w:rPr>
          <w:color w:val="0000FF"/>
        </w:rPr>
        <w:t>S2-2506448</w:t>
      </w:r>
      <w:r w:rsidRPr="00D53282">
        <w:t xml:space="preserve"> </w:t>
      </w:r>
      <w:r>
        <w:t>(P-CR) 23.700-65: New Key Issue proposal for WT#1 (Source: OPPO)</w:t>
      </w:r>
      <w:r>
        <w:br/>
      </w:r>
      <w:r w:rsidRPr="00D53282">
        <w:rPr>
          <w:b/>
        </w:rPr>
        <w:t>Document for:</w:t>
      </w:r>
      <w:r w:rsidRPr="00D53282">
        <w:t xml:space="preserve"> </w:t>
      </w:r>
      <w:r>
        <w:t>Approval</w:t>
      </w:r>
      <w:r>
        <w:br/>
      </w:r>
      <w:r w:rsidRPr="00D53282">
        <w:rPr>
          <w:b/>
        </w:rPr>
        <w:t>Abstract:</w:t>
      </w:r>
      <w:r w:rsidRPr="00D53282">
        <w:t xml:space="preserve"> </w:t>
      </w:r>
      <w:r>
        <w:br/>
        <w:t>The intent of this KI proposal is to study how to identify a Short Message to Emergency Response Centre based on the use of emergency numbers.</w:t>
      </w:r>
    </w:p>
    <w:p w14:paraId="5CDBFB07" w14:textId="77777777" w:rsidR="007615D6" w:rsidRPr="005B25A1" w:rsidRDefault="007615D6" w:rsidP="007615D6">
      <w:pPr>
        <w:keepNext/>
        <w:keepLines/>
        <w:rPr>
          <w:b/>
          <w:bCs/>
        </w:rPr>
      </w:pPr>
      <w:r w:rsidRPr="005B25A1">
        <w:rPr>
          <w:b/>
          <w:bCs/>
        </w:rPr>
        <w:t>Parallel discussion:</w:t>
      </w:r>
    </w:p>
    <w:p w14:paraId="7E3A33F3" w14:textId="77777777" w:rsidR="007615D6" w:rsidRPr="005B25A1" w:rsidRDefault="007615D6" w:rsidP="007615D6">
      <w:pPr>
        <w:keepNext/>
        <w:keepLines/>
      </w:pPr>
      <w:r w:rsidRPr="005B25A1">
        <w:t>-</w:t>
      </w:r>
    </w:p>
    <w:p w14:paraId="19E7ED83" w14:textId="77777777" w:rsidR="007615D6" w:rsidRPr="005B25A1" w:rsidRDefault="007615D6" w:rsidP="007615D6">
      <w:pPr>
        <w:keepNext/>
        <w:keepLines/>
        <w:rPr>
          <w:b/>
          <w:bCs/>
        </w:rPr>
      </w:pPr>
      <w:r w:rsidRPr="005B25A1">
        <w:rPr>
          <w:b/>
          <w:bCs/>
        </w:rPr>
        <w:t>Plenary Discussion:</w:t>
      </w:r>
    </w:p>
    <w:p w14:paraId="718F745B" w14:textId="77777777" w:rsidR="007615D6" w:rsidRPr="005B25A1" w:rsidRDefault="007615D6" w:rsidP="007615D6">
      <w:pPr>
        <w:keepNext/>
        <w:keepLines/>
      </w:pPr>
      <w:r>
        <w:rPr>
          <w:color w:val="FF0000"/>
        </w:rPr>
        <w:t>NO DISCUSSION RECORDED</w:t>
      </w:r>
    </w:p>
    <w:p w14:paraId="276FC8FC" w14:textId="77777777" w:rsidR="007615D6" w:rsidRPr="00EB0339" w:rsidRDefault="007615D6" w:rsidP="007615D6">
      <w:r w:rsidRPr="005B25A1">
        <w:rPr>
          <w:b/>
          <w:bCs/>
        </w:rPr>
        <w:t>Status:</w:t>
      </w:r>
      <w:r>
        <w:t xml:space="preserve"> </w:t>
      </w:r>
      <w:r>
        <w:rPr>
          <w:color w:val="0000FF"/>
        </w:rPr>
        <w:t>Not concluded</w:t>
      </w:r>
      <w:r>
        <w:t>.</w:t>
      </w:r>
    </w:p>
    <w:p w14:paraId="067E4431" w14:textId="77777777" w:rsidR="00E00DA6" w:rsidRDefault="007615D6" w:rsidP="000A3FBD">
      <w:pPr>
        <w:pStyle w:val="NormTop"/>
      </w:pPr>
      <w:r>
        <w:rPr>
          <w:color w:val="0000FF"/>
        </w:rPr>
        <w:t>S2-2507199</w:t>
      </w:r>
      <w:r w:rsidRPr="00D53282">
        <w:t xml:space="preserve"> </w:t>
      </w:r>
      <w:r>
        <w:t xml:space="preserve">(P-CR) 23.700-65: Key issue for WT#1: Support of SMS to Emergency </w:t>
      </w:r>
      <w:proofErr w:type="spellStart"/>
      <w:r>
        <w:t>Center</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p>
    <w:p w14:paraId="350ABAB5" w14:textId="77777777" w:rsidR="007615D6" w:rsidRPr="005B25A1" w:rsidRDefault="007615D6" w:rsidP="007615D6">
      <w:pPr>
        <w:keepNext/>
        <w:keepLines/>
        <w:rPr>
          <w:b/>
          <w:bCs/>
        </w:rPr>
      </w:pPr>
      <w:r w:rsidRPr="005B25A1">
        <w:rPr>
          <w:b/>
          <w:bCs/>
        </w:rPr>
        <w:t>Parallel discussion:</w:t>
      </w:r>
    </w:p>
    <w:p w14:paraId="77A9805A" w14:textId="77777777" w:rsidR="007615D6" w:rsidRPr="005B25A1" w:rsidRDefault="007615D6" w:rsidP="007615D6">
      <w:pPr>
        <w:keepNext/>
        <w:keepLines/>
      </w:pPr>
      <w:r w:rsidRPr="005B25A1">
        <w:t>-</w:t>
      </w:r>
    </w:p>
    <w:p w14:paraId="3CADEB4A" w14:textId="77777777" w:rsidR="007615D6" w:rsidRPr="005B25A1" w:rsidRDefault="007615D6" w:rsidP="007615D6">
      <w:pPr>
        <w:keepNext/>
        <w:keepLines/>
        <w:rPr>
          <w:b/>
          <w:bCs/>
        </w:rPr>
      </w:pPr>
      <w:r w:rsidRPr="005B25A1">
        <w:rPr>
          <w:b/>
          <w:bCs/>
        </w:rPr>
        <w:t>Plenary Discussion:</w:t>
      </w:r>
    </w:p>
    <w:p w14:paraId="7728539D" w14:textId="77777777" w:rsidR="007615D6" w:rsidRPr="005B25A1" w:rsidRDefault="007615D6" w:rsidP="007615D6">
      <w:pPr>
        <w:keepNext/>
        <w:keepLines/>
      </w:pPr>
      <w:r>
        <w:rPr>
          <w:color w:val="FF0000"/>
        </w:rPr>
        <w:t>NO DISCUSSION RECORDED</w:t>
      </w:r>
    </w:p>
    <w:p w14:paraId="611CB727" w14:textId="77777777" w:rsidR="007615D6" w:rsidRPr="00EB0339" w:rsidRDefault="007615D6" w:rsidP="007615D6">
      <w:r w:rsidRPr="005B25A1">
        <w:rPr>
          <w:b/>
          <w:bCs/>
        </w:rPr>
        <w:t>Status:</w:t>
      </w:r>
      <w:r>
        <w:t xml:space="preserve"> </w:t>
      </w:r>
      <w:r>
        <w:rPr>
          <w:color w:val="0000FF"/>
        </w:rPr>
        <w:t>Not concluded</w:t>
      </w:r>
      <w:r>
        <w:t>.</w:t>
      </w:r>
    </w:p>
    <w:p w14:paraId="25AB3C98" w14:textId="77777777" w:rsidR="00E00DA6" w:rsidRDefault="007615D6" w:rsidP="000A3FBD">
      <w:pPr>
        <w:pStyle w:val="NormTop"/>
      </w:pPr>
      <w:r>
        <w:rPr>
          <w:color w:val="0000FF"/>
        </w:rPr>
        <w:t>S2-2507066</w:t>
      </w:r>
      <w:r w:rsidRPr="00D53282">
        <w:t xml:space="preserve"> </w:t>
      </w:r>
      <w:r>
        <w:t>(P-CR) 23.</w:t>
      </w:r>
      <w:r>
        <w:lastRenderedPageBreak/>
        <w:t>700-65: New Key Issue for WT#1: Short Message identification (Source: Apple)</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a New Key Issue corresponding to WT#1 in the SID.</w:t>
      </w:r>
    </w:p>
    <w:p w14:paraId="35405C80" w14:textId="77777777" w:rsidR="007615D6" w:rsidRPr="005B25A1" w:rsidRDefault="007615D6" w:rsidP="007615D6">
      <w:pPr>
        <w:keepNext/>
        <w:keepLines/>
        <w:rPr>
          <w:b/>
          <w:bCs/>
        </w:rPr>
      </w:pPr>
      <w:r w:rsidRPr="005B25A1">
        <w:rPr>
          <w:b/>
          <w:bCs/>
        </w:rPr>
        <w:t>Parallel discussion:</w:t>
      </w:r>
    </w:p>
    <w:p w14:paraId="012966B5" w14:textId="77777777" w:rsidR="007615D6" w:rsidRPr="005B25A1" w:rsidRDefault="007615D6" w:rsidP="007615D6">
      <w:pPr>
        <w:keepNext/>
        <w:keepLines/>
      </w:pPr>
      <w:r w:rsidRPr="005B25A1">
        <w:t>-</w:t>
      </w:r>
    </w:p>
    <w:p w14:paraId="2C55D6D1" w14:textId="77777777" w:rsidR="007615D6" w:rsidRPr="005B25A1" w:rsidRDefault="007615D6" w:rsidP="007615D6">
      <w:pPr>
        <w:keepNext/>
        <w:keepLines/>
        <w:rPr>
          <w:b/>
          <w:bCs/>
        </w:rPr>
      </w:pPr>
      <w:r w:rsidRPr="005B25A1">
        <w:rPr>
          <w:b/>
          <w:bCs/>
        </w:rPr>
        <w:t>Plenary Discussion:</w:t>
      </w:r>
    </w:p>
    <w:p w14:paraId="741ED814" w14:textId="77777777" w:rsidR="007615D6" w:rsidRPr="005B25A1" w:rsidRDefault="007615D6" w:rsidP="007615D6">
      <w:pPr>
        <w:keepNext/>
        <w:keepLines/>
      </w:pPr>
      <w:r>
        <w:rPr>
          <w:color w:val="FF0000"/>
        </w:rPr>
        <w:t>NO DISCUSSION RECORDED</w:t>
      </w:r>
    </w:p>
    <w:p w14:paraId="5E547FE5" w14:textId="77777777" w:rsidR="007615D6" w:rsidRPr="00EB0339" w:rsidRDefault="007615D6" w:rsidP="007615D6">
      <w:r w:rsidRPr="005B25A1">
        <w:rPr>
          <w:b/>
          <w:bCs/>
        </w:rPr>
        <w:t>Status:</w:t>
      </w:r>
      <w:r>
        <w:t xml:space="preserve"> </w:t>
      </w:r>
      <w:r>
        <w:rPr>
          <w:color w:val="0000FF"/>
        </w:rPr>
        <w:t>Not concluded</w:t>
      </w:r>
      <w:r>
        <w:t>.</w:t>
      </w:r>
    </w:p>
    <w:p w14:paraId="6ABB69C0" w14:textId="77777777" w:rsidR="00E00DA6" w:rsidRDefault="007615D6" w:rsidP="000A3FBD">
      <w:pPr>
        <w:pStyle w:val="NormTop"/>
      </w:pPr>
      <w:r>
        <w:rPr>
          <w:color w:val="0000FF"/>
        </w:rPr>
        <w:t>S2-2507129</w:t>
      </w:r>
      <w:r w:rsidRPr="00D53282">
        <w:t xml:space="preserve"> </w:t>
      </w:r>
      <w:r>
        <w:t xml:space="preserve">(P-CR) 23.700-65: 23.700-65 KIs for Work Task 1: Identification of Emergency Response Centre for SMS and discovery of support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Proposed key issue to address work task 1.</w:t>
      </w:r>
    </w:p>
    <w:p w14:paraId="32D4EABB" w14:textId="77777777" w:rsidR="007615D6" w:rsidRPr="005B25A1" w:rsidRDefault="007615D6" w:rsidP="007615D6">
      <w:pPr>
        <w:keepNext/>
        <w:keepLines/>
        <w:rPr>
          <w:b/>
          <w:bCs/>
        </w:rPr>
      </w:pPr>
      <w:r w:rsidRPr="005B25A1">
        <w:rPr>
          <w:b/>
          <w:bCs/>
        </w:rPr>
        <w:t>Convenor comment:</w:t>
      </w:r>
    </w:p>
    <w:p w14:paraId="2D3DC4B4" w14:textId="77777777" w:rsidR="007615D6" w:rsidRPr="005B25A1" w:rsidRDefault="007615D6" w:rsidP="007615D6">
      <w:pPr>
        <w:keepNext/>
        <w:keepLines/>
      </w:pPr>
      <w:r w:rsidRPr="005B25A1">
        <w:t>Baseline.</w:t>
      </w:r>
    </w:p>
    <w:p w14:paraId="35AFECC8" w14:textId="77777777" w:rsidR="007615D6" w:rsidRPr="005B25A1" w:rsidRDefault="007615D6" w:rsidP="007615D6">
      <w:pPr>
        <w:keepNext/>
        <w:keepLines/>
        <w:rPr>
          <w:b/>
          <w:bCs/>
        </w:rPr>
      </w:pPr>
      <w:r w:rsidRPr="005B25A1">
        <w:rPr>
          <w:b/>
          <w:bCs/>
        </w:rPr>
        <w:t>Parallel discussion:</w:t>
      </w:r>
    </w:p>
    <w:p w14:paraId="391B81C2" w14:textId="77777777" w:rsidR="007615D6" w:rsidRPr="005B25A1" w:rsidRDefault="007615D6" w:rsidP="007615D6">
      <w:pPr>
        <w:keepNext/>
        <w:keepLines/>
      </w:pPr>
      <w:r w:rsidRPr="005B25A1">
        <w:t>-</w:t>
      </w:r>
    </w:p>
    <w:p w14:paraId="6F4DC5CB" w14:textId="77777777" w:rsidR="007615D6" w:rsidRPr="005B25A1" w:rsidRDefault="007615D6" w:rsidP="007615D6">
      <w:pPr>
        <w:keepNext/>
        <w:keepLines/>
        <w:rPr>
          <w:b/>
          <w:bCs/>
        </w:rPr>
      </w:pPr>
      <w:r w:rsidRPr="005B25A1">
        <w:rPr>
          <w:b/>
          <w:bCs/>
        </w:rPr>
        <w:t>Plenary Discussion:</w:t>
      </w:r>
    </w:p>
    <w:p w14:paraId="15A9E02E" w14:textId="77777777" w:rsidR="007615D6" w:rsidRPr="005B25A1" w:rsidRDefault="007615D6" w:rsidP="007615D6">
      <w:pPr>
        <w:keepNext/>
        <w:keepLines/>
      </w:pPr>
      <w:r>
        <w:rPr>
          <w:color w:val="FF0000"/>
        </w:rPr>
        <w:t>NO DISCUSSION RECORDED</w:t>
      </w:r>
    </w:p>
    <w:p w14:paraId="3109F9B0" w14:textId="77777777" w:rsidR="007615D6" w:rsidRPr="00EB0339" w:rsidRDefault="007615D6" w:rsidP="007615D6">
      <w:r w:rsidRPr="005B25A1">
        <w:rPr>
          <w:b/>
          <w:bCs/>
        </w:rPr>
        <w:t>Status:</w:t>
      </w:r>
      <w:r>
        <w:t xml:space="preserve"> </w:t>
      </w:r>
      <w:r>
        <w:rPr>
          <w:color w:val="0000FF"/>
        </w:rPr>
        <w:t>Not concluded</w:t>
      </w:r>
      <w:r>
        <w:t>.</w:t>
      </w:r>
    </w:p>
    <w:p w14:paraId="66BC98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WT#2 (Identification of emer. service type): KIs</w:t>
      </w:r>
    </w:p>
    <w:p w14:paraId="6C34205F" w14:textId="77777777" w:rsidR="00E00DA6" w:rsidRDefault="007615D6" w:rsidP="000A3FBD">
      <w:pPr>
        <w:pStyle w:val="NormTop"/>
      </w:pPr>
      <w:r>
        <w:rPr>
          <w:color w:val="0000FF"/>
        </w:rPr>
        <w:t>S2-2507130</w:t>
      </w:r>
      <w:r w:rsidRPr="00D53282">
        <w:t xml:space="preserve"> </w:t>
      </w:r>
      <w:r>
        <w:t xml:space="preserve">(P-CR) 23.700-65: 23.700-65 KIs for Work Task 2: Identification of type of Emergency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Proposed key issue to address work task 2, identification of type of emergency.</w:t>
      </w:r>
    </w:p>
    <w:p w14:paraId="26CAD898" w14:textId="77777777" w:rsidR="007615D6" w:rsidRPr="005B25A1" w:rsidRDefault="007615D6" w:rsidP="007615D6">
      <w:pPr>
        <w:keepNext/>
        <w:keepLines/>
        <w:rPr>
          <w:b/>
          <w:bCs/>
        </w:rPr>
      </w:pPr>
      <w:r w:rsidRPr="005B25A1">
        <w:rPr>
          <w:b/>
          <w:bCs/>
        </w:rPr>
        <w:t>Parallel discussion:</w:t>
      </w:r>
    </w:p>
    <w:p w14:paraId="4EE41144" w14:textId="77777777" w:rsidR="007615D6" w:rsidRPr="005B25A1" w:rsidRDefault="007615D6" w:rsidP="007615D6">
      <w:pPr>
        <w:keepNext/>
        <w:keepLines/>
      </w:pPr>
      <w:r w:rsidRPr="005B25A1">
        <w:t>-</w:t>
      </w:r>
    </w:p>
    <w:p w14:paraId="1E773393" w14:textId="77777777" w:rsidR="007615D6" w:rsidRPr="005B25A1" w:rsidRDefault="007615D6" w:rsidP="007615D6">
      <w:pPr>
        <w:keepNext/>
        <w:keepLines/>
        <w:rPr>
          <w:b/>
          <w:bCs/>
        </w:rPr>
      </w:pPr>
      <w:r w:rsidRPr="005B25A1">
        <w:rPr>
          <w:b/>
          <w:bCs/>
        </w:rPr>
        <w:t>Plenary Discussion:</w:t>
      </w:r>
    </w:p>
    <w:p w14:paraId="5E024805" w14:textId="77777777" w:rsidR="007615D6" w:rsidRPr="005B25A1" w:rsidRDefault="007615D6" w:rsidP="007615D6">
      <w:pPr>
        <w:keepNext/>
        <w:keepLines/>
      </w:pPr>
      <w:r>
        <w:rPr>
          <w:color w:val="FF0000"/>
        </w:rPr>
        <w:t>NO DISCUSSION RECORDED</w:t>
      </w:r>
    </w:p>
    <w:p w14:paraId="1891DBCF" w14:textId="77777777" w:rsidR="007615D6" w:rsidRPr="00EB0339" w:rsidRDefault="007615D6" w:rsidP="007615D6">
      <w:r w:rsidRPr="005B25A1">
        <w:rPr>
          <w:b/>
          <w:bCs/>
        </w:rPr>
        <w:t>Status:</w:t>
      </w:r>
      <w:r>
        <w:t xml:space="preserve"> </w:t>
      </w:r>
      <w:r>
        <w:rPr>
          <w:color w:val="0000FF"/>
        </w:rPr>
        <w:t>Not concluded</w:t>
      </w:r>
      <w:r>
        <w:t>.</w:t>
      </w:r>
    </w:p>
    <w:p w14:paraId="2EAA4E92" w14:textId="77777777" w:rsidR="00E00DA6" w:rsidRDefault="007615D6" w:rsidP="000A3FBD">
      <w:pPr>
        <w:pStyle w:val="NormTop"/>
      </w:pPr>
      <w:r>
        <w:rPr>
          <w:color w:val="0000FF"/>
        </w:rPr>
        <w:t>S2-2506449</w:t>
      </w:r>
      <w:r w:rsidRPr="00D53282">
        <w:t xml:space="preserve"> </w:t>
      </w:r>
      <w:r>
        <w:t>(P-CR) 23.700-65: New Key Issue proposal for WT#2 (Source: OPPO)</w:t>
      </w:r>
      <w:r>
        <w:br/>
      </w:r>
      <w:r w:rsidRPr="00D53282">
        <w:rPr>
          <w:b/>
        </w:rPr>
        <w:t>Document for:</w:t>
      </w:r>
      <w:r w:rsidRPr="00D53282">
        <w:t xml:space="preserve"> </w:t>
      </w:r>
      <w:r>
        <w:t>Approval</w:t>
      </w:r>
      <w:r>
        <w:br/>
      </w:r>
      <w:r w:rsidRPr="00D53282">
        <w:rPr>
          <w:b/>
        </w:rPr>
        <w:t>Abstract:</w:t>
      </w:r>
      <w:r w:rsidRPr="00D53282">
        <w:t xml:space="preserve"> </w:t>
      </w:r>
      <w:r>
        <w:br/>
        <w:t>The intent of this KI proposal is to study how to identify an emergency service type associated with an emergenc</w:t>
      </w:r>
      <w:r>
        <w:lastRenderedPageBreak/>
        <w:t>y SMS number.</w:t>
      </w:r>
    </w:p>
    <w:p w14:paraId="5694FD9F" w14:textId="77777777" w:rsidR="007615D6" w:rsidRPr="005B25A1" w:rsidRDefault="007615D6" w:rsidP="007615D6">
      <w:pPr>
        <w:keepNext/>
        <w:keepLines/>
        <w:rPr>
          <w:b/>
          <w:bCs/>
        </w:rPr>
      </w:pPr>
      <w:r w:rsidRPr="005B25A1">
        <w:rPr>
          <w:b/>
          <w:bCs/>
        </w:rPr>
        <w:t>Convenor comment:</w:t>
      </w:r>
    </w:p>
    <w:p w14:paraId="2CD29AA6" w14:textId="77777777" w:rsidR="007615D6" w:rsidRPr="005B25A1" w:rsidRDefault="007615D6" w:rsidP="007615D6">
      <w:pPr>
        <w:keepNext/>
        <w:keepLines/>
      </w:pPr>
      <w:r w:rsidRPr="005B25A1">
        <w:t>Baseline.</w:t>
      </w:r>
    </w:p>
    <w:p w14:paraId="26839CA3" w14:textId="77777777" w:rsidR="007615D6" w:rsidRPr="005B25A1" w:rsidRDefault="007615D6" w:rsidP="007615D6">
      <w:pPr>
        <w:keepNext/>
        <w:keepLines/>
        <w:rPr>
          <w:b/>
          <w:bCs/>
        </w:rPr>
      </w:pPr>
      <w:r w:rsidRPr="005B25A1">
        <w:rPr>
          <w:b/>
          <w:bCs/>
        </w:rPr>
        <w:t>Parallel discussion:</w:t>
      </w:r>
    </w:p>
    <w:p w14:paraId="221CD3E3" w14:textId="77777777" w:rsidR="007615D6" w:rsidRPr="005B25A1" w:rsidRDefault="007615D6" w:rsidP="007615D6">
      <w:pPr>
        <w:keepNext/>
        <w:keepLines/>
      </w:pPr>
      <w:r w:rsidRPr="005B25A1">
        <w:t>-</w:t>
      </w:r>
    </w:p>
    <w:p w14:paraId="46F9678F" w14:textId="77777777" w:rsidR="007615D6" w:rsidRPr="005B25A1" w:rsidRDefault="007615D6" w:rsidP="007615D6">
      <w:pPr>
        <w:keepNext/>
        <w:keepLines/>
        <w:rPr>
          <w:b/>
          <w:bCs/>
        </w:rPr>
      </w:pPr>
      <w:r w:rsidRPr="005B25A1">
        <w:rPr>
          <w:b/>
          <w:bCs/>
        </w:rPr>
        <w:t>Plenary Discussion:</w:t>
      </w:r>
    </w:p>
    <w:p w14:paraId="6906A659" w14:textId="77777777" w:rsidR="007615D6" w:rsidRPr="005B25A1" w:rsidRDefault="007615D6" w:rsidP="007615D6">
      <w:pPr>
        <w:keepNext/>
        <w:keepLines/>
      </w:pPr>
      <w:r>
        <w:rPr>
          <w:color w:val="FF0000"/>
        </w:rPr>
        <w:t>NO DISCUSSION RECORDED</w:t>
      </w:r>
    </w:p>
    <w:p w14:paraId="3F289686" w14:textId="77777777" w:rsidR="007615D6" w:rsidRPr="00EB0339" w:rsidRDefault="007615D6" w:rsidP="007615D6">
      <w:r w:rsidRPr="005B25A1">
        <w:rPr>
          <w:b/>
          <w:bCs/>
        </w:rPr>
        <w:t>Status:</w:t>
      </w:r>
      <w:r>
        <w:t xml:space="preserve"> </w:t>
      </w:r>
      <w:r>
        <w:rPr>
          <w:color w:val="0000FF"/>
        </w:rPr>
        <w:t>Not concluded</w:t>
      </w:r>
      <w:r>
        <w:t>.</w:t>
      </w:r>
    </w:p>
    <w:p w14:paraId="132365A1" w14:textId="77777777" w:rsidR="00E00DA6" w:rsidRDefault="007615D6" w:rsidP="000A3FBD">
      <w:pPr>
        <w:pStyle w:val="NormTop"/>
      </w:pPr>
      <w:r>
        <w:rPr>
          <w:color w:val="0000FF"/>
        </w:rPr>
        <w:t>S2-2507067</w:t>
      </w:r>
      <w:r w:rsidRPr="00D53282">
        <w:t xml:space="preserve"> </w:t>
      </w:r>
      <w:r>
        <w:t>(P-CR) 23.700-65: New Key Issue for WT#2: Identify the type of emergency service (Source: Apple)</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a New Key Issue corresponding to WT#2 in the SID.</w:t>
      </w:r>
    </w:p>
    <w:p w14:paraId="4FFE87E3" w14:textId="77777777" w:rsidR="007615D6" w:rsidRPr="005B25A1" w:rsidRDefault="007615D6" w:rsidP="007615D6">
      <w:pPr>
        <w:keepNext/>
        <w:keepLines/>
        <w:rPr>
          <w:b/>
          <w:bCs/>
        </w:rPr>
      </w:pPr>
      <w:r w:rsidRPr="005B25A1">
        <w:rPr>
          <w:b/>
          <w:bCs/>
        </w:rPr>
        <w:t>Parallel discussion:</w:t>
      </w:r>
    </w:p>
    <w:p w14:paraId="72AFE45B" w14:textId="77777777" w:rsidR="007615D6" w:rsidRPr="005B25A1" w:rsidRDefault="007615D6" w:rsidP="007615D6">
      <w:pPr>
        <w:keepNext/>
        <w:keepLines/>
      </w:pPr>
      <w:r w:rsidRPr="005B25A1">
        <w:t>-</w:t>
      </w:r>
    </w:p>
    <w:p w14:paraId="60D86F8B" w14:textId="77777777" w:rsidR="007615D6" w:rsidRPr="005B25A1" w:rsidRDefault="007615D6" w:rsidP="007615D6">
      <w:pPr>
        <w:keepNext/>
        <w:keepLines/>
        <w:rPr>
          <w:b/>
          <w:bCs/>
        </w:rPr>
      </w:pPr>
      <w:r w:rsidRPr="005B25A1">
        <w:rPr>
          <w:b/>
          <w:bCs/>
        </w:rPr>
        <w:t>Plenary Discussion:</w:t>
      </w:r>
    </w:p>
    <w:p w14:paraId="6A3C0454" w14:textId="77777777" w:rsidR="007615D6" w:rsidRPr="005B25A1" w:rsidRDefault="007615D6" w:rsidP="007615D6">
      <w:pPr>
        <w:keepNext/>
        <w:keepLines/>
      </w:pPr>
      <w:r>
        <w:rPr>
          <w:color w:val="FF0000"/>
        </w:rPr>
        <w:t>NO DISCUSSION RECORDED</w:t>
      </w:r>
    </w:p>
    <w:p w14:paraId="1B7F0CBE" w14:textId="77777777" w:rsidR="007615D6" w:rsidRPr="00EB0339" w:rsidRDefault="007615D6" w:rsidP="007615D6">
      <w:r w:rsidRPr="005B25A1">
        <w:rPr>
          <w:b/>
          <w:bCs/>
        </w:rPr>
        <w:t>Status:</w:t>
      </w:r>
      <w:r>
        <w:t xml:space="preserve"> </w:t>
      </w:r>
      <w:r>
        <w:rPr>
          <w:color w:val="0000FF"/>
        </w:rPr>
        <w:t>Not concluded</w:t>
      </w:r>
      <w:r>
        <w:t>.</w:t>
      </w:r>
    </w:p>
    <w:p w14:paraId="7418A305" w14:textId="77777777" w:rsidR="00E00DA6" w:rsidRDefault="007615D6" w:rsidP="000A3FBD">
      <w:pPr>
        <w:pStyle w:val="NormTop"/>
      </w:pPr>
      <w:r>
        <w:rPr>
          <w:color w:val="0000FF"/>
        </w:rPr>
        <w:t>S2-2506971</w:t>
      </w:r>
      <w:r w:rsidRPr="00D53282">
        <w:t xml:space="preserve"> </w:t>
      </w:r>
      <w:r>
        <w:t>(P-CR) 23.700-65: New KI for WT#2: Identification of Emergency Service Type (Source: ETRI)</w:t>
      </w:r>
      <w:r>
        <w:br/>
      </w:r>
      <w:r w:rsidRPr="00D53282">
        <w:rPr>
          <w:b/>
        </w:rPr>
        <w:t>Document for:</w:t>
      </w:r>
      <w:r w:rsidRPr="00D53282">
        <w:t xml:space="preserve"> </w:t>
      </w:r>
      <w:r>
        <w:t>Approval</w:t>
      </w:r>
      <w:r>
        <w:br/>
      </w:r>
      <w:r w:rsidRPr="00D53282">
        <w:rPr>
          <w:b/>
        </w:rPr>
        <w:t>Abstract:</w:t>
      </w:r>
      <w:r w:rsidRPr="00D53282">
        <w:t xml:space="preserve"> </w:t>
      </w:r>
    </w:p>
    <w:p w14:paraId="7032FA63" w14:textId="77777777" w:rsidR="007615D6" w:rsidRPr="005B25A1" w:rsidRDefault="007615D6" w:rsidP="007615D6">
      <w:pPr>
        <w:keepNext/>
        <w:keepLines/>
        <w:rPr>
          <w:b/>
          <w:bCs/>
        </w:rPr>
      </w:pPr>
      <w:r w:rsidRPr="005B25A1">
        <w:rPr>
          <w:b/>
          <w:bCs/>
        </w:rPr>
        <w:t>Parallel discussion:</w:t>
      </w:r>
    </w:p>
    <w:p w14:paraId="6EBCA6AB" w14:textId="77777777" w:rsidR="007615D6" w:rsidRPr="005B25A1" w:rsidRDefault="007615D6" w:rsidP="007615D6">
      <w:pPr>
        <w:keepNext/>
        <w:keepLines/>
      </w:pPr>
      <w:r w:rsidRPr="005B25A1">
        <w:t>-</w:t>
      </w:r>
    </w:p>
    <w:p w14:paraId="5652CDF4" w14:textId="77777777" w:rsidR="007615D6" w:rsidRPr="005B25A1" w:rsidRDefault="007615D6" w:rsidP="007615D6">
      <w:pPr>
        <w:keepNext/>
        <w:keepLines/>
        <w:rPr>
          <w:b/>
          <w:bCs/>
        </w:rPr>
      </w:pPr>
      <w:r w:rsidRPr="005B25A1">
        <w:rPr>
          <w:b/>
          <w:bCs/>
        </w:rPr>
        <w:t>Plenary Discussion:</w:t>
      </w:r>
    </w:p>
    <w:p w14:paraId="41B3EFC5" w14:textId="77777777" w:rsidR="007615D6" w:rsidRPr="005B25A1" w:rsidRDefault="007615D6" w:rsidP="007615D6">
      <w:pPr>
        <w:keepNext/>
        <w:keepLines/>
      </w:pPr>
      <w:r>
        <w:rPr>
          <w:color w:val="FF0000"/>
        </w:rPr>
        <w:t>NO DISCUSSION RECORDED</w:t>
      </w:r>
    </w:p>
    <w:p w14:paraId="2F022226" w14:textId="77777777" w:rsidR="007615D6" w:rsidRPr="00EB0339" w:rsidRDefault="007615D6" w:rsidP="007615D6">
      <w:r w:rsidRPr="005B25A1">
        <w:rPr>
          <w:b/>
          <w:bCs/>
        </w:rPr>
        <w:t>Status:</w:t>
      </w:r>
      <w:r>
        <w:t xml:space="preserve"> </w:t>
      </w:r>
      <w:r>
        <w:rPr>
          <w:color w:val="0000FF"/>
        </w:rPr>
        <w:t>Not concluded</w:t>
      </w:r>
      <w:r>
        <w:t>.</w:t>
      </w:r>
    </w:p>
    <w:p w14:paraId="7FE4CD83" w14:textId="77777777" w:rsidR="00E00DA6" w:rsidRDefault="007615D6" w:rsidP="000A3FBD">
      <w:pPr>
        <w:pStyle w:val="NormTop"/>
      </w:pPr>
      <w:r>
        <w:rPr>
          <w:color w:val="0000FF"/>
        </w:rPr>
        <w:t>S2-2507202</w:t>
      </w:r>
      <w:r w:rsidRPr="00D53282">
        <w:t xml:space="preserve"> </w:t>
      </w:r>
      <w:r>
        <w:t>(P-CR) 23.700-65: Key issue for WT#2: Support of routing of SMS to EC based on emergency number (Source: Samsung)</w:t>
      </w:r>
      <w:r>
        <w:br/>
      </w:r>
      <w:r w:rsidRPr="00D53282">
        <w:rPr>
          <w:b/>
        </w:rPr>
        <w:t>Document for:</w:t>
      </w:r>
      <w:r w:rsidRPr="00D53282">
        <w:t xml:space="preserve"> </w:t>
      </w:r>
      <w:r>
        <w:t>Approval</w:t>
      </w:r>
      <w:r>
        <w:br/>
      </w:r>
      <w:r w:rsidRPr="00D53282">
        <w:rPr>
          <w:b/>
        </w:rPr>
        <w:t>Abstract:</w:t>
      </w:r>
      <w:r w:rsidRPr="00D53282">
        <w:t xml:space="preserve"> </w:t>
      </w:r>
    </w:p>
    <w:p w14:paraId="07AD2643" w14:textId="77777777" w:rsidR="007615D6" w:rsidRPr="005B25A1" w:rsidRDefault="007615D6" w:rsidP="007615D6">
      <w:pPr>
        <w:keepNext/>
        <w:keepLines/>
        <w:rPr>
          <w:b/>
          <w:bCs/>
        </w:rPr>
      </w:pPr>
      <w:r w:rsidRPr="005B25A1">
        <w:rPr>
          <w:b/>
          <w:bCs/>
        </w:rPr>
        <w:t>Parallel discussion:</w:t>
      </w:r>
    </w:p>
    <w:p w14:paraId="18A17BA2" w14:textId="77777777" w:rsidR="007615D6" w:rsidRPr="005B25A1" w:rsidRDefault="007615D6" w:rsidP="007615D6">
      <w:pPr>
        <w:keepNext/>
        <w:keepLines/>
      </w:pPr>
      <w:r w:rsidRPr="005B25A1">
        <w:t>-</w:t>
      </w:r>
    </w:p>
    <w:p w14:paraId="0610BE89" w14:textId="77777777" w:rsidR="007615D6" w:rsidRPr="005B25A1" w:rsidRDefault="007615D6" w:rsidP="007615D6">
      <w:pPr>
        <w:keepNext/>
        <w:keepLines/>
        <w:rPr>
          <w:b/>
          <w:bCs/>
        </w:rPr>
      </w:pPr>
      <w:r w:rsidRPr="005B25A1">
        <w:rPr>
          <w:b/>
          <w:bCs/>
        </w:rPr>
        <w:t>Plenary Discussion:</w:t>
      </w:r>
    </w:p>
    <w:p w14:paraId="4B6A4896" w14:textId="77777777" w:rsidR="007615D6" w:rsidRPr="005B25A1" w:rsidRDefault="007615D6" w:rsidP="007615D6">
      <w:pPr>
        <w:keepNext/>
        <w:keepLines/>
      </w:pPr>
      <w:r>
        <w:rPr>
          <w:color w:val="FF0000"/>
        </w:rPr>
        <w:t>NO DISCUSSION RECORDED</w:t>
      </w:r>
    </w:p>
    <w:p w14:paraId="476F92E2" w14:textId="77777777" w:rsidR="007615D6" w:rsidRPr="00EB0339" w:rsidRDefault="007615D6" w:rsidP="007615D6">
      <w:r w:rsidRPr="005B25A1">
        <w:rPr>
          <w:b/>
          <w:bCs/>
        </w:rPr>
        <w:t>Status:</w:t>
      </w:r>
      <w:r>
        <w:t xml:space="preserve"> </w:t>
      </w:r>
      <w:r>
        <w:rPr>
          <w:color w:val="0000FF"/>
        </w:rPr>
        <w:t>Not concluded</w:t>
      </w:r>
      <w:r>
        <w:t>.</w:t>
      </w:r>
    </w:p>
    <w:p w14:paraId="1E62D3A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&amp; 2: KIs</w:t>
      </w:r>
    </w:p>
    <w:p w14:paraId="505D6DB3" w14:textId="77777777" w:rsidR="00E00DA6" w:rsidRDefault="007615D6" w:rsidP="000A3FBD">
      <w:pPr>
        <w:pStyle w:val="NormTop"/>
      </w:pPr>
      <w:r>
        <w:rPr>
          <w:color w:val="0000FF"/>
        </w:rPr>
        <w:t>S2-2506549</w:t>
      </w:r>
      <w:r w:rsidRPr="00D53282">
        <w:t xml:space="preserve"> </w:t>
      </w:r>
      <w:r>
        <w:t>(P-CR) 23.700-65: Key Issue WT#1 and WT#2: Support the SMS delivery to emergency centre realization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one key issue for WTs in a</w:t>
      </w:r>
      <w:r>
        <w:lastRenderedPageBreak/>
        <w:t>gree SID.</w:t>
      </w:r>
    </w:p>
    <w:p w14:paraId="2B465E4B" w14:textId="77777777" w:rsidR="007615D6" w:rsidRPr="005B25A1" w:rsidRDefault="007615D6" w:rsidP="007615D6">
      <w:pPr>
        <w:keepNext/>
        <w:keepLines/>
        <w:rPr>
          <w:b/>
          <w:bCs/>
        </w:rPr>
      </w:pPr>
      <w:r w:rsidRPr="005B25A1">
        <w:rPr>
          <w:b/>
          <w:bCs/>
        </w:rPr>
        <w:t>Parallel discussion:</w:t>
      </w:r>
    </w:p>
    <w:p w14:paraId="459C3D29" w14:textId="77777777" w:rsidR="007615D6" w:rsidRPr="005B25A1" w:rsidRDefault="007615D6" w:rsidP="007615D6">
      <w:pPr>
        <w:keepNext/>
        <w:keepLines/>
      </w:pPr>
      <w:r w:rsidRPr="005B25A1">
        <w:t>-</w:t>
      </w:r>
    </w:p>
    <w:p w14:paraId="15E3268A" w14:textId="77777777" w:rsidR="007615D6" w:rsidRPr="005B25A1" w:rsidRDefault="007615D6" w:rsidP="007615D6">
      <w:pPr>
        <w:keepNext/>
        <w:keepLines/>
        <w:rPr>
          <w:b/>
          <w:bCs/>
        </w:rPr>
      </w:pPr>
      <w:r w:rsidRPr="005B25A1">
        <w:rPr>
          <w:b/>
          <w:bCs/>
        </w:rPr>
        <w:t>Plenary Discussion:</w:t>
      </w:r>
    </w:p>
    <w:p w14:paraId="464A2B0A" w14:textId="77777777" w:rsidR="007615D6" w:rsidRPr="005B25A1" w:rsidRDefault="007615D6" w:rsidP="007615D6">
      <w:pPr>
        <w:keepNext/>
        <w:keepLines/>
      </w:pPr>
      <w:r>
        <w:rPr>
          <w:color w:val="FF0000"/>
        </w:rPr>
        <w:t>NO DISCUSSION RECORDED</w:t>
      </w:r>
    </w:p>
    <w:p w14:paraId="2661ED3C" w14:textId="77777777" w:rsidR="007615D6" w:rsidRPr="00EB0339" w:rsidRDefault="007615D6" w:rsidP="007615D6">
      <w:r w:rsidRPr="005B25A1">
        <w:rPr>
          <w:b/>
          <w:bCs/>
        </w:rPr>
        <w:t>Status:</w:t>
      </w:r>
      <w:r>
        <w:t xml:space="preserve"> </w:t>
      </w:r>
      <w:r>
        <w:rPr>
          <w:color w:val="0000FF"/>
        </w:rPr>
        <w:t>Not concluded</w:t>
      </w:r>
      <w:r>
        <w:t>.</w:t>
      </w:r>
    </w:p>
    <w:p w14:paraId="15D6DF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 (Routing SMS to ERC): KIs</w:t>
      </w:r>
    </w:p>
    <w:p w14:paraId="6F36ED47" w14:textId="77777777" w:rsidR="00E00DA6" w:rsidRDefault="007615D6" w:rsidP="000A3FBD">
      <w:pPr>
        <w:pStyle w:val="NormTop"/>
      </w:pPr>
      <w:r>
        <w:rPr>
          <w:color w:val="0000FF"/>
        </w:rPr>
        <w:t>S2-2507068</w:t>
      </w:r>
      <w:r w:rsidRPr="00D53282">
        <w:t xml:space="preserve"> </w:t>
      </w:r>
      <w:r>
        <w:t>(P-CR) 23.700-65: New Key Issue for WT#3: Routing of Short Message to Emergency Response Centre (Source: Apple)</w:t>
      </w:r>
      <w:r>
        <w:br/>
      </w:r>
      <w:r w:rsidRPr="00D53282">
        <w:rPr>
          <w:b/>
        </w:rPr>
        <w:t>Document for:</w:t>
      </w:r>
      <w:r w:rsidRPr="00D53282">
        <w:t xml:space="preserve"> </w:t>
      </w:r>
      <w:r>
        <w:t>Approval</w:t>
      </w:r>
      <w:r>
        <w:br/>
      </w:r>
      <w:r w:rsidRPr="00D53282">
        <w:rPr>
          <w:b/>
        </w:rPr>
        <w:t>Abstract:</w:t>
      </w:r>
      <w:r w:rsidRPr="00D53282">
        <w:t xml:space="preserve"> </w:t>
      </w:r>
      <w:r>
        <w:br/>
        <w:t>This contribution aims to introduce a New Key Issue corresponding to WT#3 in the SID.</w:t>
      </w:r>
    </w:p>
    <w:p w14:paraId="29399F8D" w14:textId="77777777" w:rsidR="007615D6" w:rsidRPr="005B25A1" w:rsidRDefault="007615D6" w:rsidP="007615D6">
      <w:pPr>
        <w:keepNext/>
        <w:keepLines/>
        <w:rPr>
          <w:b/>
          <w:bCs/>
        </w:rPr>
      </w:pPr>
      <w:r w:rsidRPr="005B25A1">
        <w:rPr>
          <w:b/>
          <w:bCs/>
        </w:rPr>
        <w:t>Parallel discussion:</w:t>
      </w:r>
    </w:p>
    <w:p w14:paraId="22AAA749" w14:textId="77777777" w:rsidR="007615D6" w:rsidRPr="005B25A1" w:rsidRDefault="007615D6" w:rsidP="007615D6">
      <w:pPr>
        <w:keepNext/>
        <w:keepLines/>
      </w:pPr>
      <w:r w:rsidRPr="005B25A1">
        <w:t>-</w:t>
      </w:r>
    </w:p>
    <w:p w14:paraId="07E064CE" w14:textId="77777777" w:rsidR="007615D6" w:rsidRPr="005B25A1" w:rsidRDefault="007615D6" w:rsidP="007615D6">
      <w:pPr>
        <w:keepNext/>
        <w:keepLines/>
        <w:rPr>
          <w:b/>
          <w:bCs/>
        </w:rPr>
      </w:pPr>
      <w:r w:rsidRPr="005B25A1">
        <w:rPr>
          <w:b/>
          <w:bCs/>
        </w:rPr>
        <w:t>Plenary Discussion:</w:t>
      </w:r>
    </w:p>
    <w:p w14:paraId="4687D8AD" w14:textId="77777777" w:rsidR="007615D6" w:rsidRPr="005B25A1" w:rsidRDefault="007615D6" w:rsidP="007615D6">
      <w:pPr>
        <w:keepNext/>
        <w:keepLines/>
      </w:pPr>
      <w:r>
        <w:rPr>
          <w:color w:val="FF0000"/>
        </w:rPr>
        <w:t>NO DISCUSSION RECORDED</w:t>
      </w:r>
    </w:p>
    <w:p w14:paraId="64903445" w14:textId="77777777" w:rsidR="007615D6" w:rsidRPr="00EB0339" w:rsidRDefault="007615D6" w:rsidP="007615D6">
      <w:r w:rsidRPr="005B25A1">
        <w:rPr>
          <w:b/>
          <w:bCs/>
        </w:rPr>
        <w:t>Status:</w:t>
      </w:r>
      <w:r>
        <w:t xml:space="preserve"> </w:t>
      </w:r>
      <w:r>
        <w:rPr>
          <w:color w:val="0000FF"/>
        </w:rPr>
        <w:t>Not concluded</w:t>
      </w:r>
      <w:r>
        <w:t>.</w:t>
      </w:r>
    </w:p>
    <w:p w14:paraId="0B322997" w14:textId="77777777" w:rsidR="00E00DA6" w:rsidRDefault="007615D6" w:rsidP="000A3FBD">
      <w:pPr>
        <w:pStyle w:val="NormTop"/>
      </w:pPr>
      <w:r>
        <w:rPr>
          <w:color w:val="0000FF"/>
        </w:rPr>
        <w:t>S2-2507131</w:t>
      </w:r>
      <w:r w:rsidRPr="00D53282">
        <w:t xml:space="preserve"> </w:t>
      </w:r>
      <w:r>
        <w:t xml:space="preserve">(P-CR) 23.700-65: 23.700-65 KIs for Work Task 3: SMS2EC routing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Proposal of key issue to address work task 3 routing of SMS to Emergency Centre.</w:t>
      </w:r>
    </w:p>
    <w:p w14:paraId="1E723643" w14:textId="77777777" w:rsidR="007615D6" w:rsidRPr="005B25A1" w:rsidRDefault="007615D6" w:rsidP="007615D6">
      <w:pPr>
        <w:keepNext/>
        <w:keepLines/>
        <w:rPr>
          <w:b/>
          <w:bCs/>
        </w:rPr>
      </w:pPr>
      <w:r w:rsidRPr="005B25A1">
        <w:rPr>
          <w:b/>
          <w:bCs/>
        </w:rPr>
        <w:t>Parallel discussion:</w:t>
      </w:r>
    </w:p>
    <w:p w14:paraId="1E9868DB" w14:textId="77777777" w:rsidR="007615D6" w:rsidRPr="005B25A1" w:rsidRDefault="007615D6" w:rsidP="007615D6">
      <w:pPr>
        <w:keepNext/>
        <w:keepLines/>
      </w:pPr>
      <w:r w:rsidRPr="005B25A1">
        <w:t>-</w:t>
      </w:r>
    </w:p>
    <w:p w14:paraId="57FB5C18" w14:textId="77777777" w:rsidR="007615D6" w:rsidRPr="005B25A1" w:rsidRDefault="007615D6" w:rsidP="007615D6">
      <w:pPr>
        <w:keepNext/>
        <w:keepLines/>
        <w:rPr>
          <w:b/>
          <w:bCs/>
        </w:rPr>
      </w:pPr>
      <w:r w:rsidRPr="005B25A1">
        <w:rPr>
          <w:b/>
          <w:bCs/>
        </w:rPr>
        <w:t>Plenary Discussion:</w:t>
      </w:r>
    </w:p>
    <w:p w14:paraId="6108E9F2" w14:textId="77777777" w:rsidR="007615D6" w:rsidRPr="005B25A1" w:rsidRDefault="007615D6" w:rsidP="007615D6">
      <w:pPr>
        <w:keepNext/>
        <w:keepLines/>
      </w:pPr>
      <w:r>
        <w:rPr>
          <w:color w:val="FF0000"/>
        </w:rPr>
        <w:t>NO DISCUSSION RECORDED</w:t>
      </w:r>
    </w:p>
    <w:p w14:paraId="2E03D1F7" w14:textId="77777777" w:rsidR="007615D6" w:rsidRPr="00EB0339" w:rsidRDefault="007615D6" w:rsidP="007615D6">
      <w:r w:rsidRPr="005B25A1">
        <w:rPr>
          <w:b/>
          <w:bCs/>
        </w:rPr>
        <w:t>Status:</w:t>
      </w:r>
      <w:r>
        <w:t xml:space="preserve"> </w:t>
      </w:r>
      <w:r>
        <w:rPr>
          <w:color w:val="0000FF"/>
        </w:rPr>
        <w:t>Not concluded</w:t>
      </w:r>
      <w:r>
        <w:t>.</w:t>
      </w:r>
    </w:p>
    <w:p w14:paraId="639ABD88" w14:textId="77777777" w:rsidR="00E00DA6" w:rsidRDefault="007615D6" w:rsidP="000A3FBD">
      <w:pPr>
        <w:pStyle w:val="NormTop"/>
      </w:pPr>
      <w:r>
        <w:rPr>
          <w:color w:val="0000FF"/>
        </w:rPr>
        <w:t>S2-2507203</w:t>
      </w:r>
      <w:r w:rsidRPr="00D53282">
        <w:t xml:space="preserve"> </w:t>
      </w:r>
      <w:r>
        <w:t>(P-CR) 23.700-65: Key issue for WT#3: Support of routing of SMS to EC based on UE location (Source: Samsung)</w:t>
      </w:r>
      <w:r>
        <w:br/>
      </w:r>
      <w:r w:rsidRPr="00D53282">
        <w:rPr>
          <w:b/>
        </w:rPr>
        <w:t>Document for:</w:t>
      </w:r>
      <w:r w:rsidRPr="00D53282">
        <w:t xml:space="preserve"> </w:t>
      </w:r>
      <w:r>
        <w:t>Approval</w:t>
      </w:r>
      <w:r>
        <w:br/>
      </w:r>
      <w:r w:rsidRPr="00D53282">
        <w:rPr>
          <w:b/>
        </w:rPr>
        <w:t>A</w:t>
      </w:r>
      <w:r w:rsidRPr="00D53282">
        <w:rPr>
          <w:b/>
        </w:rPr>
        <w:lastRenderedPageBreak/>
        <w:t>bstract:</w:t>
      </w:r>
      <w:r w:rsidRPr="00D53282">
        <w:t xml:space="preserve"> </w:t>
      </w:r>
    </w:p>
    <w:p w14:paraId="4265EB37" w14:textId="77777777" w:rsidR="007615D6" w:rsidRPr="005B25A1" w:rsidRDefault="007615D6" w:rsidP="007615D6">
      <w:pPr>
        <w:keepNext/>
        <w:keepLines/>
        <w:rPr>
          <w:b/>
          <w:bCs/>
        </w:rPr>
      </w:pPr>
      <w:r w:rsidRPr="005B25A1">
        <w:rPr>
          <w:b/>
          <w:bCs/>
        </w:rPr>
        <w:t>Parallel discussion:</w:t>
      </w:r>
    </w:p>
    <w:p w14:paraId="5AFD6A88" w14:textId="77777777" w:rsidR="007615D6" w:rsidRPr="005B25A1" w:rsidRDefault="007615D6" w:rsidP="007615D6">
      <w:pPr>
        <w:keepNext/>
        <w:keepLines/>
      </w:pPr>
      <w:r w:rsidRPr="005B25A1">
        <w:t>-</w:t>
      </w:r>
    </w:p>
    <w:p w14:paraId="46ECBD2C" w14:textId="77777777" w:rsidR="007615D6" w:rsidRPr="005B25A1" w:rsidRDefault="007615D6" w:rsidP="007615D6">
      <w:pPr>
        <w:keepNext/>
        <w:keepLines/>
        <w:rPr>
          <w:b/>
          <w:bCs/>
        </w:rPr>
      </w:pPr>
      <w:r w:rsidRPr="005B25A1">
        <w:rPr>
          <w:b/>
          <w:bCs/>
        </w:rPr>
        <w:t>Plenary Discussion:</w:t>
      </w:r>
    </w:p>
    <w:p w14:paraId="03220BB1" w14:textId="77777777" w:rsidR="007615D6" w:rsidRPr="005B25A1" w:rsidRDefault="007615D6" w:rsidP="007615D6">
      <w:pPr>
        <w:keepNext/>
        <w:keepLines/>
      </w:pPr>
      <w:r>
        <w:rPr>
          <w:color w:val="FF0000"/>
        </w:rPr>
        <w:t>NO DISCUSSION RECORDED</w:t>
      </w:r>
    </w:p>
    <w:p w14:paraId="4C273C73" w14:textId="77777777" w:rsidR="007615D6" w:rsidRPr="00EB0339" w:rsidRDefault="007615D6" w:rsidP="007615D6">
      <w:r w:rsidRPr="005B25A1">
        <w:rPr>
          <w:b/>
          <w:bCs/>
        </w:rPr>
        <w:t>Status:</w:t>
      </w:r>
      <w:r>
        <w:t xml:space="preserve"> </w:t>
      </w:r>
      <w:r>
        <w:rPr>
          <w:color w:val="0000FF"/>
        </w:rPr>
        <w:t>Not concluded</w:t>
      </w:r>
      <w:r>
        <w:t>.</w:t>
      </w:r>
    </w:p>
    <w:p w14:paraId="1846D5A2" w14:textId="77777777" w:rsidR="00E00DA6" w:rsidRDefault="007615D6" w:rsidP="000A3FBD">
      <w:pPr>
        <w:pStyle w:val="NormTop"/>
      </w:pPr>
      <w:r>
        <w:rPr>
          <w:color w:val="0000FF"/>
        </w:rPr>
        <w:t>S2-2506498</w:t>
      </w:r>
      <w:r w:rsidRPr="00D53282">
        <w:t xml:space="preserve"> </w:t>
      </w:r>
      <w:r>
        <w:t xml:space="preserve">(P-CR) 23.700-65: New KI: WT3 Routing of Short Message to Emergency Response </w:t>
      </w:r>
      <w:proofErr w:type="spellStart"/>
      <w:r>
        <w:t>Center</w:t>
      </w:r>
      <w:proofErr w:type="spellEnd"/>
      <w:r>
        <w:t xml:space="preserve">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707E67C3" w14:textId="77777777" w:rsidR="007615D6" w:rsidRPr="005B25A1" w:rsidRDefault="007615D6" w:rsidP="007615D6">
      <w:pPr>
        <w:keepNext/>
        <w:keepLines/>
        <w:rPr>
          <w:b/>
          <w:bCs/>
        </w:rPr>
      </w:pPr>
      <w:r w:rsidRPr="005B25A1">
        <w:rPr>
          <w:b/>
          <w:bCs/>
        </w:rPr>
        <w:t>Parallel discussion:</w:t>
      </w:r>
    </w:p>
    <w:p w14:paraId="3C5FA1B8" w14:textId="77777777" w:rsidR="007615D6" w:rsidRPr="005B25A1" w:rsidRDefault="007615D6" w:rsidP="007615D6">
      <w:pPr>
        <w:keepNext/>
        <w:keepLines/>
      </w:pPr>
      <w:r w:rsidRPr="005B25A1">
        <w:t>-</w:t>
      </w:r>
    </w:p>
    <w:p w14:paraId="3BCBEFAD" w14:textId="77777777" w:rsidR="007615D6" w:rsidRPr="005B25A1" w:rsidRDefault="007615D6" w:rsidP="007615D6">
      <w:pPr>
        <w:keepNext/>
        <w:keepLines/>
        <w:rPr>
          <w:b/>
          <w:bCs/>
        </w:rPr>
      </w:pPr>
      <w:r w:rsidRPr="005B25A1">
        <w:rPr>
          <w:b/>
          <w:bCs/>
        </w:rPr>
        <w:t>Plenary Discussion:</w:t>
      </w:r>
    </w:p>
    <w:p w14:paraId="19B6A5E7" w14:textId="77777777" w:rsidR="007615D6" w:rsidRPr="005B25A1" w:rsidRDefault="007615D6" w:rsidP="007615D6">
      <w:pPr>
        <w:keepNext/>
        <w:keepLines/>
      </w:pPr>
      <w:r>
        <w:rPr>
          <w:color w:val="FF0000"/>
        </w:rPr>
        <w:t>NO DISCUSSION RECORDED</w:t>
      </w:r>
    </w:p>
    <w:p w14:paraId="0F075188" w14:textId="77777777" w:rsidR="007615D6" w:rsidRPr="00EB0339" w:rsidRDefault="007615D6" w:rsidP="007615D6">
      <w:r w:rsidRPr="005B25A1">
        <w:rPr>
          <w:b/>
          <w:bCs/>
        </w:rPr>
        <w:t>Status:</w:t>
      </w:r>
      <w:r>
        <w:t xml:space="preserve"> </w:t>
      </w:r>
      <w:r>
        <w:rPr>
          <w:color w:val="0000FF"/>
        </w:rPr>
        <w:t>Not concluded</w:t>
      </w:r>
      <w:r>
        <w:t>.</w:t>
      </w:r>
    </w:p>
    <w:p w14:paraId="26CF94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SMS over NAS and over IP: KIs</w:t>
      </w:r>
    </w:p>
    <w:p w14:paraId="0476CD18" w14:textId="77777777" w:rsidR="00E00DA6" w:rsidRDefault="007615D6" w:rsidP="000A3FBD">
      <w:pPr>
        <w:pStyle w:val="NormTop"/>
      </w:pPr>
      <w:r>
        <w:rPr>
          <w:color w:val="0000FF"/>
        </w:rPr>
        <w:t>S2-2506434</w:t>
      </w:r>
      <w:r w:rsidRPr="00D53282">
        <w:t xml:space="preserve"> </w:t>
      </w:r>
      <w:r>
        <w:t>(P-CR) 23.700-65: Key Issues for Short Message Service to Emergency Response Centre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new key issues for FS_SMS2EC_ARC.</w:t>
      </w:r>
    </w:p>
    <w:p w14:paraId="5CA6B888" w14:textId="77777777" w:rsidR="007615D6" w:rsidRPr="005B25A1" w:rsidRDefault="007615D6" w:rsidP="007615D6">
      <w:pPr>
        <w:keepNext/>
        <w:keepLines/>
        <w:rPr>
          <w:b/>
          <w:bCs/>
        </w:rPr>
      </w:pPr>
      <w:r w:rsidRPr="005B25A1">
        <w:rPr>
          <w:b/>
          <w:bCs/>
        </w:rPr>
        <w:t>Parallel discussion:</w:t>
      </w:r>
    </w:p>
    <w:p w14:paraId="030216B2" w14:textId="77777777" w:rsidR="007615D6" w:rsidRPr="005B25A1" w:rsidRDefault="007615D6" w:rsidP="007615D6">
      <w:pPr>
        <w:keepNext/>
        <w:keepLines/>
      </w:pPr>
      <w:r w:rsidRPr="005B25A1">
        <w:t>-</w:t>
      </w:r>
    </w:p>
    <w:p w14:paraId="022D639D" w14:textId="77777777" w:rsidR="007615D6" w:rsidRPr="005B25A1" w:rsidRDefault="007615D6" w:rsidP="007615D6">
      <w:pPr>
        <w:keepNext/>
        <w:keepLines/>
        <w:rPr>
          <w:b/>
          <w:bCs/>
        </w:rPr>
      </w:pPr>
      <w:r w:rsidRPr="005B25A1">
        <w:rPr>
          <w:b/>
          <w:bCs/>
        </w:rPr>
        <w:t>Plenary Discussion:</w:t>
      </w:r>
    </w:p>
    <w:p w14:paraId="22533350" w14:textId="77777777" w:rsidR="007615D6" w:rsidRPr="005B25A1" w:rsidRDefault="007615D6" w:rsidP="007615D6">
      <w:pPr>
        <w:keepNext/>
        <w:keepLines/>
      </w:pPr>
      <w:r>
        <w:rPr>
          <w:color w:val="FF0000"/>
        </w:rPr>
        <w:t>NO DISCUSSION RECORDED</w:t>
      </w:r>
    </w:p>
    <w:p w14:paraId="6CE45427" w14:textId="77777777" w:rsidR="007615D6" w:rsidRPr="00EB0339" w:rsidRDefault="007615D6" w:rsidP="007615D6">
      <w:r w:rsidRPr="005B25A1">
        <w:rPr>
          <w:b/>
          <w:bCs/>
        </w:rPr>
        <w:t>Status:</w:t>
      </w:r>
      <w:r>
        <w:t xml:space="preserve"> </w:t>
      </w:r>
      <w:r>
        <w:rPr>
          <w:color w:val="0000FF"/>
        </w:rPr>
        <w:t>Not concluded</w:t>
      </w:r>
      <w:r>
        <w:t>.</w:t>
      </w:r>
    </w:p>
    <w:p w14:paraId="0E7D5B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SMS over NAS: KIs</w:t>
      </w:r>
    </w:p>
    <w:p w14:paraId="7A281C03" w14:textId="77777777" w:rsidR="00E00DA6" w:rsidRDefault="007615D6" w:rsidP="000A3FBD">
      <w:pPr>
        <w:pStyle w:val="NormTop"/>
      </w:pPr>
      <w:r>
        <w:rPr>
          <w:color w:val="0000FF"/>
        </w:rPr>
        <w:t>S2-2506550</w:t>
      </w:r>
      <w:r w:rsidRPr="00D53282">
        <w:t xml:space="preserve"> </w:t>
      </w:r>
      <w:r>
        <w:t>(P-CR) 23.700-65: Key Issue WT#3: Support of SMS delivery to emergency centre via NAS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one key issue for WTs in agree SID.</w:t>
      </w:r>
    </w:p>
    <w:p w14:paraId="6FC795A0" w14:textId="77777777" w:rsidR="007615D6" w:rsidRPr="005B25A1" w:rsidRDefault="007615D6" w:rsidP="007615D6">
      <w:pPr>
        <w:keepNext/>
        <w:keepLines/>
        <w:rPr>
          <w:b/>
          <w:bCs/>
        </w:rPr>
      </w:pPr>
      <w:r w:rsidRPr="005B25A1">
        <w:rPr>
          <w:b/>
          <w:bCs/>
        </w:rPr>
        <w:t>Convenor comment:</w:t>
      </w:r>
    </w:p>
    <w:p w14:paraId="56C402C0" w14:textId="77777777" w:rsidR="007615D6" w:rsidRPr="005B25A1" w:rsidRDefault="007615D6" w:rsidP="007615D6">
      <w:pPr>
        <w:keepNext/>
        <w:keepLines/>
      </w:pPr>
      <w:r w:rsidRPr="005B25A1">
        <w:t>Baseline.</w:t>
      </w:r>
    </w:p>
    <w:p w14:paraId="38AA61AF" w14:textId="77777777" w:rsidR="007615D6" w:rsidRPr="005B25A1" w:rsidRDefault="007615D6" w:rsidP="007615D6">
      <w:pPr>
        <w:keepNext/>
        <w:keepLines/>
        <w:rPr>
          <w:b/>
          <w:bCs/>
        </w:rPr>
      </w:pPr>
      <w:r w:rsidRPr="005B25A1">
        <w:rPr>
          <w:b/>
          <w:bCs/>
        </w:rPr>
        <w:t>Parallel discussion:</w:t>
      </w:r>
    </w:p>
    <w:p w14:paraId="7B72398F" w14:textId="77777777" w:rsidR="007615D6" w:rsidRPr="005B25A1" w:rsidRDefault="007615D6" w:rsidP="007615D6">
      <w:pPr>
        <w:keepNext/>
        <w:keepLines/>
      </w:pPr>
      <w:r w:rsidRPr="005B25A1">
        <w:t>-</w:t>
      </w:r>
    </w:p>
    <w:p w14:paraId="68170B9F" w14:textId="77777777" w:rsidR="007615D6" w:rsidRPr="005B25A1" w:rsidRDefault="007615D6" w:rsidP="007615D6">
      <w:pPr>
        <w:keepNext/>
        <w:keepLines/>
        <w:rPr>
          <w:b/>
          <w:bCs/>
        </w:rPr>
      </w:pPr>
      <w:r w:rsidRPr="005B25A1">
        <w:rPr>
          <w:b/>
          <w:bCs/>
        </w:rPr>
        <w:t>Plenary Discussion:</w:t>
      </w:r>
    </w:p>
    <w:p w14:paraId="5725C986" w14:textId="77777777" w:rsidR="007615D6" w:rsidRPr="005B25A1" w:rsidRDefault="007615D6" w:rsidP="007615D6">
      <w:pPr>
        <w:keepNext/>
        <w:keepLines/>
      </w:pPr>
      <w:r>
        <w:rPr>
          <w:color w:val="FF0000"/>
        </w:rPr>
        <w:t>NO DISCUSSION RECORDED</w:t>
      </w:r>
    </w:p>
    <w:p w14:paraId="5FB0EFB2" w14:textId="77777777" w:rsidR="007615D6" w:rsidRPr="00EB0339" w:rsidRDefault="007615D6" w:rsidP="007615D6">
      <w:r w:rsidRPr="005B25A1">
        <w:rPr>
          <w:b/>
          <w:bCs/>
        </w:rPr>
        <w:t>Status:</w:t>
      </w:r>
      <w:r>
        <w:t xml:space="preserve"> </w:t>
      </w:r>
      <w:r>
        <w:rPr>
          <w:color w:val="0000FF"/>
        </w:rPr>
        <w:t>No</w:t>
      </w:r>
      <w:r>
        <w:rPr>
          <w:color w:val="0000FF"/>
        </w:rPr>
        <w:lastRenderedPageBreak/>
        <w:t>t concluded</w:t>
      </w:r>
      <w:r>
        <w:t>.</w:t>
      </w:r>
    </w:p>
    <w:p w14:paraId="21E86D96" w14:textId="77777777" w:rsidR="00E00DA6" w:rsidRDefault="007615D6" w:rsidP="000A3FBD">
      <w:pPr>
        <w:pStyle w:val="NormTop"/>
      </w:pPr>
      <w:r>
        <w:rPr>
          <w:color w:val="0000FF"/>
        </w:rPr>
        <w:t>S2-2506882</w:t>
      </w:r>
      <w:r w:rsidRPr="00D53282">
        <w:t xml:space="preserve"> </w:t>
      </w:r>
      <w:r>
        <w:t xml:space="preserve">(P-CR) 23.700-65: New Key Issue of SMS over NAS to Emergency Response </w:t>
      </w:r>
      <w:proofErr w:type="spellStart"/>
      <w:r>
        <w:t>Center</w:t>
      </w:r>
      <w:proofErr w:type="spellEnd"/>
      <w:r>
        <w:t xml:space="preserve">  (Source: Google)</w:t>
      </w:r>
      <w:r>
        <w:br/>
      </w:r>
      <w:r w:rsidRPr="00D53282">
        <w:rPr>
          <w:b/>
        </w:rPr>
        <w:t>Document for:</w:t>
      </w:r>
      <w:r w:rsidRPr="00D53282">
        <w:t xml:space="preserve"> </w:t>
      </w:r>
      <w:r>
        <w:t>Approval</w:t>
      </w:r>
      <w:r>
        <w:br/>
      </w:r>
      <w:r w:rsidRPr="00D53282">
        <w:rPr>
          <w:b/>
        </w:rPr>
        <w:t>Abstract:</w:t>
      </w:r>
      <w:r w:rsidRPr="00D53282">
        <w:t xml:space="preserve"> </w:t>
      </w:r>
    </w:p>
    <w:p w14:paraId="6CC0D8E0" w14:textId="77777777" w:rsidR="007615D6" w:rsidRPr="005B25A1" w:rsidRDefault="007615D6" w:rsidP="007615D6">
      <w:pPr>
        <w:keepNext/>
        <w:keepLines/>
        <w:rPr>
          <w:b/>
          <w:bCs/>
        </w:rPr>
      </w:pPr>
      <w:r w:rsidRPr="005B25A1">
        <w:rPr>
          <w:b/>
          <w:bCs/>
        </w:rPr>
        <w:t>Parallel discussion:</w:t>
      </w:r>
    </w:p>
    <w:p w14:paraId="3D4CEADB" w14:textId="77777777" w:rsidR="007615D6" w:rsidRPr="005B25A1" w:rsidRDefault="007615D6" w:rsidP="007615D6">
      <w:pPr>
        <w:keepNext/>
        <w:keepLines/>
      </w:pPr>
      <w:r w:rsidRPr="005B25A1">
        <w:t>-</w:t>
      </w:r>
    </w:p>
    <w:p w14:paraId="4ADAB989" w14:textId="77777777" w:rsidR="007615D6" w:rsidRPr="005B25A1" w:rsidRDefault="007615D6" w:rsidP="007615D6">
      <w:pPr>
        <w:keepNext/>
        <w:keepLines/>
        <w:rPr>
          <w:b/>
          <w:bCs/>
        </w:rPr>
      </w:pPr>
      <w:r w:rsidRPr="005B25A1">
        <w:rPr>
          <w:b/>
          <w:bCs/>
        </w:rPr>
        <w:t>Plenary Discussion:</w:t>
      </w:r>
    </w:p>
    <w:p w14:paraId="440C9EC7" w14:textId="77777777" w:rsidR="007615D6" w:rsidRPr="005B25A1" w:rsidRDefault="007615D6" w:rsidP="007615D6">
      <w:pPr>
        <w:keepNext/>
        <w:keepLines/>
      </w:pPr>
      <w:r>
        <w:rPr>
          <w:color w:val="FF0000"/>
        </w:rPr>
        <w:t>NO DISCUSSION RECORDED</w:t>
      </w:r>
    </w:p>
    <w:p w14:paraId="33340240" w14:textId="77777777" w:rsidR="007615D6" w:rsidRPr="00EB0339" w:rsidRDefault="007615D6" w:rsidP="007615D6">
      <w:r w:rsidRPr="005B25A1">
        <w:rPr>
          <w:b/>
          <w:bCs/>
        </w:rPr>
        <w:t>Status:</w:t>
      </w:r>
      <w:r>
        <w:t xml:space="preserve"> </w:t>
      </w:r>
      <w:r>
        <w:rPr>
          <w:color w:val="0000FF"/>
        </w:rPr>
        <w:t>Not concluded</w:t>
      </w:r>
      <w:r>
        <w:t>.</w:t>
      </w:r>
    </w:p>
    <w:p w14:paraId="6D470F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SMS over IP: KIs</w:t>
      </w:r>
    </w:p>
    <w:p w14:paraId="5A2832BF" w14:textId="77777777" w:rsidR="00E00DA6" w:rsidRDefault="007615D6" w:rsidP="000A3FBD">
      <w:pPr>
        <w:pStyle w:val="NormTop"/>
      </w:pPr>
      <w:r>
        <w:rPr>
          <w:color w:val="0000FF"/>
        </w:rPr>
        <w:t>S2-2506883</w:t>
      </w:r>
      <w:r w:rsidRPr="00D53282">
        <w:t xml:space="preserve"> </w:t>
      </w:r>
      <w:r>
        <w:t xml:space="preserve">(P-CR) 23.700-65: New Key Issue of SMS over IP to Emergency Response </w:t>
      </w:r>
      <w:proofErr w:type="spellStart"/>
      <w:r>
        <w:t>Center</w:t>
      </w:r>
      <w:proofErr w:type="spellEnd"/>
      <w:r>
        <w:t xml:space="preserve">  (Source: Google)</w:t>
      </w:r>
      <w:r>
        <w:br/>
      </w:r>
      <w:r w:rsidRPr="00D53282">
        <w:rPr>
          <w:b/>
        </w:rPr>
        <w:t>Document for:</w:t>
      </w:r>
      <w:r w:rsidRPr="00D53282">
        <w:t xml:space="preserve"> </w:t>
      </w:r>
      <w:r>
        <w:t>Approval</w:t>
      </w:r>
      <w:r>
        <w:br/>
      </w:r>
      <w:r w:rsidRPr="00D53282">
        <w:rPr>
          <w:b/>
        </w:rPr>
        <w:t>Abstract:</w:t>
      </w:r>
      <w:r w:rsidRPr="00D53282">
        <w:t xml:space="preserve"> </w:t>
      </w:r>
    </w:p>
    <w:p w14:paraId="532FBB5A" w14:textId="77777777" w:rsidR="007615D6" w:rsidRPr="005B25A1" w:rsidRDefault="007615D6" w:rsidP="007615D6">
      <w:pPr>
        <w:keepNext/>
        <w:keepLines/>
        <w:rPr>
          <w:b/>
          <w:bCs/>
        </w:rPr>
      </w:pPr>
      <w:r w:rsidRPr="005B25A1">
        <w:rPr>
          <w:b/>
          <w:bCs/>
        </w:rPr>
        <w:t>Convenor comment:</w:t>
      </w:r>
    </w:p>
    <w:p w14:paraId="69335019" w14:textId="77777777" w:rsidR="007615D6" w:rsidRPr="005B25A1" w:rsidRDefault="007615D6" w:rsidP="007615D6">
      <w:pPr>
        <w:keepNext/>
        <w:keepLines/>
      </w:pPr>
      <w:r w:rsidRPr="005B25A1">
        <w:t>Baseline.</w:t>
      </w:r>
    </w:p>
    <w:p w14:paraId="7094B834" w14:textId="77777777" w:rsidR="007615D6" w:rsidRPr="005B25A1" w:rsidRDefault="007615D6" w:rsidP="007615D6">
      <w:pPr>
        <w:keepNext/>
        <w:keepLines/>
        <w:rPr>
          <w:b/>
          <w:bCs/>
        </w:rPr>
      </w:pPr>
      <w:r w:rsidRPr="005B25A1">
        <w:rPr>
          <w:b/>
          <w:bCs/>
        </w:rPr>
        <w:t>Parallel discussion:</w:t>
      </w:r>
    </w:p>
    <w:p w14:paraId="146B9D07" w14:textId="77777777" w:rsidR="007615D6" w:rsidRPr="005B25A1" w:rsidRDefault="007615D6" w:rsidP="007615D6">
      <w:pPr>
        <w:keepNext/>
        <w:keepLines/>
      </w:pPr>
      <w:r w:rsidRPr="005B25A1">
        <w:t>-</w:t>
      </w:r>
    </w:p>
    <w:p w14:paraId="7F73CC03" w14:textId="77777777" w:rsidR="007615D6" w:rsidRPr="005B25A1" w:rsidRDefault="007615D6" w:rsidP="007615D6">
      <w:pPr>
        <w:keepNext/>
        <w:keepLines/>
        <w:rPr>
          <w:b/>
          <w:bCs/>
        </w:rPr>
      </w:pPr>
      <w:r w:rsidRPr="005B25A1">
        <w:rPr>
          <w:b/>
          <w:bCs/>
        </w:rPr>
        <w:t>Plenary Discussion:</w:t>
      </w:r>
    </w:p>
    <w:p w14:paraId="18669151" w14:textId="77777777" w:rsidR="007615D6" w:rsidRPr="005B25A1" w:rsidRDefault="007615D6" w:rsidP="007615D6">
      <w:pPr>
        <w:keepNext/>
        <w:keepLines/>
      </w:pPr>
      <w:r>
        <w:rPr>
          <w:color w:val="FF0000"/>
        </w:rPr>
        <w:t>NO DISCUSSION RECORDED</w:t>
      </w:r>
    </w:p>
    <w:p w14:paraId="31E19E94" w14:textId="77777777" w:rsidR="007615D6" w:rsidRPr="00EB0339" w:rsidRDefault="007615D6" w:rsidP="007615D6">
      <w:r w:rsidRPr="005B25A1">
        <w:rPr>
          <w:b/>
          <w:bCs/>
        </w:rPr>
        <w:t>Status:</w:t>
      </w:r>
      <w:r>
        <w:t xml:space="preserve"> </w:t>
      </w:r>
      <w:r>
        <w:rPr>
          <w:color w:val="0000FF"/>
        </w:rPr>
        <w:t>Not concluded</w:t>
      </w:r>
      <w:r>
        <w:t>.</w:t>
      </w:r>
    </w:p>
    <w:p w14:paraId="378D588D" w14:textId="77777777" w:rsidR="00E00DA6" w:rsidRDefault="007615D6" w:rsidP="000A3FBD">
      <w:pPr>
        <w:pStyle w:val="NormTop"/>
      </w:pPr>
      <w:r>
        <w:rPr>
          <w:color w:val="0000FF"/>
        </w:rPr>
        <w:t>S2-2506551</w:t>
      </w:r>
      <w:r w:rsidRPr="00D53282">
        <w:t xml:space="preserve"> </w:t>
      </w:r>
      <w:r>
        <w:t>(P-CR) 23.700-65: Key Issue WT#3: Support of SMS delivery to emergency centre via IP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one key issue for WTs in agree SID.</w:t>
      </w:r>
    </w:p>
    <w:p w14:paraId="448AE952" w14:textId="77777777" w:rsidR="007615D6" w:rsidRPr="005B25A1" w:rsidRDefault="007615D6" w:rsidP="007615D6">
      <w:pPr>
        <w:keepNext/>
        <w:keepLines/>
        <w:rPr>
          <w:b/>
          <w:bCs/>
        </w:rPr>
      </w:pPr>
      <w:r w:rsidRPr="005B25A1">
        <w:rPr>
          <w:b/>
          <w:bCs/>
        </w:rPr>
        <w:t>Parallel discussion:</w:t>
      </w:r>
    </w:p>
    <w:p w14:paraId="2025CF4D" w14:textId="77777777" w:rsidR="007615D6" w:rsidRPr="005B25A1" w:rsidRDefault="007615D6" w:rsidP="007615D6">
      <w:pPr>
        <w:keepNext/>
        <w:keepLines/>
      </w:pPr>
      <w:r w:rsidRPr="005B25A1">
        <w:t>-</w:t>
      </w:r>
    </w:p>
    <w:p w14:paraId="658E6EA6" w14:textId="77777777" w:rsidR="007615D6" w:rsidRPr="005B25A1" w:rsidRDefault="007615D6" w:rsidP="007615D6">
      <w:pPr>
        <w:keepNext/>
        <w:keepLines/>
        <w:rPr>
          <w:b/>
          <w:bCs/>
        </w:rPr>
      </w:pPr>
      <w:r w:rsidRPr="005B25A1">
        <w:rPr>
          <w:b/>
          <w:bCs/>
        </w:rPr>
        <w:t>Pl</w:t>
      </w:r>
      <w:r w:rsidRPr="005B25A1">
        <w:rPr>
          <w:b/>
          <w:bCs/>
        </w:rPr>
        <w:lastRenderedPageBreak/>
        <w:t>enary Discussion:</w:t>
      </w:r>
    </w:p>
    <w:p w14:paraId="2437C08E" w14:textId="77777777" w:rsidR="007615D6" w:rsidRPr="005B25A1" w:rsidRDefault="007615D6" w:rsidP="007615D6">
      <w:pPr>
        <w:keepNext/>
        <w:keepLines/>
      </w:pPr>
      <w:r>
        <w:rPr>
          <w:color w:val="FF0000"/>
        </w:rPr>
        <w:t>NO DISCUSSION RECORDED</w:t>
      </w:r>
    </w:p>
    <w:p w14:paraId="09E2D0CB" w14:textId="77777777" w:rsidR="007615D6" w:rsidRPr="00EB0339" w:rsidRDefault="007615D6" w:rsidP="007615D6">
      <w:r w:rsidRPr="005B25A1">
        <w:rPr>
          <w:b/>
          <w:bCs/>
        </w:rPr>
        <w:t>Status:</w:t>
      </w:r>
      <w:r>
        <w:t xml:space="preserve"> </w:t>
      </w:r>
      <w:r>
        <w:rPr>
          <w:color w:val="0000FF"/>
        </w:rPr>
        <w:t>Not concluded</w:t>
      </w:r>
      <w:r>
        <w:t>.</w:t>
      </w:r>
    </w:p>
    <w:p w14:paraId="5D70C0F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SMS over IP: Solutions</w:t>
      </w:r>
    </w:p>
    <w:p w14:paraId="49A830BA" w14:textId="77777777" w:rsidR="00E00DA6" w:rsidRDefault="007615D6" w:rsidP="000A3FBD">
      <w:pPr>
        <w:pStyle w:val="NormTop"/>
      </w:pPr>
      <w:r>
        <w:rPr>
          <w:color w:val="0000FF"/>
        </w:rPr>
        <w:t>S2-2506435</w:t>
      </w:r>
      <w:r w:rsidRPr="00D53282">
        <w:t xml:space="preserve"> </w:t>
      </w:r>
      <w:r>
        <w:t>(P-CR) 23.700-65: New Solution for Support of Short Message to Emergency Response Centre via SMS over IP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FS_SMS2EC_ARC.</w:t>
      </w:r>
    </w:p>
    <w:p w14:paraId="54623DB7" w14:textId="77777777" w:rsidR="007615D6" w:rsidRPr="005B25A1" w:rsidRDefault="007615D6" w:rsidP="007615D6">
      <w:pPr>
        <w:keepNext/>
        <w:keepLines/>
        <w:rPr>
          <w:b/>
          <w:bCs/>
        </w:rPr>
      </w:pPr>
      <w:r w:rsidRPr="005B25A1">
        <w:rPr>
          <w:b/>
          <w:bCs/>
        </w:rPr>
        <w:t>Parallel discussion:</w:t>
      </w:r>
    </w:p>
    <w:p w14:paraId="57E66FC5" w14:textId="77777777" w:rsidR="007615D6" w:rsidRPr="005B25A1" w:rsidRDefault="007615D6" w:rsidP="007615D6">
      <w:pPr>
        <w:keepNext/>
        <w:keepLines/>
      </w:pPr>
      <w:r w:rsidRPr="005B25A1">
        <w:t>-</w:t>
      </w:r>
    </w:p>
    <w:p w14:paraId="3E5AADAF" w14:textId="77777777" w:rsidR="007615D6" w:rsidRPr="005B25A1" w:rsidRDefault="007615D6" w:rsidP="007615D6">
      <w:pPr>
        <w:keepNext/>
        <w:keepLines/>
        <w:rPr>
          <w:b/>
          <w:bCs/>
        </w:rPr>
      </w:pPr>
      <w:r w:rsidRPr="005B25A1">
        <w:rPr>
          <w:b/>
          <w:bCs/>
        </w:rPr>
        <w:t>Plenary Discussion:</w:t>
      </w:r>
    </w:p>
    <w:p w14:paraId="37C5F99A" w14:textId="77777777" w:rsidR="007615D6" w:rsidRPr="005B25A1" w:rsidRDefault="007615D6" w:rsidP="007615D6">
      <w:pPr>
        <w:keepNext/>
        <w:keepLines/>
      </w:pPr>
      <w:r>
        <w:rPr>
          <w:color w:val="FF0000"/>
        </w:rPr>
        <w:t>NO DISCUSSION RECORDED</w:t>
      </w:r>
    </w:p>
    <w:p w14:paraId="4105596B" w14:textId="77777777" w:rsidR="007615D6" w:rsidRPr="00EB0339" w:rsidRDefault="007615D6" w:rsidP="007615D6">
      <w:r w:rsidRPr="005B25A1">
        <w:rPr>
          <w:b/>
          <w:bCs/>
        </w:rPr>
        <w:t>Status:</w:t>
      </w:r>
      <w:r>
        <w:t xml:space="preserve"> </w:t>
      </w:r>
      <w:r>
        <w:rPr>
          <w:color w:val="0000FF"/>
        </w:rPr>
        <w:t>Not concluded</w:t>
      </w:r>
      <w:r>
        <w:t>.</w:t>
      </w:r>
    </w:p>
    <w:p w14:paraId="05443A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SMS over NAS: Solutions</w:t>
      </w:r>
    </w:p>
    <w:p w14:paraId="2592CD5C" w14:textId="77777777" w:rsidR="00E00DA6" w:rsidRDefault="007615D6" w:rsidP="000A3FBD">
      <w:pPr>
        <w:pStyle w:val="NormTop"/>
      </w:pPr>
      <w:r>
        <w:rPr>
          <w:color w:val="0000FF"/>
        </w:rPr>
        <w:t>S2-2506436</w:t>
      </w:r>
      <w:r w:rsidRPr="00D53282">
        <w:t xml:space="preserve"> </w:t>
      </w:r>
      <w:r>
        <w:t>(P-CR) 23.700-65: New solutions for Support of a Short Message to the Emergency Response Centre via SMS over NAS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new solution for FS_SMS2EC_ARC.</w:t>
      </w:r>
    </w:p>
    <w:p w14:paraId="0BDD082F" w14:textId="77777777" w:rsidR="007615D6" w:rsidRPr="005B25A1" w:rsidRDefault="007615D6" w:rsidP="007615D6">
      <w:pPr>
        <w:keepNext/>
        <w:keepLines/>
        <w:rPr>
          <w:b/>
          <w:bCs/>
        </w:rPr>
      </w:pPr>
      <w:r w:rsidRPr="005B25A1">
        <w:rPr>
          <w:b/>
          <w:bCs/>
        </w:rPr>
        <w:t>Parallel discussion:</w:t>
      </w:r>
    </w:p>
    <w:p w14:paraId="398FAAAC" w14:textId="77777777" w:rsidR="007615D6" w:rsidRPr="005B25A1" w:rsidRDefault="007615D6" w:rsidP="007615D6">
      <w:pPr>
        <w:keepNext/>
        <w:keepLines/>
      </w:pPr>
      <w:r w:rsidRPr="005B25A1">
        <w:t>-</w:t>
      </w:r>
    </w:p>
    <w:p w14:paraId="579359C8" w14:textId="77777777" w:rsidR="007615D6" w:rsidRPr="005B25A1" w:rsidRDefault="007615D6" w:rsidP="007615D6">
      <w:pPr>
        <w:keepNext/>
        <w:keepLines/>
        <w:rPr>
          <w:b/>
          <w:bCs/>
        </w:rPr>
      </w:pPr>
      <w:r w:rsidRPr="005B25A1">
        <w:rPr>
          <w:b/>
          <w:bCs/>
        </w:rPr>
        <w:t>Plenary Discussion:</w:t>
      </w:r>
    </w:p>
    <w:p w14:paraId="4AE82A91" w14:textId="77777777" w:rsidR="007615D6" w:rsidRPr="005B25A1" w:rsidRDefault="007615D6" w:rsidP="007615D6">
      <w:pPr>
        <w:keepNext/>
        <w:keepLines/>
      </w:pPr>
      <w:r>
        <w:rPr>
          <w:color w:val="FF0000"/>
        </w:rPr>
        <w:t>NO DISCUSSION RECORDED</w:t>
      </w:r>
    </w:p>
    <w:p w14:paraId="47B5DF82" w14:textId="77777777" w:rsidR="007615D6" w:rsidRPr="00EB0339" w:rsidRDefault="007615D6" w:rsidP="007615D6">
      <w:r w:rsidRPr="005B25A1">
        <w:rPr>
          <w:b/>
          <w:bCs/>
        </w:rPr>
        <w:t>Status:</w:t>
      </w:r>
      <w:r>
        <w:t xml:space="preserve"> </w:t>
      </w:r>
      <w:r>
        <w:rPr>
          <w:color w:val="0000FF"/>
        </w:rPr>
        <w:t>Not concluded</w:t>
      </w:r>
      <w:r>
        <w:t>.</w:t>
      </w:r>
    </w:p>
    <w:p w14:paraId="274C481C" w14:textId="77777777" w:rsidR="00E00DA6" w:rsidRDefault="007615D6" w:rsidP="000A3FBD">
      <w:pPr>
        <w:pStyle w:val="NormTop"/>
      </w:pPr>
      <w:r>
        <w:rPr>
          <w:color w:val="0000FF"/>
        </w:rPr>
        <w:t>S2-2506497</w:t>
      </w:r>
      <w:r w:rsidRPr="00D53282">
        <w:t xml:space="preserve"> </w:t>
      </w:r>
      <w:r>
        <w:t>(P-CR) 23.700-65: New Solution SMS over NAS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34771165" w14:textId="77777777" w:rsidR="007615D6" w:rsidRPr="005B25A1" w:rsidRDefault="007615D6" w:rsidP="007615D6">
      <w:pPr>
        <w:keepNext/>
        <w:keepLines/>
        <w:rPr>
          <w:b/>
          <w:bCs/>
        </w:rPr>
      </w:pPr>
      <w:r w:rsidRPr="005B25A1">
        <w:rPr>
          <w:b/>
          <w:bCs/>
        </w:rPr>
        <w:t>Parallel discussion:</w:t>
      </w:r>
    </w:p>
    <w:p w14:paraId="56E32482" w14:textId="77777777" w:rsidR="007615D6" w:rsidRPr="005B25A1" w:rsidRDefault="007615D6" w:rsidP="007615D6">
      <w:pPr>
        <w:keepNext/>
        <w:keepLines/>
      </w:pPr>
      <w:r w:rsidRPr="005B25A1">
        <w:t>-</w:t>
      </w:r>
    </w:p>
    <w:p w14:paraId="62FC80BE" w14:textId="77777777" w:rsidR="007615D6" w:rsidRPr="005B25A1" w:rsidRDefault="007615D6" w:rsidP="007615D6">
      <w:pPr>
        <w:keepNext/>
        <w:keepLines/>
        <w:rPr>
          <w:b/>
          <w:bCs/>
        </w:rPr>
      </w:pPr>
      <w:r w:rsidRPr="005B25A1">
        <w:rPr>
          <w:b/>
          <w:bCs/>
        </w:rPr>
        <w:t>Plenary Discussion:</w:t>
      </w:r>
    </w:p>
    <w:p w14:paraId="0BE3D9FC" w14:textId="77777777" w:rsidR="007615D6" w:rsidRPr="005B25A1" w:rsidRDefault="007615D6" w:rsidP="007615D6">
      <w:pPr>
        <w:keepNext/>
        <w:keepLines/>
      </w:pPr>
      <w:r>
        <w:rPr>
          <w:color w:val="FF0000"/>
        </w:rPr>
        <w:t>NO DISCUSSION RECORDED</w:t>
      </w:r>
    </w:p>
    <w:p w14:paraId="3F2E4DAC" w14:textId="77777777" w:rsidR="007615D6" w:rsidRPr="00EB0339" w:rsidRDefault="007615D6" w:rsidP="007615D6">
      <w:r w:rsidRPr="005B25A1">
        <w:rPr>
          <w:b/>
          <w:bCs/>
        </w:rPr>
        <w:t>Status:</w:t>
      </w:r>
      <w:r>
        <w:t xml:space="preserve"> </w:t>
      </w:r>
      <w:r>
        <w:rPr>
          <w:color w:val="0000FF"/>
        </w:rPr>
        <w:t>Not concluded</w:t>
      </w:r>
      <w:r>
        <w:t>.</w:t>
      </w:r>
    </w:p>
    <w:p w14:paraId="6E669101" w14:textId="77777777" w:rsidR="00E00DA6" w:rsidRDefault="007615D6" w:rsidP="000A3FBD">
      <w:pPr>
        <w:pStyle w:val="NormTop"/>
      </w:pPr>
      <w:r>
        <w:rPr>
          <w:color w:val="0000FF"/>
        </w:rPr>
        <w:t>S2-2506973</w:t>
      </w:r>
      <w:r w:rsidRPr="00D53282">
        <w:t xml:space="preserve"> </w:t>
      </w:r>
      <w:r>
        <w:t>(P-CR) 23.700-65: New Solution: Conveying Eme</w:t>
      </w:r>
      <w:r>
        <w:lastRenderedPageBreak/>
        <w:t>rgency Service Type in SMS over NAS (Source: ETRI)</w:t>
      </w:r>
      <w:r>
        <w:br/>
      </w:r>
      <w:r w:rsidRPr="00D53282">
        <w:rPr>
          <w:b/>
        </w:rPr>
        <w:t>Document for:</w:t>
      </w:r>
      <w:r w:rsidRPr="00D53282">
        <w:t xml:space="preserve"> </w:t>
      </w:r>
      <w:r>
        <w:t>Approval</w:t>
      </w:r>
      <w:r>
        <w:br/>
      </w:r>
      <w:r w:rsidRPr="00D53282">
        <w:rPr>
          <w:b/>
        </w:rPr>
        <w:t>Abstract:</w:t>
      </w:r>
      <w:r w:rsidRPr="00D53282">
        <w:t xml:space="preserve"> </w:t>
      </w:r>
    </w:p>
    <w:p w14:paraId="6FD5C52D" w14:textId="77777777" w:rsidR="007615D6" w:rsidRPr="005B25A1" w:rsidRDefault="007615D6" w:rsidP="007615D6">
      <w:pPr>
        <w:keepNext/>
        <w:keepLines/>
        <w:rPr>
          <w:b/>
          <w:bCs/>
        </w:rPr>
      </w:pPr>
      <w:r w:rsidRPr="005B25A1">
        <w:rPr>
          <w:b/>
          <w:bCs/>
        </w:rPr>
        <w:t>Parallel discussion:</w:t>
      </w:r>
    </w:p>
    <w:p w14:paraId="76FA4C40" w14:textId="77777777" w:rsidR="007615D6" w:rsidRPr="005B25A1" w:rsidRDefault="007615D6" w:rsidP="007615D6">
      <w:pPr>
        <w:keepNext/>
        <w:keepLines/>
      </w:pPr>
      <w:r w:rsidRPr="005B25A1">
        <w:t>-</w:t>
      </w:r>
    </w:p>
    <w:p w14:paraId="7B4C2BA8" w14:textId="77777777" w:rsidR="007615D6" w:rsidRPr="005B25A1" w:rsidRDefault="007615D6" w:rsidP="007615D6">
      <w:pPr>
        <w:keepNext/>
        <w:keepLines/>
        <w:rPr>
          <w:b/>
          <w:bCs/>
        </w:rPr>
      </w:pPr>
      <w:r w:rsidRPr="005B25A1">
        <w:rPr>
          <w:b/>
          <w:bCs/>
        </w:rPr>
        <w:t>Plenary Discussion:</w:t>
      </w:r>
    </w:p>
    <w:p w14:paraId="3433C857" w14:textId="77777777" w:rsidR="007615D6" w:rsidRPr="005B25A1" w:rsidRDefault="007615D6" w:rsidP="007615D6">
      <w:pPr>
        <w:keepNext/>
        <w:keepLines/>
      </w:pPr>
      <w:r>
        <w:rPr>
          <w:color w:val="FF0000"/>
        </w:rPr>
        <w:t>NO DISCUSSION RECORDED</w:t>
      </w:r>
    </w:p>
    <w:p w14:paraId="41997245" w14:textId="77777777" w:rsidR="007615D6" w:rsidRPr="00EB0339" w:rsidRDefault="007615D6" w:rsidP="007615D6">
      <w:r w:rsidRPr="005B25A1">
        <w:rPr>
          <w:b/>
          <w:bCs/>
        </w:rPr>
        <w:t>Status:</w:t>
      </w:r>
      <w:r>
        <w:t xml:space="preserve"> </w:t>
      </w:r>
      <w:r>
        <w:rPr>
          <w:color w:val="0000FF"/>
        </w:rPr>
        <w:t>Not concluded</w:t>
      </w:r>
      <w:r>
        <w:t>.</w:t>
      </w:r>
    </w:p>
    <w:p w14:paraId="36C1918A" w14:textId="77777777" w:rsidR="00E00DA6" w:rsidRDefault="007615D6" w:rsidP="000A3FBD">
      <w:pPr>
        <w:pStyle w:val="NormTop"/>
      </w:pPr>
      <w:r>
        <w:rPr>
          <w:color w:val="0000FF"/>
        </w:rPr>
        <w:t>S2-2507166</w:t>
      </w:r>
      <w:r w:rsidRPr="00D53282">
        <w:t xml:space="preserve"> </w:t>
      </w:r>
      <w:r>
        <w:t>(P-CR) 23.700-65: New solution on emergency SMS to PSAP over NAS (Source: China Telecom)</w:t>
      </w:r>
      <w:r>
        <w:br/>
      </w:r>
      <w:r w:rsidRPr="00D53282">
        <w:rPr>
          <w:b/>
        </w:rPr>
        <w:t>Document for:</w:t>
      </w:r>
      <w:r w:rsidRPr="00D53282">
        <w:t xml:space="preserve"> </w:t>
      </w:r>
      <w:r>
        <w:t>Approval</w:t>
      </w:r>
      <w:r>
        <w:br/>
      </w:r>
      <w:r w:rsidRPr="00D53282">
        <w:rPr>
          <w:b/>
        </w:rPr>
        <w:t>Abstract:</w:t>
      </w:r>
      <w:r w:rsidRPr="00D53282">
        <w:t xml:space="preserve"> </w:t>
      </w:r>
    </w:p>
    <w:p w14:paraId="3AF9381F" w14:textId="77777777" w:rsidR="007615D6" w:rsidRPr="005B25A1" w:rsidRDefault="007615D6" w:rsidP="007615D6">
      <w:pPr>
        <w:keepNext/>
        <w:keepLines/>
        <w:rPr>
          <w:b/>
          <w:bCs/>
        </w:rPr>
      </w:pPr>
      <w:r w:rsidRPr="005B25A1">
        <w:rPr>
          <w:b/>
          <w:bCs/>
        </w:rPr>
        <w:t>Parallel discussion:</w:t>
      </w:r>
    </w:p>
    <w:p w14:paraId="05EAC0B3" w14:textId="77777777" w:rsidR="007615D6" w:rsidRPr="005B25A1" w:rsidRDefault="007615D6" w:rsidP="007615D6">
      <w:pPr>
        <w:keepNext/>
        <w:keepLines/>
      </w:pPr>
      <w:r w:rsidRPr="005B25A1">
        <w:t>-</w:t>
      </w:r>
    </w:p>
    <w:p w14:paraId="19EF58CA" w14:textId="77777777" w:rsidR="007615D6" w:rsidRPr="005B25A1" w:rsidRDefault="007615D6" w:rsidP="007615D6">
      <w:pPr>
        <w:keepNext/>
        <w:keepLines/>
        <w:rPr>
          <w:b/>
          <w:bCs/>
        </w:rPr>
      </w:pPr>
      <w:r w:rsidRPr="005B25A1">
        <w:rPr>
          <w:b/>
          <w:bCs/>
        </w:rPr>
        <w:t>Plenary Discussion:</w:t>
      </w:r>
    </w:p>
    <w:p w14:paraId="0E2DF4FC" w14:textId="77777777" w:rsidR="007615D6" w:rsidRPr="005B25A1" w:rsidRDefault="007615D6" w:rsidP="007615D6">
      <w:pPr>
        <w:keepNext/>
        <w:keepLines/>
      </w:pPr>
      <w:r>
        <w:rPr>
          <w:color w:val="FF0000"/>
        </w:rPr>
        <w:t>NO DISCUSSION RECORDED</w:t>
      </w:r>
    </w:p>
    <w:p w14:paraId="141C127C" w14:textId="77777777" w:rsidR="007615D6" w:rsidRPr="00EB0339" w:rsidRDefault="007615D6" w:rsidP="007615D6">
      <w:r w:rsidRPr="005B25A1">
        <w:rPr>
          <w:b/>
          <w:bCs/>
        </w:rPr>
        <w:t>Status:</w:t>
      </w:r>
      <w:r>
        <w:t xml:space="preserve"> </w:t>
      </w:r>
      <w:r>
        <w:rPr>
          <w:color w:val="0000FF"/>
        </w:rPr>
        <w:t>Not concluded</w:t>
      </w:r>
      <w:r>
        <w:t>.</w:t>
      </w:r>
    </w:p>
    <w:p w14:paraId="13FDD5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SMS over NAS &amp; SMS over IP: Solutions</w:t>
      </w:r>
    </w:p>
    <w:p w14:paraId="0BF80B0D" w14:textId="77777777" w:rsidR="00E00DA6" w:rsidRDefault="007615D6" w:rsidP="000A3FBD">
      <w:pPr>
        <w:pStyle w:val="NormTop"/>
      </w:pPr>
      <w:r>
        <w:rPr>
          <w:color w:val="0000FF"/>
        </w:rPr>
        <w:t>S2-2506274</w:t>
      </w:r>
      <w:r w:rsidRPr="00D53282">
        <w:t xml:space="preserve"> </w:t>
      </w:r>
      <w:r>
        <w:t>(P-CR) 23.700-65: New solution: Emergency Short Message Service Routing to Emergency Response Centre (Source: OPPO)</w:t>
      </w:r>
      <w:r>
        <w:br/>
      </w:r>
      <w:r w:rsidRPr="00D53282">
        <w:rPr>
          <w:b/>
        </w:rPr>
        <w:t>Document for:</w:t>
      </w:r>
      <w:r w:rsidRPr="00D53282">
        <w:t xml:space="preserve"> </w:t>
      </w:r>
      <w:r>
        <w:t>Approval</w:t>
      </w:r>
      <w:r>
        <w:br/>
      </w:r>
      <w:r w:rsidRPr="00D53282">
        <w:rPr>
          <w:b/>
        </w:rPr>
        <w:t>Abstract:</w:t>
      </w:r>
      <w:r w:rsidRPr="00D53282">
        <w:t xml:space="preserve"> </w:t>
      </w:r>
    </w:p>
    <w:p w14:paraId="45CCBB9A" w14:textId="77777777" w:rsidR="007615D6" w:rsidRPr="005B25A1" w:rsidRDefault="007615D6" w:rsidP="007615D6">
      <w:pPr>
        <w:keepNext/>
        <w:keepLines/>
        <w:rPr>
          <w:b/>
          <w:bCs/>
        </w:rPr>
      </w:pPr>
      <w:r w:rsidRPr="005B25A1">
        <w:rPr>
          <w:b/>
          <w:bCs/>
        </w:rPr>
        <w:t>Parallel discussion:</w:t>
      </w:r>
    </w:p>
    <w:p w14:paraId="5A45E088" w14:textId="77777777" w:rsidR="007615D6" w:rsidRPr="005B25A1" w:rsidRDefault="007615D6" w:rsidP="007615D6">
      <w:pPr>
        <w:keepNext/>
        <w:keepLines/>
      </w:pPr>
      <w:r w:rsidRPr="005B25A1">
        <w:t>-</w:t>
      </w:r>
    </w:p>
    <w:p w14:paraId="45C3963A" w14:textId="77777777" w:rsidR="007615D6" w:rsidRPr="005B25A1" w:rsidRDefault="007615D6" w:rsidP="007615D6">
      <w:pPr>
        <w:keepNext/>
        <w:keepLines/>
        <w:rPr>
          <w:b/>
          <w:bCs/>
        </w:rPr>
      </w:pPr>
      <w:r w:rsidRPr="005B25A1">
        <w:rPr>
          <w:b/>
          <w:bCs/>
        </w:rPr>
        <w:t>Plenary Discussion:</w:t>
      </w:r>
    </w:p>
    <w:p w14:paraId="7B66FA38" w14:textId="77777777" w:rsidR="007615D6" w:rsidRPr="005B25A1" w:rsidRDefault="007615D6" w:rsidP="007615D6">
      <w:pPr>
        <w:keepNext/>
        <w:keepLines/>
      </w:pPr>
      <w:r>
        <w:rPr>
          <w:color w:val="FF0000"/>
        </w:rPr>
        <w:t>NO DISCUSSION RECORDED</w:t>
      </w:r>
    </w:p>
    <w:p w14:paraId="389A3DAA" w14:textId="77777777" w:rsidR="007615D6" w:rsidRPr="00EB0339" w:rsidRDefault="007615D6" w:rsidP="007615D6">
      <w:r w:rsidRPr="005B25A1">
        <w:rPr>
          <w:b/>
          <w:bCs/>
        </w:rPr>
        <w:t>Status:</w:t>
      </w:r>
      <w:r>
        <w:t xml:space="preserve"> </w:t>
      </w:r>
      <w:r>
        <w:rPr>
          <w:color w:val="0000FF"/>
        </w:rPr>
        <w:t>Not concluded</w:t>
      </w:r>
      <w:r>
        <w:t>.</w:t>
      </w:r>
    </w:p>
    <w:p w14:paraId="103C7E66" w14:textId="77777777" w:rsidR="007615D6" w:rsidRDefault="007615D6" w:rsidP="005A50C0">
      <w:pPr>
        <w:pStyle w:val="Heading3"/>
      </w:pPr>
      <w:r>
        <w:t>20.9.1</w:t>
      </w:r>
      <w:r>
        <w:tab/>
        <w:t>MPS Enhancements for IoT (MPS_IOT_ARC)</w:t>
      </w:r>
    </w:p>
    <w:p w14:paraId="7BC9C8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07104362" w14:textId="77777777" w:rsidR="008A22D1" w:rsidRDefault="00000000" w:rsidP="00BB3F37">
      <w:r>
        <w:t>There were no contributions to this agenda item.</w:t>
      </w:r>
    </w:p>
    <w:p w14:paraId="15F5B788" w14:textId="77777777" w:rsidR="008A22D1" w:rsidRDefault="008A22D1" w:rsidP="00BB3F37"/>
    <w:p w14:paraId="0E8EA756" w14:textId="77777777" w:rsidR="007615D6" w:rsidRDefault="007615D6" w:rsidP="005A50C0">
      <w:pPr>
        <w:pStyle w:val="Heading3"/>
      </w:pPr>
      <w:r>
        <w:t>20.10.1</w:t>
      </w:r>
      <w:r>
        <w:tab/>
        <w:t>Indirect Network Sharing Phase2 (TEI20_NetShare_Ph2-ARC)</w:t>
      </w:r>
    </w:p>
    <w:p w14:paraId="11B65A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1BB2D719" w14:textId="77777777" w:rsidR="008A22D1" w:rsidRDefault="00000000" w:rsidP="00BB3F37">
      <w:r>
        <w:t>There were no contributions to this agenda item.</w:t>
      </w:r>
    </w:p>
    <w:p w14:paraId="36F2AA7B" w14:textId="77777777" w:rsidR="008A22D1" w:rsidRDefault="008A22D1" w:rsidP="00BB3F37"/>
    <w:p w14:paraId="168306B4" w14:textId="77777777" w:rsidR="007615D6" w:rsidRDefault="007615D6" w:rsidP="005A50C0">
      <w:pPr>
        <w:pStyle w:val="Heading3"/>
      </w:pPr>
      <w:r>
        <w:t>20.11.1</w:t>
      </w:r>
      <w:r>
        <w:tab/>
        <w:t xml:space="preserve">5G </w:t>
      </w:r>
      <w:proofErr w:type="spellStart"/>
      <w:r>
        <w:t>ProSe</w:t>
      </w:r>
      <w:proofErr w:type="spellEnd"/>
      <w:r>
        <w:t xml:space="preserve"> Phase 4 (TEI20_5G_ProSe_Ph4-ARC)</w:t>
      </w:r>
    </w:p>
    <w:p w14:paraId="3BA4EE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416FA5A9" w14:textId="77777777" w:rsidR="008A22D1" w:rsidRDefault="00000000" w:rsidP="00BB3F37">
      <w:r>
        <w:t>There were no contributions to this agenda item.</w:t>
      </w:r>
    </w:p>
    <w:p w14:paraId="733325E0" w14:textId="77777777" w:rsidR="008A22D1" w:rsidRDefault="008A22D1" w:rsidP="00BB3F37"/>
    <w:p w14:paraId="0C40E848" w14:textId="77777777" w:rsidR="007615D6" w:rsidRDefault="007615D6" w:rsidP="007615D6">
      <w:pPr>
        <w:pStyle w:val="Heading1"/>
      </w:pPr>
      <w:r>
        <w:t>30</w:t>
      </w:r>
      <w:r>
        <w:tab/>
        <w:t>Project Planning and Management</w:t>
      </w:r>
    </w:p>
    <w:p w14:paraId="6F697467" w14:textId="77777777" w:rsidR="003964C1" w:rsidRDefault="003964C1" w:rsidP="003964C1">
      <w:pPr>
        <w:pStyle w:val="Heading2"/>
      </w:pPr>
      <w:r>
        <w:t>30.1</w:t>
      </w:r>
      <w:r>
        <w:tab/>
        <w:t>Submissions for TEI20</w:t>
      </w:r>
    </w:p>
    <w:p w14:paraId="3BA39472"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Model Evaluation Metrics Enhancement</w:t>
      </w:r>
    </w:p>
    <w:p w14:paraId="0D82AB2A" w14:textId="77777777" w:rsidR="003964C1" w:rsidRDefault="003964C1" w:rsidP="003964C1">
      <w:pPr>
        <w:pStyle w:val="NormTop"/>
      </w:pPr>
      <w:r>
        <w:rPr>
          <w:color w:val="0000FF"/>
        </w:rPr>
        <w:t>S2-2506185</w:t>
      </w:r>
      <w:r w:rsidRPr="00D53282">
        <w:t xml:space="preserve"> </w:t>
      </w:r>
      <w:r>
        <w:t xml:space="preserve">(WID NEW) New WID on Model Evaluation Metrics Enhancement (Source: ZTE, China Mobile, China Telecom, Deutsche Telekom, CATT, Vivo, ETRI, Huawei, </w:t>
      </w:r>
      <w:proofErr w:type="spellStart"/>
      <w:r>
        <w:t>Hisilicon</w:t>
      </w:r>
      <w:proofErr w:type="spellEnd"/>
      <w:r>
        <w:t>, Lenovo, SK Telecom)</w:t>
      </w:r>
      <w:r>
        <w:br/>
      </w:r>
      <w:r w:rsidRPr="00D53282">
        <w:rPr>
          <w:b/>
        </w:rPr>
        <w:t>Document for:</w:t>
      </w:r>
      <w:r w:rsidRPr="00D53282">
        <w:t xml:space="preserve"> </w:t>
      </w:r>
      <w:r>
        <w:t>Approval</w:t>
      </w:r>
      <w:r>
        <w:br/>
      </w:r>
      <w:r w:rsidRPr="00D53282">
        <w:rPr>
          <w:b/>
        </w:rPr>
        <w:t>Abstract:</w:t>
      </w:r>
      <w:r w:rsidRPr="00D53282">
        <w:t xml:space="preserve"> </w:t>
      </w:r>
    </w:p>
    <w:p w14:paraId="68ED2440" w14:textId="77777777" w:rsidR="003964C1" w:rsidRPr="005B25A1" w:rsidRDefault="003964C1" w:rsidP="003964C1">
      <w:pPr>
        <w:keepNext/>
        <w:keepLines/>
        <w:rPr>
          <w:b/>
          <w:bCs/>
        </w:rPr>
      </w:pPr>
      <w:r w:rsidRPr="005B25A1">
        <w:rPr>
          <w:b/>
          <w:bCs/>
        </w:rPr>
        <w:t>Convenor comment:</w:t>
      </w:r>
    </w:p>
    <w:p w14:paraId="6C949BB7" w14:textId="77777777" w:rsidR="003964C1" w:rsidRPr="005B25A1" w:rsidRDefault="003964C1" w:rsidP="003964C1">
      <w:pPr>
        <w:keepNext/>
        <w:keepLines/>
      </w:pPr>
      <w:r w:rsidRPr="005B25A1">
        <w:t xml:space="preserve">Supporting Companies: ZTE, China Mobile, China Telecom, Deutsche Telekom, CATT, Vivo, ETRI, Huawei, </w:t>
      </w:r>
      <w:proofErr w:type="spellStart"/>
      <w:r w:rsidRPr="005B25A1">
        <w:t>Hisilicon</w:t>
      </w:r>
      <w:proofErr w:type="spellEnd"/>
      <w:r w:rsidRPr="005B25A1">
        <w:t>, Lenovo, SK Telecom. Handle.</w:t>
      </w:r>
    </w:p>
    <w:p w14:paraId="55EB00B6" w14:textId="77777777" w:rsidR="00411EE8" w:rsidRDefault="00411EE8" w:rsidP="003964C1">
      <w:pPr>
        <w:keepNext/>
        <w:keepLines/>
        <w:rPr>
          <w:b/>
          <w:bCs/>
        </w:rPr>
      </w:pPr>
      <w:r>
        <w:rPr>
          <w:b/>
          <w:bCs/>
        </w:rPr>
        <w:t>Drafting session:</w:t>
      </w:r>
    </w:p>
    <w:p w14:paraId="57C63C4C" w14:textId="77777777" w:rsidR="0061178C" w:rsidRDefault="007501D2" w:rsidP="0061178C">
      <w:pPr>
        <w:keepNext/>
        <w:keepLines/>
      </w:pPr>
      <w:r>
        <w:t>Discussed in drafting sessi</w:t>
      </w:r>
      <w:r>
        <w:lastRenderedPageBreak/>
        <w:t xml:space="preserve">on and revised to </w:t>
      </w:r>
      <w:r w:rsidRPr="007501D2">
        <w:rPr>
          <w:color w:val="0000FF"/>
        </w:rPr>
        <w:t>S2-2507960</w:t>
      </w:r>
      <w:r w:rsidR="0061178C">
        <w:t xml:space="preserve">. </w:t>
      </w:r>
    </w:p>
    <w:p w14:paraId="7EE3BC64" w14:textId="31E1884A" w:rsidR="00514943" w:rsidRPr="00514943" w:rsidRDefault="00514943" w:rsidP="0061178C">
      <w:pPr>
        <w:keepNext/>
        <w:keepLines/>
      </w:pPr>
      <w:r>
        <w:t xml:space="preserve">This WID was </w:t>
      </w:r>
      <w:r w:rsidRPr="00C3284B">
        <w:rPr>
          <w:color w:val="FF0000"/>
          <w:lang w:eastAsia="en-US"/>
        </w:rPr>
        <w:t>approved</w:t>
      </w:r>
      <w:r>
        <w:t>.</w:t>
      </w:r>
    </w:p>
    <w:p w14:paraId="6B041E93" w14:textId="77777777" w:rsidR="0061178C" w:rsidRDefault="0061178C" w:rsidP="0061178C">
      <w:pPr>
        <w:keepNext/>
        <w:keepLines/>
        <w:rPr>
          <w:b/>
          <w:bCs/>
        </w:rPr>
      </w:pPr>
      <w:r>
        <w:rPr>
          <w:b/>
          <w:bCs/>
        </w:rPr>
        <w:t>Plenary Discussion:</w:t>
      </w:r>
    </w:p>
    <w:p w14:paraId="7E7BB116" w14:textId="4AE97AC9" w:rsidR="007501D2" w:rsidRPr="00EB0339" w:rsidRDefault="007501D2" w:rsidP="007501D2">
      <w:r w:rsidRPr="005B25A1">
        <w:rPr>
          <w:b/>
          <w:bCs/>
        </w:rPr>
        <w:t>Status:</w:t>
      </w:r>
      <w:r>
        <w:t xml:space="preserve"> </w:t>
      </w:r>
      <w:r w:rsidR="00514943" w:rsidRPr="00C3284B">
        <w:rPr>
          <w:color w:val="FF0000"/>
          <w:lang w:eastAsia="en-US"/>
        </w:rPr>
        <w:t>Approved</w:t>
      </w:r>
      <w:r w:rsidR="00514943">
        <w:t>.</w:t>
      </w:r>
    </w:p>
    <w:p w14:paraId="1DE46624" w14:textId="77777777" w:rsidR="003964C1" w:rsidRDefault="003964C1" w:rsidP="003964C1">
      <w:pPr>
        <w:pStyle w:val="NormTop"/>
      </w:pPr>
      <w:r>
        <w:rPr>
          <w:color w:val="0000FF"/>
        </w:rPr>
        <w:t>S2-2506186</w:t>
      </w:r>
      <w:r w:rsidRPr="00D53282">
        <w:t xml:space="preserve"> </w:t>
      </w:r>
      <w:r>
        <w:t>(DRAFTCR) Model Evaluation Metrics Enhancement (Source: ZTE, CATT)</w:t>
      </w:r>
      <w:r>
        <w:br/>
      </w:r>
      <w:r w:rsidRPr="00D53282">
        <w:rPr>
          <w:b/>
        </w:rPr>
        <w:t>Document for:</w:t>
      </w:r>
      <w:r w:rsidRPr="00D53282">
        <w:t xml:space="preserve"> </w:t>
      </w:r>
      <w:r>
        <w:t>Approval</w:t>
      </w:r>
      <w:r>
        <w:br/>
      </w:r>
      <w:r w:rsidRPr="00D53282">
        <w:rPr>
          <w:b/>
        </w:rPr>
        <w:t>Abstract:</w:t>
      </w:r>
      <w:r w:rsidRPr="00D53282">
        <w:t xml:space="preserve"> </w:t>
      </w:r>
    </w:p>
    <w:p w14:paraId="5E2F3011" w14:textId="77777777" w:rsidR="003964C1" w:rsidRPr="005B25A1" w:rsidRDefault="003964C1" w:rsidP="003964C1">
      <w:pPr>
        <w:keepNext/>
        <w:keepLines/>
        <w:rPr>
          <w:b/>
          <w:bCs/>
        </w:rPr>
      </w:pPr>
      <w:r w:rsidRPr="005B25A1">
        <w:rPr>
          <w:b/>
          <w:bCs/>
        </w:rPr>
        <w:t>Convenor comment:</w:t>
      </w:r>
    </w:p>
    <w:p w14:paraId="647C9C06" w14:textId="77777777" w:rsidR="0061178C" w:rsidRPr="005B25A1" w:rsidRDefault="003964C1" w:rsidP="0061178C">
      <w:pPr>
        <w:keepNext/>
        <w:keepLines/>
      </w:pPr>
      <w:r w:rsidRPr="005B25A1">
        <w:t>Handle</w:t>
      </w:r>
      <w:r w:rsidR="0061178C">
        <w:t xml:space="preserve">. </w:t>
      </w:r>
    </w:p>
    <w:p w14:paraId="1B7A88A5" w14:textId="77777777" w:rsidR="0061178C" w:rsidRDefault="0061178C" w:rsidP="0061178C">
      <w:pPr>
        <w:keepNext/>
        <w:keepLines/>
        <w:rPr>
          <w:b/>
          <w:bCs/>
        </w:rPr>
      </w:pPr>
      <w:r>
        <w:rPr>
          <w:b/>
          <w:bCs/>
        </w:rPr>
        <w:t>Plenary Discussion:</w:t>
      </w:r>
    </w:p>
    <w:p w14:paraId="5C921F95" w14:textId="46D8DC16" w:rsidR="003964C1" w:rsidRPr="005B25A1" w:rsidRDefault="003964C1" w:rsidP="003964C1">
      <w:pPr>
        <w:keepNext/>
        <w:keepLines/>
      </w:pPr>
      <w:r>
        <w:rPr>
          <w:color w:val="FF0000"/>
        </w:rPr>
        <w:t>NO DISCUSSION RECORDED</w:t>
      </w:r>
    </w:p>
    <w:p w14:paraId="6CD27FBA" w14:textId="77777777" w:rsidR="003964C1" w:rsidRPr="00EB0339" w:rsidRDefault="003964C1" w:rsidP="003964C1">
      <w:r w:rsidRPr="005B25A1">
        <w:rPr>
          <w:b/>
          <w:bCs/>
        </w:rPr>
        <w:t>Status:</w:t>
      </w:r>
      <w:r>
        <w:t xml:space="preserve"> </w:t>
      </w:r>
      <w:r>
        <w:rPr>
          <w:color w:val="0000FF"/>
        </w:rPr>
        <w:t>Not concluded</w:t>
      </w:r>
      <w:r>
        <w:t>.</w:t>
      </w:r>
    </w:p>
    <w:p w14:paraId="627AF249" w14:textId="77777777" w:rsidR="003964C1" w:rsidRDefault="003964C1" w:rsidP="003964C1">
      <w:pPr>
        <w:pStyle w:val="NormTop"/>
      </w:pPr>
      <w:r>
        <w:rPr>
          <w:color w:val="0000FF"/>
        </w:rPr>
        <w:t>S2-2506187</w:t>
      </w:r>
      <w:r w:rsidRPr="00D53282">
        <w:t xml:space="preserve"> </w:t>
      </w:r>
      <w:r>
        <w:t>(DISCUSSION) Model Evaluation Metrics Enhancement (Source: ZTE)</w:t>
      </w:r>
      <w:r>
        <w:br/>
      </w:r>
      <w:r w:rsidRPr="00D53282">
        <w:rPr>
          <w:b/>
        </w:rPr>
        <w:t>Document for:</w:t>
      </w:r>
      <w:r w:rsidRPr="00D53282">
        <w:t xml:space="preserve"> </w:t>
      </w:r>
      <w:r>
        <w:t>Agreement</w:t>
      </w:r>
      <w:r>
        <w:br/>
      </w:r>
      <w:r w:rsidRPr="00D53282">
        <w:rPr>
          <w:b/>
        </w:rPr>
        <w:t>Abstract:</w:t>
      </w:r>
      <w:r w:rsidRPr="00D53282">
        <w:t xml:space="preserve"> </w:t>
      </w:r>
    </w:p>
    <w:p w14:paraId="21ADD421" w14:textId="77777777" w:rsidR="003964C1" w:rsidRPr="005B25A1" w:rsidRDefault="003964C1" w:rsidP="003964C1">
      <w:pPr>
        <w:keepNext/>
        <w:keepLines/>
        <w:rPr>
          <w:b/>
          <w:bCs/>
        </w:rPr>
      </w:pPr>
      <w:r w:rsidRPr="005B25A1">
        <w:rPr>
          <w:b/>
          <w:bCs/>
        </w:rPr>
        <w:t>Convenor comment:</w:t>
      </w:r>
    </w:p>
    <w:p w14:paraId="33F3ED28" w14:textId="77777777" w:rsidR="0061178C" w:rsidRPr="005B25A1" w:rsidRDefault="003964C1" w:rsidP="0061178C">
      <w:pPr>
        <w:keepNext/>
        <w:keepLines/>
      </w:pPr>
      <w:r w:rsidRPr="005B25A1">
        <w:t>Handle</w:t>
      </w:r>
      <w:r w:rsidR="0061178C">
        <w:t xml:space="preserve">. </w:t>
      </w:r>
    </w:p>
    <w:p w14:paraId="2FDDE0BD" w14:textId="77777777" w:rsidR="0061178C" w:rsidRDefault="0061178C" w:rsidP="0061178C">
      <w:pPr>
        <w:keepNext/>
        <w:keepLines/>
        <w:rPr>
          <w:b/>
          <w:bCs/>
        </w:rPr>
      </w:pPr>
      <w:r>
        <w:rPr>
          <w:b/>
          <w:bCs/>
        </w:rPr>
        <w:t>Plenary Discussion:</w:t>
      </w:r>
    </w:p>
    <w:p w14:paraId="77864E81" w14:textId="6E0377E4" w:rsidR="003964C1" w:rsidRPr="005B25A1" w:rsidRDefault="003964C1" w:rsidP="003964C1">
      <w:pPr>
        <w:keepNext/>
        <w:keepLines/>
      </w:pPr>
      <w:r>
        <w:rPr>
          <w:color w:val="FF0000"/>
        </w:rPr>
        <w:t>NO DISCUSSION RECORDED</w:t>
      </w:r>
    </w:p>
    <w:p w14:paraId="767EA6B7" w14:textId="77777777" w:rsidR="003964C1" w:rsidRPr="00EB0339" w:rsidRDefault="003964C1" w:rsidP="003964C1">
      <w:r w:rsidRPr="005B25A1">
        <w:rPr>
          <w:b/>
          <w:bCs/>
        </w:rPr>
        <w:t>Status:</w:t>
      </w:r>
      <w:r>
        <w:t xml:space="preserve"> </w:t>
      </w:r>
      <w:r>
        <w:rPr>
          <w:color w:val="0000FF"/>
        </w:rPr>
        <w:t>Not concluded</w:t>
      </w:r>
      <w:r>
        <w:t>.</w:t>
      </w:r>
    </w:p>
    <w:p w14:paraId="73CEC46C"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for Ethernet PDU session for backhauling of MWAB</w:t>
      </w:r>
    </w:p>
    <w:p w14:paraId="5E524C82" w14:textId="77777777" w:rsidR="003964C1" w:rsidRDefault="003964C1" w:rsidP="003964C1">
      <w:pPr>
        <w:pStyle w:val="NormTop"/>
      </w:pPr>
      <w:r>
        <w:rPr>
          <w:color w:val="0000FF"/>
        </w:rPr>
        <w:t>S2-2506234</w:t>
      </w:r>
      <w:r w:rsidRPr="00D53282">
        <w:t xml:space="preserve"> </w:t>
      </w:r>
      <w:r>
        <w:t>(WID NEW) New WID on support for Ethernet PDU session for backhauling of MWAB  (Source: Qualcomm Incorporated, AT&amp;T, FirstNet, NEC, IIT Bombay)</w:t>
      </w:r>
      <w:r>
        <w:br/>
      </w:r>
      <w:r w:rsidRPr="00D53282">
        <w:rPr>
          <w:b/>
        </w:rPr>
        <w:t>Document for:</w:t>
      </w:r>
      <w:r w:rsidRPr="00D53282">
        <w:t xml:space="preserve"> </w:t>
      </w:r>
      <w:r>
        <w:t>Approval</w:t>
      </w:r>
      <w:r>
        <w:br/>
      </w:r>
      <w:r w:rsidRPr="00D53282">
        <w:rPr>
          <w:b/>
        </w:rPr>
        <w:t>Abstract:</w:t>
      </w:r>
      <w:r w:rsidRPr="00D53282">
        <w:t xml:space="preserve"> </w:t>
      </w:r>
      <w:r>
        <w:br/>
        <w:t>New WID on support for Ethernet PDU session for backhauling of MWAB.</w:t>
      </w:r>
    </w:p>
    <w:p w14:paraId="164DF903"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S2-2505333</w:t>
      </w:r>
      <w:r>
        <w:t>.</w:t>
      </w:r>
    </w:p>
    <w:p w14:paraId="48569D24" w14:textId="77777777" w:rsidR="003964C1" w:rsidRPr="005B25A1" w:rsidRDefault="003964C1" w:rsidP="003964C1">
      <w:pPr>
        <w:keepNext/>
        <w:keepLines/>
        <w:rPr>
          <w:b/>
          <w:bCs/>
        </w:rPr>
      </w:pPr>
      <w:r w:rsidRPr="005B25A1">
        <w:rPr>
          <w:b/>
          <w:bCs/>
        </w:rPr>
        <w:t>Convenor comment:</w:t>
      </w:r>
    </w:p>
    <w:p w14:paraId="3DD738A2" w14:textId="77777777" w:rsidR="003964C1" w:rsidRPr="005B25A1" w:rsidRDefault="003964C1" w:rsidP="003964C1">
      <w:pPr>
        <w:keepNext/>
        <w:keepLines/>
      </w:pPr>
      <w:r w:rsidRPr="005B25A1">
        <w:t>Supporting Companies: Qualcomm Incorporated, AT&amp;T, FirstNet, NEC, IIT Bombay.</w:t>
      </w:r>
    </w:p>
    <w:p w14:paraId="33871B3D" w14:textId="77777777" w:rsidR="00411EE8" w:rsidRDefault="00411EE8" w:rsidP="003964C1">
      <w:pPr>
        <w:keepNext/>
        <w:keepLines/>
        <w:rPr>
          <w:b/>
          <w:bCs/>
        </w:rPr>
      </w:pPr>
      <w:r>
        <w:rPr>
          <w:b/>
          <w:bCs/>
        </w:rPr>
        <w:t>Drafting session:</w:t>
      </w:r>
    </w:p>
    <w:p w14:paraId="500DCD67" w14:textId="77777777" w:rsidR="0061178C" w:rsidRDefault="00DD735C" w:rsidP="0061178C">
      <w:pPr>
        <w:keepNext/>
        <w:keepLines/>
      </w:pPr>
      <w:r>
        <w:t xml:space="preserve">Reviewed and revised in drafting session to </w:t>
      </w:r>
      <w:r w:rsidRPr="00CE3EC0">
        <w:rPr>
          <w:color w:val="0000FF"/>
        </w:rPr>
        <w:t>S2-2</w:t>
      </w:r>
      <w:r>
        <w:rPr>
          <w:color w:val="0000FF"/>
        </w:rPr>
        <w:t>507922</w:t>
      </w:r>
      <w:r w:rsidR="0061178C">
        <w:t xml:space="preserve">. </w:t>
      </w:r>
    </w:p>
    <w:p w14:paraId="3C8DD776" w14:textId="77777777" w:rsidR="0061178C" w:rsidRDefault="0061178C" w:rsidP="0061178C">
      <w:pPr>
        <w:keepNext/>
        <w:keepLines/>
        <w:rPr>
          <w:b/>
          <w:bCs/>
        </w:rPr>
      </w:pPr>
      <w:r>
        <w:rPr>
          <w:b/>
          <w:bCs/>
        </w:rPr>
        <w:t>Plenary Discussion:</w:t>
      </w:r>
    </w:p>
    <w:p w14:paraId="7D330B6D" w14:textId="288FAB0D" w:rsidR="00D010B6" w:rsidRDefault="001F32E4" w:rsidP="007615D6">
      <w:pPr>
        <w:keepNext/>
        <w:keepLines/>
      </w:pPr>
      <w:r>
        <w:t xml:space="preserve">Nokia commented that the use of Ethernet will not imply more robustness and this should be clarified. </w:t>
      </w:r>
      <w:r w:rsidR="00D010B6">
        <w:t xml:space="preserve">This was left for off-line discussion and revised to </w:t>
      </w:r>
      <w:r w:rsidR="00D010B6" w:rsidRPr="00497EE3">
        <w:rPr>
          <w:color w:val="0000FF"/>
        </w:rPr>
        <w:t>S2-250</w:t>
      </w:r>
      <w:r w:rsidR="00D010B6">
        <w:rPr>
          <w:color w:val="0000FF"/>
        </w:rPr>
        <w:t>7994</w:t>
      </w:r>
      <w:r w:rsidR="00D010B6" w:rsidRPr="006132D8">
        <w:t xml:space="preserve">. </w:t>
      </w:r>
    </w:p>
    <w:p w14:paraId="3CD67789" w14:textId="77777777" w:rsidR="00BC6B4C" w:rsidRPr="00514943" w:rsidRDefault="00BC6B4C" w:rsidP="00BC6B4C">
      <w:pPr>
        <w:keepNext/>
        <w:keepLines/>
      </w:pPr>
      <w:r>
        <w:t xml:space="preserve">This WID was </w:t>
      </w:r>
      <w:r w:rsidRPr="00C3284B">
        <w:rPr>
          <w:color w:val="FF0000"/>
          <w:lang w:eastAsia="en-US"/>
        </w:rPr>
        <w:t>approved</w:t>
      </w:r>
      <w:r>
        <w:t>.</w:t>
      </w:r>
    </w:p>
    <w:p w14:paraId="0AB4A920" w14:textId="77777777" w:rsidR="00BC6B4C" w:rsidRDefault="00BC6B4C" w:rsidP="00BC6B4C">
      <w:pPr>
        <w:keepNext/>
        <w:keepLines/>
        <w:rPr>
          <w:b/>
          <w:bCs/>
        </w:rPr>
      </w:pPr>
      <w:r>
        <w:rPr>
          <w:b/>
          <w:bCs/>
        </w:rPr>
        <w:t>Plenary Discussion:</w:t>
      </w:r>
    </w:p>
    <w:p w14:paraId="4FC8E8BF" w14:textId="77777777" w:rsidR="00BC6B4C" w:rsidRPr="00EB0339" w:rsidRDefault="00BC6B4C" w:rsidP="00BC6B4C">
      <w:r w:rsidRPr="005B25A1">
        <w:rPr>
          <w:b/>
          <w:bCs/>
        </w:rPr>
        <w:t>Status:</w:t>
      </w:r>
      <w:r>
        <w:t xml:space="preserve"> </w:t>
      </w:r>
      <w:r w:rsidRPr="00C3284B">
        <w:rPr>
          <w:color w:val="FF0000"/>
          <w:lang w:eastAsia="en-US"/>
        </w:rPr>
        <w:t>Approved</w:t>
      </w:r>
      <w:r>
        <w:t>.</w:t>
      </w:r>
    </w:p>
    <w:p w14:paraId="2CD5DED6" w14:textId="77777777" w:rsidR="003964C1" w:rsidRDefault="003964C1" w:rsidP="003964C1">
      <w:pPr>
        <w:pStyle w:val="NormTop"/>
      </w:pPr>
      <w:r>
        <w:rPr>
          <w:color w:val="0000FF"/>
        </w:rPr>
        <w:t>S2-2506235</w:t>
      </w:r>
      <w:r w:rsidRPr="00D53282">
        <w:t xml:space="preserve"> </w:t>
      </w:r>
      <w:r>
        <w:t xml:space="preserve">(CR) 23.501 CR6330R1 (Rel-20, 'B'): </w:t>
      </w:r>
      <w:r>
        <w:lastRenderedPageBreak/>
        <w:t>Support of Ethernet type of BH PDU Session for MWAB (Source: Qualcomm Incorporated, AT&amp;T, FirstNet, NEC, IIT Bombay)</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Ethernet type of Backhaul PDU Session to MWAB description.</w:t>
      </w:r>
    </w:p>
    <w:p w14:paraId="23D28C1D"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S2-2505349</w:t>
      </w:r>
      <w:r>
        <w:t>. (Remove WI Code Eth4MWAB from CR!).</w:t>
      </w:r>
    </w:p>
    <w:p w14:paraId="612CB3D2" w14:textId="77777777" w:rsidR="00411EE8" w:rsidRDefault="00411EE8" w:rsidP="003964C1">
      <w:pPr>
        <w:keepNext/>
        <w:keepLines/>
        <w:rPr>
          <w:b/>
          <w:bCs/>
        </w:rPr>
      </w:pPr>
      <w:r>
        <w:rPr>
          <w:b/>
          <w:bCs/>
        </w:rPr>
        <w:t>Drafting session:</w:t>
      </w:r>
    </w:p>
    <w:p w14:paraId="1E784046" w14:textId="77777777" w:rsidR="0061178C" w:rsidRDefault="00DD735C" w:rsidP="0061178C">
      <w:pPr>
        <w:keepNext/>
        <w:keepLines/>
      </w:pPr>
      <w:r>
        <w:t xml:space="preserve">Reviewed and revised in drafting session to </w:t>
      </w:r>
      <w:r w:rsidRPr="00CE3EC0">
        <w:rPr>
          <w:color w:val="0000FF"/>
        </w:rPr>
        <w:t>S2-2</w:t>
      </w:r>
      <w:r>
        <w:rPr>
          <w:color w:val="0000FF"/>
        </w:rPr>
        <w:t>507923</w:t>
      </w:r>
      <w:r w:rsidR="0061178C">
        <w:t xml:space="preserve">. </w:t>
      </w:r>
    </w:p>
    <w:p w14:paraId="06468A03" w14:textId="77777777" w:rsidR="0061178C" w:rsidRDefault="0061178C" w:rsidP="0061178C">
      <w:pPr>
        <w:keepNext/>
        <w:keepLines/>
        <w:rPr>
          <w:b/>
          <w:bCs/>
        </w:rPr>
      </w:pPr>
      <w:r>
        <w:rPr>
          <w:b/>
          <w:bCs/>
        </w:rPr>
        <w:t>Plenary Discussion:</w:t>
      </w:r>
    </w:p>
    <w:p w14:paraId="0DA0159E" w14:textId="5B293AA1" w:rsidR="00D010B6" w:rsidRDefault="00D010B6" w:rsidP="007615D6">
      <w:pPr>
        <w:keepNext/>
        <w:keepLines/>
      </w:pPr>
      <w:r>
        <w:t xml:space="preserve">This was reviewed and left for off-line discussion and revised to </w:t>
      </w:r>
      <w:r w:rsidRPr="00497EE3">
        <w:rPr>
          <w:color w:val="0000FF"/>
        </w:rPr>
        <w:t>S2-250</w:t>
      </w:r>
      <w:r>
        <w:rPr>
          <w:color w:val="0000FF"/>
        </w:rPr>
        <w:t>7993</w:t>
      </w:r>
      <w:r w:rsidRPr="006132D8">
        <w:t xml:space="preserve">. </w:t>
      </w:r>
    </w:p>
    <w:p w14:paraId="5D376CAE" w14:textId="062DD61C" w:rsidR="00BC6B4C" w:rsidRDefault="00BC6B4C" w:rsidP="003C2D41">
      <w:pPr>
        <w:keepNext/>
        <w:keepLines/>
      </w:pPr>
      <w:r>
        <w:t xml:space="preserve">This CR was </w:t>
      </w:r>
      <w:r w:rsidRPr="00BC6B4C">
        <w:rPr>
          <w:color w:val="FF0000"/>
        </w:rPr>
        <w:t>Technically Endorsed</w:t>
      </w:r>
      <w:r>
        <w:t>.</w:t>
      </w:r>
    </w:p>
    <w:p w14:paraId="0EBD5D4A" w14:textId="4BD548CA" w:rsidR="003C2D41" w:rsidRPr="00BC6B4C" w:rsidRDefault="003C2D41" w:rsidP="003C2D41">
      <w:r w:rsidRPr="005B25A1">
        <w:rPr>
          <w:b/>
          <w:bCs/>
        </w:rPr>
        <w:t>Status:</w:t>
      </w:r>
      <w:r>
        <w:t xml:space="preserve"> </w:t>
      </w:r>
      <w:r w:rsidR="00BC6B4C" w:rsidRPr="00BC6B4C">
        <w:rPr>
          <w:color w:val="FF0000"/>
        </w:rPr>
        <w:t>Endorsed</w:t>
      </w:r>
      <w:r w:rsidR="00BC6B4C">
        <w:t>.</w:t>
      </w:r>
    </w:p>
    <w:p w14:paraId="08E3C0AC" w14:textId="77777777" w:rsidR="003964C1" w:rsidRDefault="003964C1" w:rsidP="003964C1">
      <w:pPr>
        <w:pStyle w:val="NormTop"/>
      </w:pPr>
      <w:r>
        <w:rPr>
          <w:color w:val="0000FF"/>
        </w:rPr>
        <w:t>S2-2506236</w:t>
      </w:r>
      <w:r w:rsidRPr="00D53282">
        <w:t xml:space="preserve"> </w:t>
      </w:r>
      <w:r>
        <w:t>(DISCUSSION) Support of Ethernet BH PDU Sessions for MWAB (Source: Qualcomm Incorporated)</w:t>
      </w:r>
      <w:r>
        <w:br/>
      </w:r>
      <w:r w:rsidRPr="00D53282">
        <w:rPr>
          <w:b/>
        </w:rPr>
        <w:t>Document for:</w:t>
      </w:r>
      <w:r w:rsidRPr="00D53282">
        <w:t xml:space="preserve"> </w:t>
      </w:r>
      <w:r>
        <w:t>Information</w:t>
      </w:r>
      <w:r>
        <w:br/>
      </w:r>
      <w:r w:rsidRPr="00D53282">
        <w:rPr>
          <w:b/>
        </w:rPr>
        <w:t>Abstract:</w:t>
      </w:r>
      <w:r w:rsidRPr="00D53282">
        <w:t xml:space="preserve"> </w:t>
      </w:r>
      <w:r>
        <w:br/>
        <w:t>Presentation: Justifications for TEI item on Support of Ethernet BH PDU Sessions for MWAB.</w:t>
      </w:r>
    </w:p>
    <w:p w14:paraId="33349D84" w14:textId="77777777" w:rsidR="0061178C" w:rsidRPr="005B25A1" w:rsidRDefault="003964C1" w:rsidP="0061178C">
      <w:pPr>
        <w:keepNext/>
        <w:keepLines/>
      </w:pPr>
      <w:r w:rsidRPr="00B81031">
        <w:rPr>
          <w:b/>
          <w:bCs/>
          <w:i/>
        </w:rPr>
        <w:t>Comment:</w:t>
      </w:r>
      <w:r>
        <w:rPr>
          <w:i/>
        </w:rPr>
        <w:t xml:space="preserve"> Revision of (unhandled)</w:t>
      </w:r>
      <w:r>
        <w:rPr>
          <w:color w:val="0000FF"/>
        </w:rPr>
        <w:t xml:space="preserve"> S2-2505350</w:t>
      </w:r>
      <w:r w:rsidR="0061178C">
        <w:t xml:space="preserve">. </w:t>
      </w:r>
    </w:p>
    <w:p w14:paraId="048BB237" w14:textId="77777777" w:rsidR="0061178C" w:rsidRDefault="0061178C" w:rsidP="0061178C">
      <w:pPr>
        <w:keepNext/>
        <w:keepLines/>
        <w:rPr>
          <w:b/>
          <w:bCs/>
        </w:rPr>
      </w:pPr>
      <w:r>
        <w:rPr>
          <w:b/>
          <w:bCs/>
        </w:rPr>
        <w:t>Plenary Discussion:</w:t>
      </w:r>
    </w:p>
    <w:p w14:paraId="0AAAF8C1" w14:textId="7E40929C" w:rsidR="003964C1" w:rsidRPr="005B25A1" w:rsidRDefault="003964C1" w:rsidP="003964C1">
      <w:pPr>
        <w:keepNext/>
        <w:keepLines/>
      </w:pPr>
      <w:r>
        <w:rPr>
          <w:color w:val="FF0000"/>
        </w:rPr>
        <w:t>NO DISCUSSION RECORDED</w:t>
      </w:r>
    </w:p>
    <w:p w14:paraId="5C15B6B0" w14:textId="77777777" w:rsidR="003964C1" w:rsidRPr="00EB0339" w:rsidRDefault="003964C1" w:rsidP="003964C1">
      <w:r w:rsidRPr="005B25A1">
        <w:rPr>
          <w:b/>
          <w:bCs/>
        </w:rPr>
        <w:t>Status:</w:t>
      </w:r>
      <w:r>
        <w:t xml:space="preserve"> </w:t>
      </w:r>
      <w:r>
        <w:rPr>
          <w:color w:val="0000FF"/>
        </w:rPr>
        <w:t>Not concluded</w:t>
      </w:r>
      <w:r>
        <w:t>.</w:t>
      </w:r>
    </w:p>
    <w:p w14:paraId="480E6F14"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Deferred AM and UE Policies in the 5GC</w:t>
      </w:r>
    </w:p>
    <w:p w14:paraId="6CC836BE" w14:textId="577A8641" w:rsidR="003964C1" w:rsidRDefault="003964C1" w:rsidP="003964C1">
      <w:pPr>
        <w:pStyle w:val="NormTop"/>
      </w:pPr>
      <w:r>
        <w:rPr>
          <w:color w:val="0000FF"/>
        </w:rPr>
        <w:t>S2-250</w:t>
      </w:r>
      <w:r w:rsidR="007501D2">
        <w:rPr>
          <w:color w:val="0000FF"/>
        </w:rPr>
        <w:t>6615</w:t>
      </w:r>
      <w:r w:rsidRPr="00D53282">
        <w:t xml:space="preserve"> </w:t>
      </w:r>
      <w:r>
        <w:t xml:space="preserve">(WID NEW) New WID on Deferred AM and UE Policies in the 5GC (Source: </w:t>
      </w:r>
      <w:r w:rsidR="007501D2">
        <w:t xml:space="preserve">Oracle, Verizon, China Telecom, SK Telecom, LG Electronics, Nokia, Huawei, </w:t>
      </w:r>
      <w:proofErr w:type="spellStart"/>
      <w:r w:rsidR="007501D2">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WID to support Deferred AM and UE Policies (URSP only) in the 5GC.</w:t>
      </w:r>
    </w:p>
    <w:p w14:paraId="57E9071D" w14:textId="77777777" w:rsidR="003964C1" w:rsidRPr="005B25A1" w:rsidRDefault="003964C1" w:rsidP="003964C1">
      <w:pPr>
        <w:keepNext/>
        <w:keepLines/>
        <w:rPr>
          <w:b/>
          <w:bCs/>
        </w:rPr>
      </w:pPr>
      <w:r w:rsidRPr="005B25A1">
        <w:rPr>
          <w:b/>
          <w:bCs/>
        </w:rPr>
        <w:t>Convenor comment:</w:t>
      </w:r>
    </w:p>
    <w:p w14:paraId="4B20ACEC" w14:textId="1D2AB95B" w:rsidR="003964C1" w:rsidRPr="005B25A1" w:rsidRDefault="003964C1" w:rsidP="003964C1">
      <w:pPr>
        <w:keepNext/>
        <w:keepLines/>
      </w:pPr>
      <w:r w:rsidRPr="005B25A1">
        <w:t>Supporting Companies: Oracle, Verizon, China Telecom, SK Telecom</w:t>
      </w:r>
      <w:r w:rsidRPr="005B25A1">
        <w:lastRenderedPageBreak/>
        <w:t xml:space="preserve">, LG Electronics, Nokia, Huawei, </w:t>
      </w:r>
      <w:proofErr w:type="spellStart"/>
      <w:r w:rsidRPr="005B25A1">
        <w:t>HiSilicon</w:t>
      </w:r>
      <w:proofErr w:type="spellEnd"/>
      <w:r w:rsidRPr="005B25A1">
        <w:t>.</w:t>
      </w:r>
    </w:p>
    <w:p w14:paraId="0AFB7621" w14:textId="77777777" w:rsidR="00411EE8" w:rsidRDefault="00411EE8" w:rsidP="003964C1">
      <w:pPr>
        <w:keepNext/>
        <w:keepLines/>
        <w:rPr>
          <w:b/>
          <w:bCs/>
        </w:rPr>
      </w:pPr>
      <w:r>
        <w:rPr>
          <w:b/>
          <w:bCs/>
        </w:rPr>
        <w:t>Drafting session:</w:t>
      </w:r>
    </w:p>
    <w:p w14:paraId="1A2A2DA4" w14:textId="77777777" w:rsidR="0061178C" w:rsidRDefault="007501D2" w:rsidP="0061178C">
      <w:pPr>
        <w:keepNext/>
        <w:keepLines/>
      </w:pPr>
      <w:r>
        <w:t xml:space="preserve">Discussed in drafting session and revised to </w:t>
      </w:r>
      <w:r w:rsidRPr="007501D2">
        <w:rPr>
          <w:color w:val="0000FF"/>
        </w:rPr>
        <w:t>S2-250796</w:t>
      </w:r>
      <w:r>
        <w:rPr>
          <w:color w:val="0000FF"/>
        </w:rPr>
        <w:t>1</w:t>
      </w:r>
      <w:r w:rsidR="0061178C">
        <w:t xml:space="preserve">. </w:t>
      </w:r>
    </w:p>
    <w:p w14:paraId="5F25B4F5" w14:textId="77777777" w:rsidR="0061178C" w:rsidRDefault="0061178C" w:rsidP="0061178C">
      <w:pPr>
        <w:keepNext/>
        <w:keepLines/>
        <w:rPr>
          <w:b/>
          <w:bCs/>
        </w:rPr>
      </w:pPr>
      <w:r>
        <w:rPr>
          <w:b/>
          <w:bCs/>
        </w:rPr>
        <w:t>Plenary Discussion:</w:t>
      </w:r>
    </w:p>
    <w:p w14:paraId="06A614FA" w14:textId="687B10EA" w:rsidR="007501D2" w:rsidRDefault="00847D48" w:rsidP="007501D2">
      <w:pPr>
        <w:keepNext/>
        <w:keepLines/>
      </w:pPr>
      <w:r>
        <w:t xml:space="preserve">Ericsson suggested correcting the name to ‘Deferred AM Policies in the 5GC’ (TEI20_DAM). This was revised, also to add further supporting companies to </w:t>
      </w:r>
      <w:r w:rsidRPr="00CE3EC0">
        <w:rPr>
          <w:color w:val="0000FF"/>
        </w:rPr>
        <w:t>S2-2</w:t>
      </w:r>
      <w:r>
        <w:rPr>
          <w:color w:val="0000FF"/>
        </w:rPr>
        <w:t>508046</w:t>
      </w:r>
      <w:r>
        <w:t>.</w:t>
      </w:r>
      <w:r>
        <w:t xml:space="preserve"> </w:t>
      </w:r>
    </w:p>
    <w:p w14:paraId="6CFA3A68" w14:textId="737218B5" w:rsidR="00847D48" w:rsidRPr="00847D48" w:rsidRDefault="00847D48" w:rsidP="007501D2">
      <w:pPr>
        <w:keepNext/>
        <w:keepLines/>
      </w:pPr>
      <w:r>
        <w:t xml:space="preserve">This WID was </w:t>
      </w:r>
      <w:r w:rsidRPr="00C3284B">
        <w:rPr>
          <w:color w:val="FF0000"/>
          <w:lang w:eastAsia="en-US"/>
        </w:rPr>
        <w:t>approved</w:t>
      </w:r>
      <w:r>
        <w:t>.</w:t>
      </w:r>
    </w:p>
    <w:p w14:paraId="2C7F6AB3" w14:textId="38647FB2" w:rsidR="007501D2" w:rsidRPr="00EB0339" w:rsidRDefault="007501D2" w:rsidP="007501D2">
      <w:r w:rsidRPr="005B25A1">
        <w:rPr>
          <w:b/>
          <w:bCs/>
        </w:rPr>
        <w:t>Status:</w:t>
      </w:r>
      <w:r>
        <w:t xml:space="preserve"> </w:t>
      </w:r>
      <w:r w:rsidR="00847D48" w:rsidRPr="00C3284B">
        <w:rPr>
          <w:color w:val="FF0000"/>
          <w:lang w:eastAsia="en-US"/>
        </w:rPr>
        <w:t>Approved</w:t>
      </w:r>
      <w:r w:rsidR="00847D48">
        <w:t>.</w:t>
      </w:r>
    </w:p>
    <w:p w14:paraId="42A9B472" w14:textId="77777777" w:rsidR="0061178C" w:rsidRPr="005B25A1" w:rsidRDefault="003964C1" w:rsidP="00514943">
      <w:pPr>
        <w:keepNext/>
        <w:keepLines/>
        <w:pBdr>
          <w:top w:val="single" w:sz="4" w:space="1" w:color="auto"/>
        </w:pBdr>
      </w:pPr>
      <w:r>
        <w:rPr>
          <w:color w:val="0000FF"/>
        </w:rPr>
        <w:t>S2-2506244</w:t>
      </w:r>
      <w:r w:rsidRPr="00D53282">
        <w:t xml:space="preserve"> </w:t>
      </w:r>
      <w:r>
        <w:t>(CR) 23.503 CR1567 (Rel-20, 'B'): 23.503 TEI20_ DAMUP Deferred AM and UE Policies in the 5GC (Source: Oracle, Verizon UK Ltd,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Implementing in 23.503 policy activation/deactivation in a deferred mode and policy revalidation time for AM and UE policy (URSP only)</w:t>
      </w:r>
      <w:r w:rsidR="0061178C">
        <w:t xml:space="preserve">. </w:t>
      </w:r>
    </w:p>
    <w:p w14:paraId="037C5415" w14:textId="77777777" w:rsidR="0061178C" w:rsidRDefault="0061178C" w:rsidP="0061178C">
      <w:pPr>
        <w:keepNext/>
        <w:keepLines/>
        <w:rPr>
          <w:b/>
          <w:bCs/>
        </w:rPr>
      </w:pPr>
      <w:r>
        <w:rPr>
          <w:b/>
          <w:bCs/>
        </w:rPr>
        <w:t>Plenary Discussion:</w:t>
      </w:r>
    </w:p>
    <w:p w14:paraId="7B05C184" w14:textId="53B254DD" w:rsidR="003964C1" w:rsidRPr="005B25A1" w:rsidRDefault="003964C1" w:rsidP="003964C1">
      <w:pPr>
        <w:keepNext/>
        <w:keepLines/>
      </w:pPr>
      <w:r>
        <w:rPr>
          <w:color w:val="FF0000"/>
        </w:rPr>
        <w:t>NO DISCUSSION RECORDED</w:t>
      </w:r>
    </w:p>
    <w:p w14:paraId="26DDE75E" w14:textId="77777777" w:rsidR="003964C1" w:rsidRPr="00EB0339" w:rsidRDefault="003964C1" w:rsidP="003964C1">
      <w:r w:rsidRPr="005B25A1">
        <w:rPr>
          <w:b/>
          <w:bCs/>
        </w:rPr>
        <w:t>Status:</w:t>
      </w:r>
      <w:r>
        <w:t xml:space="preserve"> </w:t>
      </w:r>
      <w:r>
        <w:rPr>
          <w:color w:val="0000FF"/>
        </w:rPr>
        <w:t>Not concluded</w:t>
      </w:r>
      <w:r>
        <w:t>.</w:t>
      </w:r>
    </w:p>
    <w:p w14:paraId="57801619" w14:textId="77777777" w:rsidR="0061178C" w:rsidRPr="005B25A1" w:rsidRDefault="003964C1" w:rsidP="00514943">
      <w:pPr>
        <w:keepNext/>
        <w:keepLines/>
        <w:pBdr>
          <w:top w:val="single" w:sz="4" w:space="1" w:color="auto"/>
        </w:pBdr>
      </w:pPr>
      <w:r>
        <w:rPr>
          <w:color w:val="0000FF"/>
        </w:rPr>
        <w:t>S2-2506245</w:t>
      </w:r>
      <w:r w:rsidRPr="00D53282">
        <w:t xml:space="preserve"> </w:t>
      </w:r>
      <w:r>
        <w:t>(CR) 23.502 CR5512 (Rel-20, 'B'): 23.502 TEI20_ DAMUP Deferred AM and UE Policies in the 5GC (Source: Oracle, Verizon UK Ltd,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Enhancing AM Influence with policy activation/deactivation in a deferred mode</w:t>
      </w:r>
      <w:r w:rsidR="0061178C">
        <w:t xml:space="preserve">. </w:t>
      </w:r>
    </w:p>
    <w:p w14:paraId="67DCAEE5" w14:textId="77777777" w:rsidR="0061178C" w:rsidRDefault="0061178C" w:rsidP="0061178C">
      <w:pPr>
        <w:keepNext/>
        <w:keepLines/>
        <w:rPr>
          <w:b/>
          <w:bCs/>
        </w:rPr>
      </w:pPr>
      <w:r>
        <w:rPr>
          <w:b/>
          <w:bCs/>
        </w:rPr>
        <w:t>Plenary Discussion:</w:t>
      </w:r>
    </w:p>
    <w:p w14:paraId="17FC73D5" w14:textId="182E8406" w:rsidR="003964C1" w:rsidRPr="005B25A1" w:rsidRDefault="003964C1" w:rsidP="003964C1">
      <w:pPr>
        <w:keepNext/>
        <w:keepLines/>
      </w:pPr>
      <w:r>
        <w:rPr>
          <w:color w:val="FF0000"/>
        </w:rPr>
        <w:t>NO DISCUSSION RECORDED</w:t>
      </w:r>
    </w:p>
    <w:p w14:paraId="4AF47211" w14:textId="77777777" w:rsidR="003964C1" w:rsidRPr="00EB0339" w:rsidRDefault="003964C1" w:rsidP="003964C1">
      <w:r w:rsidRPr="005B25A1">
        <w:rPr>
          <w:b/>
          <w:bCs/>
        </w:rPr>
        <w:t>Status:</w:t>
      </w:r>
      <w:r>
        <w:t xml:space="preserve"> </w:t>
      </w:r>
      <w:r>
        <w:rPr>
          <w:color w:val="0000FF"/>
        </w:rPr>
        <w:t>Not concluded</w:t>
      </w:r>
      <w:r>
        <w:t>.</w:t>
      </w:r>
    </w:p>
    <w:p w14:paraId="1EC8DF2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for Dynamic Network Identity</w:t>
      </w:r>
    </w:p>
    <w:p w14:paraId="1B25A101" w14:textId="77777777" w:rsidR="003964C1" w:rsidRDefault="003964C1" w:rsidP="003964C1">
      <w:pPr>
        <w:pStyle w:val="NormTop"/>
      </w:pPr>
      <w:r>
        <w:rPr>
          <w:color w:val="0000FF"/>
        </w:rPr>
        <w:t>S2-2506820</w:t>
      </w:r>
      <w:r w:rsidRPr="00D53282">
        <w:t xml:space="preserve"> </w:t>
      </w:r>
      <w:r>
        <w:t>(WID NEW)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r>
        <w:br/>
        <w:t>New WID on Dynamic Network Identity.</w:t>
      </w:r>
    </w:p>
    <w:p w14:paraId="0D9E61EF"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S2-2504931</w:t>
      </w:r>
      <w:r>
        <w:t>.</w:t>
      </w:r>
    </w:p>
    <w:p w14:paraId="101FB4A4" w14:textId="77777777" w:rsidR="003964C1" w:rsidRPr="005B25A1" w:rsidRDefault="003964C1" w:rsidP="003964C1">
      <w:pPr>
        <w:keepNext/>
        <w:keepLines/>
        <w:rPr>
          <w:b/>
          <w:bCs/>
        </w:rPr>
      </w:pPr>
      <w:r w:rsidRPr="005B25A1">
        <w:rPr>
          <w:b/>
          <w:bCs/>
        </w:rPr>
        <w:t>Convenor comment:</w:t>
      </w:r>
    </w:p>
    <w:p w14:paraId="2B61AE81" w14:textId="77777777" w:rsidR="003964C1" w:rsidRPr="005B25A1" w:rsidRDefault="003964C1" w:rsidP="003964C1">
      <w:pPr>
        <w:keepNext/>
        <w:keepLines/>
      </w:pPr>
      <w:r w:rsidRPr="005B25A1">
        <w:t>Supporting Companies: China Mobile, SK Telecom, China Unicom, CBN, Huawei, CATT, Tencent, Ericsson. Handle.</w:t>
      </w:r>
    </w:p>
    <w:p w14:paraId="6BEF869C" w14:textId="77777777" w:rsidR="00411EE8" w:rsidRDefault="00411EE8" w:rsidP="003964C1">
      <w:pPr>
        <w:keepNext/>
        <w:keepLines/>
        <w:rPr>
          <w:b/>
          <w:bCs/>
        </w:rPr>
      </w:pPr>
      <w:r>
        <w:rPr>
          <w:b/>
          <w:bCs/>
        </w:rPr>
        <w:t>Drafting session:</w:t>
      </w:r>
    </w:p>
    <w:p w14:paraId="474CCF18" w14:textId="77777777" w:rsidR="0061178C" w:rsidRPr="005B25A1" w:rsidRDefault="007501D2" w:rsidP="0061178C">
      <w:pPr>
        <w:keepNext/>
        <w:keepLines/>
      </w:pPr>
      <w:r>
        <w:t xml:space="preserve">Discussed in drafting session and revised to </w:t>
      </w:r>
      <w:r w:rsidRPr="007501D2">
        <w:rPr>
          <w:color w:val="0000FF"/>
        </w:rPr>
        <w:t>S2-250796</w:t>
      </w:r>
      <w:r>
        <w:rPr>
          <w:color w:val="0000FF"/>
        </w:rPr>
        <w:t>3</w:t>
      </w:r>
      <w:r w:rsidR="0061178C">
        <w:t xml:space="preserve">. </w:t>
      </w:r>
    </w:p>
    <w:p w14:paraId="68B1AF72" w14:textId="77777777" w:rsidR="0061178C" w:rsidRDefault="0061178C" w:rsidP="0061178C">
      <w:pPr>
        <w:keepNext/>
        <w:keepLines/>
        <w:rPr>
          <w:b/>
          <w:bCs/>
        </w:rPr>
      </w:pPr>
      <w:r>
        <w:rPr>
          <w:b/>
          <w:bCs/>
        </w:rPr>
        <w:t>Plenary Discussion:</w:t>
      </w:r>
    </w:p>
    <w:p w14:paraId="09229D18" w14:textId="2714C8E2" w:rsidR="00F50ABB" w:rsidRDefault="00F50ABB" w:rsidP="007501D2">
      <w:pPr>
        <w:keepNext/>
        <w:keepLines/>
      </w:pPr>
      <w:r>
        <w:t>Some clarifications of WT#1 were suggested by Samsung. T</w:t>
      </w:r>
      <w:r>
        <w:lastRenderedPageBreak/>
        <w:t xml:space="preserve">his was revised to </w:t>
      </w:r>
      <w:r w:rsidRPr="00CE3EC0">
        <w:rPr>
          <w:color w:val="0000FF"/>
        </w:rPr>
        <w:t>S2-2</w:t>
      </w:r>
      <w:r>
        <w:rPr>
          <w:color w:val="0000FF"/>
        </w:rPr>
        <w:t>508047</w:t>
      </w:r>
      <w:r>
        <w:t>.</w:t>
      </w:r>
      <w:r w:rsidRPr="00375008">
        <w:t xml:space="preserve"> </w:t>
      </w:r>
    </w:p>
    <w:p w14:paraId="7A9531F1" w14:textId="77777777" w:rsidR="00F50ABB" w:rsidRPr="00514943" w:rsidRDefault="00F50ABB" w:rsidP="00F50ABB">
      <w:pPr>
        <w:keepNext/>
        <w:keepLines/>
      </w:pPr>
      <w:r>
        <w:t xml:space="preserve">This WID was </w:t>
      </w:r>
      <w:r w:rsidRPr="00C3284B">
        <w:rPr>
          <w:color w:val="FF0000"/>
          <w:lang w:eastAsia="en-US"/>
        </w:rPr>
        <w:t>approved</w:t>
      </w:r>
      <w:r>
        <w:t>.</w:t>
      </w:r>
    </w:p>
    <w:p w14:paraId="48A9D52C" w14:textId="77777777" w:rsidR="00F50ABB" w:rsidRDefault="00F50ABB" w:rsidP="00F50ABB">
      <w:pPr>
        <w:keepNext/>
        <w:keepLines/>
        <w:rPr>
          <w:b/>
          <w:bCs/>
        </w:rPr>
      </w:pPr>
      <w:r>
        <w:rPr>
          <w:b/>
          <w:bCs/>
        </w:rPr>
        <w:t>Plenary Discussion:</w:t>
      </w:r>
    </w:p>
    <w:p w14:paraId="3663E51B" w14:textId="77777777" w:rsidR="00F50ABB" w:rsidRPr="00EB0339" w:rsidRDefault="00F50ABB" w:rsidP="00F50ABB">
      <w:r w:rsidRPr="005B25A1">
        <w:rPr>
          <w:b/>
          <w:bCs/>
        </w:rPr>
        <w:t>Status:</w:t>
      </w:r>
      <w:r>
        <w:t xml:space="preserve"> </w:t>
      </w:r>
      <w:r w:rsidRPr="00C3284B">
        <w:rPr>
          <w:color w:val="FF0000"/>
          <w:lang w:eastAsia="en-US"/>
        </w:rPr>
        <w:t>Approved</w:t>
      </w:r>
      <w:r>
        <w:t>.</w:t>
      </w:r>
    </w:p>
    <w:p w14:paraId="6758A3B7" w14:textId="77777777" w:rsidR="003964C1" w:rsidRDefault="003964C1" w:rsidP="003964C1">
      <w:pPr>
        <w:pStyle w:val="NormTop"/>
      </w:pPr>
      <w:r>
        <w:rPr>
          <w:color w:val="0000FF"/>
        </w:rPr>
        <w:t>S2-2506823</w:t>
      </w:r>
      <w:r w:rsidRPr="00D53282">
        <w:t xml:space="preserve"> </w:t>
      </w:r>
      <w:r>
        <w:t>(WID NEW) Discussion for TEI20 WID proposal on Dynamic Network Identity (Source: China Mobile)</w:t>
      </w:r>
      <w:r>
        <w:br/>
      </w:r>
      <w:r w:rsidRPr="00D53282">
        <w:rPr>
          <w:b/>
        </w:rPr>
        <w:t>Document for:</w:t>
      </w:r>
      <w:r w:rsidRPr="00D53282">
        <w:t xml:space="preserve"> </w:t>
      </w:r>
      <w:r>
        <w:t>Discussion</w:t>
      </w:r>
      <w:r>
        <w:br/>
      </w:r>
      <w:r w:rsidRPr="00D53282">
        <w:rPr>
          <w:b/>
        </w:rPr>
        <w:t>Abstract:</w:t>
      </w:r>
      <w:r w:rsidRPr="00D53282">
        <w:t xml:space="preserve"> </w:t>
      </w:r>
      <w:r>
        <w:br/>
        <w:t>This paper discusses TEI20 WID proposal on Dynamic Network Identity.</w:t>
      </w:r>
    </w:p>
    <w:p w14:paraId="4E8D9A04"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S2-2504931</w:t>
      </w:r>
      <w:r>
        <w:t>. Discussion paper, not New WID!</w:t>
      </w:r>
    </w:p>
    <w:p w14:paraId="295A72EE" w14:textId="77777777" w:rsidR="003964C1" w:rsidRPr="005B25A1" w:rsidRDefault="003964C1" w:rsidP="003964C1">
      <w:pPr>
        <w:keepNext/>
        <w:keepLines/>
        <w:rPr>
          <w:b/>
          <w:bCs/>
        </w:rPr>
      </w:pPr>
      <w:r w:rsidRPr="005B25A1">
        <w:rPr>
          <w:b/>
          <w:bCs/>
        </w:rPr>
        <w:t>Convenor comment:</w:t>
      </w:r>
    </w:p>
    <w:p w14:paraId="07338A29" w14:textId="77777777" w:rsidR="0061178C" w:rsidRPr="005B25A1" w:rsidRDefault="003964C1" w:rsidP="0061178C">
      <w:pPr>
        <w:keepNext/>
        <w:keepLines/>
      </w:pPr>
      <w:r w:rsidRPr="005B25A1">
        <w:t>Handle</w:t>
      </w:r>
      <w:r w:rsidR="0061178C">
        <w:t xml:space="preserve">. </w:t>
      </w:r>
    </w:p>
    <w:p w14:paraId="5F480E26" w14:textId="77777777" w:rsidR="0061178C" w:rsidRDefault="0061178C" w:rsidP="0061178C">
      <w:pPr>
        <w:keepNext/>
        <w:keepLines/>
        <w:rPr>
          <w:b/>
          <w:bCs/>
        </w:rPr>
      </w:pPr>
      <w:r>
        <w:rPr>
          <w:b/>
          <w:bCs/>
        </w:rPr>
        <w:t>Plenary Discussion:</w:t>
      </w:r>
    </w:p>
    <w:p w14:paraId="65222026" w14:textId="6A53BE0A" w:rsidR="003964C1" w:rsidRPr="005B25A1" w:rsidRDefault="003964C1" w:rsidP="003964C1">
      <w:pPr>
        <w:keepNext/>
        <w:keepLines/>
      </w:pPr>
      <w:r>
        <w:rPr>
          <w:color w:val="FF0000"/>
        </w:rPr>
        <w:t>NO DISCUSSION RECORDED</w:t>
      </w:r>
    </w:p>
    <w:p w14:paraId="69384C76" w14:textId="77777777" w:rsidR="003964C1" w:rsidRPr="00EB0339" w:rsidRDefault="003964C1" w:rsidP="003964C1">
      <w:r w:rsidRPr="005B25A1">
        <w:rPr>
          <w:b/>
          <w:bCs/>
        </w:rPr>
        <w:t>Status:</w:t>
      </w:r>
      <w:r>
        <w:t xml:space="preserve"> </w:t>
      </w:r>
      <w:r>
        <w:rPr>
          <w:color w:val="0000FF"/>
        </w:rPr>
        <w:t>Not concluded</w:t>
      </w:r>
      <w:r>
        <w:t>.</w:t>
      </w:r>
    </w:p>
    <w:p w14:paraId="2FDA31F8" w14:textId="77777777" w:rsidR="003964C1" w:rsidRDefault="003964C1" w:rsidP="003964C1">
      <w:pPr>
        <w:pStyle w:val="NormTop"/>
      </w:pPr>
      <w:r>
        <w:rPr>
          <w:color w:val="0000FF"/>
        </w:rPr>
        <w:t>S2-2506831</w:t>
      </w:r>
      <w:r w:rsidRPr="00D53282">
        <w:t xml:space="preserve"> </w:t>
      </w:r>
      <w:r>
        <w:t>(DRAFTCR) Support for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p>
    <w:p w14:paraId="60BBCE89" w14:textId="77777777" w:rsidR="003964C1" w:rsidRPr="005B25A1" w:rsidRDefault="003964C1" w:rsidP="003964C1">
      <w:pPr>
        <w:keepNext/>
        <w:keepLines/>
        <w:rPr>
          <w:b/>
          <w:bCs/>
        </w:rPr>
      </w:pPr>
      <w:r w:rsidRPr="005B25A1">
        <w:rPr>
          <w:b/>
          <w:bCs/>
        </w:rPr>
        <w:t>Convenor comment:</w:t>
      </w:r>
    </w:p>
    <w:p w14:paraId="252F0CFD" w14:textId="77777777" w:rsidR="0061178C" w:rsidRPr="005B25A1" w:rsidRDefault="003964C1" w:rsidP="0061178C">
      <w:pPr>
        <w:keepNext/>
        <w:keepLines/>
      </w:pPr>
      <w:r w:rsidRPr="005B25A1">
        <w:t>Handle</w:t>
      </w:r>
      <w:r w:rsidR="0061178C">
        <w:t xml:space="preserve">. </w:t>
      </w:r>
    </w:p>
    <w:p w14:paraId="191208AD" w14:textId="77777777" w:rsidR="0061178C" w:rsidRDefault="0061178C" w:rsidP="0061178C">
      <w:pPr>
        <w:keepNext/>
        <w:keepLines/>
        <w:rPr>
          <w:b/>
          <w:bCs/>
        </w:rPr>
      </w:pPr>
      <w:r>
        <w:rPr>
          <w:b/>
          <w:bCs/>
        </w:rPr>
        <w:t>Plenary Discussion:</w:t>
      </w:r>
    </w:p>
    <w:p w14:paraId="7D558955" w14:textId="63E38241" w:rsidR="003964C1" w:rsidRPr="005B25A1" w:rsidRDefault="003964C1" w:rsidP="003964C1">
      <w:pPr>
        <w:keepNext/>
        <w:keepLines/>
      </w:pPr>
      <w:r>
        <w:rPr>
          <w:color w:val="FF0000"/>
        </w:rPr>
        <w:t>NO DISCUSSION RECORDED</w:t>
      </w:r>
    </w:p>
    <w:p w14:paraId="55827A83" w14:textId="77777777" w:rsidR="003964C1" w:rsidRPr="00EB0339" w:rsidRDefault="003964C1" w:rsidP="003964C1">
      <w:r w:rsidRPr="005B25A1">
        <w:rPr>
          <w:b/>
          <w:bCs/>
        </w:rPr>
        <w:t>Status:</w:t>
      </w:r>
      <w:r>
        <w:t xml:space="preserve"> </w:t>
      </w:r>
      <w:r>
        <w:rPr>
          <w:color w:val="0000FF"/>
        </w:rPr>
        <w:t>Not concluded</w:t>
      </w:r>
      <w:r>
        <w:t>.</w:t>
      </w:r>
    </w:p>
    <w:p w14:paraId="09A2DE84" w14:textId="77777777" w:rsidR="003964C1" w:rsidRDefault="003964C1" w:rsidP="003964C1">
      <w:pPr>
        <w:pStyle w:val="NormTop"/>
      </w:pPr>
      <w:r>
        <w:rPr>
          <w:color w:val="0000FF"/>
        </w:rPr>
        <w:t>S2-2506832</w:t>
      </w:r>
      <w:r w:rsidRPr="00D53282">
        <w:t xml:space="preserve"> </w:t>
      </w:r>
      <w:r>
        <w:t>(DRAFTCR) Support for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p>
    <w:p w14:paraId="483F2925" w14:textId="77777777" w:rsidR="003964C1" w:rsidRPr="005B25A1" w:rsidRDefault="003964C1" w:rsidP="003964C1">
      <w:pPr>
        <w:keepNext/>
        <w:keepLines/>
        <w:rPr>
          <w:b/>
          <w:bCs/>
        </w:rPr>
      </w:pPr>
      <w:r w:rsidRPr="005B25A1">
        <w:rPr>
          <w:b/>
          <w:bCs/>
        </w:rPr>
        <w:t>Convenor comment:</w:t>
      </w:r>
    </w:p>
    <w:p w14:paraId="2FC55BE6" w14:textId="77777777" w:rsidR="0061178C" w:rsidRPr="005B25A1" w:rsidRDefault="003964C1" w:rsidP="0061178C">
      <w:pPr>
        <w:keepNext/>
        <w:keepLines/>
      </w:pPr>
      <w:r w:rsidRPr="005B25A1">
        <w:t>Handle</w:t>
      </w:r>
      <w:r w:rsidR="0061178C">
        <w:t xml:space="preserve">. </w:t>
      </w:r>
    </w:p>
    <w:p w14:paraId="41635CCC" w14:textId="77777777" w:rsidR="0061178C" w:rsidRDefault="0061178C" w:rsidP="0061178C">
      <w:pPr>
        <w:keepNext/>
        <w:keepLines/>
        <w:rPr>
          <w:b/>
          <w:bCs/>
        </w:rPr>
      </w:pPr>
      <w:r>
        <w:rPr>
          <w:b/>
          <w:bCs/>
        </w:rPr>
        <w:t>Plenary Discussion:</w:t>
      </w:r>
    </w:p>
    <w:p w14:paraId="64439B34" w14:textId="1BEBDA93" w:rsidR="003964C1" w:rsidRPr="005B25A1" w:rsidRDefault="003964C1" w:rsidP="003964C1">
      <w:pPr>
        <w:keepNext/>
        <w:keepLines/>
      </w:pPr>
      <w:r>
        <w:rPr>
          <w:color w:val="FF0000"/>
        </w:rPr>
        <w:t>NO DISCUSSION RECORDED</w:t>
      </w:r>
    </w:p>
    <w:p w14:paraId="10A5FBE6" w14:textId="77777777" w:rsidR="003964C1" w:rsidRPr="00EB0339" w:rsidRDefault="003964C1" w:rsidP="003964C1">
      <w:r w:rsidRPr="005B25A1">
        <w:rPr>
          <w:b/>
          <w:bCs/>
        </w:rPr>
        <w:t>Status:</w:t>
      </w:r>
      <w:r>
        <w:t xml:space="preserve"> </w:t>
      </w:r>
      <w:r>
        <w:rPr>
          <w:color w:val="0000FF"/>
        </w:rPr>
        <w:t>Not concluded</w:t>
      </w:r>
      <w:r>
        <w:t>.</w:t>
      </w:r>
    </w:p>
    <w:p w14:paraId="4ABD7082" w14:textId="77777777" w:rsidR="003964C1" w:rsidRDefault="003964C1" w:rsidP="003964C1">
      <w:pPr>
        <w:pStyle w:val="NormTop"/>
      </w:pPr>
      <w:r>
        <w:rPr>
          <w:color w:val="0000FF"/>
        </w:rPr>
        <w:t>S2-2506833</w:t>
      </w:r>
      <w:r w:rsidRPr="00D53282">
        <w:t xml:space="preserve"> </w:t>
      </w:r>
      <w:r>
        <w:t>(DRAFTCR) Support for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p>
    <w:p w14:paraId="60920FC7" w14:textId="77777777" w:rsidR="003964C1" w:rsidRPr="005B25A1" w:rsidRDefault="003964C1" w:rsidP="003964C1">
      <w:pPr>
        <w:keepNext/>
        <w:keepLines/>
        <w:rPr>
          <w:b/>
          <w:bCs/>
        </w:rPr>
      </w:pPr>
      <w:r w:rsidRPr="005B25A1">
        <w:rPr>
          <w:b/>
          <w:bCs/>
        </w:rPr>
        <w:t>Convenor comment:</w:t>
      </w:r>
    </w:p>
    <w:p w14:paraId="515CFBD7" w14:textId="77777777" w:rsidR="0061178C" w:rsidRPr="005B25A1" w:rsidRDefault="003964C1" w:rsidP="0061178C">
      <w:pPr>
        <w:keepNext/>
        <w:keepLines/>
      </w:pPr>
      <w:r w:rsidRPr="005B25A1">
        <w:t>Handle</w:t>
      </w:r>
      <w:r w:rsidR="0061178C">
        <w:t xml:space="preserve">. </w:t>
      </w:r>
    </w:p>
    <w:p w14:paraId="77364271" w14:textId="77777777" w:rsidR="0061178C" w:rsidRDefault="0061178C" w:rsidP="0061178C">
      <w:pPr>
        <w:keepNext/>
        <w:keepLines/>
        <w:rPr>
          <w:b/>
          <w:bCs/>
        </w:rPr>
      </w:pPr>
      <w:r>
        <w:rPr>
          <w:b/>
          <w:bCs/>
        </w:rPr>
        <w:t>Plenary Discussion:</w:t>
      </w:r>
    </w:p>
    <w:p w14:paraId="33F0815D" w14:textId="779FD2FF" w:rsidR="003964C1" w:rsidRPr="005B25A1" w:rsidRDefault="003964C1" w:rsidP="003964C1">
      <w:pPr>
        <w:keepNext/>
        <w:keepLines/>
      </w:pPr>
      <w:r>
        <w:rPr>
          <w:color w:val="FF0000"/>
        </w:rPr>
        <w:t>NO DISCUSSION RECORDED</w:t>
      </w:r>
    </w:p>
    <w:p w14:paraId="2C9FACFF" w14:textId="77777777" w:rsidR="003964C1" w:rsidRPr="00EB0339" w:rsidRDefault="003964C1" w:rsidP="003964C1">
      <w:r w:rsidRPr="005B25A1">
        <w:rPr>
          <w:b/>
          <w:bCs/>
        </w:rPr>
        <w:t>Status:</w:t>
      </w:r>
      <w:r>
        <w:t xml:space="preserve"> </w:t>
      </w:r>
      <w:r>
        <w:rPr>
          <w:color w:val="0000FF"/>
        </w:rPr>
        <w:t>Not concluded</w:t>
      </w:r>
      <w:r>
        <w:t>.</w:t>
      </w:r>
    </w:p>
    <w:p w14:paraId="04BC6ECF"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NR to LTE mobility restriction</w:t>
      </w:r>
    </w:p>
    <w:p w14:paraId="4BF3A934" w14:textId="77777777" w:rsidR="003964C1" w:rsidRDefault="003964C1" w:rsidP="003964C1">
      <w:pPr>
        <w:pStyle w:val="NormTop"/>
      </w:pPr>
      <w:r>
        <w:rPr>
          <w:color w:val="0000FF"/>
        </w:rPr>
        <w:t>S2-2507070</w:t>
      </w:r>
      <w:r w:rsidRPr="00D53282">
        <w:t xml:space="preserve"> </w:t>
      </w:r>
      <w:r>
        <w:t>(WID NEW) New WID on NR to LTE mobility restriction (Source: NTT DOCOMO)</w:t>
      </w:r>
      <w:r>
        <w:br/>
      </w:r>
      <w:r w:rsidRPr="00D53282">
        <w:rPr>
          <w:b/>
        </w:rPr>
        <w:t>Document for:</w:t>
      </w:r>
      <w:r w:rsidRPr="00D53282">
        <w:t xml:space="preserve"> </w:t>
      </w:r>
      <w:r>
        <w:t>Approval</w:t>
      </w:r>
      <w:r>
        <w:br/>
      </w:r>
      <w:r w:rsidRPr="00D53282">
        <w:rPr>
          <w:b/>
        </w:rPr>
        <w:t>Abstract:</w:t>
      </w:r>
      <w:r w:rsidRPr="00D53282">
        <w:t xml:space="preserve"> </w:t>
      </w:r>
      <w:r>
        <w:br/>
        <w:t>New WID on NR to LTE mobility restriction.</w:t>
      </w:r>
    </w:p>
    <w:p w14:paraId="5DAF1DF5" w14:textId="77777777" w:rsidR="003964C1" w:rsidRPr="005B25A1" w:rsidRDefault="003964C1" w:rsidP="003964C1">
      <w:pPr>
        <w:keepNext/>
        <w:keepLines/>
        <w:rPr>
          <w:b/>
          <w:bCs/>
        </w:rPr>
      </w:pPr>
      <w:r w:rsidRPr="005B25A1">
        <w:rPr>
          <w:b/>
          <w:bCs/>
        </w:rPr>
        <w:t>Convenor comment:</w:t>
      </w:r>
    </w:p>
    <w:p w14:paraId="221D39B1" w14:textId="77777777" w:rsidR="003964C1" w:rsidRPr="005B25A1" w:rsidRDefault="003964C1" w:rsidP="003964C1">
      <w:pPr>
        <w:keepNext/>
        <w:keepLines/>
      </w:pPr>
      <w:r w:rsidRPr="005B25A1">
        <w:t>Supporting Companies: NTT DOCOMO, Nokia, Huawei, SK Telecom, Deutsche Telekom, China Telecom.</w:t>
      </w:r>
    </w:p>
    <w:p w14:paraId="5F0BF878" w14:textId="77777777" w:rsidR="00411EE8" w:rsidRDefault="00411EE8" w:rsidP="003964C1">
      <w:pPr>
        <w:keepNext/>
        <w:keepLines/>
        <w:rPr>
          <w:b/>
          <w:bCs/>
        </w:rPr>
      </w:pPr>
      <w:r>
        <w:rPr>
          <w:b/>
          <w:bCs/>
        </w:rPr>
        <w:t>Drafting session:</w:t>
      </w:r>
    </w:p>
    <w:p w14:paraId="2E6B9433" w14:textId="77777777" w:rsidR="0061178C" w:rsidRPr="005B25A1" w:rsidRDefault="007501D2" w:rsidP="0061178C">
      <w:pPr>
        <w:keepNext/>
        <w:keepLines/>
      </w:pPr>
      <w:r>
        <w:t xml:space="preserve">Discussed in drafting session and revised to </w:t>
      </w:r>
      <w:r w:rsidRPr="007501D2">
        <w:rPr>
          <w:color w:val="0000FF"/>
        </w:rPr>
        <w:t>S2-250796</w:t>
      </w:r>
      <w:r>
        <w:rPr>
          <w:color w:val="0000FF"/>
        </w:rPr>
        <w:t>5</w:t>
      </w:r>
      <w:r w:rsidR="0061178C">
        <w:t xml:space="preserve">. </w:t>
      </w:r>
    </w:p>
    <w:p w14:paraId="7021394C" w14:textId="77777777" w:rsidR="0061178C" w:rsidRDefault="0061178C" w:rsidP="0061178C">
      <w:pPr>
        <w:keepNext/>
        <w:keepLines/>
        <w:rPr>
          <w:b/>
          <w:bCs/>
        </w:rPr>
      </w:pPr>
      <w:r>
        <w:rPr>
          <w:b/>
          <w:bCs/>
        </w:rPr>
        <w:t>Plenary Discussion:</w:t>
      </w:r>
    </w:p>
    <w:p w14:paraId="505C24A9" w14:textId="77777777" w:rsidR="00250CEB" w:rsidRPr="00514943" w:rsidRDefault="00250CEB" w:rsidP="00250CEB">
      <w:pPr>
        <w:keepNext/>
        <w:keepLines/>
      </w:pPr>
      <w:r>
        <w:t xml:space="preserve">This WID was </w:t>
      </w:r>
      <w:r w:rsidRPr="00C3284B">
        <w:rPr>
          <w:color w:val="FF0000"/>
          <w:lang w:eastAsia="en-US"/>
        </w:rPr>
        <w:t>approved</w:t>
      </w:r>
      <w:r>
        <w:t>.</w:t>
      </w:r>
    </w:p>
    <w:p w14:paraId="79F74C65" w14:textId="77777777" w:rsidR="00250CEB" w:rsidRDefault="00250CEB" w:rsidP="00250CEB">
      <w:pPr>
        <w:keepNext/>
        <w:keepLines/>
        <w:rPr>
          <w:b/>
          <w:bCs/>
        </w:rPr>
      </w:pPr>
      <w:r>
        <w:rPr>
          <w:b/>
          <w:bCs/>
        </w:rPr>
        <w:t>Plenary Discussion:</w:t>
      </w:r>
    </w:p>
    <w:p w14:paraId="1F3AB934" w14:textId="77777777" w:rsidR="00250CEB" w:rsidRPr="00EB0339" w:rsidRDefault="00250CEB" w:rsidP="00250CEB">
      <w:r w:rsidRPr="005B25A1">
        <w:rPr>
          <w:b/>
          <w:bCs/>
        </w:rPr>
        <w:t>Status:</w:t>
      </w:r>
      <w:r>
        <w:t xml:space="preserve"> </w:t>
      </w:r>
      <w:r w:rsidRPr="00C3284B">
        <w:rPr>
          <w:color w:val="FF0000"/>
          <w:lang w:eastAsia="en-US"/>
        </w:rPr>
        <w:t>Approved</w:t>
      </w:r>
      <w:r>
        <w:t>.</w:t>
      </w:r>
    </w:p>
    <w:p w14:paraId="08550FFD" w14:textId="77777777" w:rsidR="003964C1" w:rsidRDefault="003964C1" w:rsidP="003964C1">
      <w:pPr>
        <w:pStyle w:val="NormTop"/>
      </w:pPr>
      <w:r>
        <w:rPr>
          <w:color w:val="0000FF"/>
        </w:rPr>
        <w:t>S2-2507081</w:t>
      </w:r>
      <w:r w:rsidRPr="00D53282">
        <w:t xml:space="preserve"> </w:t>
      </w:r>
      <w:r>
        <w:t>(DISCUSSION) Discussion on NR to LTE mobility restriction  (Source: NTT DOCOMO, Nokia, Huawei, SK Telecom, Deutsche Telekom, China Telecom)</w:t>
      </w:r>
      <w:r>
        <w:br/>
      </w:r>
      <w:r w:rsidRPr="00D53282">
        <w:rPr>
          <w:b/>
        </w:rPr>
        <w:t>Document for:</w:t>
      </w:r>
      <w:r w:rsidRPr="00D53282">
        <w:t xml:space="preserve"> </w:t>
      </w:r>
      <w:r>
        <w:t>Information</w:t>
      </w:r>
      <w:r>
        <w:br/>
      </w:r>
      <w:r w:rsidRPr="00D53282">
        <w:rPr>
          <w:b/>
        </w:rPr>
        <w:t>Abstract:</w:t>
      </w:r>
      <w:r w:rsidRPr="00D53282">
        <w:t xml:space="preserve"> </w:t>
      </w:r>
      <w:r>
        <w:br/>
        <w:t>Discussion on Enhancement of NR to LTE mobility restriction.</w:t>
      </w:r>
    </w:p>
    <w:p w14:paraId="0F17EEC6" w14:textId="77777777" w:rsidR="0061178C" w:rsidRPr="005B25A1" w:rsidRDefault="003964C1" w:rsidP="0061178C">
      <w:pPr>
        <w:keepNext/>
        <w:keepLines/>
      </w:pPr>
      <w:r w:rsidRPr="00B81031">
        <w:rPr>
          <w:b/>
          <w:bCs/>
          <w:i/>
        </w:rPr>
        <w:t>Comment:</w:t>
      </w:r>
      <w:r>
        <w:rPr>
          <w:i/>
        </w:rPr>
        <w:t xml:space="preserve"> Revi</w:t>
      </w:r>
      <w:r>
        <w:rPr>
          <w:i/>
        </w:rPr>
        <w:lastRenderedPageBreak/>
        <w:t>sion of (unhandled)</w:t>
      </w:r>
      <w:r>
        <w:rPr>
          <w:color w:val="0000FF"/>
        </w:rPr>
        <w:t xml:space="preserve"> S2-2505297</w:t>
      </w:r>
      <w:r w:rsidR="0061178C">
        <w:t xml:space="preserve">. </w:t>
      </w:r>
    </w:p>
    <w:p w14:paraId="242FEDAF" w14:textId="77777777" w:rsidR="0061178C" w:rsidRDefault="0061178C" w:rsidP="0061178C">
      <w:pPr>
        <w:keepNext/>
        <w:keepLines/>
        <w:rPr>
          <w:b/>
          <w:bCs/>
        </w:rPr>
      </w:pPr>
      <w:r>
        <w:rPr>
          <w:b/>
          <w:bCs/>
        </w:rPr>
        <w:t>Plenary Discussion:</w:t>
      </w:r>
    </w:p>
    <w:p w14:paraId="06450626" w14:textId="5DBE1E8D" w:rsidR="003964C1" w:rsidRPr="005B25A1" w:rsidRDefault="003964C1" w:rsidP="003964C1">
      <w:pPr>
        <w:keepNext/>
        <w:keepLines/>
      </w:pPr>
      <w:r>
        <w:rPr>
          <w:color w:val="FF0000"/>
        </w:rPr>
        <w:t>NO DISCUSSION RECORDED</w:t>
      </w:r>
    </w:p>
    <w:p w14:paraId="2109A664" w14:textId="77777777" w:rsidR="003964C1" w:rsidRPr="00EB0339" w:rsidRDefault="003964C1" w:rsidP="003964C1">
      <w:r w:rsidRPr="005B25A1">
        <w:rPr>
          <w:b/>
          <w:bCs/>
        </w:rPr>
        <w:t>Status:</w:t>
      </w:r>
      <w:r>
        <w:t xml:space="preserve"> </w:t>
      </w:r>
      <w:r>
        <w:rPr>
          <w:color w:val="0000FF"/>
        </w:rPr>
        <w:t>Not concluded</w:t>
      </w:r>
      <w:r>
        <w:t>.</w:t>
      </w:r>
    </w:p>
    <w:p w14:paraId="0A4101DB" w14:textId="77777777" w:rsidR="003964C1" w:rsidRDefault="003964C1" w:rsidP="003964C1">
      <w:pPr>
        <w:pStyle w:val="NormTop"/>
      </w:pPr>
      <w:r>
        <w:rPr>
          <w:color w:val="0000FF"/>
        </w:rPr>
        <w:t>S2-2507086</w:t>
      </w:r>
      <w:r w:rsidRPr="00D53282">
        <w:t xml:space="preserve"> </w:t>
      </w:r>
      <w:r>
        <w:t>(DRAFTCR) Inclusion of Forbidden EPS Areas in mobility restriction for NR to LTE mobility (Source: NTT DOCOMO, Nokia, Huawei, Deutsche Telekom, SK Telecom, China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Inclusion of Forbidden EPS Areas in mobility restrictions provided from UDM to AMF and from AMF to </w:t>
      </w:r>
      <w:proofErr w:type="spellStart"/>
      <w:r>
        <w:t>gNB</w:t>
      </w:r>
      <w:proofErr w:type="spellEnd"/>
      <w:r>
        <w:t>. NOTE: General description of the usage of Forbidden Area by RAN that is specified in RAN WG specification for long time was missing.</w:t>
      </w:r>
    </w:p>
    <w:p w14:paraId="6947FFB7" w14:textId="77777777" w:rsidR="00411EE8" w:rsidRDefault="00411EE8" w:rsidP="003964C1">
      <w:pPr>
        <w:keepNext/>
        <w:keepLines/>
        <w:rPr>
          <w:b/>
          <w:bCs/>
        </w:rPr>
      </w:pPr>
      <w:r>
        <w:rPr>
          <w:b/>
          <w:bCs/>
        </w:rPr>
        <w:t>Drafting session:</w:t>
      </w:r>
    </w:p>
    <w:p w14:paraId="3DD7A40F" w14:textId="77777777" w:rsidR="0061178C" w:rsidRDefault="003234BF" w:rsidP="0061178C">
      <w:pPr>
        <w:keepNext/>
        <w:keepLines/>
      </w:pPr>
      <w:r>
        <w:t xml:space="preserve">This was revised to add supporting companies to </w:t>
      </w:r>
      <w:r w:rsidRPr="00CE3EC0">
        <w:rPr>
          <w:color w:val="0000FF"/>
        </w:rPr>
        <w:t>S2-2</w:t>
      </w:r>
      <w:r>
        <w:rPr>
          <w:color w:val="0000FF"/>
        </w:rPr>
        <w:t>507975</w:t>
      </w:r>
      <w:r w:rsidR="0061178C">
        <w:t xml:space="preserve">. </w:t>
      </w:r>
    </w:p>
    <w:p w14:paraId="14BDA8B8" w14:textId="77777777" w:rsidR="0061178C" w:rsidRDefault="0061178C" w:rsidP="0061178C">
      <w:pPr>
        <w:keepNext/>
        <w:keepLines/>
        <w:rPr>
          <w:b/>
          <w:bCs/>
        </w:rPr>
      </w:pPr>
      <w:r>
        <w:rPr>
          <w:b/>
          <w:bCs/>
        </w:rPr>
        <w:t>Plenary Discussion:</w:t>
      </w:r>
    </w:p>
    <w:p w14:paraId="5A3654BA" w14:textId="3CA40F7E" w:rsidR="0065633D" w:rsidRPr="00250CEB" w:rsidRDefault="00250CEB" w:rsidP="0065633D">
      <w:pPr>
        <w:keepNext/>
        <w:keepLines/>
      </w:pPr>
      <w:r>
        <w:t xml:space="preserve">This Draft CR was </w:t>
      </w:r>
      <w:r w:rsidRPr="00250CEB">
        <w:rPr>
          <w:color w:val="FF0000"/>
        </w:rPr>
        <w:t>technically endorsed</w:t>
      </w:r>
      <w:r>
        <w:t>.</w:t>
      </w:r>
    </w:p>
    <w:p w14:paraId="715D3EE8" w14:textId="2F21DD96" w:rsidR="0065633D" w:rsidRPr="00250CEB" w:rsidRDefault="0065633D" w:rsidP="0065633D">
      <w:r w:rsidRPr="005B25A1">
        <w:rPr>
          <w:b/>
          <w:bCs/>
        </w:rPr>
        <w:t>Status:</w:t>
      </w:r>
      <w:r>
        <w:t xml:space="preserve"> </w:t>
      </w:r>
      <w:r w:rsidR="00250CEB" w:rsidRPr="00250CEB">
        <w:rPr>
          <w:color w:val="FF0000"/>
        </w:rPr>
        <w:t>Endorsed</w:t>
      </w:r>
      <w:r w:rsidR="00250CEB">
        <w:t>.</w:t>
      </w:r>
    </w:p>
    <w:p w14:paraId="781609F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eRG</w:t>
      </w:r>
      <w:proofErr w:type="spellEnd"/>
      <w:r>
        <w:rPr>
          <w:color w:val="0000FF"/>
        </w:rPr>
        <w:t xml:space="preserve"> without USIM</w:t>
      </w:r>
    </w:p>
    <w:p w14:paraId="0089C265" w14:textId="77777777" w:rsidR="003964C1" w:rsidRDefault="003964C1" w:rsidP="003964C1">
      <w:pPr>
        <w:pStyle w:val="NormTop"/>
      </w:pPr>
      <w:r>
        <w:rPr>
          <w:color w:val="0000FF"/>
        </w:rPr>
        <w:t>S2-2506594</w:t>
      </w:r>
      <w:r w:rsidRPr="00D53282">
        <w:t xml:space="preserve"> </w:t>
      </w:r>
      <w:r>
        <w:t xml:space="preserve">(WID NEW) New WID on </w:t>
      </w:r>
      <w:proofErr w:type="spellStart"/>
      <w:r>
        <w:t>eRG</w:t>
      </w:r>
      <w:proofErr w:type="spellEnd"/>
      <w:r>
        <w:t xml:space="preserve"> without USIM (Source: China Unicom)</w:t>
      </w:r>
      <w:r>
        <w:br/>
      </w:r>
      <w:r w:rsidRPr="00D53282">
        <w:rPr>
          <w:b/>
        </w:rPr>
        <w:t>Document for:</w:t>
      </w:r>
      <w:r w:rsidRPr="00D53282">
        <w:t xml:space="preserve"> </w:t>
      </w:r>
      <w:r>
        <w:t>Approval</w:t>
      </w:r>
      <w:r>
        <w:br/>
      </w:r>
      <w:r w:rsidRPr="00D53282">
        <w:rPr>
          <w:b/>
        </w:rPr>
        <w:t>Abstract:</w:t>
      </w:r>
      <w:r w:rsidRPr="00D53282">
        <w:t xml:space="preserve"> </w:t>
      </w:r>
      <w:r>
        <w:br/>
        <w:t>A new WID aims to support the non-USIM evolved Residential Gateway (</w:t>
      </w:r>
      <w:proofErr w:type="spellStart"/>
      <w:r>
        <w:t>eRG</w:t>
      </w:r>
      <w:proofErr w:type="spellEnd"/>
      <w:r>
        <w:t xml:space="preserve">) accessing 5GC/EPC based on enhancements to the </w:t>
      </w:r>
      <w:proofErr w:type="spellStart"/>
      <w:r>
        <w:t>ePDG</w:t>
      </w:r>
      <w:proofErr w:type="spellEnd"/>
      <w:r>
        <w:t>, without impacting the legacy wireline access network.</w:t>
      </w:r>
    </w:p>
    <w:p w14:paraId="3FF358DC" w14:textId="77777777" w:rsidR="003964C1" w:rsidRPr="005B25A1" w:rsidRDefault="003964C1" w:rsidP="003964C1">
      <w:pPr>
        <w:keepNext/>
        <w:keepLines/>
        <w:rPr>
          <w:b/>
          <w:bCs/>
        </w:rPr>
      </w:pPr>
      <w:r w:rsidRPr="005B25A1">
        <w:rPr>
          <w:b/>
          <w:bCs/>
        </w:rPr>
        <w:t>Convenor comment:</w:t>
      </w:r>
    </w:p>
    <w:p w14:paraId="5B232854" w14:textId="77777777" w:rsidR="0061178C" w:rsidRPr="005B25A1" w:rsidRDefault="003964C1" w:rsidP="0061178C">
      <w:pPr>
        <w:keepNext/>
        <w:keepLines/>
      </w:pPr>
      <w:r w:rsidRPr="005B25A1">
        <w:t xml:space="preserve">Supporting Companies: China Unicom, Huawei, </w:t>
      </w:r>
      <w:proofErr w:type="spellStart"/>
      <w:r w:rsidRPr="005B25A1">
        <w:t>HiSilicon</w:t>
      </w:r>
      <w:proofErr w:type="spellEnd"/>
      <w:r w:rsidRPr="005B25A1">
        <w:t>, CATT, Verizon Wireless</w:t>
      </w:r>
      <w:r w:rsidR="0061178C">
        <w:t xml:space="preserve">. </w:t>
      </w:r>
    </w:p>
    <w:p w14:paraId="6ECEF428" w14:textId="77777777" w:rsidR="0061178C" w:rsidRDefault="0061178C" w:rsidP="0061178C">
      <w:pPr>
        <w:keepNext/>
        <w:keepLines/>
        <w:rPr>
          <w:b/>
          <w:bCs/>
        </w:rPr>
      </w:pPr>
      <w:r>
        <w:rPr>
          <w:b/>
          <w:bCs/>
        </w:rPr>
        <w:t>Plenary Discussion:</w:t>
      </w:r>
    </w:p>
    <w:p w14:paraId="4C35D4C4" w14:textId="147993FA" w:rsidR="003964C1" w:rsidRPr="00D010B6" w:rsidRDefault="00AB6AF9" w:rsidP="003964C1">
      <w:pPr>
        <w:keepNext/>
        <w:keepLines/>
      </w:pPr>
      <w:r>
        <w:t xml:space="preserve">A number of issues were raised and this was </w:t>
      </w:r>
      <w:r w:rsidRPr="00C3284B">
        <w:rPr>
          <w:color w:val="0000FF"/>
        </w:rPr>
        <w:t>noted</w:t>
      </w:r>
      <w:r>
        <w:t>.</w:t>
      </w:r>
    </w:p>
    <w:p w14:paraId="48303639" w14:textId="19BB1359" w:rsidR="003964C1" w:rsidRPr="00EB0339" w:rsidRDefault="003964C1" w:rsidP="003964C1">
      <w:r w:rsidRPr="005B25A1">
        <w:rPr>
          <w:b/>
          <w:bCs/>
        </w:rPr>
        <w:t>Status:</w:t>
      </w:r>
      <w:r>
        <w:t xml:space="preserve"> </w:t>
      </w:r>
      <w:r>
        <w:rPr>
          <w:color w:val="0000FF"/>
        </w:rPr>
        <w:t>Noted</w:t>
      </w:r>
      <w:r>
        <w:t>.</w:t>
      </w:r>
    </w:p>
    <w:p w14:paraId="709461C3" w14:textId="77777777" w:rsidR="0061178C" w:rsidRPr="005B25A1" w:rsidRDefault="003964C1" w:rsidP="0061178C">
      <w:pPr>
        <w:keepNext/>
        <w:keepLines/>
      </w:pPr>
      <w:r>
        <w:rPr>
          <w:color w:val="0000FF"/>
        </w:rPr>
        <w:t>S2-2506605</w:t>
      </w:r>
      <w:r w:rsidRPr="00D53282">
        <w:t xml:space="preserve"> </w:t>
      </w:r>
      <w:r>
        <w:t xml:space="preserve">(DRAFTCR) Clarifying the support of Non-USIM </w:t>
      </w:r>
      <w:proofErr w:type="spellStart"/>
      <w:r>
        <w:t>eRG</w:t>
      </w:r>
      <w:proofErr w:type="spellEnd"/>
      <w:r>
        <w:t xml:space="preserve"> accessing 5GC/EPC via </w:t>
      </w:r>
      <w:proofErr w:type="spellStart"/>
      <w:r>
        <w:t>ePDG</w:t>
      </w:r>
      <w:proofErr w:type="spellEnd"/>
      <w:r>
        <w:t xml:space="preserve"> (Source: China Unicom, Verizon Wireless,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Definition of Evolved Residential Gateway(</w:t>
      </w:r>
      <w:proofErr w:type="spellStart"/>
      <w:r>
        <w:t>eRG</w:t>
      </w:r>
      <w:proofErr w:type="spellEnd"/>
      <w:r>
        <w:t xml:space="preserve">) is added. Non-roaming architecture for </w:t>
      </w:r>
      <w:proofErr w:type="spellStart"/>
      <w:r>
        <w:t>eRG</w:t>
      </w:r>
      <w:proofErr w:type="spellEnd"/>
      <w:r>
        <w:t xml:space="preserve"> with Wireline Access network is added. The new SUPI for non-USIM </w:t>
      </w:r>
      <w:proofErr w:type="spellStart"/>
      <w:r>
        <w:t>eRG</w:t>
      </w:r>
      <w:proofErr w:type="spellEnd"/>
      <w:r>
        <w:t xml:space="preserve"> is added</w:t>
      </w:r>
      <w:r w:rsidR="0061178C">
        <w:t xml:space="preserve">. </w:t>
      </w:r>
    </w:p>
    <w:p w14:paraId="0777651D" w14:textId="77777777" w:rsidR="0061178C" w:rsidRDefault="0061178C" w:rsidP="0061178C">
      <w:pPr>
        <w:keepNext/>
        <w:keepLines/>
        <w:rPr>
          <w:b/>
          <w:bCs/>
        </w:rPr>
      </w:pPr>
      <w:r>
        <w:rPr>
          <w:b/>
          <w:bCs/>
        </w:rPr>
        <w:t>Plenary Discussion:</w:t>
      </w:r>
    </w:p>
    <w:p w14:paraId="0785977D" w14:textId="0A6EB2F9" w:rsidR="003964C1" w:rsidRPr="005B25A1" w:rsidRDefault="003964C1" w:rsidP="003964C1">
      <w:pPr>
        <w:keepNext/>
        <w:keepLines/>
      </w:pPr>
      <w:r>
        <w:rPr>
          <w:color w:val="FF0000"/>
        </w:rPr>
        <w:t>NO DISCUSSION RECORDED</w:t>
      </w:r>
    </w:p>
    <w:p w14:paraId="2B1140AC" w14:textId="77777777" w:rsidR="003964C1" w:rsidRPr="00EB0339" w:rsidRDefault="003964C1" w:rsidP="003964C1">
      <w:r w:rsidRPr="005B25A1">
        <w:rPr>
          <w:b/>
          <w:bCs/>
        </w:rPr>
        <w:t>Status:</w:t>
      </w:r>
      <w:r>
        <w:t xml:space="preserve"> </w:t>
      </w:r>
      <w:r>
        <w:rPr>
          <w:color w:val="0000FF"/>
        </w:rPr>
        <w:t>Not concluded</w:t>
      </w:r>
      <w:r>
        <w:t>.</w:t>
      </w:r>
    </w:p>
    <w:p w14:paraId="4FEACB0B"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Priority handling for Ambient IoT in Core network</w:t>
      </w:r>
    </w:p>
    <w:p w14:paraId="7D7C468D" w14:textId="77777777" w:rsidR="003964C1" w:rsidRDefault="003964C1" w:rsidP="003964C1">
      <w:pPr>
        <w:pStyle w:val="NormTop"/>
      </w:pPr>
      <w:r>
        <w:rPr>
          <w:color w:val="0000FF"/>
        </w:rPr>
        <w:t>S2-2506426</w:t>
      </w:r>
      <w:r w:rsidRPr="00D53282">
        <w:t xml:space="preserve"> </w:t>
      </w:r>
      <w:r>
        <w:t xml:space="preserve">(WID NEW) New WID on Priority handling for Ambient IoT in Core network (Source: NEC, Lenovo, Nokia, </w:t>
      </w:r>
      <w:proofErr w:type="spellStart"/>
      <w:r>
        <w:t>Futurewei</w:t>
      </w:r>
      <w:proofErr w:type="spellEnd"/>
      <w:r>
        <w:t>, Tejas Networks Limited)</w:t>
      </w:r>
      <w:r>
        <w:br/>
      </w:r>
      <w:r w:rsidRPr="00D53282">
        <w:rPr>
          <w:b/>
        </w:rPr>
        <w:t>Document for:</w:t>
      </w:r>
      <w:r w:rsidRPr="00D53282">
        <w:t xml:space="preserve"> </w:t>
      </w:r>
      <w:r>
        <w:t>Approval</w:t>
      </w:r>
      <w:r>
        <w:br/>
      </w:r>
      <w:r w:rsidRPr="00D53282">
        <w:rPr>
          <w:b/>
        </w:rPr>
        <w:t>Abstract:</w:t>
      </w:r>
      <w:r w:rsidRPr="00D53282">
        <w:t xml:space="preserve"> </w:t>
      </w:r>
      <w:r>
        <w:br/>
        <w:t>A new TEI20 WID on Priority handling for Ambient IoT in Core network is proposed.</w:t>
      </w:r>
    </w:p>
    <w:p w14:paraId="23AB7C18" w14:textId="77777777" w:rsidR="003964C1" w:rsidRPr="005B25A1" w:rsidRDefault="003964C1" w:rsidP="003964C1">
      <w:pPr>
        <w:keepNext/>
        <w:keepLines/>
        <w:rPr>
          <w:b/>
          <w:bCs/>
        </w:rPr>
      </w:pPr>
      <w:r w:rsidRPr="005B25A1">
        <w:rPr>
          <w:b/>
          <w:bCs/>
        </w:rPr>
        <w:t>Convenor comment:</w:t>
      </w:r>
    </w:p>
    <w:p w14:paraId="04C47BB7" w14:textId="77777777" w:rsidR="003964C1" w:rsidRPr="005B25A1" w:rsidRDefault="003964C1" w:rsidP="003964C1">
      <w:pPr>
        <w:keepNext/>
        <w:keepLines/>
      </w:pPr>
      <w:r w:rsidRPr="005B25A1">
        <w:t xml:space="preserve">Supporting Companies: NEC, Lenovo, </w:t>
      </w:r>
      <w:r w:rsidRPr="005B25A1">
        <w:lastRenderedPageBreak/>
        <w:t xml:space="preserve">Nokia, </w:t>
      </w:r>
      <w:proofErr w:type="spellStart"/>
      <w:r w:rsidRPr="005B25A1">
        <w:t>Futurewei</w:t>
      </w:r>
      <w:proofErr w:type="spellEnd"/>
      <w:r w:rsidRPr="005B25A1">
        <w:t>, Tejas Networks Limited.</w:t>
      </w:r>
    </w:p>
    <w:p w14:paraId="0A29ED72" w14:textId="77777777" w:rsidR="00411EE8" w:rsidRDefault="00411EE8" w:rsidP="003964C1">
      <w:pPr>
        <w:keepNext/>
        <w:keepLines/>
        <w:rPr>
          <w:b/>
          <w:bCs/>
        </w:rPr>
      </w:pPr>
      <w:r>
        <w:rPr>
          <w:b/>
          <w:bCs/>
        </w:rPr>
        <w:t>Drafting session:</w:t>
      </w:r>
    </w:p>
    <w:p w14:paraId="23B3BDE2" w14:textId="77777777" w:rsidR="0061178C" w:rsidRPr="005B25A1" w:rsidRDefault="007501D2" w:rsidP="0061178C">
      <w:pPr>
        <w:keepNext/>
        <w:keepLines/>
      </w:pPr>
      <w:r>
        <w:t xml:space="preserve">Discussed in drafting session and revised to </w:t>
      </w:r>
      <w:r w:rsidRPr="007501D2">
        <w:rPr>
          <w:color w:val="0000FF"/>
        </w:rPr>
        <w:t>S2-250796</w:t>
      </w:r>
      <w:r>
        <w:rPr>
          <w:color w:val="0000FF"/>
        </w:rPr>
        <w:t>2</w:t>
      </w:r>
      <w:r w:rsidR="0061178C">
        <w:t xml:space="preserve">. </w:t>
      </w:r>
    </w:p>
    <w:p w14:paraId="4188497D" w14:textId="77777777" w:rsidR="0061178C" w:rsidRDefault="0061178C" w:rsidP="0061178C">
      <w:pPr>
        <w:keepNext/>
        <w:keepLines/>
        <w:rPr>
          <w:b/>
          <w:bCs/>
        </w:rPr>
      </w:pPr>
      <w:r>
        <w:rPr>
          <w:b/>
          <w:bCs/>
        </w:rPr>
        <w:t>Plenary Discussion:</w:t>
      </w:r>
    </w:p>
    <w:p w14:paraId="17716F97" w14:textId="57E89F5F" w:rsidR="00F430C5" w:rsidRDefault="00F50ABB" w:rsidP="007501D2">
      <w:pPr>
        <w:keepNext/>
        <w:keepLines/>
      </w:pPr>
      <w:r>
        <w:t xml:space="preserve">Objections were received from Qualcomm and Ericsson. This WID was then </w:t>
      </w:r>
      <w:r w:rsidRPr="00C3284B">
        <w:rPr>
          <w:color w:val="0000FF"/>
        </w:rPr>
        <w:t>noted</w:t>
      </w:r>
      <w:r>
        <w:t>.</w:t>
      </w:r>
    </w:p>
    <w:p w14:paraId="7749AA40" w14:textId="77777777" w:rsidR="00F50ABB" w:rsidRDefault="00F50ABB" w:rsidP="00F50ABB">
      <w:pPr>
        <w:keepNext/>
        <w:keepLines/>
      </w:pPr>
      <w:bookmarkStart w:id="2" w:name="_Hlk207293909"/>
      <w:r>
        <w:t xml:space="preserve">  </w:t>
      </w:r>
      <w:r w:rsidRPr="00380F14">
        <w:rPr>
          <w:color w:val="FF0000"/>
        </w:rPr>
        <w:t>&lt;</w:t>
      </w:r>
      <w:r>
        <w:rPr>
          <w:color w:val="FF0000"/>
        </w:rPr>
        <w:t>OBJECTION TEXTS FROM ERICSSON AND QUALCOMM</w:t>
      </w:r>
      <w:r w:rsidRPr="00380F14">
        <w:rPr>
          <w:color w:val="FF0000"/>
        </w:rPr>
        <w:t>&gt;</w:t>
      </w:r>
    </w:p>
    <w:bookmarkEnd w:id="2"/>
    <w:p w14:paraId="2FFDD535" w14:textId="6763081E" w:rsidR="007501D2" w:rsidRPr="00EB0339" w:rsidRDefault="007501D2" w:rsidP="007501D2">
      <w:r w:rsidRPr="005B25A1">
        <w:rPr>
          <w:b/>
          <w:bCs/>
        </w:rPr>
        <w:t>Status:</w:t>
      </w:r>
      <w:r>
        <w:t xml:space="preserve"> </w:t>
      </w:r>
      <w:r w:rsidR="00F50ABB" w:rsidRPr="00C3284B">
        <w:rPr>
          <w:color w:val="0000FF"/>
        </w:rPr>
        <w:t>Noted</w:t>
      </w:r>
      <w:r w:rsidR="00F50ABB">
        <w:t>.</w:t>
      </w:r>
    </w:p>
    <w:p w14:paraId="53E858D7" w14:textId="77777777" w:rsidR="0061178C" w:rsidRPr="005B25A1" w:rsidRDefault="003964C1" w:rsidP="0061178C">
      <w:pPr>
        <w:keepNext/>
        <w:keepLines/>
      </w:pPr>
      <w:r>
        <w:rPr>
          <w:color w:val="0000FF"/>
        </w:rPr>
        <w:t>S2-2506427</w:t>
      </w:r>
      <w:r w:rsidRPr="00D53282">
        <w:t xml:space="preserve"> </w:t>
      </w:r>
      <w:r>
        <w:t xml:space="preserve">(DRAFTCR) Support of priority handling of Ambient IoT device or service in Core Network (Source: NEC, Lenovo, Nokia, </w:t>
      </w:r>
      <w:proofErr w:type="spellStart"/>
      <w:r>
        <w:t>Futurewei</w:t>
      </w:r>
      <w:proofErr w:type="spellEnd"/>
      <w:r>
        <w:t>, Tejas Networks Limited)</w:t>
      </w:r>
      <w:r>
        <w:br/>
      </w:r>
      <w:r w:rsidRPr="00D53282">
        <w:rPr>
          <w:b/>
        </w:rPr>
        <w:t>Document for:</w:t>
      </w:r>
      <w:r w:rsidRPr="00D53282">
        <w:t xml:space="preserve"> </w:t>
      </w:r>
      <w:r>
        <w:t>Discussion</w:t>
      </w:r>
      <w:r>
        <w:br/>
      </w:r>
      <w:r w:rsidRPr="00D53282">
        <w:rPr>
          <w:b/>
        </w:rPr>
        <w:t>Abstract:</w:t>
      </w:r>
      <w:r w:rsidRPr="00D53282">
        <w:t xml:space="preserve"> </w:t>
      </w:r>
      <w:r>
        <w:br/>
        <w:t>Summary of change: Add support of priority handling of Ambient IoT device or service in Core Network</w:t>
      </w:r>
      <w:r w:rsidR="0061178C">
        <w:t xml:space="preserve">. </w:t>
      </w:r>
    </w:p>
    <w:p w14:paraId="13A517F6" w14:textId="77777777" w:rsidR="0061178C" w:rsidRDefault="0061178C" w:rsidP="0061178C">
      <w:pPr>
        <w:keepNext/>
        <w:keepLines/>
        <w:rPr>
          <w:b/>
          <w:bCs/>
        </w:rPr>
      </w:pPr>
      <w:r>
        <w:rPr>
          <w:b/>
          <w:bCs/>
        </w:rPr>
        <w:t>Plenary Discussion:</w:t>
      </w:r>
    </w:p>
    <w:p w14:paraId="34879506" w14:textId="3F94E267" w:rsidR="003964C1" w:rsidRPr="005B25A1" w:rsidRDefault="003964C1" w:rsidP="003964C1">
      <w:pPr>
        <w:keepNext/>
        <w:keepLines/>
      </w:pPr>
      <w:r>
        <w:rPr>
          <w:color w:val="FF0000"/>
        </w:rPr>
        <w:t>NO DISCUSSION RECORDED</w:t>
      </w:r>
    </w:p>
    <w:p w14:paraId="506CDF25" w14:textId="77777777" w:rsidR="003964C1" w:rsidRPr="00EB0339" w:rsidRDefault="003964C1" w:rsidP="003964C1">
      <w:r w:rsidRPr="005B25A1">
        <w:rPr>
          <w:b/>
          <w:bCs/>
        </w:rPr>
        <w:t>Status:</w:t>
      </w:r>
      <w:r>
        <w:t xml:space="preserve"> </w:t>
      </w:r>
      <w:r>
        <w:rPr>
          <w:color w:val="0000FF"/>
        </w:rPr>
        <w:t>Not concluded</w:t>
      </w:r>
      <w:r>
        <w:t>.</w:t>
      </w:r>
    </w:p>
    <w:p w14:paraId="7BB971B8"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QoS Aspects of MWAB using satellite</w:t>
      </w:r>
    </w:p>
    <w:p w14:paraId="1B60133F" w14:textId="77777777" w:rsidR="0061178C" w:rsidRPr="005B25A1" w:rsidRDefault="003964C1" w:rsidP="0061178C">
      <w:pPr>
        <w:keepNext/>
        <w:keepLines/>
      </w:pPr>
      <w:r>
        <w:rPr>
          <w:color w:val="0000FF"/>
        </w:rPr>
        <w:t>S2-2506749</w:t>
      </w:r>
      <w:r w:rsidRPr="00D53282">
        <w:t xml:space="preserve"> </w:t>
      </w:r>
      <w:r>
        <w:t>(DISCUSSION) Discussion on TEI20 WID of QoS Aspects of MWAB using satellite (Source: CATT)</w:t>
      </w:r>
      <w:r>
        <w:br/>
      </w:r>
      <w:r w:rsidRPr="00D53282">
        <w:rPr>
          <w:b/>
        </w:rPr>
        <w:t>Document for:</w:t>
      </w:r>
      <w:r w:rsidRPr="00D53282">
        <w:t xml:space="preserve"> </w:t>
      </w:r>
      <w:r>
        <w:t>Discussion</w:t>
      </w:r>
      <w:r>
        <w:br/>
      </w:r>
      <w:r w:rsidRPr="00D53282">
        <w:rPr>
          <w:b/>
        </w:rPr>
        <w:t>Abstract:</w:t>
      </w:r>
      <w:r w:rsidRPr="00D53282">
        <w:t xml:space="preserve"> </w:t>
      </w:r>
      <w:r>
        <w:br/>
        <w:t>This discussion paper is proposed to introduce TEI20 WID of QoS aspects of MWAB using satellite</w:t>
      </w:r>
      <w:r w:rsidR="0061178C">
        <w:t xml:space="preserve">. </w:t>
      </w:r>
    </w:p>
    <w:p w14:paraId="4FCF1D45" w14:textId="77777777" w:rsidR="0061178C" w:rsidRDefault="0061178C" w:rsidP="0061178C">
      <w:pPr>
        <w:keepNext/>
        <w:keepLines/>
        <w:rPr>
          <w:b/>
          <w:bCs/>
        </w:rPr>
      </w:pPr>
      <w:r>
        <w:rPr>
          <w:b/>
          <w:bCs/>
        </w:rPr>
        <w:t>Plenary Discussion:</w:t>
      </w:r>
    </w:p>
    <w:p w14:paraId="5BDB4DDF" w14:textId="57A2C18C" w:rsidR="003964C1" w:rsidRPr="005B25A1" w:rsidRDefault="003964C1" w:rsidP="003964C1">
      <w:pPr>
        <w:keepNext/>
        <w:keepLines/>
      </w:pPr>
      <w:r>
        <w:rPr>
          <w:color w:val="FF0000"/>
        </w:rPr>
        <w:t>NO DISCUSSION RECORDED</w:t>
      </w:r>
    </w:p>
    <w:p w14:paraId="07474ABE" w14:textId="77777777" w:rsidR="003964C1" w:rsidRPr="00EB0339" w:rsidRDefault="003964C1" w:rsidP="003964C1">
      <w:r w:rsidRPr="005B25A1">
        <w:rPr>
          <w:b/>
          <w:bCs/>
        </w:rPr>
        <w:t>Status:</w:t>
      </w:r>
      <w:r>
        <w:t xml:space="preserve"> </w:t>
      </w:r>
      <w:r>
        <w:rPr>
          <w:color w:val="0000FF"/>
        </w:rPr>
        <w:t>Not concluded</w:t>
      </w:r>
      <w:r>
        <w:t>.</w:t>
      </w:r>
    </w:p>
    <w:p w14:paraId="550B0F9F" w14:textId="77777777" w:rsidR="003964C1" w:rsidRDefault="003964C1" w:rsidP="003964C1">
      <w:pPr>
        <w:pStyle w:val="NormTop"/>
      </w:pPr>
      <w:r>
        <w:rPr>
          <w:color w:val="0000FF"/>
        </w:rPr>
        <w:t>S2-2506750</w:t>
      </w:r>
      <w:r w:rsidRPr="00D53282">
        <w:t xml:space="preserve"> </w:t>
      </w:r>
      <w:r>
        <w:t>(WID NEW) New WID on QoS Aspects of MWAB using satellite (Source: CATT)</w:t>
      </w:r>
      <w:r>
        <w:br/>
      </w:r>
      <w:r w:rsidRPr="00D53282">
        <w:rPr>
          <w:b/>
        </w:rPr>
        <w:t>Document for:</w:t>
      </w:r>
      <w:r w:rsidRPr="00D53282">
        <w:t xml:space="preserve"> </w:t>
      </w:r>
      <w:r>
        <w:t>Approval</w:t>
      </w:r>
      <w:r>
        <w:br/>
      </w:r>
      <w:r w:rsidRPr="00D53282">
        <w:rPr>
          <w:b/>
        </w:rPr>
        <w:t>Abstract:</w:t>
      </w:r>
      <w:r w:rsidRPr="00D53282">
        <w:t xml:space="preserve"> </w:t>
      </w:r>
      <w:r>
        <w:br/>
        <w:t>A new TEI20 WID on QoS aspects of MWAB using satellite to support SA WG1 requirement.</w:t>
      </w:r>
    </w:p>
    <w:p w14:paraId="2463343C" w14:textId="77777777" w:rsidR="003964C1" w:rsidRPr="005B25A1" w:rsidRDefault="003964C1" w:rsidP="003964C1">
      <w:pPr>
        <w:keepNext/>
        <w:keepLines/>
        <w:rPr>
          <w:b/>
          <w:bCs/>
        </w:rPr>
      </w:pPr>
      <w:r w:rsidRPr="005B25A1">
        <w:rPr>
          <w:b/>
          <w:bCs/>
        </w:rPr>
        <w:t>Convenor comment:</w:t>
      </w:r>
    </w:p>
    <w:p w14:paraId="73FEFCE0" w14:textId="77777777" w:rsidR="0061178C" w:rsidRPr="005B25A1" w:rsidRDefault="003964C1" w:rsidP="0061178C">
      <w:pPr>
        <w:keepNext/>
        <w:keepLines/>
      </w:pPr>
      <w:r w:rsidRPr="005B25A1">
        <w:t>Supporting Companies: CATT, AT&amp;T, FirstNet, Thales</w:t>
      </w:r>
      <w:r w:rsidR="0061178C">
        <w:t xml:space="preserve">. </w:t>
      </w:r>
    </w:p>
    <w:p w14:paraId="183811D1" w14:textId="77777777" w:rsidR="0061178C" w:rsidRDefault="0061178C" w:rsidP="0061178C">
      <w:pPr>
        <w:keepNext/>
        <w:keepLines/>
        <w:rPr>
          <w:b/>
          <w:bCs/>
        </w:rPr>
      </w:pPr>
      <w:r>
        <w:rPr>
          <w:b/>
          <w:bCs/>
        </w:rPr>
        <w:t>Plenary Discussion:</w:t>
      </w:r>
    </w:p>
    <w:p w14:paraId="2C56E87F" w14:textId="3A103CE4" w:rsidR="00AB6AF9" w:rsidRDefault="00AB6AF9" w:rsidP="00AB6AF9">
      <w:pPr>
        <w:keepNext/>
        <w:keepLines/>
      </w:pPr>
      <w:r>
        <w:t>Nokia reported that the proposed solution was not acceptable and more time is needed to discuss this and form an acceptable solution to this.</w:t>
      </w:r>
      <w:r w:rsidR="00DF2F6D">
        <w:t xml:space="preserve"> It was proposed to postpone this to February 2026.</w:t>
      </w:r>
      <w:r>
        <w:t xml:space="preserve"> CATT suggested that this should be further discussed in 2025/Q4, not in 2026/Q1.</w:t>
      </w:r>
      <w:r w:rsidR="00DF2F6D">
        <w:t xml:space="preserve"> Nokia commented that for TEI the work should start and complete within one TSG Plenary cycle, so there needs to be stable solution when it is started.</w:t>
      </w:r>
      <w:r>
        <w:t xml:space="preserve"> This was then </w:t>
      </w:r>
      <w:r w:rsidRPr="00AB6AF9">
        <w:rPr>
          <w:color w:val="0000FF"/>
        </w:rPr>
        <w:t>postponed</w:t>
      </w:r>
      <w:r>
        <w:t>.</w:t>
      </w:r>
    </w:p>
    <w:p w14:paraId="2172F04A" w14:textId="5461625D" w:rsidR="00AB6AF9" w:rsidRPr="00EB0339" w:rsidRDefault="00AB6AF9" w:rsidP="00AB6AF9">
      <w:r w:rsidRPr="005B25A1">
        <w:rPr>
          <w:b/>
          <w:bCs/>
        </w:rPr>
        <w:t>Status:</w:t>
      </w:r>
      <w:r>
        <w:t xml:space="preserve"> </w:t>
      </w:r>
      <w:r w:rsidRPr="00AB6AF9">
        <w:rPr>
          <w:color w:val="0000FF"/>
        </w:rPr>
        <w:t>Postponed</w:t>
      </w:r>
      <w:r>
        <w:t>.</w:t>
      </w:r>
    </w:p>
    <w:p w14:paraId="4E1D1370" w14:textId="77777777" w:rsidR="0061178C" w:rsidRPr="005B25A1" w:rsidRDefault="003964C1" w:rsidP="0061178C">
      <w:pPr>
        <w:keepNext/>
        <w:keepLines/>
      </w:pPr>
      <w:r>
        <w:rPr>
          <w:color w:val="0000FF"/>
        </w:rPr>
        <w:t>S2-2506751</w:t>
      </w:r>
      <w:r w:rsidRPr="00D53282">
        <w:t xml:space="preserve"> </w:t>
      </w:r>
      <w:r>
        <w:t>(DRAFTCR) QoS Aspects of MWAB using satellite (Source: CATT)</w:t>
      </w:r>
      <w:r>
        <w:br/>
      </w:r>
      <w:r w:rsidRPr="00D53282">
        <w:rPr>
          <w:b/>
        </w:rPr>
        <w:t>Documen</w:t>
      </w:r>
      <w:r w:rsidRPr="00D53282">
        <w:rPr>
          <w:b/>
        </w:rPr>
        <w:lastRenderedPageBreak/>
        <w:t>t for:</w:t>
      </w:r>
      <w:r w:rsidRPr="00D53282">
        <w:t xml:space="preserve"> </w:t>
      </w:r>
      <w:r>
        <w:t>Approval</w:t>
      </w:r>
      <w:r>
        <w:br/>
      </w:r>
      <w:r w:rsidRPr="00D53282">
        <w:rPr>
          <w:b/>
        </w:rPr>
        <w:t>Abstract:</w:t>
      </w:r>
      <w:r w:rsidRPr="00D53282">
        <w:t xml:space="preserve"> </w:t>
      </w:r>
      <w:r>
        <w:br/>
        <w:t>Summary of change: Support the SA WG1 requirement</w:t>
      </w:r>
      <w:r w:rsidR="0061178C">
        <w:t xml:space="preserve">. </w:t>
      </w:r>
    </w:p>
    <w:p w14:paraId="4C7F8C00" w14:textId="77777777" w:rsidR="0061178C" w:rsidRDefault="0061178C" w:rsidP="0061178C">
      <w:pPr>
        <w:keepNext/>
        <w:keepLines/>
        <w:rPr>
          <w:b/>
          <w:bCs/>
        </w:rPr>
      </w:pPr>
      <w:r>
        <w:rPr>
          <w:b/>
          <w:bCs/>
        </w:rPr>
        <w:t>Plenary Discussion:</w:t>
      </w:r>
    </w:p>
    <w:p w14:paraId="781BD0E2" w14:textId="542AAD72" w:rsidR="003964C1" w:rsidRPr="005B25A1" w:rsidRDefault="003964C1" w:rsidP="003964C1">
      <w:pPr>
        <w:keepNext/>
        <w:keepLines/>
      </w:pPr>
      <w:r>
        <w:rPr>
          <w:color w:val="FF0000"/>
        </w:rPr>
        <w:t>NO DISCUSSION RECORDED</w:t>
      </w:r>
    </w:p>
    <w:p w14:paraId="5E29739F" w14:textId="77777777" w:rsidR="003964C1" w:rsidRPr="00EB0339" w:rsidRDefault="003964C1" w:rsidP="003964C1">
      <w:r w:rsidRPr="005B25A1">
        <w:rPr>
          <w:b/>
          <w:bCs/>
        </w:rPr>
        <w:t>Status:</w:t>
      </w:r>
      <w:r>
        <w:t xml:space="preserve"> </w:t>
      </w:r>
      <w:r>
        <w:rPr>
          <w:color w:val="0000FF"/>
        </w:rPr>
        <w:t>Not concluded</w:t>
      </w:r>
      <w:r>
        <w:t>.</w:t>
      </w:r>
    </w:p>
    <w:p w14:paraId="77458EF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Energy Saving Indicator as a new filtering criterion for Member UE Selection Assistance</w:t>
      </w:r>
    </w:p>
    <w:p w14:paraId="428ADC18" w14:textId="77777777" w:rsidR="003964C1" w:rsidRDefault="003964C1" w:rsidP="003964C1">
      <w:pPr>
        <w:pStyle w:val="NormTop"/>
      </w:pPr>
      <w:r>
        <w:rPr>
          <w:color w:val="0000FF"/>
        </w:rPr>
        <w:t>S2-2506961</w:t>
      </w:r>
      <w:r w:rsidRPr="00D53282">
        <w:t xml:space="preserve"> </w:t>
      </w:r>
      <w:r>
        <w:t xml:space="preserve">(WID NEW) New WID on Energy Saving Indicator as a new filtering criterion for Member UE Selection Assistance (Source: </w:t>
      </w:r>
      <w:proofErr w:type="spellStart"/>
      <w:r>
        <w:t>InterDigital</w:t>
      </w:r>
      <w:proofErr w:type="spellEnd"/>
      <w:r>
        <w:t xml:space="preserve"> Inc., Lenovo, Oracle)</w:t>
      </w:r>
      <w:r>
        <w:br/>
      </w:r>
      <w:r w:rsidRPr="00D53282">
        <w:rPr>
          <w:b/>
        </w:rPr>
        <w:t>Document for:</w:t>
      </w:r>
      <w:r w:rsidRPr="00D53282">
        <w:t xml:space="preserve"> </w:t>
      </w:r>
      <w:r>
        <w:t>Approval</w:t>
      </w:r>
      <w:r>
        <w:br/>
      </w:r>
      <w:r w:rsidRPr="00D53282">
        <w:rPr>
          <w:b/>
        </w:rPr>
        <w:t>Abstract:</w:t>
      </w:r>
      <w:r w:rsidRPr="00D53282">
        <w:t xml:space="preserve"> </w:t>
      </w:r>
      <w:r>
        <w:br/>
        <w:t>New WID proposing to specify that the presence of a UE Energy Savings Indicator can be used as a filtering criterion for Member UE Selection Assistance.</w:t>
      </w:r>
    </w:p>
    <w:p w14:paraId="642A6573" w14:textId="77777777" w:rsidR="003964C1" w:rsidRPr="005B25A1" w:rsidRDefault="003964C1" w:rsidP="003964C1">
      <w:pPr>
        <w:keepNext/>
        <w:keepLines/>
        <w:rPr>
          <w:b/>
          <w:bCs/>
        </w:rPr>
      </w:pPr>
      <w:r w:rsidRPr="005B25A1">
        <w:rPr>
          <w:b/>
          <w:bCs/>
        </w:rPr>
        <w:t>Convenor comment:</w:t>
      </w:r>
    </w:p>
    <w:p w14:paraId="1337B9EE" w14:textId="77777777" w:rsidR="0061178C" w:rsidRPr="005B25A1" w:rsidRDefault="003964C1" w:rsidP="0061178C">
      <w:pPr>
        <w:keepNext/>
        <w:keepLines/>
      </w:pPr>
      <w:r w:rsidRPr="005B25A1">
        <w:t xml:space="preserve">Supporting Companies: </w:t>
      </w:r>
      <w:proofErr w:type="spellStart"/>
      <w:r w:rsidRPr="005B25A1">
        <w:t>InterDigital</w:t>
      </w:r>
      <w:proofErr w:type="spellEnd"/>
      <w:r w:rsidRPr="005B25A1">
        <w:t xml:space="preserve"> Inc., Lenovo, Oracle, AT&amp;T</w:t>
      </w:r>
      <w:r w:rsidR="0061178C">
        <w:t xml:space="preserve">. </w:t>
      </w:r>
    </w:p>
    <w:p w14:paraId="5BE4AA17" w14:textId="77777777" w:rsidR="0061178C" w:rsidRDefault="0061178C" w:rsidP="0061178C">
      <w:pPr>
        <w:keepNext/>
        <w:keepLines/>
        <w:rPr>
          <w:b/>
          <w:bCs/>
        </w:rPr>
      </w:pPr>
      <w:r>
        <w:rPr>
          <w:b/>
          <w:bCs/>
        </w:rPr>
        <w:t>Plenary Discussion:</w:t>
      </w:r>
    </w:p>
    <w:p w14:paraId="3675BC56" w14:textId="6E5E0AE5" w:rsidR="00815B87" w:rsidRDefault="00815B87" w:rsidP="007615D6">
      <w:pPr>
        <w:keepNext/>
        <w:keepLines/>
      </w:pPr>
      <w:r>
        <w:t xml:space="preserve">There were concerns raised and this was left for off-line discussion and revised to </w:t>
      </w:r>
      <w:r w:rsidRPr="00497EE3">
        <w:rPr>
          <w:color w:val="0000FF"/>
        </w:rPr>
        <w:t>S2-250</w:t>
      </w:r>
      <w:r>
        <w:rPr>
          <w:color w:val="0000FF"/>
        </w:rPr>
        <w:t>7995</w:t>
      </w:r>
      <w:r w:rsidRPr="006132D8">
        <w:t xml:space="preserve">. </w:t>
      </w:r>
    </w:p>
    <w:p w14:paraId="7D5D4DF7" w14:textId="61037879" w:rsidR="00BC6B4C" w:rsidRDefault="00BC6B4C" w:rsidP="00AB6AF9">
      <w:pPr>
        <w:keepNext/>
        <w:keepLines/>
      </w:pPr>
      <w:r>
        <w:t xml:space="preserve">Qualcomm and Samsung objected to this WID. This was then </w:t>
      </w:r>
      <w:r w:rsidRPr="00C3284B">
        <w:rPr>
          <w:color w:val="0000FF"/>
        </w:rPr>
        <w:t>noted</w:t>
      </w:r>
      <w:r>
        <w:t>.</w:t>
      </w:r>
    </w:p>
    <w:p w14:paraId="5588480D" w14:textId="277146FF" w:rsidR="00BC6B4C" w:rsidRDefault="00BC6B4C" w:rsidP="00BC6B4C">
      <w:pPr>
        <w:keepNext/>
        <w:keepLines/>
      </w:pPr>
      <w:r>
        <w:t xml:space="preserve">  </w:t>
      </w:r>
      <w:r w:rsidRPr="00380F14">
        <w:rPr>
          <w:color w:val="FF0000"/>
        </w:rPr>
        <w:t>&lt;</w:t>
      </w:r>
      <w:r>
        <w:rPr>
          <w:color w:val="FF0000"/>
        </w:rPr>
        <w:t>OBJECTION TEXTS FROM ERICSSON AND QUALCOMM</w:t>
      </w:r>
      <w:r>
        <w:rPr>
          <w:color w:val="FF0000"/>
        </w:rPr>
        <w:t xml:space="preserve"> AND SAMSUNG</w:t>
      </w:r>
      <w:r w:rsidRPr="00380F14">
        <w:rPr>
          <w:color w:val="FF0000"/>
        </w:rPr>
        <w:t>&gt;</w:t>
      </w:r>
    </w:p>
    <w:p w14:paraId="5B0BE111" w14:textId="5BCAE9D4" w:rsidR="00AB6AF9" w:rsidRPr="00EB0339" w:rsidRDefault="00AB6AF9" w:rsidP="00AB6AF9">
      <w:r w:rsidRPr="005B25A1">
        <w:rPr>
          <w:b/>
          <w:bCs/>
        </w:rPr>
        <w:t>Status:</w:t>
      </w:r>
      <w:r>
        <w:t xml:space="preserve"> </w:t>
      </w:r>
      <w:r w:rsidR="00BC6B4C" w:rsidRPr="00C3284B">
        <w:rPr>
          <w:color w:val="0000FF"/>
        </w:rPr>
        <w:t>Noted</w:t>
      </w:r>
      <w:r w:rsidR="00BC6B4C">
        <w:t>.</w:t>
      </w:r>
    </w:p>
    <w:p w14:paraId="0B5C6919" w14:textId="77777777" w:rsidR="0061178C" w:rsidRPr="005B25A1" w:rsidRDefault="003964C1" w:rsidP="0061178C">
      <w:pPr>
        <w:keepNext/>
        <w:keepLines/>
      </w:pPr>
      <w:r>
        <w:rPr>
          <w:color w:val="0000FF"/>
        </w:rPr>
        <w:t>S2-2506969</w:t>
      </w:r>
      <w:r w:rsidRPr="00D53282">
        <w:t xml:space="preserve"> </w:t>
      </w:r>
      <w:r>
        <w:t xml:space="preserve">(CR) 23.501 CR6392 (Rel-20, 'C'): Energy Saving Indicator as a new filtering criteria for member UE selection assistance (Source: </w:t>
      </w:r>
      <w:proofErr w:type="spellStart"/>
      <w:r>
        <w:t>InterDigital</w:t>
      </w:r>
      <w:proofErr w:type="spellEnd"/>
      <w:r>
        <w:t xml:space="preserve"> Inc., Lenovo, Oracle)</w:t>
      </w:r>
      <w:r>
        <w:br/>
      </w:r>
      <w:r w:rsidRPr="00D53282">
        <w:rPr>
          <w:b/>
        </w:rPr>
        <w:t>Document for:</w:t>
      </w:r>
      <w:r w:rsidRPr="00D53282">
        <w:t xml:space="preserve"> </w:t>
      </w:r>
      <w:r>
        <w:t>Approval</w:t>
      </w:r>
      <w:r>
        <w:br/>
      </w:r>
      <w:r w:rsidRPr="00D53282">
        <w:rPr>
          <w:b/>
        </w:rPr>
        <w:t>Abstract:</w:t>
      </w:r>
      <w:r w:rsidRPr="00D53282">
        <w:t xml:space="preserve"> </w:t>
      </w:r>
      <w:r>
        <w:br/>
        <w:t>Summary of change: Add a description on how UEs Energy Saving Indicator can be used to assist Application Function in Member UE Selection</w:t>
      </w:r>
      <w:r w:rsidR="0061178C">
        <w:t xml:space="preserve">. </w:t>
      </w:r>
    </w:p>
    <w:p w14:paraId="73388965" w14:textId="77777777" w:rsidR="0061178C" w:rsidRDefault="0061178C" w:rsidP="0061178C">
      <w:pPr>
        <w:keepNext/>
        <w:keepLines/>
        <w:rPr>
          <w:b/>
          <w:bCs/>
        </w:rPr>
      </w:pPr>
      <w:r>
        <w:rPr>
          <w:b/>
          <w:bCs/>
        </w:rPr>
        <w:t>Plenary Discussion:</w:t>
      </w:r>
    </w:p>
    <w:p w14:paraId="11C46449" w14:textId="5AFBD310" w:rsidR="003964C1" w:rsidRPr="005B25A1" w:rsidRDefault="003964C1" w:rsidP="003964C1">
      <w:pPr>
        <w:keepNext/>
        <w:keepLines/>
      </w:pPr>
      <w:r>
        <w:rPr>
          <w:color w:val="FF0000"/>
        </w:rPr>
        <w:t>NO DISCUSSION RECORDED</w:t>
      </w:r>
    </w:p>
    <w:p w14:paraId="364801F6" w14:textId="77777777" w:rsidR="003964C1" w:rsidRPr="00EB0339" w:rsidRDefault="003964C1" w:rsidP="003964C1">
      <w:r w:rsidRPr="005B25A1">
        <w:rPr>
          <w:b/>
          <w:bCs/>
        </w:rPr>
        <w:t>Status:</w:t>
      </w:r>
      <w:r>
        <w:t xml:space="preserve"> </w:t>
      </w:r>
      <w:r>
        <w:rPr>
          <w:color w:val="0000FF"/>
        </w:rPr>
        <w:t>Not concluded</w:t>
      </w:r>
      <w:r>
        <w:t>.</w:t>
      </w:r>
    </w:p>
    <w:p w14:paraId="7C3892F0" w14:textId="77777777" w:rsidR="0061178C" w:rsidRPr="005B25A1" w:rsidRDefault="003964C1" w:rsidP="0061178C">
      <w:pPr>
        <w:keepNext/>
        <w:keepLines/>
      </w:pPr>
      <w:r>
        <w:rPr>
          <w:color w:val="0000FF"/>
        </w:rPr>
        <w:t>S2-2506972</w:t>
      </w:r>
      <w:r w:rsidRPr="00D53282">
        <w:t xml:space="preserve"> </w:t>
      </w:r>
      <w:r>
        <w:t xml:space="preserve">(CR) 23.502 CR5553 (Rel-20, 'C'): Adding Energy </w:t>
      </w:r>
      <w:r>
        <w:lastRenderedPageBreak/>
        <w:t xml:space="preserve">Saving Indicator as a new filtering criteria for member UE selection assistance (Source: </w:t>
      </w:r>
      <w:proofErr w:type="spellStart"/>
      <w:r>
        <w:t>InterDigital</w:t>
      </w:r>
      <w:proofErr w:type="spellEnd"/>
      <w:r>
        <w:t xml:space="preserve"> Inc., Lenovo, Oracle)</w:t>
      </w:r>
      <w:r>
        <w:br/>
      </w:r>
      <w:r w:rsidRPr="00D53282">
        <w:rPr>
          <w:b/>
        </w:rPr>
        <w:t>Document for:</w:t>
      </w:r>
      <w:r w:rsidRPr="00D53282">
        <w:t xml:space="preserve"> </w:t>
      </w:r>
      <w:r>
        <w:t>Approval</w:t>
      </w:r>
      <w:r>
        <w:br/>
      </w:r>
      <w:r w:rsidRPr="00D53282">
        <w:rPr>
          <w:b/>
        </w:rPr>
        <w:t>Abstract:</w:t>
      </w:r>
      <w:r w:rsidRPr="00D53282">
        <w:t xml:space="preserve"> </w:t>
      </w:r>
      <w:r>
        <w:br/>
        <w:t>Summary of change: Energy Saving Indicator is introduced as new filtering criteria for member UE selection assistance</w:t>
      </w:r>
      <w:r w:rsidR="0061178C">
        <w:t xml:space="preserve">. </w:t>
      </w:r>
    </w:p>
    <w:p w14:paraId="2169FC99" w14:textId="77777777" w:rsidR="0061178C" w:rsidRDefault="0061178C" w:rsidP="0061178C">
      <w:pPr>
        <w:keepNext/>
        <w:keepLines/>
        <w:rPr>
          <w:b/>
          <w:bCs/>
        </w:rPr>
      </w:pPr>
      <w:r>
        <w:rPr>
          <w:b/>
          <w:bCs/>
        </w:rPr>
        <w:t>Plenary Discussion:</w:t>
      </w:r>
    </w:p>
    <w:p w14:paraId="638E92A2" w14:textId="7A0C3359" w:rsidR="003964C1" w:rsidRPr="005B25A1" w:rsidRDefault="003964C1" w:rsidP="003964C1">
      <w:pPr>
        <w:keepNext/>
        <w:keepLines/>
      </w:pPr>
      <w:r>
        <w:rPr>
          <w:color w:val="FF0000"/>
        </w:rPr>
        <w:t>NO DISCUSSION RECORDED</w:t>
      </w:r>
    </w:p>
    <w:p w14:paraId="6F9C44B0" w14:textId="77777777" w:rsidR="003964C1" w:rsidRPr="00EB0339" w:rsidRDefault="003964C1" w:rsidP="003964C1">
      <w:r w:rsidRPr="005B25A1">
        <w:rPr>
          <w:b/>
          <w:bCs/>
        </w:rPr>
        <w:t>Status:</w:t>
      </w:r>
      <w:r>
        <w:t xml:space="preserve"> </w:t>
      </w:r>
      <w:r>
        <w:rPr>
          <w:color w:val="0000FF"/>
        </w:rPr>
        <w:t>Not concluded</w:t>
      </w:r>
      <w:r>
        <w:t>.</w:t>
      </w:r>
    </w:p>
    <w:p w14:paraId="59040D18"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Providing per-subscriber Allowed MAC addresses from UDM</w:t>
      </w:r>
    </w:p>
    <w:p w14:paraId="0B7746FC" w14:textId="77777777" w:rsidR="003964C1" w:rsidRDefault="003964C1" w:rsidP="003964C1">
      <w:pPr>
        <w:pStyle w:val="NormTop"/>
      </w:pPr>
      <w:r>
        <w:rPr>
          <w:color w:val="0000FF"/>
        </w:rPr>
        <w:t>S2-2507022</w:t>
      </w:r>
      <w:r w:rsidRPr="00D53282">
        <w:t xml:space="preserve"> </w:t>
      </w:r>
      <w:r>
        <w:t xml:space="preserve">(WID NEW) New WID on providing per-subscriber Allowed MAC addresses from UDM (Source: Samsung, Verizon, Oracle, Tejas Networks Limited,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WID is proposed to address the scenario of Allowed MAC address handling per subscriber.</w:t>
      </w:r>
    </w:p>
    <w:p w14:paraId="79EAEF49"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S2-2505235</w:t>
      </w:r>
      <w:r>
        <w:t>.</w:t>
      </w:r>
    </w:p>
    <w:p w14:paraId="44EAB722" w14:textId="77777777" w:rsidR="003964C1" w:rsidRPr="005B25A1" w:rsidRDefault="003964C1" w:rsidP="003964C1">
      <w:pPr>
        <w:keepNext/>
        <w:keepLines/>
        <w:rPr>
          <w:b/>
          <w:bCs/>
        </w:rPr>
      </w:pPr>
      <w:r w:rsidRPr="005B25A1">
        <w:rPr>
          <w:b/>
          <w:bCs/>
        </w:rPr>
        <w:t>Convenor comment:</w:t>
      </w:r>
    </w:p>
    <w:p w14:paraId="7B8077AD" w14:textId="77777777" w:rsidR="003964C1" w:rsidRPr="005B25A1" w:rsidRDefault="003964C1" w:rsidP="003964C1">
      <w:pPr>
        <w:keepNext/>
        <w:keepLines/>
      </w:pPr>
      <w:r w:rsidRPr="005B25A1">
        <w:t xml:space="preserve">Supporting Companies: Samsung, Verizon, Oracle, Tejas Networks Limited, </w:t>
      </w:r>
      <w:proofErr w:type="spellStart"/>
      <w:r w:rsidRPr="005B25A1">
        <w:t>CEWiT</w:t>
      </w:r>
      <w:proofErr w:type="spellEnd"/>
      <w:r w:rsidRPr="005B25A1">
        <w:t>. Handle.</w:t>
      </w:r>
    </w:p>
    <w:p w14:paraId="0586D95A" w14:textId="77777777" w:rsidR="00411EE8" w:rsidRDefault="00411EE8" w:rsidP="003964C1">
      <w:pPr>
        <w:keepNext/>
        <w:keepLines/>
        <w:rPr>
          <w:b/>
          <w:bCs/>
        </w:rPr>
      </w:pPr>
      <w:r>
        <w:rPr>
          <w:b/>
          <w:bCs/>
        </w:rPr>
        <w:t>Drafting session:</w:t>
      </w:r>
    </w:p>
    <w:p w14:paraId="3EF3BF9E" w14:textId="77777777" w:rsidR="0061178C" w:rsidRDefault="007501D2" w:rsidP="0061178C">
      <w:pPr>
        <w:keepNext/>
        <w:keepLines/>
      </w:pPr>
      <w:r>
        <w:t xml:space="preserve">Discussed in drafting session and revised to </w:t>
      </w:r>
      <w:r w:rsidRPr="007501D2">
        <w:rPr>
          <w:color w:val="0000FF"/>
        </w:rPr>
        <w:t>S2-250796</w:t>
      </w:r>
      <w:r>
        <w:rPr>
          <w:color w:val="0000FF"/>
        </w:rPr>
        <w:t>4</w:t>
      </w:r>
      <w:r w:rsidR="0061178C">
        <w:t xml:space="preserve">. </w:t>
      </w:r>
    </w:p>
    <w:p w14:paraId="60321793" w14:textId="53E5CAD4" w:rsidR="009F6D99" w:rsidRDefault="000028D9" w:rsidP="0061178C">
      <w:pPr>
        <w:keepNext/>
        <w:keepLines/>
      </w:pPr>
      <w:r>
        <w:t xml:space="preserve">The completion dates should be further considered with the SA WG2 work planning. It was proposed to remove UDR from WT#1. Nokia preferred to keep UDM/UDR. This should be added in the Justification and a note added to the Objective for this. This was revised to </w:t>
      </w:r>
      <w:r w:rsidRPr="00CE3EC0">
        <w:rPr>
          <w:color w:val="0000FF"/>
        </w:rPr>
        <w:t>S2-2</w:t>
      </w:r>
      <w:r>
        <w:rPr>
          <w:color w:val="0000FF"/>
        </w:rPr>
        <w:t>508048</w:t>
      </w:r>
      <w:r>
        <w:t xml:space="preserve">. </w:t>
      </w:r>
    </w:p>
    <w:p w14:paraId="429ECFB4" w14:textId="77777777" w:rsidR="000028D9" w:rsidRPr="00514943" w:rsidRDefault="000028D9" w:rsidP="000028D9">
      <w:pPr>
        <w:keepNext/>
        <w:keepLines/>
      </w:pPr>
      <w:r>
        <w:t xml:space="preserve">This WID was </w:t>
      </w:r>
      <w:r w:rsidRPr="00C3284B">
        <w:rPr>
          <w:color w:val="FF0000"/>
          <w:lang w:eastAsia="en-US"/>
        </w:rPr>
        <w:t>approved</w:t>
      </w:r>
      <w:r>
        <w:t>.</w:t>
      </w:r>
    </w:p>
    <w:p w14:paraId="6192F824" w14:textId="77777777" w:rsidR="000028D9" w:rsidRDefault="000028D9" w:rsidP="000028D9">
      <w:pPr>
        <w:keepNext/>
        <w:keepLines/>
        <w:rPr>
          <w:b/>
          <w:bCs/>
        </w:rPr>
      </w:pPr>
      <w:r>
        <w:rPr>
          <w:b/>
          <w:bCs/>
        </w:rPr>
        <w:t>Plenary Discussion:</w:t>
      </w:r>
    </w:p>
    <w:p w14:paraId="5E466F6B" w14:textId="77777777" w:rsidR="000028D9" w:rsidRPr="00EB0339" w:rsidRDefault="000028D9" w:rsidP="000028D9">
      <w:r w:rsidRPr="005B25A1">
        <w:rPr>
          <w:b/>
          <w:bCs/>
        </w:rPr>
        <w:t>Status:</w:t>
      </w:r>
      <w:r>
        <w:t xml:space="preserve"> </w:t>
      </w:r>
      <w:r w:rsidRPr="00C3284B">
        <w:rPr>
          <w:color w:val="FF0000"/>
          <w:lang w:eastAsia="en-US"/>
        </w:rPr>
        <w:t>Approved</w:t>
      </w:r>
      <w:r>
        <w:t>.</w:t>
      </w:r>
    </w:p>
    <w:p w14:paraId="37254665" w14:textId="77777777" w:rsidR="003964C1" w:rsidRDefault="003964C1" w:rsidP="003964C1">
      <w:pPr>
        <w:pStyle w:val="NormTop"/>
      </w:pPr>
      <w:r>
        <w:rPr>
          <w:color w:val="0000FF"/>
        </w:rPr>
        <w:t>S2-2507109</w:t>
      </w:r>
      <w:r w:rsidRPr="00D53282">
        <w:t xml:space="preserve"> </w:t>
      </w:r>
      <w:r>
        <w:t xml:space="preserve">(CR) 23.501 CR6395 (Rel-20, 'C'): Providing per-subscriber Allowed MAC addresses from UDM (Source: Samsung, Verizon, Oracle, Tejas Networks Limited,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w:t>
      </w:r>
      <w:r>
        <w:lastRenderedPageBreak/>
        <w:t>ed MAC addresses information in SM subscription data in UDM.</w:t>
      </w:r>
    </w:p>
    <w:p w14:paraId="2C0A5879" w14:textId="77777777" w:rsidR="003964C1" w:rsidRPr="005B25A1" w:rsidRDefault="003964C1" w:rsidP="003964C1">
      <w:pPr>
        <w:keepNext/>
        <w:keepLines/>
        <w:rPr>
          <w:b/>
          <w:bCs/>
        </w:rPr>
      </w:pPr>
      <w:r w:rsidRPr="005B25A1">
        <w:rPr>
          <w:b/>
          <w:bCs/>
        </w:rPr>
        <w:t>Convenor comment:</w:t>
      </w:r>
    </w:p>
    <w:p w14:paraId="487B5A6C" w14:textId="77777777" w:rsidR="0061178C" w:rsidRPr="005B25A1" w:rsidRDefault="003964C1" w:rsidP="0061178C">
      <w:pPr>
        <w:keepNext/>
        <w:keepLines/>
      </w:pPr>
      <w:r w:rsidRPr="005B25A1">
        <w:t>Handle</w:t>
      </w:r>
      <w:r w:rsidR="0061178C">
        <w:t xml:space="preserve">. </w:t>
      </w:r>
    </w:p>
    <w:p w14:paraId="3F48C3FE" w14:textId="77777777" w:rsidR="0061178C" w:rsidRDefault="0061178C" w:rsidP="0061178C">
      <w:pPr>
        <w:keepNext/>
        <w:keepLines/>
        <w:rPr>
          <w:b/>
          <w:bCs/>
        </w:rPr>
      </w:pPr>
      <w:r>
        <w:rPr>
          <w:b/>
          <w:bCs/>
        </w:rPr>
        <w:t>Plenary Discussion:</w:t>
      </w:r>
    </w:p>
    <w:p w14:paraId="01343C75" w14:textId="688A00B3" w:rsidR="00250CEB" w:rsidRDefault="000028D9" w:rsidP="00A120F3">
      <w:pPr>
        <w:keepNext/>
        <w:keepLines/>
      </w:pPr>
      <w:r>
        <w:t xml:space="preserve">Ericsson commented that it would be better not to approve Rel-20 CRs at this meeting as this would create the Rel-20 TSs for the next meeting, requiring Cat A CRs for all previous Release CRs. </w:t>
      </w:r>
      <w:r w:rsidR="00250CEB" w:rsidRPr="00250CEB">
        <w:rPr>
          <w:b/>
          <w:bCs/>
        </w:rPr>
        <w:t xml:space="preserve">It was suggested that they could be technically endorsed at this meeting. </w:t>
      </w:r>
      <w:r w:rsidR="00250CEB">
        <w:t xml:space="preserve">This was left for off-line discussion and revised to </w:t>
      </w:r>
      <w:r w:rsidR="00250CEB" w:rsidRPr="00497EE3">
        <w:rPr>
          <w:color w:val="0000FF"/>
        </w:rPr>
        <w:t>S2-250</w:t>
      </w:r>
      <w:r w:rsidR="00250CEB">
        <w:rPr>
          <w:color w:val="0000FF"/>
        </w:rPr>
        <w:t>8049</w:t>
      </w:r>
      <w:r w:rsidR="00250CEB">
        <w:t>.</w:t>
      </w:r>
      <w:r w:rsidR="00250CEB" w:rsidRPr="00437C14">
        <w:t xml:space="preserve"> </w:t>
      </w:r>
    </w:p>
    <w:p w14:paraId="116A5855" w14:textId="4C001132" w:rsidR="003964C1" w:rsidRPr="000028D9" w:rsidRDefault="00250CEB" w:rsidP="003964C1">
      <w:pPr>
        <w:keepNext/>
        <w:keepLines/>
      </w:pPr>
      <w:r>
        <w:t xml:space="preserve">  </w:t>
      </w:r>
      <w:r w:rsidRPr="00380F14">
        <w:rPr>
          <w:color w:val="FF0000"/>
        </w:rPr>
        <w:t>&lt;RETURN - OPEN&gt;</w:t>
      </w:r>
    </w:p>
    <w:p w14:paraId="37CB7432" w14:textId="4BCD9346" w:rsidR="003964C1" w:rsidRPr="00EB0339" w:rsidRDefault="003964C1" w:rsidP="003964C1">
      <w:r w:rsidRPr="005B25A1">
        <w:rPr>
          <w:b/>
          <w:bCs/>
        </w:rPr>
        <w:t>Status:</w:t>
      </w:r>
      <w:r>
        <w:t xml:space="preserve"> </w:t>
      </w:r>
      <w:r w:rsidR="00250CEB" w:rsidRPr="00380F14">
        <w:rPr>
          <w:color w:val="FF0000"/>
        </w:rPr>
        <w:t>OPEN</w:t>
      </w:r>
    </w:p>
    <w:p w14:paraId="1335684D" w14:textId="77777777" w:rsidR="003964C1" w:rsidRDefault="003964C1" w:rsidP="003964C1">
      <w:pPr>
        <w:pStyle w:val="NormTop"/>
      </w:pPr>
      <w:r>
        <w:rPr>
          <w:color w:val="0000FF"/>
        </w:rPr>
        <w:t>S2-2507120</w:t>
      </w:r>
      <w:r w:rsidRPr="00D53282">
        <w:t xml:space="preserve"> </w:t>
      </w:r>
      <w:r>
        <w:t xml:space="preserve">(CR) 23.502 CR5560 (Rel-20, 'C'): Support of allowed MAC addresses in SM subscription data in UDM (Source: Samsung, Verizon, Oracle, Tejas Networks Limited,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02EF060D" w14:textId="77777777" w:rsidR="003964C1" w:rsidRPr="005B25A1" w:rsidRDefault="003964C1" w:rsidP="003964C1">
      <w:pPr>
        <w:keepNext/>
        <w:keepLines/>
        <w:rPr>
          <w:b/>
          <w:bCs/>
        </w:rPr>
      </w:pPr>
      <w:r w:rsidRPr="005B25A1">
        <w:rPr>
          <w:b/>
          <w:bCs/>
        </w:rPr>
        <w:t>Convenor comment:</w:t>
      </w:r>
    </w:p>
    <w:p w14:paraId="4052FF89" w14:textId="77777777" w:rsidR="0061178C" w:rsidRPr="005B25A1" w:rsidRDefault="003964C1" w:rsidP="0061178C">
      <w:pPr>
        <w:keepNext/>
        <w:keepLines/>
      </w:pPr>
      <w:r w:rsidRPr="005B25A1">
        <w:t>Handle</w:t>
      </w:r>
      <w:r w:rsidR="0061178C">
        <w:t xml:space="preserve">. </w:t>
      </w:r>
    </w:p>
    <w:p w14:paraId="4B21F985" w14:textId="77777777" w:rsidR="0061178C" w:rsidRDefault="0061178C" w:rsidP="0061178C">
      <w:pPr>
        <w:keepNext/>
        <w:keepLines/>
        <w:rPr>
          <w:b/>
          <w:bCs/>
        </w:rPr>
      </w:pPr>
      <w:r>
        <w:rPr>
          <w:b/>
          <w:bCs/>
        </w:rPr>
        <w:t>Plenary Discussion:</w:t>
      </w:r>
    </w:p>
    <w:p w14:paraId="05718829" w14:textId="716E397B" w:rsidR="003964C1" w:rsidRPr="005B25A1" w:rsidRDefault="003964C1" w:rsidP="003964C1">
      <w:pPr>
        <w:keepNext/>
        <w:keepLines/>
      </w:pPr>
      <w:r>
        <w:rPr>
          <w:color w:val="FF0000"/>
        </w:rPr>
        <w:t>NO DISCUSSION RECORDED</w:t>
      </w:r>
    </w:p>
    <w:p w14:paraId="6F812FF5" w14:textId="77777777" w:rsidR="003964C1" w:rsidRPr="00EB0339" w:rsidRDefault="003964C1" w:rsidP="003964C1">
      <w:r w:rsidRPr="005B25A1">
        <w:rPr>
          <w:b/>
          <w:bCs/>
        </w:rPr>
        <w:t>Status:</w:t>
      </w:r>
      <w:r>
        <w:t xml:space="preserve"> </w:t>
      </w:r>
      <w:r>
        <w:rPr>
          <w:color w:val="0000FF"/>
        </w:rPr>
        <w:t>Not concluded</w:t>
      </w:r>
      <w:r>
        <w:t>.</w:t>
      </w:r>
    </w:p>
    <w:p w14:paraId="4A19CA81"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of distributed inference for VFL</w:t>
      </w:r>
    </w:p>
    <w:p w14:paraId="5A7AA47B" w14:textId="77777777" w:rsidR="003964C1" w:rsidRDefault="003964C1" w:rsidP="003964C1">
      <w:pPr>
        <w:pStyle w:val="NormTop"/>
      </w:pPr>
      <w:r>
        <w:rPr>
          <w:color w:val="0000FF"/>
        </w:rPr>
        <w:t>S2-2507197</w:t>
      </w:r>
      <w:r w:rsidRPr="00D53282">
        <w:t xml:space="preserve"> </w:t>
      </w:r>
      <w:r>
        <w:t>(WID NEW) TEI20 proposal on support of distributed inference for VFL (Source: Lenovo)</w:t>
      </w:r>
      <w:r>
        <w:br/>
      </w:r>
      <w:r w:rsidRPr="00D53282">
        <w:rPr>
          <w:b/>
        </w:rPr>
        <w:t>Document for:</w:t>
      </w:r>
      <w:r w:rsidRPr="00D53282">
        <w:t xml:space="preserve"> </w:t>
      </w:r>
      <w:r>
        <w:t>Approval</w:t>
      </w:r>
      <w:r>
        <w:br/>
      </w:r>
      <w:r w:rsidRPr="00D53282">
        <w:rPr>
          <w:b/>
        </w:rPr>
        <w:t>Abstract:</w:t>
      </w:r>
      <w:r w:rsidRPr="00D53282">
        <w:t xml:space="preserve"> </w:t>
      </w:r>
    </w:p>
    <w:p w14:paraId="2E04F8EC" w14:textId="77777777" w:rsidR="003964C1" w:rsidRPr="00B81031" w:rsidRDefault="003964C1" w:rsidP="003964C1">
      <w:pPr>
        <w:keepNext/>
        <w:keepLines/>
        <w:rPr>
          <w:i/>
        </w:rPr>
      </w:pPr>
      <w:r w:rsidRPr="00B81031">
        <w:rPr>
          <w:b/>
          <w:bCs/>
          <w:i/>
        </w:rPr>
        <w:t>Comment:</w:t>
      </w:r>
      <w:r>
        <w:rPr>
          <w:i/>
        </w:rPr>
        <w:t xml:space="preserve"> Consider an Acronym.</w:t>
      </w:r>
    </w:p>
    <w:p w14:paraId="0FCE4157" w14:textId="77777777" w:rsidR="003964C1" w:rsidRPr="005B25A1" w:rsidRDefault="003964C1" w:rsidP="003964C1">
      <w:pPr>
        <w:keepNext/>
        <w:keepLines/>
        <w:rPr>
          <w:b/>
          <w:bCs/>
        </w:rPr>
      </w:pPr>
      <w:r w:rsidRPr="005B25A1">
        <w:rPr>
          <w:b/>
          <w:bCs/>
        </w:rPr>
        <w:t>Convenor comment:</w:t>
      </w:r>
    </w:p>
    <w:p w14:paraId="76AD64A5" w14:textId="77777777" w:rsidR="003964C1" w:rsidRPr="005B25A1" w:rsidRDefault="003964C1" w:rsidP="003964C1">
      <w:pPr>
        <w:keepNext/>
        <w:keepLines/>
      </w:pPr>
      <w:r w:rsidRPr="005B25A1">
        <w:t xml:space="preserve">Supporting Companies: Lenovo, </w:t>
      </w:r>
      <w:proofErr w:type="spellStart"/>
      <w:r w:rsidRPr="005B25A1">
        <w:t>InterDigital</w:t>
      </w:r>
      <w:proofErr w:type="spellEnd"/>
      <w:r w:rsidRPr="005B25A1">
        <w:t>, Vivo, Oppo, ZTE Consider an Acronym. Handle.</w:t>
      </w:r>
    </w:p>
    <w:p w14:paraId="214D083F" w14:textId="77777777" w:rsidR="00411EE8" w:rsidRDefault="00411EE8" w:rsidP="003964C1">
      <w:pPr>
        <w:keepNext/>
        <w:keepLines/>
        <w:rPr>
          <w:b/>
          <w:bCs/>
        </w:rPr>
      </w:pPr>
      <w:r>
        <w:rPr>
          <w:b/>
          <w:bCs/>
        </w:rPr>
        <w:t>Drafting session:</w:t>
      </w:r>
    </w:p>
    <w:p w14:paraId="15E6D4B7" w14:textId="77777777" w:rsidR="0061178C" w:rsidRPr="005B25A1" w:rsidRDefault="007501D2" w:rsidP="0061178C">
      <w:pPr>
        <w:keepNext/>
        <w:keepLines/>
      </w:pPr>
      <w:r>
        <w:t xml:space="preserve">Discussed in drafting session and revised to </w:t>
      </w:r>
      <w:r w:rsidRPr="007501D2">
        <w:rPr>
          <w:color w:val="0000FF"/>
        </w:rPr>
        <w:t>S2-250796</w:t>
      </w:r>
      <w:r>
        <w:rPr>
          <w:color w:val="0000FF"/>
        </w:rPr>
        <w:t>6</w:t>
      </w:r>
      <w:r w:rsidR="0061178C">
        <w:t xml:space="preserve">. </w:t>
      </w:r>
    </w:p>
    <w:p w14:paraId="537B3351" w14:textId="77777777" w:rsidR="0061178C" w:rsidRDefault="0061178C" w:rsidP="0061178C">
      <w:pPr>
        <w:keepNext/>
        <w:keepLines/>
        <w:rPr>
          <w:b/>
          <w:bCs/>
        </w:rPr>
      </w:pPr>
      <w:r>
        <w:rPr>
          <w:b/>
          <w:bCs/>
        </w:rPr>
        <w:t>Plenary Discussion:</w:t>
      </w:r>
    </w:p>
    <w:p w14:paraId="6AFC0F1A" w14:textId="3FC2C4B2" w:rsidR="00250CEB" w:rsidRDefault="00250CEB" w:rsidP="007501D2">
      <w:pPr>
        <w:keepNext/>
        <w:keepLines/>
      </w:pPr>
      <w:r>
        <w:t xml:space="preserve">Ericsson did not see the need for this work item in Rel-20 and objected to this. This was then </w:t>
      </w:r>
      <w:r w:rsidRPr="00C3284B">
        <w:rPr>
          <w:color w:val="0000FF"/>
        </w:rPr>
        <w:t>noted</w:t>
      </w:r>
      <w:r>
        <w:t>.</w:t>
      </w:r>
    </w:p>
    <w:p w14:paraId="0AFFCCA4" w14:textId="2E7A7A13" w:rsidR="00BC6B4C" w:rsidRDefault="00BC6B4C" w:rsidP="00BC6B4C">
      <w:pPr>
        <w:keepNext/>
        <w:keepLines/>
      </w:pPr>
      <w:r>
        <w:t xml:space="preserve">  </w:t>
      </w:r>
      <w:r w:rsidRPr="00380F14">
        <w:rPr>
          <w:color w:val="FF0000"/>
        </w:rPr>
        <w:t>&lt;</w:t>
      </w:r>
      <w:r>
        <w:rPr>
          <w:color w:val="FF0000"/>
        </w:rPr>
        <w:t>OBJECTION TEXTS FROM ERICSSON</w:t>
      </w:r>
      <w:r w:rsidRPr="00380F14">
        <w:rPr>
          <w:color w:val="FF0000"/>
        </w:rPr>
        <w:t xml:space="preserve"> </w:t>
      </w:r>
      <w:r w:rsidRPr="00380F14">
        <w:rPr>
          <w:color w:val="FF0000"/>
        </w:rPr>
        <w:t>&gt;</w:t>
      </w:r>
    </w:p>
    <w:p w14:paraId="498B420B" w14:textId="222AF794" w:rsidR="007501D2" w:rsidRPr="00EB0339" w:rsidRDefault="007501D2" w:rsidP="007501D2">
      <w:r w:rsidRPr="005B25A1">
        <w:rPr>
          <w:b/>
          <w:bCs/>
        </w:rPr>
        <w:t>Status:</w:t>
      </w:r>
      <w:r>
        <w:t xml:space="preserve"> </w:t>
      </w:r>
      <w:r w:rsidR="00BC6B4C" w:rsidRPr="00C3284B">
        <w:rPr>
          <w:color w:val="0000FF"/>
        </w:rPr>
        <w:t>Noted</w:t>
      </w:r>
      <w:r w:rsidR="00BC6B4C">
        <w:t>.</w:t>
      </w:r>
    </w:p>
    <w:p w14:paraId="7935E1A5" w14:textId="77777777" w:rsidR="003964C1" w:rsidRDefault="003964C1" w:rsidP="003964C1">
      <w:pPr>
        <w:pStyle w:val="NormTop"/>
      </w:pPr>
      <w:r>
        <w:rPr>
          <w:color w:val="0000FF"/>
        </w:rPr>
        <w:t>S2-2507201</w:t>
      </w:r>
      <w:r w:rsidRPr="00D53282">
        <w:t xml:space="preserve"> </w:t>
      </w:r>
      <w:r>
        <w:t>(DISCUSSION) Motivation and proposed solution for TEI20 on Distributed Inference for VFL (Source: Lenovo)</w:t>
      </w:r>
      <w:r>
        <w:br/>
      </w:r>
      <w:r w:rsidRPr="00D53282">
        <w:rPr>
          <w:b/>
        </w:rPr>
        <w:t>Document for:</w:t>
      </w:r>
      <w:r w:rsidRPr="00D53282">
        <w:t xml:space="preserve"> </w:t>
      </w:r>
      <w:r>
        <w:t>Discussion</w:t>
      </w:r>
      <w:r>
        <w:br/>
      </w:r>
      <w:r w:rsidRPr="00D53282">
        <w:rPr>
          <w:b/>
        </w:rPr>
        <w:t>Abstract:</w:t>
      </w:r>
      <w:r w:rsidRPr="00D53282">
        <w:t xml:space="preserve"> </w:t>
      </w:r>
    </w:p>
    <w:p w14:paraId="231E6490" w14:textId="77777777" w:rsidR="003964C1" w:rsidRPr="005B25A1" w:rsidRDefault="003964C1" w:rsidP="003964C1">
      <w:pPr>
        <w:keepNext/>
        <w:keepLines/>
        <w:rPr>
          <w:b/>
          <w:bCs/>
        </w:rPr>
      </w:pPr>
      <w:r w:rsidRPr="005B25A1">
        <w:rPr>
          <w:b/>
          <w:bCs/>
        </w:rPr>
        <w:t>Convenor comment:</w:t>
      </w:r>
    </w:p>
    <w:p w14:paraId="6EB790F3" w14:textId="77777777" w:rsidR="0061178C" w:rsidRPr="005B25A1" w:rsidRDefault="003964C1" w:rsidP="0061178C">
      <w:pPr>
        <w:keepNext/>
        <w:keepLines/>
      </w:pPr>
      <w:r w:rsidRPr="005B25A1">
        <w:t>Handle</w:t>
      </w:r>
      <w:r w:rsidR="0061178C">
        <w:t xml:space="preserve">. </w:t>
      </w:r>
    </w:p>
    <w:p w14:paraId="1340B35D" w14:textId="77777777" w:rsidR="0061178C" w:rsidRDefault="0061178C" w:rsidP="0061178C">
      <w:pPr>
        <w:keepNext/>
        <w:keepLines/>
        <w:rPr>
          <w:b/>
          <w:bCs/>
        </w:rPr>
      </w:pPr>
      <w:r>
        <w:rPr>
          <w:b/>
          <w:bCs/>
        </w:rPr>
        <w:t>Plenary Disc</w:t>
      </w:r>
      <w:r>
        <w:rPr>
          <w:b/>
          <w:bCs/>
        </w:rPr>
        <w:lastRenderedPageBreak/>
        <w:t>ussion:</w:t>
      </w:r>
    </w:p>
    <w:p w14:paraId="03C574D6" w14:textId="342DBEA4" w:rsidR="003964C1" w:rsidRPr="005B25A1" w:rsidRDefault="003964C1" w:rsidP="003964C1">
      <w:pPr>
        <w:keepNext/>
        <w:keepLines/>
      </w:pPr>
      <w:r>
        <w:rPr>
          <w:color w:val="FF0000"/>
        </w:rPr>
        <w:t>NO DISCUSSION RECORDED</w:t>
      </w:r>
    </w:p>
    <w:p w14:paraId="491FD776" w14:textId="77777777" w:rsidR="003964C1" w:rsidRPr="00EB0339" w:rsidRDefault="003964C1" w:rsidP="003964C1">
      <w:r w:rsidRPr="005B25A1">
        <w:rPr>
          <w:b/>
          <w:bCs/>
        </w:rPr>
        <w:t>Status:</w:t>
      </w:r>
      <w:r>
        <w:t xml:space="preserve"> </w:t>
      </w:r>
      <w:r>
        <w:rPr>
          <w:color w:val="0000FF"/>
        </w:rPr>
        <w:t>Not concluded</w:t>
      </w:r>
      <w:r>
        <w:t>.</w:t>
      </w:r>
    </w:p>
    <w:p w14:paraId="659999AA" w14:textId="77777777" w:rsidR="003964C1" w:rsidRDefault="003964C1" w:rsidP="003964C1">
      <w:pPr>
        <w:pStyle w:val="NormTop"/>
      </w:pPr>
      <w:r>
        <w:rPr>
          <w:color w:val="0000FF"/>
        </w:rPr>
        <w:t>S2-2507205</w:t>
      </w:r>
      <w:r w:rsidRPr="00D53282">
        <w:t xml:space="preserve"> </w:t>
      </w:r>
      <w:r>
        <w:t>(CR) 23.288 CR1509 (Rel-20, 'B'): CR to support TEI20 distributed inference for VFL (Source: Lenovo)</w:t>
      </w:r>
      <w:r>
        <w:br/>
      </w:r>
      <w:r w:rsidRPr="00D53282">
        <w:rPr>
          <w:b/>
        </w:rPr>
        <w:t>Document for:</w:t>
      </w:r>
      <w:r w:rsidRPr="00D53282">
        <w:t xml:space="preserve"> </w:t>
      </w:r>
      <w:r>
        <w:t>Approval</w:t>
      </w:r>
      <w:r>
        <w:br/>
      </w:r>
      <w:r w:rsidRPr="00D53282">
        <w:rPr>
          <w:b/>
        </w:rPr>
        <w:t>Abstract:</w:t>
      </w:r>
      <w:r w:rsidRPr="00D53282">
        <w:t xml:space="preserve"> </w:t>
      </w:r>
    </w:p>
    <w:p w14:paraId="50A8F9C1" w14:textId="77777777" w:rsidR="003964C1" w:rsidRPr="00B81031" w:rsidRDefault="003964C1" w:rsidP="003964C1">
      <w:pPr>
        <w:keepNext/>
        <w:keepLines/>
        <w:rPr>
          <w:i/>
        </w:rPr>
      </w:pPr>
      <w:r w:rsidRPr="00B81031">
        <w:rPr>
          <w:b/>
          <w:bCs/>
          <w:i/>
        </w:rPr>
        <w:t>Comment:</w:t>
      </w:r>
      <w:r>
        <w:rPr>
          <w:i/>
        </w:rPr>
        <w:t xml:space="preserve"> Confirm CR Number - CR states Draft! Should be a Rel-20 </w:t>
      </w:r>
      <w:proofErr w:type="spellStart"/>
      <w:r>
        <w:rPr>
          <w:i/>
        </w:rPr>
        <w:t>DraftCR</w:t>
      </w:r>
      <w:proofErr w:type="spellEnd"/>
      <w:r>
        <w:rPr>
          <w:i/>
        </w:rPr>
        <w:t>!</w:t>
      </w:r>
    </w:p>
    <w:p w14:paraId="7D8249A3" w14:textId="77777777" w:rsidR="003964C1" w:rsidRPr="005B25A1" w:rsidRDefault="003964C1" w:rsidP="003964C1">
      <w:pPr>
        <w:keepNext/>
        <w:keepLines/>
        <w:rPr>
          <w:b/>
          <w:bCs/>
        </w:rPr>
      </w:pPr>
      <w:r w:rsidRPr="005B25A1">
        <w:rPr>
          <w:b/>
          <w:bCs/>
        </w:rPr>
        <w:t>Convenor comment:</w:t>
      </w:r>
    </w:p>
    <w:p w14:paraId="063034BE" w14:textId="77777777" w:rsidR="0061178C" w:rsidRPr="005B25A1" w:rsidRDefault="003964C1" w:rsidP="0061178C">
      <w:pPr>
        <w:keepNext/>
        <w:keepLines/>
      </w:pPr>
      <w:r w:rsidRPr="005B25A1">
        <w:t>Handle</w:t>
      </w:r>
      <w:r w:rsidR="0061178C">
        <w:t xml:space="preserve">. </w:t>
      </w:r>
    </w:p>
    <w:p w14:paraId="02641E11" w14:textId="77777777" w:rsidR="0061178C" w:rsidRDefault="0061178C" w:rsidP="0061178C">
      <w:pPr>
        <w:keepNext/>
        <w:keepLines/>
        <w:rPr>
          <w:b/>
          <w:bCs/>
        </w:rPr>
      </w:pPr>
      <w:r>
        <w:rPr>
          <w:b/>
          <w:bCs/>
        </w:rPr>
        <w:t>Plenary Discussion:</w:t>
      </w:r>
    </w:p>
    <w:p w14:paraId="2CF392F7" w14:textId="55E218C3" w:rsidR="003964C1" w:rsidRPr="005B25A1" w:rsidRDefault="003964C1" w:rsidP="003964C1">
      <w:pPr>
        <w:keepNext/>
        <w:keepLines/>
      </w:pPr>
      <w:r>
        <w:rPr>
          <w:color w:val="FF0000"/>
        </w:rPr>
        <w:t>NO DISCUSSION RECORDED</w:t>
      </w:r>
    </w:p>
    <w:p w14:paraId="1759D717" w14:textId="77777777" w:rsidR="003964C1" w:rsidRPr="00EB0339" w:rsidRDefault="003964C1" w:rsidP="003964C1">
      <w:r w:rsidRPr="005B25A1">
        <w:rPr>
          <w:b/>
          <w:bCs/>
        </w:rPr>
        <w:t>Status:</w:t>
      </w:r>
      <w:r>
        <w:t xml:space="preserve"> </w:t>
      </w:r>
      <w:r>
        <w:rPr>
          <w:color w:val="0000FF"/>
        </w:rPr>
        <w:t>Not concluded</w:t>
      </w:r>
      <w:r>
        <w:t>.</w:t>
      </w:r>
    </w:p>
    <w:p w14:paraId="6C9D3A2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Simple on-path Signal Delivery</w:t>
      </w:r>
    </w:p>
    <w:p w14:paraId="66CD288F" w14:textId="77777777" w:rsidR="003964C1" w:rsidRDefault="003964C1" w:rsidP="003964C1">
      <w:pPr>
        <w:pStyle w:val="NormTop"/>
      </w:pPr>
      <w:r>
        <w:rPr>
          <w:color w:val="0000FF"/>
        </w:rPr>
        <w:t>S2-2507402</w:t>
      </w:r>
      <w:r w:rsidRPr="00D53282">
        <w:t xml:space="preserve"> </w:t>
      </w:r>
      <w:r>
        <w:t xml:space="preserve">(WID NEW) New WID on Simple on-path Signal Delivery (Source: Meta, Google, Apple, AT&amp;T, T-Mobile USA, Verizon, Charter Communications, Ericsson, Cisco Systems, Lenovo, </w:t>
      </w:r>
      <w:proofErr w:type="spellStart"/>
      <w:r>
        <w:t>InterDigital</w:t>
      </w:r>
      <w:proofErr w:type="spellEnd"/>
      <w:r>
        <w:t xml:space="preserve"> Inc, MediaTek Inc)</w:t>
      </w:r>
      <w:r>
        <w:br/>
      </w:r>
      <w:r w:rsidRPr="00D53282">
        <w:rPr>
          <w:b/>
        </w:rPr>
        <w:t>Document for:</w:t>
      </w:r>
      <w:r w:rsidRPr="00D53282">
        <w:t xml:space="preserve"> </w:t>
      </w:r>
      <w:r>
        <w:t>Approval</w:t>
      </w:r>
      <w:r>
        <w:br/>
      </w:r>
      <w:r w:rsidRPr="00D53282">
        <w:rPr>
          <w:b/>
        </w:rPr>
        <w:t>Abstract:</w:t>
      </w:r>
      <w:r w:rsidRPr="00D53282">
        <w:t xml:space="preserve"> </w:t>
      </w:r>
      <w:r>
        <w:br/>
        <w:t>UPF inserting video 'rate limit' in the DL direction, via using IETF's SCONE protocol, to allow the application in the UE to perform video bandwidth adjustment accordingly.</w:t>
      </w:r>
    </w:p>
    <w:p w14:paraId="6799E4EA" w14:textId="77777777" w:rsidR="003964C1" w:rsidRPr="005B25A1" w:rsidRDefault="003964C1" w:rsidP="003964C1">
      <w:pPr>
        <w:keepNext/>
        <w:keepLines/>
        <w:rPr>
          <w:b/>
          <w:bCs/>
        </w:rPr>
      </w:pPr>
      <w:r w:rsidRPr="005B25A1">
        <w:rPr>
          <w:b/>
          <w:bCs/>
        </w:rPr>
        <w:t>Convenor comment:</w:t>
      </w:r>
    </w:p>
    <w:p w14:paraId="15EFE596" w14:textId="77777777" w:rsidR="003964C1" w:rsidRPr="005B25A1" w:rsidRDefault="003964C1" w:rsidP="003964C1">
      <w:pPr>
        <w:keepNext/>
        <w:keepLines/>
      </w:pPr>
      <w:r w:rsidRPr="005B25A1">
        <w:t xml:space="preserve">Supporting Companies: Meta, Google, Apple, AT&amp;T, T-Mobile USA, Verizon, Charter Communications, Ericsson, Cisco Systems, Lenovo, </w:t>
      </w:r>
      <w:proofErr w:type="spellStart"/>
      <w:r w:rsidRPr="005B25A1">
        <w:t>InterDigital</w:t>
      </w:r>
      <w:proofErr w:type="spellEnd"/>
      <w:r w:rsidRPr="005B25A1">
        <w:t xml:space="preserve"> Inc, MediaTek Inc. Handle.</w:t>
      </w:r>
    </w:p>
    <w:p w14:paraId="2342155B" w14:textId="77777777" w:rsidR="00411EE8" w:rsidRDefault="00411EE8" w:rsidP="003964C1">
      <w:pPr>
        <w:keepNext/>
        <w:keepLines/>
        <w:rPr>
          <w:b/>
          <w:bCs/>
        </w:rPr>
      </w:pPr>
      <w:r>
        <w:rPr>
          <w:b/>
          <w:bCs/>
        </w:rPr>
        <w:t>Drafting session:</w:t>
      </w:r>
    </w:p>
    <w:p w14:paraId="7D7A59CD" w14:textId="77777777" w:rsidR="0061178C" w:rsidRPr="005B25A1" w:rsidRDefault="007501D2" w:rsidP="0061178C">
      <w:pPr>
        <w:keepNext/>
        <w:keepLines/>
      </w:pPr>
      <w:r>
        <w:t xml:space="preserve">Discussed in drafting session and revised to </w:t>
      </w:r>
      <w:r w:rsidRPr="007501D2">
        <w:rPr>
          <w:color w:val="0000FF"/>
        </w:rPr>
        <w:t>S2-250796</w:t>
      </w:r>
      <w:r>
        <w:rPr>
          <w:color w:val="0000FF"/>
        </w:rPr>
        <w:t>7</w:t>
      </w:r>
      <w:r w:rsidR="0061178C">
        <w:t xml:space="preserve">. </w:t>
      </w:r>
    </w:p>
    <w:p w14:paraId="59D40548" w14:textId="77777777" w:rsidR="0061178C" w:rsidRDefault="0061178C" w:rsidP="0061178C">
      <w:pPr>
        <w:keepNext/>
        <w:keepLines/>
        <w:rPr>
          <w:b/>
          <w:bCs/>
        </w:rPr>
      </w:pPr>
      <w:r>
        <w:rPr>
          <w:b/>
          <w:bCs/>
        </w:rPr>
        <w:t>Plenary Discussion:</w:t>
      </w:r>
    </w:p>
    <w:p w14:paraId="54B2D0D1" w14:textId="35DB8614" w:rsidR="00815B87" w:rsidRDefault="00815B87" w:rsidP="007615D6">
      <w:pPr>
        <w:keepNext/>
        <w:keepLines/>
      </w:pPr>
      <w:r>
        <w:t xml:space="preserve">There were issues with the misalignment with the proposed CR. This was left for off-line discussion and revised to </w:t>
      </w:r>
      <w:r w:rsidRPr="00497EE3">
        <w:rPr>
          <w:color w:val="0000FF"/>
        </w:rPr>
        <w:t>S2-250</w:t>
      </w:r>
      <w:r>
        <w:rPr>
          <w:color w:val="0000FF"/>
        </w:rPr>
        <w:t>7996</w:t>
      </w:r>
      <w:r w:rsidRPr="006132D8">
        <w:t xml:space="preserve">. </w:t>
      </w:r>
    </w:p>
    <w:p w14:paraId="57D602EB" w14:textId="1ED40D9B" w:rsidR="00BC6B4C" w:rsidRDefault="00BC6B4C" w:rsidP="007615D6">
      <w:pPr>
        <w:keepNext/>
        <w:keepLines/>
      </w:pPr>
      <w:r w:rsidRPr="00497EE3">
        <w:rPr>
          <w:color w:val="0000FF"/>
        </w:rPr>
        <w:t>S2-250</w:t>
      </w:r>
      <w:r>
        <w:rPr>
          <w:color w:val="0000FF"/>
        </w:rPr>
        <w:t>7996</w:t>
      </w:r>
      <w:r>
        <w:t xml:space="preserve"> was withdrawn and </w:t>
      </w:r>
      <w:r w:rsidRPr="00CE3EC0">
        <w:rPr>
          <w:color w:val="0000FF"/>
        </w:rPr>
        <w:t>S2-2</w:t>
      </w:r>
      <w:r>
        <w:rPr>
          <w:color w:val="0000FF"/>
        </w:rPr>
        <w:t>507967</w:t>
      </w:r>
      <w:r>
        <w:t xml:space="preserve"> was </w:t>
      </w:r>
      <w:r w:rsidRPr="00BC6B4C">
        <w:rPr>
          <w:color w:val="3333FF"/>
        </w:rPr>
        <w:t>postponed</w:t>
      </w:r>
      <w:r>
        <w:t>.</w:t>
      </w:r>
      <w:r w:rsidRPr="00375008">
        <w:t xml:space="preserve"> </w:t>
      </w:r>
    </w:p>
    <w:p w14:paraId="6C4F8830" w14:textId="2E82B041" w:rsidR="007501D2" w:rsidRPr="00EB0339" w:rsidRDefault="007501D2" w:rsidP="007501D2">
      <w:r w:rsidRPr="005B25A1">
        <w:rPr>
          <w:b/>
          <w:bCs/>
        </w:rPr>
        <w:t>Status:</w:t>
      </w:r>
      <w:r>
        <w:t xml:space="preserve"> </w:t>
      </w:r>
      <w:r w:rsidR="00BC6B4C" w:rsidRPr="00BC6B4C">
        <w:rPr>
          <w:color w:val="3333FF"/>
        </w:rPr>
        <w:t>Postponed</w:t>
      </w:r>
      <w:r w:rsidR="00BC6B4C">
        <w:t>.</w:t>
      </w:r>
    </w:p>
    <w:p w14:paraId="3EF20B4B" w14:textId="77777777" w:rsidR="003964C1" w:rsidRDefault="003964C1" w:rsidP="003964C1">
      <w:pPr>
        <w:pStyle w:val="NormTop"/>
      </w:pPr>
      <w:r>
        <w:rPr>
          <w:color w:val="0000FF"/>
        </w:rPr>
        <w:t>S2-2507403</w:t>
      </w:r>
      <w:r w:rsidRPr="00D53282">
        <w:t xml:space="preserve"> </w:t>
      </w:r>
      <w:r>
        <w:t>(DRAFTCR) DL Rate Signal indication to UE's application using IETF's SCONE (Source: Meta, Google, Interdigital Inc, ???)</w:t>
      </w:r>
      <w:r>
        <w:br/>
      </w:r>
      <w:r w:rsidRPr="00D53282">
        <w:rPr>
          <w:b/>
        </w:rPr>
        <w:t>Document for:</w:t>
      </w:r>
      <w:r w:rsidRPr="00D53282">
        <w:t xml:space="preserve"> </w:t>
      </w:r>
      <w:r>
        <w:t>Information</w:t>
      </w:r>
      <w:r>
        <w:br/>
      </w:r>
      <w:r w:rsidRPr="00D53282">
        <w:rPr>
          <w:b/>
        </w:rPr>
        <w:t>Abstract:</w:t>
      </w:r>
      <w:r w:rsidRPr="00D53282">
        <w:t xml:space="preserve"> </w:t>
      </w:r>
    </w:p>
    <w:p w14:paraId="66A810EA" w14:textId="77777777" w:rsidR="003964C1" w:rsidRPr="00B81031" w:rsidRDefault="003964C1" w:rsidP="003964C1">
      <w:pPr>
        <w:keepNext/>
        <w:keepLines/>
        <w:rPr>
          <w:i/>
        </w:rPr>
      </w:pPr>
      <w:r w:rsidRPr="00B81031">
        <w:rPr>
          <w:b/>
          <w:bCs/>
          <w:i/>
        </w:rPr>
        <w:t>Comment:</w:t>
      </w:r>
      <w:r>
        <w:rPr>
          <w:i/>
        </w:rPr>
        <w:t xml:space="preserve"> Confirm Sources!</w:t>
      </w:r>
    </w:p>
    <w:p w14:paraId="589DC496" w14:textId="77777777" w:rsidR="003964C1" w:rsidRPr="005B25A1" w:rsidRDefault="003964C1" w:rsidP="003964C1">
      <w:pPr>
        <w:keepNext/>
        <w:keepLines/>
        <w:rPr>
          <w:b/>
          <w:bCs/>
        </w:rPr>
      </w:pPr>
      <w:r w:rsidRPr="005B25A1">
        <w:rPr>
          <w:b/>
          <w:bCs/>
        </w:rPr>
        <w:t>Convenor comment:</w:t>
      </w:r>
    </w:p>
    <w:p w14:paraId="207AFB2A" w14:textId="77777777" w:rsidR="0061178C" w:rsidRPr="005B25A1" w:rsidRDefault="003964C1" w:rsidP="0061178C">
      <w:pPr>
        <w:keepNext/>
        <w:keepLines/>
      </w:pPr>
      <w:r w:rsidRPr="005B25A1">
        <w:t>Handle</w:t>
      </w:r>
      <w:r w:rsidR="0061178C">
        <w:t xml:space="preserve">. </w:t>
      </w:r>
    </w:p>
    <w:p w14:paraId="29022AD0" w14:textId="77777777" w:rsidR="0061178C" w:rsidRDefault="0061178C" w:rsidP="0061178C">
      <w:pPr>
        <w:keepNext/>
        <w:keepLines/>
        <w:rPr>
          <w:b/>
          <w:bCs/>
        </w:rPr>
      </w:pPr>
      <w:r>
        <w:rPr>
          <w:b/>
          <w:bCs/>
        </w:rPr>
        <w:t>Plenary Discussion:</w:t>
      </w:r>
    </w:p>
    <w:p w14:paraId="1905513E" w14:textId="53313C03" w:rsidR="003964C1" w:rsidRPr="005B25A1" w:rsidRDefault="003964C1" w:rsidP="003964C1">
      <w:pPr>
        <w:keepNext/>
        <w:keepLines/>
      </w:pPr>
      <w:r>
        <w:rPr>
          <w:color w:val="FF0000"/>
        </w:rPr>
        <w:t>NO DISCUSSION RECORDED</w:t>
      </w:r>
    </w:p>
    <w:p w14:paraId="7C0A67B3" w14:textId="77777777" w:rsidR="003964C1" w:rsidRPr="00EB0339" w:rsidRDefault="003964C1" w:rsidP="003964C1">
      <w:r w:rsidRPr="005B25A1">
        <w:rPr>
          <w:b/>
          <w:bCs/>
        </w:rPr>
        <w:t>Status:</w:t>
      </w:r>
      <w:r>
        <w:t xml:space="preserve"> </w:t>
      </w:r>
      <w:r>
        <w:rPr>
          <w:color w:val="0000FF"/>
        </w:rPr>
        <w:t>Not concluded</w:t>
      </w:r>
      <w:r>
        <w:t>.</w:t>
      </w:r>
    </w:p>
    <w:p w14:paraId="3639365D" w14:textId="77777777" w:rsidR="003964C1" w:rsidRDefault="003964C1" w:rsidP="003964C1">
      <w:pPr>
        <w:pStyle w:val="NormTop"/>
      </w:pPr>
      <w:r>
        <w:rPr>
          <w:color w:val="0000FF"/>
        </w:rPr>
        <w:lastRenderedPageBreak/>
        <w:t>S2-2507404</w:t>
      </w:r>
      <w:r w:rsidRPr="00D53282">
        <w:t xml:space="preserve"> </w:t>
      </w:r>
      <w:r>
        <w:t>(DRAFTCR) Procedure of sending Rate Signal to UE's application using IETF's SCONE (Source: Meta, Google, Interdigital Inc, ???)</w:t>
      </w:r>
      <w:r>
        <w:br/>
      </w:r>
      <w:r w:rsidRPr="00D53282">
        <w:rPr>
          <w:b/>
        </w:rPr>
        <w:t>Document for:</w:t>
      </w:r>
      <w:r w:rsidRPr="00D53282">
        <w:t xml:space="preserve"> </w:t>
      </w:r>
      <w:r>
        <w:t>Information</w:t>
      </w:r>
      <w:r>
        <w:br/>
      </w:r>
      <w:r w:rsidRPr="00D53282">
        <w:rPr>
          <w:b/>
        </w:rPr>
        <w:t>Abstract:</w:t>
      </w:r>
      <w:r w:rsidRPr="00D53282">
        <w:t xml:space="preserve"> </w:t>
      </w:r>
    </w:p>
    <w:p w14:paraId="4BE75CD6" w14:textId="77777777" w:rsidR="003964C1" w:rsidRPr="00B81031" w:rsidRDefault="003964C1" w:rsidP="003964C1">
      <w:pPr>
        <w:keepNext/>
        <w:keepLines/>
        <w:rPr>
          <w:i/>
        </w:rPr>
      </w:pPr>
      <w:r w:rsidRPr="00B81031">
        <w:rPr>
          <w:b/>
          <w:bCs/>
          <w:i/>
        </w:rPr>
        <w:t>Comment:</w:t>
      </w:r>
      <w:r>
        <w:rPr>
          <w:i/>
        </w:rPr>
        <w:t xml:space="preserve"> Confirm Sources!</w:t>
      </w:r>
    </w:p>
    <w:p w14:paraId="05E1496C" w14:textId="77777777" w:rsidR="003964C1" w:rsidRPr="005B25A1" w:rsidRDefault="003964C1" w:rsidP="003964C1">
      <w:pPr>
        <w:keepNext/>
        <w:keepLines/>
        <w:rPr>
          <w:b/>
          <w:bCs/>
        </w:rPr>
      </w:pPr>
      <w:r w:rsidRPr="005B25A1">
        <w:rPr>
          <w:b/>
          <w:bCs/>
        </w:rPr>
        <w:t>Convenor comment:</w:t>
      </w:r>
    </w:p>
    <w:p w14:paraId="5846C85D" w14:textId="77777777" w:rsidR="0061178C" w:rsidRPr="005B25A1" w:rsidRDefault="003964C1" w:rsidP="0061178C">
      <w:pPr>
        <w:keepNext/>
        <w:keepLines/>
      </w:pPr>
      <w:r w:rsidRPr="005B25A1">
        <w:t>Handle</w:t>
      </w:r>
      <w:r w:rsidR="0061178C">
        <w:t xml:space="preserve">. </w:t>
      </w:r>
    </w:p>
    <w:p w14:paraId="2E8179CB" w14:textId="77777777" w:rsidR="0061178C" w:rsidRDefault="0061178C" w:rsidP="0061178C">
      <w:pPr>
        <w:keepNext/>
        <w:keepLines/>
        <w:rPr>
          <w:b/>
          <w:bCs/>
        </w:rPr>
      </w:pPr>
      <w:r>
        <w:rPr>
          <w:b/>
          <w:bCs/>
        </w:rPr>
        <w:t>Plenary Discussion:</w:t>
      </w:r>
    </w:p>
    <w:p w14:paraId="341210A1" w14:textId="382A2AB3" w:rsidR="003964C1" w:rsidRPr="005B25A1" w:rsidRDefault="003964C1" w:rsidP="003964C1">
      <w:pPr>
        <w:keepNext/>
        <w:keepLines/>
      </w:pPr>
      <w:r>
        <w:rPr>
          <w:color w:val="FF0000"/>
        </w:rPr>
        <w:t>NO DISCUSSION RECORDED</w:t>
      </w:r>
    </w:p>
    <w:p w14:paraId="3414C89B" w14:textId="77777777" w:rsidR="003964C1" w:rsidRPr="00EB0339" w:rsidRDefault="003964C1" w:rsidP="003964C1">
      <w:r w:rsidRPr="005B25A1">
        <w:rPr>
          <w:b/>
          <w:bCs/>
        </w:rPr>
        <w:t>Status:</w:t>
      </w:r>
      <w:r>
        <w:t xml:space="preserve"> </w:t>
      </w:r>
      <w:r>
        <w:rPr>
          <w:color w:val="0000FF"/>
        </w:rPr>
        <w:t>Not concluded</w:t>
      </w:r>
      <w:r>
        <w:t>.</w:t>
      </w:r>
    </w:p>
    <w:p w14:paraId="1C60AD2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Adding support for Roaming UEs to receive 5MBS</w:t>
      </w:r>
    </w:p>
    <w:p w14:paraId="43DFE957" w14:textId="77777777" w:rsidR="003964C1" w:rsidRDefault="003964C1" w:rsidP="003964C1">
      <w:pPr>
        <w:pStyle w:val="NormTop"/>
      </w:pPr>
      <w:r>
        <w:rPr>
          <w:color w:val="0000FF"/>
        </w:rPr>
        <w:t>S2-2506225</w:t>
      </w:r>
      <w:r w:rsidRPr="00D53282">
        <w:t xml:space="preserve"> </w:t>
      </w:r>
      <w:r>
        <w:t>(WID NEW) New WID: TEI20_5MBS_Roam; Adding support for Roaming UEs to receive 5MBS (Source: Nokia, Toyota, BBC, SES)</w:t>
      </w:r>
      <w:r>
        <w:br/>
      </w:r>
      <w:r w:rsidRPr="00D53282">
        <w:rPr>
          <w:b/>
        </w:rPr>
        <w:t>Document for:</w:t>
      </w:r>
      <w:r w:rsidRPr="00D53282">
        <w:t xml:space="preserve"> </w:t>
      </w:r>
      <w:r>
        <w:t>Discussion</w:t>
      </w:r>
      <w:r>
        <w:br/>
      </w:r>
      <w:r w:rsidRPr="00D53282">
        <w:rPr>
          <w:b/>
        </w:rPr>
        <w:t>Abstract:</w:t>
      </w:r>
      <w:r w:rsidRPr="00D53282">
        <w:t xml:space="preserve"> </w:t>
      </w:r>
      <w:r>
        <w:br/>
        <w:t>New WID: TEI20_5MBS_Roam; Adding support for Roaming UEs to receive 5MBS.</w:t>
      </w:r>
    </w:p>
    <w:p w14:paraId="00079A95"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S2-2505388</w:t>
      </w:r>
      <w:r>
        <w:t>.</w:t>
      </w:r>
    </w:p>
    <w:p w14:paraId="3EC1EFCA" w14:textId="77777777" w:rsidR="003964C1" w:rsidRPr="005B25A1" w:rsidRDefault="003964C1" w:rsidP="003964C1">
      <w:pPr>
        <w:keepNext/>
        <w:keepLines/>
        <w:rPr>
          <w:b/>
          <w:bCs/>
        </w:rPr>
      </w:pPr>
      <w:r w:rsidRPr="005B25A1">
        <w:rPr>
          <w:b/>
          <w:bCs/>
        </w:rPr>
        <w:t>Convenor comment:</w:t>
      </w:r>
    </w:p>
    <w:p w14:paraId="6DD799D3" w14:textId="77777777" w:rsidR="0061178C" w:rsidRPr="005B25A1" w:rsidRDefault="003964C1" w:rsidP="0061178C">
      <w:pPr>
        <w:keepNext/>
        <w:keepLines/>
      </w:pPr>
      <w:r w:rsidRPr="005B25A1">
        <w:t>Supporting Companies: Nokia, Toyota, BBC, SES</w:t>
      </w:r>
      <w:r w:rsidR="0061178C">
        <w:t xml:space="preserve">. </w:t>
      </w:r>
    </w:p>
    <w:p w14:paraId="0335258C" w14:textId="77777777" w:rsidR="0061178C" w:rsidRDefault="0061178C" w:rsidP="0061178C">
      <w:pPr>
        <w:keepNext/>
        <w:keepLines/>
        <w:rPr>
          <w:b/>
          <w:bCs/>
        </w:rPr>
      </w:pPr>
      <w:r>
        <w:rPr>
          <w:b/>
          <w:bCs/>
        </w:rPr>
        <w:t>Plenary Discussion:</w:t>
      </w:r>
    </w:p>
    <w:p w14:paraId="3884A5D0" w14:textId="28EE22EF" w:rsidR="003964C1" w:rsidRPr="005B25A1" w:rsidRDefault="003964C1" w:rsidP="003964C1">
      <w:pPr>
        <w:keepNext/>
        <w:keepLines/>
      </w:pPr>
      <w:r>
        <w:rPr>
          <w:color w:val="FF0000"/>
        </w:rPr>
        <w:t>NO DISCUSSION RECORDED</w:t>
      </w:r>
    </w:p>
    <w:p w14:paraId="53D9E11F" w14:textId="77777777" w:rsidR="003964C1" w:rsidRPr="00EB0339" w:rsidRDefault="003964C1" w:rsidP="003964C1">
      <w:r w:rsidRPr="005B25A1">
        <w:rPr>
          <w:b/>
          <w:bCs/>
        </w:rPr>
        <w:t>Status:</w:t>
      </w:r>
      <w:r>
        <w:t xml:space="preserve"> </w:t>
      </w:r>
      <w:r>
        <w:rPr>
          <w:color w:val="0000FF"/>
        </w:rPr>
        <w:t>Not concluded</w:t>
      </w:r>
      <w:r>
        <w:t>.</w:t>
      </w:r>
    </w:p>
    <w:p w14:paraId="689E43D1" w14:textId="77777777" w:rsidR="003964C1" w:rsidRDefault="003964C1" w:rsidP="003964C1">
      <w:pPr>
        <w:pStyle w:val="NormTop"/>
      </w:pPr>
      <w:r>
        <w:rPr>
          <w:color w:val="0000FF"/>
        </w:rPr>
        <w:t>S2-2506227</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Enable Roaming UEs to receive MBS multicast and broadcast services provided in the VPLMN.</w:t>
      </w:r>
    </w:p>
    <w:p w14:paraId="024B9728" w14:textId="77777777" w:rsidR="0061178C" w:rsidRPr="005B25A1" w:rsidRDefault="003964C1" w:rsidP="0061178C">
      <w:pPr>
        <w:keepNext/>
        <w:keepLines/>
      </w:pPr>
      <w:r w:rsidRPr="00B81031">
        <w:rPr>
          <w:b/>
          <w:bCs/>
          <w:i/>
        </w:rPr>
        <w:t>Comment:</w:t>
      </w:r>
      <w:r>
        <w:rPr>
          <w:i/>
        </w:rPr>
        <w:t xml:space="preserve"> Revision of (unhandled)</w:t>
      </w:r>
      <w:r>
        <w:rPr>
          <w:color w:val="0000FF"/>
        </w:rPr>
        <w:t xml:space="preserve"> S2-2504982</w:t>
      </w:r>
      <w:r w:rsidR="0061178C">
        <w:t xml:space="preserve">. </w:t>
      </w:r>
    </w:p>
    <w:p w14:paraId="28F28A50" w14:textId="77777777" w:rsidR="0061178C" w:rsidRDefault="0061178C" w:rsidP="0061178C">
      <w:pPr>
        <w:keepNext/>
        <w:keepLines/>
        <w:rPr>
          <w:b/>
          <w:bCs/>
        </w:rPr>
      </w:pPr>
      <w:r>
        <w:rPr>
          <w:b/>
          <w:bCs/>
        </w:rPr>
        <w:t>Plenary Discussion:</w:t>
      </w:r>
    </w:p>
    <w:p w14:paraId="00CD9C71" w14:textId="7BB0DC0E" w:rsidR="003964C1" w:rsidRPr="005B25A1" w:rsidRDefault="003964C1" w:rsidP="003964C1">
      <w:pPr>
        <w:keepNext/>
        <w:keepLines/>
      </w:pPr>
      <w:r>
        <w:rPr>
          <w:color w:val="FF0000"/>
        </w:rPr>
        <w:t>NO DISCUSSION RECORDED</w:t>
      </w:r>
    </w:p>
    <w:p w14:paraId="6AF756B1" w14:textId="77777777" w:rsidR="003964C1" w:rsidRPr="00EB0339" w:rsidRDefault="003964C1" w:rsidP="003964C1">
      <w:r w:rsidRPr="005B25A1">
        <w:rPr>
          <w:b/>
          <w:bCs/>
        </w:rPr>
        <w:t>Status:</w:t>
      </w:r>
      <w:r>
        <w:t xml:space="preserve"> </w:t>
      </w:r>
      <w:r>
        <w:rPr>
          <w:color w:val="0000FF"/>
        </w:rPr>
        <w:t>Not concluded</w:t>
      </w:r>
      <w:r>
        <w:t>.</w:t>
      </w:r>
    </w:p>
    <w:p w14:paraId="2DC5B49F" w14:textId="77777777" w:rsidR="003964C1" w:rsidRDefault="003964C1" w:rsidP="003964C1">
      <w:pPr>
        <w:pStyle w:val="NormTop"/>
      </w:pPr>
      <w:r>
        <w:rPr>
          <w:color w:val="0000FF"/>
        </w:rPr>
        <w:t>S2-2506228</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7E70BDA2" w14:textId="77777777" w:rsidR="0061178C" w:rsidRPr="005B25A1" w:rsidRDefault="003964C1" w:rsidP="0061178C">
      <w:pPr>
        <w:keepNext/>
        <w:keepLines/>
      </w:pPr>
      <w:r w:rsidRPr="00B81031">
        <w:rPr>
          <w:b/>
          <w:bCs/>
          <w:i/>
        </w:rPr>
        <w:t>Comment:</w:t>
      </w:r>
      <w:r>
        <w:rPr>
          <w:i/>
        </w:rPr>
        <w:t xml:space="preserve"> Revision of (unhandled)</w:t>
      </w:r>
      <w:r>
        <w:rPr>
          <w:color w:val="0000FF"/>
        </w:rPr>
        <w:t xml:space="preserve"> S2-2504983</w:t>
      </w:r>
      <w:r w:rsidR="0061178C">
        <w:t xml:space="preserve">. </w:t>
      </w:r>
    </w:p>
    <w:p w14:paraId="4627EE7B" w14:textId="77777777" w:rsidR="0061178C" w:rsidRDefault="0061178C" w:rsidP="0061178C">
      <w:pPr>
        <w:keepNext/>
        <w:keepLines/>
        <w:rPr>
          <w:b/>
          <w:bCs/>
        </w:rPr>
      </w:pPr>
      <w:r>
        <w:rPr>
          <w:b/>
          <w:bCs/>
        </w:rPr>
        <w:t>Plenary Discussion:</w:t>
      </w:r>
    </w:p>
    <w:p w14:paraId="59229A75" w14:textId="04F4BDA1" w:rsidR="003964C1" w:rsidRPr="005B25A1" w:rsidRDefault="003964C1" w:rsidP="003964C1">
      <w:pPr>
        <w:keepNext/>
        <w:keepLines/>
      </w:pPr>
      <w:r>
        <w:rPr>
          <w:color w:val="FF0000"/>
        </w:rPr>
        <w:t>NO DISCUSSION RECORDED</w:t>
      </w:r>
    </w:p>
    <w:p w14:paraId="1F8C6AAD" w14:textId="77777777" w:rsidR="003964C1" w:rsidRPr="00EB0339" w:rsidRDefault="003964C1" w:rsidP="003964C1">
      <w:r w:rsidRPr="005B25A1">
        <w:rPr>
          <w:b/>
          <w:bCs/>
        </w:rPr>
        <w:t>Status:</w:t>
      </w:r>
      <w:r>
        <w:t xml:space="preserve"> </w:t>
      </w:r>
      <w:r>
        <w:rPr>
          <w:color w:val="0000FF"/>
        </w:rPr>
        <w:t>Not concluded</w:t>
      </w:r>
      <w:r>
        <w:t>.</w:t>
      </w:r>
    </w:p>
    <w:p w14:paraId="68E51F1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Documenting tools to support Fixed Wireless Access (FWA)</w:t>
      </w:r>
    </w:p>
    <w:p w14:paraId="38E70163" w14:textId="77777777" w:rsidR="003964C1" w:rsidRDefault="003964C1" w:rsidP="003964C1">
      <w:pPr>
        <w:pStyle w:val="NormTop"/>
      </w:pPr>
      <w:r>
        <w:rPr>
          <w:color w:val="0000FF"/>
        </w:rPr>
        <w:t>S2-2506304</w:t>
      </w:r>
      <w:r w:rsidRPr="00D53282">
        <w:t xml:space="preserve"> </w:t>
      </w:r>
      <w:r>
        <w:t>(WID NEW) New WID on Documenting tools to support Fixed Wireless Access (FWA) (Source: Nokia, T-Mobile US, ATT)</w:t>
      </w:r>
      <w:r>
        <w:br/>
      </w:r>
      <w:r w:rsidRPr="00D53282">
        <w:rPr>
          <w:b/>
        </w:rPr>
        <w:t>Document for:</w:t>
      </w:r>
      <w:r w:rsidRPr="00D53282">
        <w:t xml:space="preserve"> </w:t>
      </w:r>
      <w:r>
        <w:t>Approval</w:t>
      </w:r>
      <w:r>
        <w:br/>
      </w:r>
      <w:r w:rsidRPr="00D53282">
        <w:rPr>
          <w:b/>
        </w:rPr>
        <w:t>Abstract:</w:t>
      </w:r>
      <w:r w:rsidRPr="00D53282">
        <w:t xml:space="preserve"> </w:t>
      </w:r>
      <w:r>
        <w:br/>
        <w:t>New WID on Documenting tools to support Fixed Wireles</w:t>
      </w:r>
      <w:r>
        <w:lastRenderedPageBreak/>
        <w:t>s Access (FWA).</w:t>
      </w:r>
    </w:p>
    <w:p w14:paraId="112CFDBF"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S2-2504643</w:t>
      </w:r>
      <w:r>
        <w:t>.</w:t>
      </w:r>
    </w:p>
    <w:p w14:paraId="060F4682" w14:textId="77777777" w:rsidR="003964C1" w:rsidRPr="005B25A1" w:rsidRDefault="003964C1" w:rsidP="003964C1">
      <w:pPr>
        <w:keepNext/>
        <w:keepLines/>
        <w:rPr>
          <w:b/>
          <w:bCs/>
        </w:rPr>
      </w:pPr>
      <w:r w:rsidRPr="005B25A1">
        <w:rPr>
          <w:b/>
          <w:bCs/>
        </w:rPr>
        <w:t>Convenor comment:</w:t>
      </w:r>
    </w:p>
    <w:p w14:paraId="13108C99" w14:textId="77777777" w:rsidR="003964C1" w:rsidRPr="005B25A1" w:rsidRDefault="003964C1" w:rsidP="003964C1">
      <w:pPr>
        <w:keepNext/>
        <w:keepLines/>
      </w:pPr>
      <w:r w:rsidRPr="005B25A1">
        <w:t>Unique identifier: Supporting Companies: Supporting IM name; Nokia; T-Mobile US, ; ATT;</w:t>
      </w:r>
    </w:p>
    <w:p w14:paraId="03318FAD" w14:textId="77777777" w:rsidR="003964C1" w:rsidRPr="005B25A1" w:rsidRDefault="003964C1" w:rsidP="003964C1">
      <w:pPr>
        <w:keepNext/>
        <w:keepLines/>
        <w:rPr>
          <w:b/>
          <w:bCs/>
        </w:rPr>
      </w:pPr>
      <w:r w:rsidRPr="005B25A1">
        <w:rPr>
          <w:b/>
          <w:bCs/>
        </w:rPr>
        <w:t>Plenary Discussion:</w:t>
      </w:r>
    </w:p>
    <w:p w14:paraId="1F61890F" w14:textId="77777777" w:rsidR="003964C1" w:rsidRPr="005B25A1" w:rsidRDefault="003964C1" w:rsidP="003964C1">
      <w:pPr>
        <w:keepNext/>
        <w:keepLines/>
      </w:pPr>
      <w:r>
        <w:rPr>
          <w:color w:val="FF0000"/>
        </w:rPr>
        <w:t>NO DISCUSSION RECORDED</w:t>
      </w:r>
    </w:p>
    <w:p w14:paraId="7BD3DA8A" w14:textId="77777777" w:rsidR="003964C1" w:rsidRPr="00EB0339" w:rsidRDefault="003964C1" w:rsidP="003964C1">
      <w:r w:rsidRPr="005B25A1">
        <w:rPr>
          <w:b/>
          <w:bCs/>
        </w:rPr>
        <w:t>Status:</w:t>
      </w:r>
      <w:r>
        <w:t xml:space="preserve"> </w:t>
      </w:r>
      <w:r>
        <w:rPr>
          <w:color w:val="0000FF"/>
        </w:rPr>
        <w:t>Not concluded</w:t>
      </w:r>
      <w:r>
        <w:t>.</w:t>
      </w:r>
    </w:p>
    <w:p w14:paraId="0973EC07" w14:textId="77777777" w:rsidR="003964C1" w:rsidRDefault="003964C1" w:rsidP="003964C1">
      <w:pPr>
        <w:pStyle w:val="NormTop"/>
      </w:pPr>
      <w:r>
        <w:rPr>
          <w:color w:val="0000FF"/>
        </w:rPr>
        <w:t>S2-2506305</w:t>
      </w:r>
      <w:r w:rsidRPr="00D53282">
        <w:t xml:space="preserve"> </w:t>
      </w:r>
      <w:r>
        <w:t>(DRAFTCR) Documenting tools to support Fixed Wireless Access (FWA) (Source: Nokia, T-Mobile US)</w:t>
      </w:r>
      <w:r>
        <w:br/>
      </w:r>
      <w:r w:rsidRPr="00D53282">
        <w:rPr>
          <w:b/>
        </w:rPr>
        <w:t>Document for:</w:t>
      </w:r>
      <w:r w:rsidRPr="00D53282">
        <w:t xml:space="preserve"> </w:t>
      </w:r>
      <w:r>
        <w:t>Endorsement</w:t>
      </w:r>
      <w:r>
        <w:br/>
      </w:r>
      <w:r w:rsidRPr="00D53282">
        <w:rPr>
          <w:b/>
        </w:rPr>
        <w:t>Abstract:</w:t>
      </w:r>
      <w:r w:rsidRPr="00D53282">
        <w:t xml:space="preserve"> </w:t>
      </w:r>
      <w:r>
        <w:br/>
        <w:t>Summary of change: Addition of an Annex about Fixed Wireless Access (FWA).</w:t>
      </w:r>
    </w:p>
    <w:p w14:paraId="03541B67" w14:textId="77777777" w:rsidR="0061178C" w:rsidRPr="005B25A1" w:rsidRDefault="003964C1" w:rsidP="0061178C">
      <w:pPr>
        <w:keepNext/>
        <w:keepLines/>
      </w:pPr>
      <w:r w:rsidRPr="00B81031">
        <w:rPr>
          <w:b/>
          <w:bCs/>
          <w:i/>
        </w:rPr>
        <w:t>Comment:</w:t>
      </w:r>
      <w:r>
        <w:rPr>
          <w:i/>
        </w:rPr>
        <w:t xml:space="preserve"> Should be revision of (unhandled)</w:t>
      </w:r>
      <w:r>
        <w:rPr>
          <w:color w:val="0000FF"/>
        </w:rPr>
        <w:t xml:space="preserve"> S2-2504644</w:t>
      </w:r>
      <w:r w:rsidR="0061178C">
        <w:t xml:space="preserve">. </w:t>
      </w:r>
    </w:p>
    <w:p w14:paraId="4CABE1C9" w14:textId="77777777" w:rsidR="0061178C" w:rsidRDefault="0061178C" w:rsidP="0061178C">
      <w:pPr>
        <w:keepNext/>
        <w:keepLines/>
        <w:rPr>
          <w:b/>
          <w:bCs/>
        </w:rPr>
      </w:pPr>
      <w:r>
        <w:rPr>
          <w:b/>
          <w:bCs/>
        </w:rPr>
        <w:t>Plenary Discussion:</w:t>
      </w:r>
    </w:p>
    <w:p w14:paraId="2BC76966" w14:textId="7901ABAB" w:rsidR="003964C1" w:rsidRPr="005B25A1" w:rsidRDefault="003964C1" w:rsidP="003964C1">
      <w:pPr>
        <w:keepNext/>
        <w:keepLines/>
      </w:pPr>
      <w:r>
        <w:rPr>
          <w:color w:val="FF0000"/>
        </w:rPr>
        <w:t>NO DISCUSSION RECORDED</w:t>
      </w:r>
    </w:p>
    <w:p w14:paraId="1C232BA6" w14:textId="77777777" w:rsidR="003964C1" w:rsidRPr="00EB0339" w:rsidRDefault="003964C1" w:rsidP="003964C1">
      <w:r w:rsidRPr="005B25A1">
        <w:rPr>
          <w:b/>
          <w:bCs/>
        </w:rPr>
        <w:t>Status:</w:t>
      </w:r>
      <w:r>
        <w:t xml:space="preserve"> </w:t>
      </w:r>
      <w:r>
        <w:rPr>
          <w:color w:val="0000FF"/>
        </w:rPr>
        <w:t>Not concluded</w:t>
      </w:r>
      <w:r>
        <w:t>.</w:t>
      </w:r>
    </w:p>
    <w:p w14:paraId="0C4E3E9F"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New Exposable Event: reporting changes on the GPSI-SUPI associations</w:t>
      </w:r>
    </w:p>
    <w:p w14:paraId="30C51FE5" w14:textId="77777777" w:rsidR="003964C1" w:rsidRDefault="003964C1" w:rsidP="003964C1">
      <w:pPr>
        <w:pStyle w:val="NormTop"/>
      </w:pPr>
      <w:r>
        <w:rPr>
          <w:color w:val="0000FF"/>
        </w:rPr>
        <w:t>S2-2506306</w:t>
      </w:r>
      <w:r w:rsidRPr="00D53282">
        <w:t xml:space="preserve"> </w:t>
      </w:r>
      <w:r>
        <w:t>(WID NEW) New WID on New Exposable Event: reporting changes on the GPSI-SUPI associations (Source: Nokia, NTT DOCOMO)</w:t>
      </w:r>
      <w:r>
        <w:br/>
      </w:r>
      <w:r w:rsidRPr="00D53282">
        <w:rPr>
          <w:b/>
        </w:rPr>
        <w:t>Document for:</w:t>
      </w:r>
      <w:r w:rsidRPr="00D53282">
        <w:t xml:space="preserve"> </w:t>
      </w:r>
      <w:r>
        <w:t>Approval</w:t>
      </w:r>
      <w:r>
        <w:br/>
      </w:r>
      <w:r w:rsidRPr="00D53282">
        <w:rPr>
          <w:b/>
        </w:rPr>
        <w:t>Abstract:</w:t>
      </w:r>
      <w:r w:rsidRPr="00D53282">
        <w:t xml:space="preserve"> </w:t>
      </w:r>
      <w:r>
        <w:br/>
        <w:t>New WID on New Exposable Event: reporting changes on the GPSI-SUPI associations.</w:t>
      </w:r>
    </w:p>
    <w:p w14:paraId="15656EA2"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S2-2504641</w:t>
      </w:r>
      <w:r>
        <w:t>.</w:t>
      </w:r>
    </w:p>
    <w:p w14:paraId="6F51F98A" w14:textId="77777777" w:rsidR="003964C1" w:rsidRPr="005B25A1" w:rsidRDefault="003964C1" w:rsidP="003964C1">
      <w:pPr>
        <w:keepNext/>
        <w:keepLines/>
        <w:rPr>
          <w:b/>
          <w:bCs/>
        </w:rPr>
      </w:pPr>
      <w:r w:rsidRPr="005B25A1">
        <w:rPr>
          <w:b/>
          <w:bCs/>
        </w:rPr>
        <w:t>Convenor comment:</w:t>
      </w:r>
    </w:p>
    <w:p w14:paraId="36DF2848" w14:textId="77777777" w:rsidR="003964C1" w:rsidRPr="005B25A1" w:rsidRDefault="003964C1" w:rsidP="003964C1">
      <w:pPr>
        <w:keepNext/>
        <w:keepLines/>
      </w:pPr>
      <w:r w:rsidRPr="005B25A1">
        <w:t>Unique identifier: Supporting Companies: Supporting IM name; Nokia; NTT DOCOMO;</w:t>
      </w:r>
    </w:p>
    <w:p w14:paraId="2BF9338E" w14:textId="77777777" w:rsidR="003964C1" w:rsidRPr="005B25A1" w:rsidRDefault="003964C1" w:rsidP="003964C1">
      <w:pPr>
        <w:keepNext/>
        <w:keepLines/>
        <w:rPr>
          <w:b/>
          <w:bCs/>
        </w:rPr>
      </w:pPr>
      <w:r w:rsidRPr="005B25A1">
        <w:rPr>
          <w:b/>
          <w:bCs/>
        </w:rPr>
        <w:t>Plenary Discussion:</w:t>
      </w:r>
    </w:p>
    <w:p w14:paraId="123B9878" w14:textId="77777777" w:rsidR="003964C1" w:rsidRPr="005B25A1" w:rsidRDefault="003964C1" w:rsidP="003964C1">
      <w:pPr>
        <w:keepNext/>
        <w:keepLines/>
      </w:pPr>
      <w:r>
        <w:rPr>
          <w:color w:val="FF0000"/>
        </w:rPr>
        <w:t>NO DISCUSSION RECORDED</w:t>
      </w:r>
    </w:p>
    <w:p w14:paraId="1354EAD2" w14:textId="77777777" w:rsidR="003964C1" w:rsidRPr="00EB0339" w:rsidRDefault="003964C1" w:rsidP="003964C1">
      <w:r w:rsidRPr="005B25A1">
        <w:rPr>
          <w:b/>
          <w:bCs/>
        </w:rPr>
        <w:t>Status:</w:t>
      </w:r>
      <w:r>
        <w:t xml:space="preserve"> </w:t>
      </w:r>
      <w:r>
        <w:rPr>
          <w:color w:val="0000FF"/>
        </w:rPr>
        <w:t>Not concluded</w:t>
      </w:r>
      <w:r>
        <w:t>.</w:t>
      </w:r>
    </w:p>
    <w:p w14:paraId="3BC128BF" w14:textId="77777777" w:rsidR="003964C1" w:rsidRDefault="003964C1" w:rsidP="003964C1">
      <w:pPr>
        <w:pStyle w:val="NormTop"/>
      </w:pPr>
      <w:r>
        <w:rPr>
          <w:color w:val="0000FF"/>
        </w:rPr>
        <w:t>S2-2506307</w:t>
      </w:r>
      <w:r w:rsidRPr="00D53282">
        <w:t xml:space="preserve"> </w:t>
      </w:r>
      <w:r>
        <w:t>(DRAFTCR) New Exposable Event: reporting changes on the GPSI-SUPI associations (Source: Nokia, NTT DOCOMO)</w:t>
      </w:r>
      <w:r>
        <w:br/>
      </w:r>
      <w:r w:rsidRPr="00D53282">
        <w:rPr>
          <w:b/>
        </w:rPr>
        <w:t>Document for:</w:t>
      </w:r>
      <w:r w:rsidRPr="00D53282">
        <w:t xml:space="preserve"> </w:t>
      </w:r>
      <w:r>
        <w:t>Endorsement</w:t>
      </w:r>
      <w:r>
        <w:br/>
      </w:r>
      <w:r w:rsidRPr="00D53282">
        <w:rPr>
          <w:b/>
        </w:rPr>
        <w:t>Abstract:</w:t>
      </w:r>
      <w:r w:rsidRPr="00D53282">
        <w:t xml:space="preserve"> </w:t>
      </w:r>
      <w:r>
        <w:br/>
        <w:t>Summary of change: A new monitoring event type is introduced for reporting changes on the GPSI-SUPI association.</w:t>
      </w:r>
    </w:p>
    <w:p w14:paraId="049DF9DB" w14:textId="77777777" w:rsidR="0061178C" w:rsidRPr="005B25A1" w:rsidRDefault="003964C1" w:rsidP="0061178C">
      <w:pPr>
        <w:keepNext/>
        <w:keepLines/>
      </w:pPr>
      <w:r w:rsidRPr="00B81031">
        <w:rPr>
          <w:b/>
          <w:bCs/>
          <w:i/>
        </w:rPr>
        <w:t>Comment:</w:t>
      </w:r>
      <w:r>
        <w:rPr>
          <w:i/>
        </w:rPr>
        <w:t xml:space="preserve"> Revision of (unhandled)</w:t>
      </w:r>
      <w:r>
        <w:rPr>
          <w:color w:val="0000FF"/>
        </w:rPr>
        <w:t xml:space="preserve"> S2-2504642</w:t>
      </w:r>
      <w:r w:rsidR="0061178C">
        <w:t xml:space="preserve">. </w:t>
      </w:r>
    </w:p>
    <w:p w14:paraId="3B86E9A0" w14:textId="77777777" w:rsidR="0061178C" w:rsidRDefault="0061178C" w:rsidP="0061178C">
      <w:pPr>
        <w:keepNext/>
        <w:keepLines/>
        <w:rPr>
          <w:b/>
          <w:bCs/>
        </w:rPr>
      </w:pPr>
      <w:r>
        <w:rPr>
          <w:b/>
          <w:bCs/>
        </w:rPr>
        <w:t>Plenary Discussion:</w:t>
      </w:r>
    </w:p>
    <w:p w14:paraId="55D37474" w14:textId="41BD7944" w:rsidR="003964C1" w:rsidRPr="005B25A1" w:rsidRDefault="003964C1" w:rsidP="003964C1">
      <w:pPr>
        <w:keepNext/>
        <w:keepLines/>
      </w:pPr>
      <w:r>
        <w:rPr>
          <w:color w:val="FF0000"/>
        </w:rPr>
        <w:t>NO DISCUSSION RECORDED</w:t>
      </w:r>
    </w:p>
    <w:p w14:paraId="2C276035" w14:textId="77777777" w:rsidR="003964C1" w:rsidRPr="00EB0339" w:rsidRDefault="003964C1" w:rsidP="003964C1">
      <w:r w:rsidRPr="005B25A1">
        <w:rPr>
          <w:b/>
          <w:bCs/>
        </w:rPr>
        <w:t>Status:</w:t>
      </w:r>
      <w:r>
        <w:t xml:space="preserve"> </w:t>
      </w:r>
      <w:r>
        <w:rPr>
          <w:color w:val="0000FF"/>
        </w:rPr>
        <w:t>Not concluded</w:t>
      </w:r>
      <w:r>
        <w:t>.</w:t>
      </w:r>
    </w:p>
    <w:p w14:paraId="7DA2917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of NSSAA in EPS</w:t>
      </w:r>
    </w:p>
    <w:p w14:paraId="60B3759E" w14:textId="77777777" w:rsidR="003964C1" w:rsidRDefault="003964C1" w:rsidP="003964C1">
      <w:pPr>
        <w:pStyle w:val="NormTop"/>
      </w:pPr>
      <w:r>
        <w:rPr>
          <w:color w:val="0000FF"/>
        </w:rPr>
        <w:t>S2-2506487</w:t>
      </w:r>
      <w:r w:rsidRPr="00D53282">
        <w:t xml:space="preserve"> </w:t>
      </w:r>
      <w:r>
        <w:t>(DISCU</w:t>
      </w:r>
      <w:r>
        <w:lastRenderedPageBreak/>
        <w:t>SSION) TEI20 Support of NSSAA in EPS (Source: Nokia, T-Mobile USA, Oracle, Orange)</w:t>
      </w:r>
      <w:r>
        <w:br/>
      </w:r>
      <w:r w:rsidRPr="00D53282">
        <w:rPr>
          <w:b/>
        </w:rPr>
        <w:t>Document for:</w:t>
      </w:r>
      <w:r w:rsidRPr="00D53282">
        <w:t xml:space="preserve"> </w:t>
      </w:r>
      <w:r>
        <w:t>Information</w:t>
      </w:r>
      <w:r>
        <w:br/>
      </w:r>
      <w:r w:rsidRPr="00D53282">
        <w:rPr>
          <w:b/>
        </w:rPr>
        <w:t>Abstract:</w:t>
      </w:r>
      <w:r w:rsidRPr="00D53282">
        <w:t xml:space="preserve"> </w:t>
      </w:r>
      <w:r>
        <w:br/>
        <w:t>Presentation: TEI20 Support of NSSAA in EPS.</w:t>
      </w:r>
    </w:p>
    <w:p w14:paraId="5FB4241C"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S2-2504809</w:t>
      </w:r>
      <w:r>
        <w:t>.</w:t>
      </w:r>
    </w:p>
    <w:p w14:paraId="1CDA2DBA" w14:textId="77777777" w:rsidR="003964C1" w:rsidRPr="005B25A1" w:rsidRDefault="003964C1" w:rsidP="003964C1">
      <w:pPr>
        <w:keepNext/>
        <w:keepLines/>
        <w:rPr>
          <w:b/>
          <w:bCs/>
        </w:rPr>
      </w:pPr>
      <w:r w:rsidRPr="005B25A1">
        <w:rPr>
          <w:b/>
          <w:bCs/>
        </w:rPr>
        <w:t>Convenor comment:</w:t>
      </w:r>
    </w:p>
    <w:p w14:paraId="2249895F" w14:textId="77777777" w:rsidR="0061178C" w:rsidRPr="005B25A1" w:rsidRDefault="003964C1" w:rsidP="0061178C">
      <w:pPr>
        <w:keepNext/>
        <w:keepLines/>
      </w:pPr>
      <w:r w:rsidRPr="005B25A1">
        <w:t>Handle</w:t>
      </w:r>
      <w:r w:rsidR="0061178C">
        <w:t xml:space="preserve">. </w:t>
      </w:r>
    </w:p>
    <w:p w14:paraId="7A27D13B" w14:textId="77777777" w:rsidR="0061178C" w:rsidRDefault="0061178C" w:rsidP="0061178C">
      <w:pPr>
        <w:keepNext/>
        <w:keepLines/>
        <w:rPr>
          <w:b/>
          <w:bCs/>
        </w:rPr>
      </w:pPr>
      <w:r>
        <w:rPr>
          <w:b/>
          <w:bCs/>
        </w:rPr>
        <w:t>Plenary Discussion:</w:t>
      </w:r>
    </w:p>
    <w:p w14:paraId="08F19FAA" w14:textId="6492CED3" w:rsidR="003964C1" w:rsidRPr="005B25A1" w:rsidRDefault="003964C1" w:rsidP="003964C1">
      <w:pPr>
        <w:keepNext/>
        <w:keepLines/>
      </w:pPr>
      <w:r>
        <w:rPr>
          <w:color w:val="FF0000"/>
        </w:rPr>
        <w:t>NO DISCUSSION RECORDED</w:t>
      </w:r>
    </w:p>
    <w:p w14:paraId="3886F4E1" w14:textId="77777777" w:rsidR="003964C1" w:rsidRPr="00EB0339" w:rsidRDefault="003964C1" w:rsidP="003964C1">
      <w:r w:rsidRPr="005B25A1">
        <w:rPr>
          <w:b/>
          <w:bCs/>
        </w:rPr>
        <w:t>Status:</w:t>
      </w:r>
      <w:r>
        <w:t xml:space="preserve"> </w:t>
      </w:r>
      <w:r>
        <w:rPr>
          <w:color w:val="0000FF"/>
        </w:rPr>
        <w:t>Not concluded</w:t>
      </w:r>
      <w:r>
        <w:t>.</w:t>
      </w:r>
    </w:p>
    <w:p w14:paraId="2C6D3774" w14:textId="77777777" w:rsidR="003964C1" w:rsidRDefault="003964C1" w:rsidP="003964C1">
      <w:pPr>
        <w:pStyle w:val="NormTop"/>
      </w:pPr>
      <w:r>
        <w:rPr>
          <w:color w:val="0000FF"/>
        </w:rPr>
        <w:t>S2-2506488</w:t>
      </w:r>
      <w:r w:rsidRPr="00D53282">
        <w:t xml:space="preserve"> </w:t>
      </w:r>
      <w:r>
        <w:t>(CR) 23.502 CR5528 (Rel-20, 'B'): On introducing NSSAA over EPC (Source: Nokia, T-Mobile USA, Oracle, Orange)</w:t>
      </w:r>
      <w:r>
        <w:br/>
      </w:r>
      <w:r w:rsidRPr="00D53282">
        <w:rPr>
          <w:b/>
        </w:rPr>
        <w:t>Document for:</w:t>
      </w:r>
      <w:r w:rsidRPr="00D53282">
        <w:t xml:space="preserve"> </w:t>
      </w:r>
      <w:r>
        <w:t>Approval</w:t>
      </w:r>
      <w:r>
        <w:br/>
      </w:r>
      <w:r w:rsidRPr="00D53282">
        <w:rPr>
          <w:b/>
        </w:rPr>
        <w:t>Abstract:</w:t>
      </w:r>
      <w:r w:rsidRPr="00D53282">
        <w:t xml:space="preserve"> </w:t>
      </w:r>
      <w:r>
        <w:br/>
        <w:t>Summary of change: Specify the support NSSAA while the UE is served by the EPS by using an approach similar to what is documented in the normative Annex H on the 'Support of EAP-based secondary authentication and authorization by DN-AAA over EPC'.</w:t>
      </w:r>
    </w:p>
    <w:p w14:paraId="74F51D34"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S2-2504810</w:t>
      </w:r>
      <w:r>
        <w:t>.</w:t>
      </w:r>
    </w:p>
    <w:p w14:paraId="7A6E3957" w14:textId="77777777" w:rsidR="003964C1" w:rsidRPr="005B25A1" w:rsidRDefault="003964C1" w:rsidP="003964C1">
      <w:pPr>
        <w:keepNext/>
        <w:keepLines/>
        <w:rPr>
          <w:b/>
          <w:bCs/>
        </w:rPr>
      </w:pPr>
      <w:r w:rsidRPr="005B25A1">
        <w:rPr>
          <w:b/>
          <w:bCs/>
        </w:rPr>
        <w:t>Convenor comment:</w:t>
      </w:r>
    </w:p>
    <w:p w14:paraId="224568DB" w14:textId="77777777" w:rsidR="0061178C" w:rsidRPr="005B25A1" w:rsidRDefault="003964C1" w:rsidP="0061178C">
      <w:pPr>
        <w:keepNext/>
        <w:keepLines/>
      </w:pPr>
      <w:r w:rsidRPr="005B25A1">
        <w:t>Handle</w:t>
      </w:r>
      <w:r w:rsidR="0061178C">
        <w:t xml:space="preserve">. </w:t>
      </w:r>
    </w:p>
    <w:p w14:paraId="5BD47066" w14:textId="77777777" w:rsidR="0061178C" w:rsidRDefault="0061178C" w:rsidP="0061178C">
      <w:pPr>
        <w:keepNext/>
        <w:keepLines/>
        <w:rPr>
          <w:b/>
          <w:bCs/>
        </w:rPr>
      </w:pPr>
      <w:r>
        <w:rPr>
          <w:b/>
          <w:bCs/>
        </w:rPr>
        <w:t>Plenary Discussion:</w:t>
      </w:r>
    </w:p>
    <w:p w14:paraId="03CA8A76" w14:textId="7FE8E6E5" w:rsidR="003964C1" w:rsidRDefault="001516F1" w:rsidP="003964C1">
      <w:pPr>
        <w:keepNext/>
        <w:keepLines/>
      </w:pPr>
      <w:r>
        <w:t xml:space="preserve">Revised off-line to </w:t>
      </w:r>
      <w:r w:rsidRPr="001516F1">
        <w:rPr>
          <w:color w:val="0000FF"/>
        </w:rPr>
        <w:t>S2-2507989</w:t>
      </w:r>
      <w:r>
        <w:t>.</w:t>
      </w:r>
    </w:p>
    <w:p w14:paraId="60C4D2D9" w14:textId="20225B4E" w:rsidR="00EA353A" w:rsidRPr="001516F1" w:rsidRDefault="00EA353A" w:rsidP="003964C1">
      <w:pPr>
        <w:keepNext/>
        <w:keepLines/>
      </w:pPr>
      <w:r>
        <w:t xml:space="preserve">The document  number was incorrect in the header. </w:t>
      </w:r>
    </w:p>
    <w:p w14:paraId="1FA85C5D" w14:textId="77777777" w:rsidR="001516F1" w:rsidRDefault="001516F1" w:rsidP="001516F1">
      <w:pPr>
        <w:keepNext/>
        <w:keepLines/>
      </w:pPr>
      <w:r>
        <w:t xml:space="preserve">  </w:t>
      </w:r>
      <w:r>
        <w:rPr>
          <w:color w:val="FF0000"/>
        </w:rPr>
        <w:t>&lt;RETURN - OPEN&gt;</w:t>
      </w:r>
    </w:p>
    <w:p w14:paraId="18EC0F6A" w14:textId="77777777" w:rsidR="001516F1" w:rsidRPr="00EB0339" w:rsidRDefault="001516F1" w:rsidP="001516F1">
      <w:r w:rsidRPr="005B25A1">
        <w:rPr>
          <w:b/>
          <w:bCs/>
        </w:rPr>
        <w:t>Status:</w:t>
      </w:r>
      <w:r>
        <w:t xml:space="preserve"> </w:t>
      </w:r>
      <w:r w:rsidRPr="00380F14">
        <w:rPr>
          <w:color w:val="FF0000"/>
        </w:rPr>
        <w:t>OPEN</w:t>
      </w:r>
    </w:p>
    <w:p w14:paraId="6D47D047" w14:textId="77777777" w:rsidR="003964C1" w:rsidRDefault="003964C1" w:rsidP="003964C1">
      <w:pPr>
        <w:pStyle w:val="NormTop"/>
      </w:pPr>
      <w:r>
        <w:rPr>
          <w:color w:val="0000FF"/>
        </w:rPr>
        <w:t>S2-2506489</w:t>
      </w:r>
      <w:r w:rsidRPr="00D53282">
        <w:t xml:space="preserve"> </w:t>
      </w:r>
      <w:r>
        <w:t>(WID NEW) New WID on Support of NSSAA in EPS  (Source: Nokia, T-Mobile USA, Oracle, Orange)</w:t>
      </w:r>
      <w:r>
        <w:br/>
      </w:r>
      <w:r w:rsidRPr="00D53282">
        <w:rPr>
          <w:b/>
        </w:rPr>
        <w:t>Document for:</w:t>
      </w:r>
      <w:r w:rsidRPr="00D53282">
        <w:t xml:space="preserve"> </w:t>
      </w:r>
      <w:r>
        <w:t>Approval</w:t>
      </w:r>
      <w:r>
        <w:br/>
      </w:r>
      <w:r w:rsidRPr="00D53282">
        <w:rPr>
          <w:b/>
        </w:rPr>
        <w:t>Abstract:</w:t>
      </w:r>
      <w:r w:rsidRPr="00D53282">
        <w:t xml:space="preserve"> </w:t>
      </w:r>
      <w:r>
        <w:br/>
        <w:t>New WID on Support of NSSAA in EPS .</w:t>
      </w:r>
    </w:p>
    <w:p w14:paraId="770E387D"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S2-2504811</w:t>
      </w:r>
      <w:r>
        <w:t>.</w:t>
      </w:r>
    </w:p>
    <w:p w14:paraId="779A079F" w14:textId="77777777" w:rsidR="003964C1" w:rsidRPr="005B25A1" w:rsidRDefault="003964C1" w:rsidP="003964C1">
      <w:pPr>
        <w:keepNext/>
        <w:keepLines/>
        <w:rPr>
          <w:b/>
          <w:bCs/>
        </w:rPr>
      </w:pPr>
      <w:r w:rsidRPr="005B25A1">
        <w:rPr>
          <w:b/>
          <w:bCs/>
        </w:rPr>
        <w:t>Convenor comment:</w:t>
      </w:r>
    </w:p>
    <w:p w14:paraId="7CA0A48E" w14:textId="77777777" w:rsidR="0061178C" w:rsidRPr="005B25A1" w:rsidRDefault="003964C1" w:rsidP="0061178C">
      <w:pPr>
        <w:keepNext/>
        <w:keepLines/>
      </w:pPr>
      <w:r w:rsidRPr="005B25A1">
        <w:t>Supporting Companies: Nokia, T-Mobile USA, Oracle, Orange. Handle</w:t>
      </w:r>
      <w:r w:rsidR="0061178C">
        <w:t xml:space="preserve">. </w:t>
      </w:r>
    </w:p>
    <w:p w14:paraId="39D5C815" w14:textId="77777777" w:rsidR="0061178C" w:rsidRDefault="0061178C" w:rsidP="0061178C">
      <w:pPr>
        <w:keepNext/>
        <w:keepLines/>
        <w:rPr>
          <w:b/>
          <w:bCs/>
        </w:rPr>
      </w:pPr>
      <w:r>
        <w:rPr>
          <w:b/>
          <w:bCs/>
        </w:rPr>
        <w:t>Plenary Discussion:</w:t>
      </w:r>
    </w:p>
    <w:p w14:paraId="7F3698CB" w14:textId="0D078547" w:rsidR="00514943" w:rsidRDefault="00514943" w:rsidP="003964C1">
      <w:pPr>
        <w:keepNext/>
        <w:keepLines/>
      </w:pPr>
      <w:r>
        <w:t xml:space="preserve">Nokia commented that they did not think this was a good mechanism to introduce into Rel-20. T-Mobile </w:t>
      </w:r>
      <w:r>
        <w:t xml:space="preserve">USA </w:t>
      </w:r>
      <w:r>
        <w:t>commented that this triggering mechanism was needed in order to introduce services.</w:t>
      </w:r>
      <w:r>
        <w:t xml:space="preserve"> This was revised, to add more supporting companies, to </w:t>
      </w:r>
      <w:r w:rsidRPr="00CE3EC0">
        <w:rPr>
          <w:color w:val="0000FF"/>
        </w:rPr>
        <w:t>S2-2</w:t>
      </w:r>
      <w:r>
        <w:rPr>
          <w:color w:val="0000FF"/>
        </w:rPr>
        <w:t>508045</w:t>
      </w:r>
      <w:r>
        <w:t xml:space="preserve">. </w:t>
      </w:r>
    </w:p>
    <w:p w14:paraId="276729F0" w14:textId="68F7C1F9" w:rsidR="003964C1" w:rsidRPr="00514943" w:rsidRDefault="00514943" w:rsidP="003964C1">
      <w:pPr>
        <w:keepNext/>
        <w:keepLines/>
      </w:pPr>
      <w:r w:rsidRPr="00375008">
        <w:t xml:space="preserve"> </w:t>
      </w:r>
      <w:r>
        <w:t xml:space="preserve">This WID was </w:t>
      </w:r>
      <w:r w:rsidRPr="00C3284B">
        <w:rPr>
          <w:color w:val="FF0000"/>
          <w:lang w:eastAsia="en-US"/>
        </w:rPr>
        <w:t>approved</w:t>
      </w:r>
      <w:r>
        <w:t>.</w:t>
      </w:r>
    </w:p>
    <w:p w14:paraId="3BC09416" w14:textId="61AF56A3" w:rsidR="003964C1" w:rsidRPr="00EB0339" w:rsidRDefault="003964C1" w:rsidP="003964C1">
      <w:r w:rsidRPr="005B25A1">
        <w:rPr>
          <w:b/>
          <w:bCs/>
        </w:rPr>
        <w:t>Statu</w:t>
      </w:r>
      <w:r w:rsidRPr="005B25A1">
        <w:rPr>
          <w:b/>
          <w:bCs/>
        </w:rPr>
        <w:lastRenderedPageBreak/>
        <w:t>s:</w:t>
      </w:r>
      <w:r>
        <w:t xml:space="preserve"> </w:t>
      </w:r>
      <w:r w:rsidR="00514943" w:rsidRPr="00C3284B">
        <w:rPr>
          <w:color w:val="FF0000"/>
          <w:lang w:eastAsia="en-US"/>
        </w:rPr>
        <w:t>Approved</w:t>
      </w:r>
      <w:r w:rsidR="00514943">
        <w:t>.</w:t>
      </w:r>
    </w:p>
    <w:p w14:paraId="65FDD6CC"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AF Influence on Slice and DNN Activation</w:t>
      </w:r>
    </w:p>
    <w:p w14:paraId="562642E6" w14:textId="77777777" w:rsidR="003964C1" w:rsidRDefault="003964C1" w:rsidP="003964C1">
      <w:pPr>
        <w:pStyle w:val="NormTop"/>
      </w:pPr>
      <w:r>
        <w:rPr>
          <w:color w:val="0000FF"/>
        </w:rPr>
        <w:t>S2-2506552</w:t>
      </w:r>
      <w:r w:rsidRPr="00D53282">
        <w:t xml:space="preserve"> </w:t>
      </w:r>
      <w:r>
        <w:t>(WID NEW) New WID on AF Influence on Slice and DNN Activation (Source: Ericsson)</w:t>
      </w:r>
      <w:r>
        <w:br/>
      </w:r>
      <w:r w:rsidRPr="00D53282">
        <w:rPr>
          <w:b/>
        </w:rPr>
        <w:t>Document for:</w:t>
      </w:r>
      <w:r w:rsidRPr="00D53282">
        <w:t xml:space="preserve"> </w:t>
      </w:r>
      <w:r>
        <w:t>Approval</w:t>
      </w:r>
      <w:r>
        <w:br/>
      </w:r>
      <w:r w:rsidRPr="00D53282">
        <w:rPr>
          <w:b/>
        </w:rPr>
        <w:t>Abstract:</w:t>
      </w:r>
      <w:r w:rsidRPr="00D53282">
        <w:t xml:space="preserve"> </w:t>
      </w:r>
      <w:r>
        <w:br/>
        <w:t>New WID TEI20 proposal on the slice and DNN activation influence from AF.</w:t>
      </w:r>
    </w:p>
    <w:p w14:paraId="14E155E3" w14:textId="77777777" w:rsidR="003964C1" w:rsidRPr="005B25A1" w:rsidRDefault="003964C1" w:rsidP="003964C1">
      <w:pPr>
        <w:keepNext/>
        <w:keepLines/>
        <w:rPr>
          <w:b/>
          <w:bCs/>
        </w:rPr>
      </w:pPr>
      <w:r w:rsidRPr="005B25A1">
        <w:rPr>
          <w:b/>
          <w:bCs/>
        </w:rPr>
        <w:t>Convenor comment:</w:t>
      </w:r>
    </w:p>
    <w:p w14:paraId="23A8A142" w14:textId="77777777" w:rsidR="003964C1" w:rsidRPr="005B25A1" w:rsidRDefault="003964C1" w:rsidP="003964C1">
      <w:pPr>
        <w:keepNext/>
        <w:keepLines/>
      </w:pPr>
      <w:r w:rsidRPr="005B25A1">
        <w:t>Unique identifier: {A number to be provided by MCC at the plenary} Supporting Companies: Supporting IM name; Ericsson;</w:t>
      </w:r>
    </w:p>
    <w:p w14:paraId="08AE46D1" w14:textId="77777777" w:rsidR="003964C1" w:rsidRPr="005B25A1" w:rsidRDefault="003964C1" w:rsidP="003964C1">
      <w:pPr>
        <w:keepNext/>
        <w:keepLines/>
        <w:rPr>
          <w:b/>
          <w:bCs/>
        </w:rPr>
      </w:pPr>
      <w:r w:rsidRPr="005B25A1">
        <w:rPr>
          <w:b/>
          <w:bCs/>
        </w:rPr>
        <w:t>Plenary Discussion:</w:t>
      </w:r>
    </w:p>
    <w:p w14:paraId="20DF847D" w14:textId="77777777" w:rsidR="003964C1" w:rsidRPr="005B25A1" w:rsidRDefault="003964C1" w:rsidP="003964C1">
      <w:pPr>
        <w:keepNext/>
        <w:keepLines/>
      </w:pPr>
      <w:r>
        <w:rPr>
          <w:color w:val="FF0000"/>
        </w:rPr>
        <w:t>NO DISCUSSION RECORDED</w:t>
      </w:r>
    </w:p>
    <w:p w14:paraId="39EA6A9B" w14:textId="77777777" w:rsidR="003964C1" w:rsidRPr="00EB0339" w:rsidRDefault="003964C1" w:rsidP="003964C1">
      <w:r w:rsidRPr="005B25A1">
        <w:rPr>
          <w:b/>
          <w:bCs/>
        </w:rPr>
        <w:t>Status:</w:t>
      </w:r>
      <w:r>
        <w:t xml:space="preserve"> </w:t>
      </w:r>
      <w:r>
        <w:rPr>
          <w:color w:val="0000FF"/>
        </w:rPr>
        <w:t>Not concluded</w:t>
      </w:r>
      <w:r>
        <w:t>.</w:t>
      </w:r>
    </w:p>
    <w:p w14:paraId="4727F138" w14:textId="77777777" w:rsidR="0061178C" w:rsidRPr="005B25A1" w:rsidRDefault="003964C1" w:rsidP="0061178C">
      <w:pPr>
        <w:keepNext/>
        <w:keepLines/>
      </w:pPr>
      <w:r>
        <w:rPr>
          <w:color w:val="0000FF"/>
        </w:rPr>
        <w:t>S2-2506553</w:t>
      </w:r>
      <w:r w:rsidRPr="00D53282">
        <w:t xml:space="preserve"> </w:t>
      </w:r>
      <w:r>
        <w:t>(OTHER) AF Influence on Network Slice and DNN Activation (Source: Ericsson)</w:t>
      </w:r>
      <w:r>
        <w:br/>
      </w:r>
      <w:r w:rsidRPr="00D53282">
        <w:rPr>
          <w:b/>
        </w:rPr>
        <w:t>Document for:</w:t>
      </w:r>
      <w:r w:rsidRPr="00D53282">
        <w:t xml:space="preserve"> </w:t>
      </w:r>
      <w:r>
        <w:t>Information</w:t>
      </w:r>
      <w:r>
        <w:br/>
      </w:r>
      <w:r w:rsidRPr="00D53282">
        <w:rPr>
          <w:b/>
        </w:rPr>
        <w:t>Abstract:</w:t>
      </w:r>
      <w:r w:rsidRPr="00D53282">
        <w:t xml:space="preserve"> </w:t>
      </w:r>
      <w:r>
        <w:br/>
        <w:t>Summary of change: Network slice configuration and DNN configuration parameters are described in clause 5.20</w:t>
      </w:r>
      <w:r w:rsidR="0061178C">
        <w:t xml:space="preserve">. </w:t>
      </w:r>
    </w:p>
    <w:p w14:paraId="625DC290" w14:textId="77777777" w:rsidR="0061178C" w:rsidRDefault="0061178C" w:rsidP="0061178C">
      <w:pPr>
        <w:keepNext/>
        <w:keepLines/>
        <w:rPr>
          <w:b/>
          <w:bCs/>
        </w:rPr>
      </w:pPr>
      <w:r>
        <w:rPr>
          <w:b/>
          <w:bCs/>
        </w:rPr>
        <w:t>Plenary Discussion:</w:t>
      </w:r>
    </w:p>
    <w:p w14:paraId="166A0065" w14:textId="41FE0A9E" w:rsidR="003964C1" w:rsidRPr="005B25A1" w:rsidRDefault="003964C1" w:rsidP="003964C1">
      <w:pPr>
        <w:keepNext/>
        <w:keepLines/>
      </w:pPr>
      <w:r>
        <w:rPr>
          <w:color w:val="FF0000"/>
        </w:rPr>
        <w:t>NO DISCUSSION RECORDED</w:t>
      </w:r>
    </w:p>
    <w:p w14:paraId="7B9DDA5C" w14:textId="77777777" w:rsidR="003964C1" w:rsidRPr="00EB0339" w:rsidRDefault="003964C1" w:rsidP="003964C1">
      <w:r w:rsidRPr="005B25A1">
        <w:rPr>
          <w:b/>
          <w:bCs/>
        </w:rPr>
        <w:t>Status:</w:t>
      </w:r>
      <w:r>
        <w:t xml:space="preserve"> </w:t>
      </w:r>
      <w:r>
        <w:rPr>
          <w:color w:val="0000FF"/>
        </w:rPr>
        <w:t>Not concluded</w:t>
      </w:r>
      <w:r>
        <w:t>.</w:t>
      </w:r>
    </w:p>
    <w:p w14:paraId="3933E433" w14:textId="77777777" w:rsidR="0061178C" w:rsidRPr="005B25A1" w:rsidRDefault="003964C1" w:rsidP="0061178C">
      <w:pPr>
        <w:keepNext/>
        <w:keepLines/>
      </w:pPr>
      <w:r>
        <w:rPr>
          <w:color w:val="0000FF"/>
        </w:rPr>
        <w:t>S2-2506554</w:t>
      </w:r>
      <w:r w:rsidRPr="00D53282">
        <w:t xml:space="preserve"> </w:t>
      </w:r>
      <w:r>
        <w:t>(OTHER) AF Influence on Network Slice and DNN Activation (Source: Ericsson)</w:t>
      </w:r>
      <w:r>
        <w:br/>
      </w:r>
      <w:r w:rsidRPr="00D53282">
        <w:rPr>
          <w:b/>
        </w:rPr>
        <w:t>Document for:</w:t>
      </w:r>
      <w:r w:rsidRPr="00D53282">
        <w:t xml:space="preserve"> </w:t>
      </w:r>
      <w:r>
        <w:t>Information</w:t>
      </w:r>
      <w:r>
        <w:br/>
      </w:r>
      <w:r w:rsidRPr="00D53282">
        <w:rPr>
          <w:b/>
        </w:rPr>
        <w:t>Abstract:</w:t>
      </w:r>
      <w:r w:rsidRPr="00D53282">
        <w:t xml:space="preserve"> </w:t>
      </w:r>
      <w:r>
        <w:br/>
        <w:t>Summary of change: Adding support for an AF to influence on the activation/deactivation status of slice/connectivity, represented by a DNN activation indicator or network slice activation indicator, without the need of de-provisioning the S-NSSAI/DNN and</w:t>
      </w:r>
      <w:r w:rsidR="0061178C">
        <w:t xml:space="preserve">. </w:t>
      </w:r>
    </w:p>
    <w:p w14:paraId="16C659A3" w14:textId="77777777" w:rsidR="0061178C" w:rsidRDefault="0061178C" w:rsidP="0061178C">
      <w:pPr>
        <w:keepNext/>
        <w:keepLines/>
        <w:rPr>
          <w:b/>
          <w:bCs/>
        </w:rPr>
      </w:pPr>
      <w:r>
        <w:rPr>
          <w:b/>
          <w:bCs/>
        </w:rPr>
        <w:t>Plenary Discussion:</w:t>
      </w:r>
    </w:p>
    <w:p w14:paraId="7F3A7BDE" w14:textId="52698546" w:rsidR="003964C1" w:rsidRPr="005B25A1" w:rsidRDefault="003964C1" w:rsidP="003964C1">
      <w:pPr>
        <w:keepNext/>
        <w:keepLines/>
      </w:pPr>
      <w:r>
        <w:rPr>
          <w:color w:val="FF0000"/>
        </w:rPr>
        <w:t>NO DISCUSSION RECORDED</w:t>
      </w:r>
    </w:p>
    <w:p w14:paraId="01AEEA0A" w14:textId="77777777" w:rsidR="003964C1" w:rsidRPr="00EB0339" w:rsidRDefault="003964C1" w:rsidP="003964C1">
      <w:r w:rsidRPr="005B25A1">
        <w:rPr>
          <w:b/>
          <w:bCs/>
        </w:rPr>
        <w:t>Status:</w:t>
      </w:r>
      <w:r>
        <w:t xml:space="preserve"> </w:t>
      </w:r>
      <w:r>
        <w:rPr>
          <w:color w:val="0000FF"/>
        </w:rPr>
        <w:t>Not concluded</w:t>
      </w:r>
      <w:r>
        <w:t>.</w:t>
      </w:r>
    </w:p>
    <w:p w14:paraId="2E5534CF"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Industrial Networks Loop Prevention</w:t>
      </w:r>
    </w:p>
    <w:p w14:paraId="15D7C55E" w14:textId="77777777" w:rsidR="003964C1" w:rsidRDefault="003964C1" w:rsidP="003964C1">
      <w:pPr>
        <w:pStyle w:val="NormTop"/>
      </w:pPr>
      <w:r>
        <w:rPr>
          <w:color w:val="0000FF"/>
        </w:rPr>
        <w:t>S2-2506614</w:t>
      </w:r>
      <w:r w:rsidRPr="00D53282">
        <w:t xml:space="preserve"> </w:t>
      </w:r>
      <w:r>
        <w:t>(WID NEW) New WID on Industrial Networks Loop Prevention (Source: Nokia)</w:t>
      </w:r>
      <w:r>
        <w:br/>
      </w:r>
      <w:r w:rsidRPr="00D53282">
        <w:rPr>
          <w:b/>
        </w:rPr>
        <w:t>Document for:</w:t>
      </w:r>
      <w:r w:rsidRPr="00D53282">
        <w:t xml:space="preserve"> </w:t>
      </w:r>
      <w:r>
        <w:t>Approval</w:t>
      </w:r>
      <w:r>
        <w:br/>
      </w:r>
      <w:r w:rsidRPr="00D53282">
        <w:rPr>
          <w:b/>
        </w:rPr>
        <w:t>Abstract:</w:t>
      </w:r>
      <w:r w:rsidRPr="00D53282">
        <w:t xml:space="preserve"> </w:t>
      </w:r>
    </w:p>
    <w:p w14:paraId="11BB5B4D" w14:textId="77777777" w:rsidR="003964C1" w:rsidRPr="005B25A1" w:rsidRDefault="003964C1" w:rsidP="003964C1">
      <w:pPr>
        <w:keepNext/>
        <w:keepLines/>
        <w:rPr>
          <w:b/>
          <w:bCs/>
        </w:rPr>
      </w:pPr>
      <w:r w:rsidRPr="005B25A1">
        <w:rPr>
          <w:b/>
          <w:bCs/>
        </w:rPr>
        <w:t>Convenor comment:</w:t>
      </w:r>
    </w:p>
    <w:p w14:paraId="43CAAB1B" w14:textId="77777777" w:rsidR="0061178C" w:rsidRPr="005B25A1" w:rsidRDefault="003964C1" w:rsidP="0061178C">
      <w:pPr>
        <w:keepNext/>
        <w:keepLines/>
      </w:pPr>
      <w:r w:rsidRPr="005B25A1">
        <w:t>Supporting Companies: Nokia, Siemens AG, Deutsche Telekom, Verizon, Mitsubishi Electric, ZTE</w:t>
      </w:r>
      <w:r w:rsidR="0061178C">
        <w:t xml:space="preserve">. </w:t>
      </w:r>
    </w:p>
    <w:p w14:paraId="5112FA3B" w14:textId="77777777" w:rsidR="0061178C" w:rsidRDefault="0061178C" w:rsidP="0061178C">
      <w:pPr>
        <w:keepNext/>
        <w:keepLines/>
        <w:rPr>
          <w:b/>
          <w:bCs/>
        </w:rPr>
      </w:pPr>
      <w:r>
        <w:rPr>
          <w:b/>
          <w:bCs/>
        </w:rPr>
        <w:t>Plenary Discussion:</w:t>
      </w:r>
    </w:p>
    <w:p w14:paraId="22B4B54A" w14:textId="601697F4" w:rsidR="003964C1" w:rsidRPr="005B25A1" w:rsidRDefault="003964C1" w:rsidP="003964C1">
      <w:pPr>
        <w:keepNext/>
        <w:keepLines/>
      </w:pPr>
      <w:r>
        <w:rPr>
          <w:color w:val="FF0000"/>
        </w:rPr>
        <w:t>NO DISCUSSION RECORDED</w:t>
      </w:r>
    </w:p>
    <w:p w14:paraId="099BA344" w14:textId="77777777" w:rsidR="003964C1" w:rsidRPr="00EB0339" w:rsidRDefault="003964C1" w:rsidP="003964C1">
      <w:r w:rsidRPr="005B25A1">
        <w:rPr>
          <w:b/>
          <w:bCs/>
        </w:rPr>
        <w:t>Status:</w:t>
      </w:r>
      <w:r>
        <w:t xml:space="preserve"> </w:t>
      </w:r>
      <w:r>
        <w:rPr>
          <w:color w:val="0000FF"/>
        </w:rPr>
        <w:t>Not concluded</w:t>
      </w:r>
      <w:r>
        <w:t>.</w:t>
      </w:r>
    </w:p>
    <w:p w14:paraId="32D310D7" w14:textId="77777777" w:rsidR="003964C1" w:rsidRDefault="003964C1" w:rsidP="003964C1">
      <w:pPr>
        <w:pStyle w:val="NormTop"/>
      </w:pPr>
      <w:r>
        <w:rPr>
          <w:color w:val="0000FF"/>
        </w:rPr>
        <w:t>S2-2506616</w:t>
      </w:r>
      <w:r w:rsidRPr="00D53282">
        <w:t xml:space="preserve"> </w:t>
      </w:r>
      <w:r>
        <w:t>(DRAFTCR) Loop Prevention in Industrial Ethernet Networks (Source: Nokia, Siemens AG, Mitsubishi Electric)</w:t>
      </w:r>
      <w:r>
        <w:br/>
      </w:r>
      <w:r w:rsidRPr="00D53282">
        <w:rPr>
          <w:b/>
        </w:rPr>
        <w:t>Document for:</w:t>
      </w:r>
      <w:r w:rsidRPr="00D53282">
        <w:t xml:space="preserve"> </w:t>
      </w:r>
      <w:r>
        <w:t>Endorsement</w:t>
      </w:r>
      <w:r>
        <w:br/>
      </w:r>
      <w:r w:rsidRPr="00D53282">
        <w:rPr>
          <w:b/>
        </w:rPr>
        <w:t>Abstract:</w:t>
      </w:r>
      <w:r w:rsidRPr="00D53282">
        <w:t xml:space="preserve"> </w:t>
      </w:r>
    </w:p>
    <w:p w14:paraId="094F7785" w14:textId="77777777" w:rsidR="003964C1" w:rsidRPr="005B25A1" w:rsidRDefault="003964C1" w:rsidP="003964C1">
      <w:pPr>
        <w:keepNext/>
        <w:keepLines/>
        <w:rPr>
          <w:b/>
          <w:bCs/>
        </w:rPr>
      </w:pPr>
      <w:r w:rsidRPr="005B25A1">
        <w:rPr>
          <w:b/>
          <w:bCs/>
        </w:rPr>
        <w:t>Plenary Discussion:</w:t>
      </w:r>
    </w:p>
    <w:p w14:paraId="48A8E855" w14:textId="77777777" w:rsidR="003964C1" w:rsidRPr="005B25A1" w:rsidRDefault="003964C1" w:rsidP="003964C1">
      <w:pPr>
        <w:keepNext/>
        <w:keepLines/>
      </w:pPr>
      <w:r>
        <w:rPr>
          <w:color w:val="FF0000"/>
        </w:rPr>
        <w:t>NO DISC</w:t>
      </w:r>
      <w:r>
        <w:rPr>
          <w:color w:val="FF0000"/>
        </w:rPr>
        <w:lastRenderedPageBreak/>
        <w:t>USSION RECORDED</w:t>
      </w:r>
    </w:p>
    <w:p w14:paraId="12E5D581" w14:textId="77777777" w:rsidR="003964C1" w:rsidRPr="00EB0339" w:rsidRDefault="003964C1" w:rsidP="003964C1">
      <w:r w:rsidRPr="005B25A1">
        <w:rPr>
          <w:b/>
          <w:bCs/>
        </w:rPr>
        <w:t>Status:</w:t>
      </w:r>
      <w:r>
        <w:t xml:space="preserve"> </w:t>
      </w:r>
      <w:r>
        <w:rPr>
          <w:color w:val="0000FF"/>
        </w:rPr>
        <w:t>Not concluded</w:t>
      </w:r>
      <w:r>
        <w:t>.</w:t>
      </w:r>
    </w:p>
    <w:p w14:paraId="163C7A6D"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Isolated Operation for Public Safety in 5G System</w:t>
      </w:r>
    </w:p>
    <w:p w14:paraId="293162CB" w14:textId="77777777" w:rsidR="003964C1" w:rsidRDefault="003964C1" w:rsidP="003964C1">
      <w:pPr>
        <w:pStyle w:val="NormTop"/>
      </w:pPr>
      <w:r>
        <w:rPr>
          <w:color w:val="0000FF"/>
        </w:rPr>
        <w:t>S2-2506664</w:t>
      </w:r>
      <w:r w:rsidRPr="00D53282">
        <w:t xml:space="preserve"> </w:t>
      </w:r>
      <w:r>
        <w:t xml:space="preserve">(WID NEW) New WID: TEI20_5IOPS Isolated Operation for Public Safety in 5G System (5IOPS)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TEI20 proposal to introduce Isolated Operation for Public Safety in 5G System.</w:t>
      </w:r>
    </w:p>
    <w:p w14:paraId="66A7CC40"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S2-2505356</w:t>
      </w:r>
      <w:r>
        <w:t>.</w:t>
      </w:r>
    </w:p>
    <w:p w14:paraId="4E53B088" w14:textId="77777777" w:rsidR="003964C1" w:rsidRPr="005B25A1" w:rsidRDefault="003964C1" w:rsidP="003964C1">
      <w:pPr>
        <w:keepNext/>
        <w:keepLines/>
        <w:rPr>
          <w:b/>
          <w:bCs/>
        </w:rPr>
      </w:pPr>
      <w:r w:rsidRPr="005B25A1">
        <w:rPr>
          <w:b/>
          <w:bCs/>
        </w:rPr>
        <w:t>Convenor comment:</w:t>
      </w:r>
    </w:p>
    <w:p w14:paraId="199076A9" w14:textId="77777777" w:rsidR="0061178C" w:rsidRPr="005B25A1" w:rsidRDefault="003964C1" w:rsidP="0061178C">
      <w:pPr>
        <w:keepNext/>
        <w:keepLines/>
      </w:pPr>
      <w:r w:rsidRPr="005B25A1">
        <w:t xml:space="preserve">Supporting Companies: Huawei, </w:t>
      </w:r>
      <w:proofErr w:type="spellStart"/>
      <w:r w:rsidRPr="005B25A1">
        <w:t>HiSilicon</w:t>
      </w:r>
      <w:proofErr w:type="spellEnd"/>
      <w:r w:rsidRPr="005B25A1">
        <w:t>, CBN, China Mobile, ZTE, CATT, TNO, Oracle. Handle</w:t>
      </w:r>
      <w:r w:rsidR="0061178C">
        <w:t xml:space="preserve">. </w:t>
      </w:r>
    </w:p>
    <w:p w14:paraId="5624F3EE" w14:textId="77777777" w:rsidR="0061178C" w:rsidRDefault="0061178C" w:rsidP="0061178C">
      <w:pPr>
        <w:keepNext/>
        <w:keepLines/>
        <w:rPr>
          <w:b/>
          <w:bCs/>
        </w:rPr>
      </w:pPr>
      <w:r>
        <w:rPr>
          <w:b/>
          <w:bCs/>
        </w:rPr>
        <w:t>Plenary Discussion:</w:t>
      </w:r>
    </w:p>
    <w:p w14:paraId="5202C1D1" w14:textId="77777777" w:rsidR="00EA353A" w:rsidRDefault="00EA353A" w:rsidP="00A120F3">
      <w:pPr>
        <w:keepNext/>
        <w:keepLines/>
      </w:pPr>
      <w:r>
        <w:t xml:space="preserve">This was revised to </w:t>
      </w:r>
      <w:r w:rsidRPr="00CE3EC0">
        <w:rPr>
          <w:color w:val="0000FF"/>
        </w:rPr>
        <w:t>S2-2</w:t>
      </w:r>
      <w:r>
        <w:rPr>
          <w:color w:val="0000FF"/>
        </w:rPr>
        <w:t>508044</w:t>
      </w:r>
      <w:r>
        <w:t>.</w:t>
      </w:r>
      <w:r w:rsidRPr="00375008">
        <w:t xml:space="preserve"> </w:t>
      </w:r>
    </w:p>
    <w:p w14:paraId="7065A24D" w14:textId="03EF2A65" w:rsidR="00847D48" w:rsidRDefault="00847D48" w:rsidP="00A120F3">
      <w:pPr>
        <w:keepNext/>
        <w:keepLines/>
      </w:pPr>
      <w:r>
        <w:t xml:space="preserve">Qualcomm commented that there needs to be a specific mechanism and not a generic one and there cannot be options included and also asked which existing mechanisms are referred to. Ericsson commented that this cannot be access agnostic as it is on the EPC and objected to this WID. It was commented that this was expected to be a generic IOPS to work on earlier technologies and is important for Public Safety applications. Qualcomm also objected to this WID. This WID was then </w:t>
      </w:r>
      <w:r w:rsidRPr="00C3284B">
        <w:rPr>
          <w:color w:val="0000FF"/>
        </w:rPr>
        <w:t>noted</w:t>
      </w:r>
      <w:r>
        <w:t>.</w:t>
      </w:r>
    </w:p>
    <w:p w14:paraId="5DADE3F1" w14:textId="71974F57" w:rsidR="00847D48" w:rsidRDefault="00847D48" w:rsidP="00847D48">
      <w:pPr>
        <w:keepNext/>
        <w:keepLines/>
      </w:pPr>
      <w:r>
        <w:t xml:space="preserve">  </w:t>
      </w:r>
      <w:r w:rsidRPr="00380F14">
        <w:rPr>
          <w:color w:val="FF0000"/>
        </w:rPr>
        <w:t>&lt;</w:t>
      </w:r>
      <w:r>
        <w:rPr>
          <w:color w:val="FF0000"/>
        </w:rPr>
        <w:t>OBJECTION TEXTS FROM ERICSSON AND QUALCOMM</w:t>
      </w:r>
      <w:r w:rsidRPr="00380F14">
        <w:rPr>
          <w:color w:val="FF0000"/>
        </w:rPr>
        <w:t>&gt;</w:t>
      </w:r>
    </w:p>
    <w:p w14:paraId="33C792D9" w14:textId="500DD9DE" w:rsidR="003964C1" w:rsidRPr="00EB0339" w:rsidRDefault="003964C1" w:rsidP="003964C1">
      <w:r w:rsidRPr="005B25A1">
        <w:rPr>
          <w:b/>
          <w:bCs/>
        </w:rPr>
        <w:t>Status:</w:t>
      </w:r>
      <w:r>
        <w:t xml:space="preserve"> </w:t>
      </w:r>
      <w:r w:rsidR="00F430C5" w:rsidRPr="00C3284B">
        <w:rPr>
          <w:color w:val="0000FF"/>
        </w:rPr>
        <w:t>Noted</w:t>
      </w:r>
      <w:r w:rsidR="00F430C5">
        <w:t>.</w:t>
      </w:r>
    </w:p>
    <w:p w14:paraId="0A5958DD" w14:textId="77777777" w:rsidR="003964C1" w:rsidRDefault="003964C1" w:rsidP="003964C1">
      <w:pPr>
        <w:pStyle w:val="NormTop"/>
      </w:pPr>
      <w:r>
        <w:rPr>
          <w:color w:val="0000FF"/>
        </w:rPr>
        <w:t>S2-2506665</w:t>
      </w:r>
      <w:r w:rsidRPr="00D53282">
        <w:t xml:space="preserve"> </w:t>
      </w:r>
      <w:r>
        <w:t xml:space="preserve">(DRAFTCR) Implementation and deployment </w:t>
      </w:r>
      <w:proofErr w:type="spellStart"/>
      <w:r>
        <w:t>guildlines</w:t>
      </w:r>
      <w:proofErr w:type="spellEnd"/>
      <w:r>
        <w:t xml:space="preserve"> of the Isolated Operation for Public Safety in 5GS (5IOPS)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Introduces the implementation and deployment contents of Isolated Operation for Public Safety in 5GS (5IOPS) into the 5G system.</w:t>
      </w:r>
    </w:p>
    <w:p w14:paraId="20B2DB72"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S2-2504753</w:t>
      </w:r>
      <w:r>
        <w:t>.</w:t>
      </w:r>
    </w:p>
    <w:p w14:paraId="089970FF" w14:textId="77777777" w:rsidR="003964C1" w:rsidRPr="005B25A1" w:rsidRDefault="003964C1" w:rsidP="003964C1">
      <w:pPr>
        <w:keepNext/>
        <w:keepLines/>
        <w:rPr>
          <w:b/>
          <w:bCs/>
        </w:rPr>
      </w:pPr>
      <w:r w:rsidRPr="005B25A1">
        <w:rPr>
          <w:b/>
          <w:bCs/>
        </w:rPr>
        <w:t>Convenor comment:</w:t>
      </w:r>
    </w:p>
    <w:p w14:paraId="066BE4B7" w14:textId="77777777" w:rsidR="0061178C" w:rsidRPr="005B25A1" w:rsidRDefault="003964C1" w:rsidP="0061178C">
      <w:pPr>
        <w:keepNext/>
        <w:keepLines/>
      </w:pPr>
      <w:r w:rsidRPr="005B25A1">
        <w:t>Handle</w:t>
      </w:r>
      <w:r w:rsidR="0061178C">
        <w:t xml:space="preserve">. </w:t>
      </w:r>
    </w:p>
    <w:p w14:paraId="7431FAEC" w14:textId="77777777" w:rsidR="0061178C" w:rsidRDefault="0061178C" w:rsidP="0061178C">
      <w:pPr>
        <w:keepNext/>
        <w:keepLines/>
        <w:rPr>
          <w:b/>
          <w:bCs/>
        </w:rPr>
      </w:pPr>
      <w:r>
        <w:rPr>
          <w:b/>
          <w:bCs/>
        </w:rPr>
        <w:t>Plenary Discussion:</w:t>
      </w:r>
    </w:p>
    <w:p w14:paraId="50608CDA" w14:textId="3C7423A6" w:rsidR="003964C1" w:rsidRPr="005B25A1" w:rsidRDefault="003964C1" w:rsidP="003964C1">
      <w:pPr>
        <w:keepNext/>
        <w:keepLines/>
      </w:pPr>
      <w:r>
        <w:rPr>
          <w:color w:val="FF0000"/>
        </w:rPr>
        <w:t>NO DISCUSSION RECORDED</w:t>
      </w:r>
    </w:p>
    <w:p w14:paraId="23085F8A" w14:textId="77777777" w:rsidR="003964C1" w:rsidRPr="00EB0339" w:rsidRDefault="003964C1" w:rsidP="003964C1">
      <w:r w:rsidRPr="005B25A1">
        <w:rPr>
          <w:b/>
          <w:bCs/>
        </w:rPr>
        <w:t>Status:</w:t>
      </w:r>
      <w:r>
        <w:t xml:space="preserve"> </w:t>
      </w:r>
      <w:r>
        <w:rPr>
          <w:color w:val="0000FF"/>
        </w:rPr>
        <w:t>Not concluded</w:t>
      </w:r>
      <w:r>
        <w:t>.</w:t>
      </w:r>
    </w:p>
    <w:p w14:paraId="1345EA88" w14:textId="77777777" w:rsidR="003964C1" w:rsidRDefault="003964C1" w:rsidP="003964C1">
      <w:pPr>
        <w:pStyle w:val="NormTop"/>
      </w:pPr>
      <w:r>
        <w:rPr>
          <w:color w:val="0000FF"/>
        </w:rPr>
        <w:t>S2-2506666</w:t>
      </w:r>
      <w:r w:rsidRPr="00D53282">
        <w:t xml:space="preserve"> </w:t>
      </w:r>
      <w:r>
        <w:t>(DRAFTCR) Proced</w:t>
      </w:r>
      <w:r>
        <w:lastRenderedPageBreak/>
        <w:t xml:space="preserve">ures of the Isolated Operation for Public Safety in 5GS (5IOPS)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Introduces the implementation and deployment procedures of Isolated Operation for Public Safety in 5GS (5IOPS) into the 5G system.</w:t>
      </w:r>
    </w:p>
    <w:p w14:paraId="7C431C20"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S2-2504754</w:t>
      </w:r>
      <w:r>
        <w:t>.</w:t>
      </w:r>
    </w:p>
    <w:p w14:paraId="359AE4B9" w14:textId="77777777" w:rsidR="003964C1" w:rsidRPr="005B25A1" w:rsidRDefault="003964C1" w:rsidP="003964C1">
      <w:pPr>
        <w:keepNext/>
        <w:keepLines/>
        <w:rPr>
          <w:b/>
          <w:bCs/>
        </w:rPr>
      </w:pPr>
      <w:r w:rsidRPr="005B25A1">
        <w:rPr>
          <w:b/>
          <w:bCs/>
        </w:rPr>
        <w:t>Convenor comment:</w:t>
      </w:r>
    </w:p>
    <w:p w14:paraId="63696A1D" w14:textId="77777777" w:rsidR="0061178C" w:rsidRPr="005B25A1" w:rsidRDefault="003964C1" w:rsidP="0061178C">
      <w:pPr>
        <w:keepNext/>
        <w:keepLines/>
      </w:pPr>
      <w:r w:rsidRPr="005B25A1">
        <w:t>Handle</w:t>
      </w:r>
      <w:r w:rsidR="0061178C">
        <w:t xml:space="preserve">. </w:t>
      </w:r>
    </w:p>
    <w:p w14:paraId="5E18B3EC" w14:textId="77777777" w:rsidR="0061178C" w:rsidRDefault="0061178C" w:rsidP="0061178C">
      <w:pPr>
        <w:keepNext/>
        <w:keepLines/>
        <w:rPr>
          <w:b/>
          <w:bCs/>
        </w:rPr>
      </w:pPr>
      <w:r>
        <w:rPr>
          <w:b/>
          <w:bCs/>
        </w:rPr>
        <w:t>Plenary Discussion:</w:t>
      </w:r>
    </w:p>
    <w:p w14:paraId="740E6F20" w14:textId="74BB5952" w:rsidR="003964C1" w:rsidRPr="005B25A1" w:rsidRDefault="003964C1" w:rsidP="003964C1">
      <w:pPr>
        <w:keepNext/>
        <w:keepLines/>
      </w:pPr>
      <w:r>
        <w:rPr>
          <w:color w:val="FF0000"/>
        </w:rPr>
        <w:t>NO DISCUSSION RECORDED</w:t>
      </w:r>
    </w:p>
    <w:p w14:paraId="68CA148F" w14:textId="77777777" w:rsidR="003964C1" w:rsidRPr="00EB0339" w:rsidRDefault="003964C1" w:rsidP="003964C1">
      <w:r w:rsidRPr="005B25A1">
        <w:rPr>
          <w:b/>
          <w:bCs/>
        </w:rPr>
        <w:t>Status:</w:t>
      </w:r>
      <w:r>
        <w:t xml:space="preserve"> </w:t>
      </w:r>
      <w:r>
        <w:rPr>
          <w:color w:val="0000FF"/>
        </w:rPr>
        <w:t>Not concluded</w:t>
      </w:r>
      <w:r>
        <w:t>.</w:t>
      </w:r>
    </w:p>
    <w:p w14:paraId="2B83AE8E"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Obtaining the DN-facing UE IP address</w:t>
      </w:r>
    </w:p>
    <w:p w14:paraId="75CC5A0B" w14:textId="77777777" w:rsidR="003964C1" w:rsidRDefault="003964C1" w:rsidP="003964C1">
      <w:pPr>
        <w:pStyle w:val="NormTop"/>
      </w:pPr>
      <w:r>
        <w:rPr>
          <w:color w:val="0000FF"/>
        </w:rPr>
        <w:t>S2-2506755</w:t>
      </w:r>
      <w:r w:rsidRPr="00D53282">
        <w:t xml:space="preserve"> </w:t>
      </w:r>
      <w:r>
        <w:t xml:space="preserve">(DISCUSSION) An optimized method for AF to obtain the DN-facing UE IP address (Source: </w:t>
      </w:r>
      <w:proofErr w:type="spellStart"/>
      <w:r>
        <w:t>CEWiT</w:t>
      </w:r>
      <w:proofErr w:type="spellEnd"/>
      <w:r>
        <w:t>)</w:t>
      </w:r>
      <w:r>
        <w:br/>
      </w:r>
      <w:r w:rsidRPr="00D53282">
        <w:rPr>
          <w:b/>
        </w:rPr>
        <w:t>Document for:</w:t>
      </w:r>
      <w:r w:rsidRPr="00D53282">
        <w:t xml:space="preserve"> </w:t>
      </w:r>
      <w:r>
        <w:t>Discussion</w:t>
      </w:r>
      <w:r>
        <w:br/>
      </w:r>
      <w:r w:rsidRPr="00D53282">
        <w:rPr>
          <w:b/>
        </w:rPr>
        <w:t>Abstract:</w:t>
      </w:r>
      <w:r w:rsidRPr="00D53282">
        <w:t xml:space="preserve"> </w:t>
      </w:r>
    </w:p>
    <w:p w14:paraId="65C0EFB2" w14:textId="77777777" w:rsidR="003964C1" w:rsidRPr="005B25A1" w:rsidRDefault="003964C1" w:rsidP="003964C1">
      <w:pPr>
        <w:keepNext/>
        <w:keepLines/>
        <w:rPr>
          <w:b/>
          <w:bCs/>
        </w:rPr>
      </w:pPr>
      <w:r w:rsidRPr="005B25A1">
        <w:rPr>
          <w:b/>
          <w:bCs/>
        </w:rPr>
        <w:t>Plenary Discussion:</w:t>
      </w:r>
    </w:p>
    <w:p w14:paraId="35B8657E" w14:textId="77777777" w:rsidR="003964C1" w:rsidRPr="005B25A1" w:rsidRDefault="003964C1" w:rsidP="003964C1">
      <w:pPr>
        <w:keepNext/>
        <w:keepLines/>
      </w:pPr>
      <w:r>
        <w:rPr>
          <w:color w:val="FF0000"/>
        </w:rPr>
        <w:t>NO DISCUSSION RECORDED</w:t>
      </w:r>
    </w:p>
    <w:p w14:paraId="7E1A66D7" w14:textId="77777777" w:rsidR="003964C1" w:rsidRPr="00EB0339" w:rsidRDefault="003964C1" w:rsidP="003964C1">
      <w:r w:rsidRPr="005B25A1">
        <w:rPr>
          <w:b/>
          <w:bCs/>
        </w:rPr>
        <w:t>Status:</w:t>
      </w:r>
      <w:r>
        <w:t xml:space="preserve"> </w:t>
      </w:r>
      <w:r>
        <w:rPr>
          <w:color w:val="0000FF"/>
        </w:rPr>
        <w:t>Not concluded</w:t>
      </w:r>
      <w:r>
        <w:t>.</w:t>
      </w:r>
    </w:p>
    <w:p w14:paraId="55E83EAA" w14:textId="77777777" w:rsidR="003964C1" w:rsidRDefault="003964C1" w:rsidP="003964C1">
      <w:pPr>
        <w:pStyle w:val="NormTop"/>
      </w:pPr>
      <w:r>
        <w:rPr>
          <w:color w:val="0000FF"/>
        </w:rPr>
        <w:t>S2-2506756</w:t>
      </w:r>
      <w:r w:rsidRPr="00D53282">
        <w:t xml:space="preserve"> </w:t>
      </w:r>
      <w:r>
        <w:t xml:space="preserve">(WID NEW) New WID on an optimized method for AF to acquire UE IP address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WID on new optimized procedure for AF requesting UE IP address to CN.</w:t>
      </w:r>
    </w:p>
    <w:p w14:paraId="49B8E3A3" w14:textId="77777777" w:rsidR="003964C1" w:rsidRPr="005B25A1" w:rsidRDefault="003964C1" w:rsidP="003964C1">
      <w:pPr>
        <w:keepNext/>
        <w:keepLines/>
        <w:rPr>
          <w:b/>
          <w:bCs/>
        </w:rPr>
      </w:pPr>
      <w:r w:rsidRPr="005B25A1">
        <w:rPr>
          <w:b/>
          <w:bCs/>
        </w:rPr>
        <w:t>Convenor comment:</w:t>
      </w:r>
    </w:p>
    <w:p w14:paraId="5501C2EC" w14:textId="77777777" w:rsidR="003964C1" w:rsidRPr="005B25A1" w:rsidRDefault="003964C1" w:rsidP="003964C1">
      <w:pPr>
        <w:keepNext/>
        <w:keepLines/>
      </w:pPr>
      <w:r w:rsidRPr="005B25A1">
        <w:t xml:space="preserve">Unique identifier: TBD Supporting Companies: Supporting IM name; </w:t>
      </w:r>
      <w:proofErr w:type="spellStart"/>
      <w:r w:rsidRPr="005B25A1">
        <w:t>CEWiT</w:t>
      </w:r>
      <w:proofErr w:type="spellEnd"/>
      <w:r w:rsidRPr="005B25A1">
        <w:t>;</w:t>
      </w:r>
    </w:p>
    <w:p w14:paraId="7F9B3F0D" w14:textId="77777777" w:rsidR="003964C1" w:rsidRPr="005B25A1" w:rsidRDefault="003964C1" w:rsidP="003964C1">
      <w:pPr>
        <w:keepNext/>
        <w:keepLines/>
        <w:rPr>
          <w:b/>
          <w:bCs/>
        </w:rPr>
      </w:pPr>
      <w:r w:rsidRPr="005B25A1">
        <w:rPr>
          <w:b/>
          <w:bCs/>
        </w:rPr>
        <w:t>Plenary Discussion:</w:t>
      </w:r>
    </w:p>
    <w:p w14:paraId="01CEC931" w14:textId="77777777" w:rsidR="003964C1" w:rsidRPr="005B25A1" w:rsidRDefault="003964C1" w:rsidP="003964C1">
      <w:pPr>
        <w:keepNext/>
        <w:keepLines/>
      </w:pPr>
      <w:r>
        <w:rPr>
          <w:color w:val="FF0000"/>
        </w:rPr>
        <w:t>NO DISCUSSION RECORDED</w:t>
      </w:r>
    </w:p>
    <w:p w14:paraId="75090CD4" w14:textId="77777777" w:rsidR="003964C1" w:rsidRPr="00EB0339" w:rsidRDefault="003964C1" w:rsidP="003964C1">
      <w:r w:rsidRPr="005B25A1">
        <w:rPr>
          <w:b/>
          <w:bCs/>
        </w:rPr>
        <w:t>Status:</w:t>
      </w:r>
      <w:r>
        <w:t xml:space="preserve"> </w:t>
      </w:r>
      <w:r>
        <w:rPr>
          <w:color w:val="0000FF"/>
        </w:rPr>
        <w:t>Not concluded</w:t>
      </w:r>
      <w:r>
        <w:t>.</w:t>
      </w:r>
    </w:p>
    <w:p w14:paraId="10E9E056" w14:textId="77777777" w:rsidR="0061178C" w:rsidRPr="005B25A1" w:rsidRDefault="003964C1" w:rsidP="0061178C">
      <w:pPr>
        <w:keepNext/>
        <w:keepLines/>
      </w:pPr>
      <w:r>
        <w:rPr>
          <w:color w:val="0000FF"/>
        </w:rPr>
        <w:t>S2-2506759</w:t>
      </w:r>
      <w:r w:rsidRPr="00D53282">
        <w:t xml:space="preserve"> </w:t>
      </w:r>
      <w:r>
        <w:t xml:space="preserve">(DRAFTCR) Enhancements to services of NEF, UDM, SMF for AF to obtain the DN-facing UE IP address (Source: </w:t>
      </w:r>
      <w:proofErr w:type="spellStart"/>
      <w:r>
        <w:t>CEWiT</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 xml:space="preserve">Summary of change: An entry in the table 4.15.3.1-1 describing the new UDM event DN-facing UE IP address. Updates to clause 5.2.3.5.2 describing the enhancements made to </w:t>
      </w:r>
      <w:proofErr w:type="spellStart"/>
      <w:r>
        <w:t>Nudm_EventExposure</w:t>
      </w:r>
      <w:proofErr w:type="spellEnd"/>
      <w:r>
        <w:t xml:space="preserve"> service Updates to clause 5.2.6.36.2 and clause 5.2.6.36.3 </w:t>
      </w:r>
      <w:proofErr w:type="spellStart"/>
      <w:r>
        <w:t>detaili</w:t>
      </w:r>
      <w:proofErr w:type="spellEnd"/>
      <w:r w:rsidR="0061178C">
        <w:t xml:space="preserve">. </w:t>
      </w:r>
    </w:p>
    <w:p w14:paraId="775004BA" w14:textId="77777777" w:rsidR="0061178C" w:rsidRDefault="0061178C" w:rsidP="0061178C">
      <w:pPr>
        <w:keepNext/>
        <w:keepLines/>
        <w:rPr>
          <w:b/>
          <w:bCs/>
        </w:rPr>
      </w:pPr>
      <w:r>
        <w:rPr>
          <w:b/>
          <w:bCs/>
        </w:rPr>
        <w:t>Plenary Discussion:</w:t>
      </w:r>
    </w:p>
    <w:p w14:paraId="59AD0D61" w14:textId="53D24A55" w:rsidR="003964C1" w:rsidRPr="005B25A1" w:rsidRDefault="003964C1" w:rsidP="003964C1">
      <w:pPr>
        <w:keepNext/>
        <w:keepLines/>
      </w:pPr>
      <w:r>
        <w:rPr>
          <w:color w:val="FF0000"/>
        </w:rPr>
        <w:t>NO DISCUSSION RECORDED</w:t>
      </w:r>
    </w:p>
    <w:p w14:paraId="5EE735ED" w14:textId="77777777" w:rsidR="003964C1" w:rsidRPr="00EB0339" w:rsidRDefault="003964C1" w:rsidP="003964C1">
      <w:r w:rsidRPr="005B25A1">
        <w:rPr>
          <w:b/>
          <w:bCs/>
        </w:rPr>
        <w:t>Status:</w:t>
      </w:r>
      <w:r>
        <w:t xml:space="preserve"> </w:t>
      </w:r>
      <w:r>
        <w:rPr>
          <w:color w:val="0000FF"/>
        </w:rPr>
        <w:t>Not concluded</w:t>
      </w:r>
      <w:r>
        <w:t>.</w:t>
      </w:r>
    </w:p>
    <w:p w14:paraId="05E642FC" w14:textId="77777777" w:rsidR="0061178C" w:rsidRPr="005B25A1" w:rsidRDefault="003964C1" w:rsidP="0061178C">
      <w:pPr>
        <w:keepNext/>
        <w:keepLines/>
      </w:pPr>
      <w:r>
        <w:rPr>
          <w:color w:val="0000FF"/>
        </w:rPr>
        <w:t>S2-2506789</w:t>
      </w:r>
      <w:r w:rsidRPr="00D53282">
        <w:t xml:space="preserve"> </w:t>
      </w:r>
      <w:r>
        <w:t xml:space="preserve">(DRAFTCR) An optimized method for AF to obtain the DN-facing UE IP address (Source: </w:t>
      </w:r>
      <w:proofErr w:type="spellStart"/>
      <w:r>
        <w:t>CEWiT</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Addition of a new clause 6.2.8.2.4.x which describes the procedure used by AF to correlate UE data collection and NWDAF request using DN-facing UE IP address regardless of NAT</w:t>
      </w:r>
      <w:r w:rsidR="0061178C">
        <w:t xml:space="preserve">. </w:t>
      </w:r>
    </w:p>
    <w:p w14:paraId="6DA47ECF" w14:textId="77777777" w:rsidR="0061178C" w:rsidRDefault="0061178C" w:rsidP="0061178C">
      <w:pPr>
        <w:keepNext/>
        <w:keepLines/>
        <w:rPr>
          <w:b/>
          <w:bCs/>
        </w:rPr>
      </w:pPr>
      <w:r>
        <w:rPr>
          <w:b/>
          <w:bCs/>
        </w:rPr>
        <w:t>Plenary Discussion:</w:t>
      </w:r>
    </w:p>
    <w:p w14:paraId="2D5AAE1D" w14:textId="5AA1AD0E" w:rsidR="003964C1" w:rsidRPr="005B25A1" w:rsidRDefault="003964C1" w:rsidP="003964C1">
      <w:pPr>
        <w:keepNext/>
        <w:keepLines/>
      </w:pPr>
      <w:r>
        <w:rPr>
          <w:color w:val="FF0000"/>
        </w:rPr>
        <w:t>NO DISCUSSION RECORDED</w:t>
      </w:r>
    </w:p>
    <w:p w14:paraId="0AD66561" w14:textId="77777777" w:rsidR="003964C1" w:rsidRPr="00EB0339" w:rsidRDefault="003964C1" w:rsidP="003964C1">
      <w:r w:rsidRPr="005B25A1">
        <w:rPr>
          <w:b/>
          <w:bCs/>
        </w:rPr>
        <w:t>Status:</w:t>
      </w:r>
      <w:r>
        <w:t xml:space="preserve"> </w:t>
      </w:r>
      <w:r>
        <w:rPr>
          <w:color w:val="0000FF"/>
        </w:rPr>
        <w:t>Not concluded</w:t>
      </w:r>
      <w:r>
        <w:t>.</w:t>
      </w:r>
    </w:p>
    <w:p w14:paraId="5DFC01B8"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Enhancement on Network Controlled Network Slice Selection</w:t>
      </w:r>
    </w:p>
    <w:p w14:paraId="27DAD4A0" w14:textId="77777777" w:rsidR="003964C1" w:rsidRDefault="003964C1" w:rsidP="003964C1">
      <w:pPr>
        <w:pStyle w:val="NormTop"/>
      </w:pPr>
      <w:r>
        <w:rPr>
          <w:color w:val="0000FF"/>
        </w:rPr>
        <w:t>S2-2506785</w:t>
      </w:r>
      <w:r w:rsidRPr="00D53282">
        <w:t xml:space="preserve"> </w:t>
      </w:r>
      <w:r>
        <w:t>(WID NEW) New WID on enhancement on Network Controlled Network Slice Selection (Source: ZTE)</w:t>
      </w:r>
      <w:r>
        <w:br/>
      </w:r>
      <w:r w:rsidRPr="00D53282">
        <w:rPr>
          <w:b/>
        </w:rPr>
        <w:t>Document for:</w:t>
      </w:r>
      <w:r w:rsidRPr="00D53282">
        <w:t xml:space="preserve"> </w:t>
      </w:r>
      <w:r>
        <w:t>Approval</w:t>
      </w:r>
      <w:r>
        <w:br/>
      </w:r>
      <w:r w:rsidRPr="00D53282">
        <w:rPr>
          <w:b/>
        </w:rPr>
        <w:t>Abstract:</w:t>
      </w:r>
      <w:r w:rsidRPr="00D53282">
        <w:t xml:space="preserve"> </w:t>
      </w:r>
    </w:p>
    <w:p w14:paraId="111BBD5E" w14:textId="77777777" w:rsidR="003964C1" w:rsidRPr="005B25A1" w:rsidRDefault="003964C1" w:rsidP="003964C1">
      <w:pPr>
        <w:keepNext/>
        <w:keepLines/>
        <w:rPr>
          <w:b/>
          <w:bCs/>
        </w:rPr>
      </w:pPr>
      <w:r w:rsidRPr="005B25A1">
        <w:rPr>
          <w:b/>
          <w:bCs/>
        </w:rPr>
        <w:t>Convenor comment:</w:t>
      </w:r>
    </w:p>
    <w:p w14:paraId="703C7E4F" w14:textId="77777777" w:rsidR="003964C1" w:rsidRPr="005B25A1" w:rsidRDefault="003964C1" w:rsidP="003964C1">
      <w:pPr>
        <w:keepNext/>
        <w:keepLines/>
      </w:pPr>
      <w:r w:rsidRPr="005B25A1">
        <w:t>Unique identifier: TBD Supp</w:t>
      </w:r>
      <w:r w:rsidRPr="005B25A1">
        <w:lastRenderedPageBreak/>
        <w:t>orting Companies: Supporting IM name; ZTE; NEC; Orange;</w:t>
      </w:r>
    </w:p>
    <w:p w14:paraId="3D4F1819" w14:textId="77777777" w:rsidR="003964C1" w:rsidRPr="005B25A1" w:rsidRDefault="003964C1" w:rsidP="003964C1">
      <w:pPr>
        <w:keepNext/>
        <w:keepLines/>
        <w:rPr>
          <w:b/>
          <w:bCs/>
        </w:rPr>
      </w:pPr>
      <w:r w:rsidRPr="005B25A1">
        <w:rPr>
          <w:b/>
          <w:bCs/>
        </w:rPr>
        <w:t>Plenary Discussion:</w:t>
      </w:r>
    </w:p>
    <w:p w14:paraId="1E5C54D2" w14:textId="77777777" w:rsidR="003964C1" w:rsidRPr="005B25A1" w:rsidRDefault="003964C1" w:rsidP="003964C1">
      <w:pPr>
        <w:keepNext/>
        <w:keepLines/>
      </w:pPr>
      <w:r>
        <w:rPr>
          <w:color w:val="FF0000"/>
        </w:rPr>
        <w:t>NO DISCUSSION RECORDED</w:t>
      </w:r>
    </w:p>
    <w:p w14:paraId="572EB8AE" w14:textId="77777777" w:rsidR="003964C1" w:rsidRPr="00EB0339" w:rsidRDefault="003964C1" w:rsidP="003964C1">
      <w:r w:rsidRPr="005B25A1">
        <w:rPr>
          <w:b/>
          <w:bCs/>
        </w:rPr>
        <w:t>Status:</w:t>
      </w:r>
      <w:r>
        <w:t xml:space="preserve"> </w:t>
      </w:r>
      <w:r>
        <w:rPr>
          <w:color w:val="0000FF"/>
        </w:rPr>
        <w:t>Not concluded</w:t>
      </w:r>
      <w:r>
        <w:t>.</w:t>
      </w:r>
    </w:p>
    <w:p w14:paraId="366FD47C" w14:textId="77777777" w:rsidR="003964C1" w:rsidRDefault="003964C1" w:rsidP="003964C1">
      <w:pPr>
        <w:pStyle w:val="NormTop"/>
      </w:pPr>
      <w:r>
        <w:rPr>
          <w:color w:val="0000FF"/>
        </w:rPr>
        <w:t>S2-2506786</w:t>
      </w:r>
      <w:r w:rsidRPr="00D53282">
        <w:t xml:space="preserve"> </w:t>
      </w:r>
      <w:r>
        <w:t>(CR) 23.501 CR6385 (Rel-19, 'F'): Validity condition for AF requested Network Slice Replacement (Source: ZTE, NEC, Orange)</w:t>
      </w:r>
      <w:r>
        <w:br/>
      </w:r>
      <w:r w:rsidRPr="00D53282">
        <w:rPr>
          <w:b/>
        </w:rPr>
        <w:t>Document for:</w:t>
      </w:r>
      <w:r w:rsidRPr="00D53282">
        <w:t xml:space="preserve"> </w:t>
      </w:r>
      <w:r>
        <w:t>Approval</w:t>
      </w:r>
      <w:r>
        <w:br/>
      </w:r>
      <w:r w:rsidRPr="00D53282">
        <w:rPr>
          <w:b/>
        </w:rPr>
        <w:t>Abstract:</w:t>
      </w:r>
      <w:r w:rsidRPr="00D53282">
        <w:t xml:space="preserve"> </w:t>
      </w:r>
    </w:p>
    <w:p w14:paraId="656DC6B2" w14:textId="77777777" w:rsidR="003964C1" w:rsidRPr="005B25A1" w:rsidRDefault="003964C1" w:rsidP="003964C1">
      <w:pPr>
        <w:keepNext/>
        <w:keepLines/>
        <w:rPr>
          <w:b/>
          <w:bCs/>
        </w:rPr>
      </w:pPr>
      <w:r w:rsidRPr="005B25A1">
        <w:rPr>
          <w:b/>
          <w:bCs/>
        </w:rPr>
        <w:t>Plenary Discussion:</w:t>
      </w:r>
    </w:p>
    <w:p w14:paraId="3F6C9732" w14:textId="77777777" w:rsidR="003964C1" w:rsidRPr="005B25A1" w:rsidRDefault="003964C1" w:rsidP="003964C1">
      <w:pPr>
        <w:keepNext/>
        <w:keepLines/>
      </w:pPr>
      <w:r>
        <w:rPr>
          <w:color w:val="FF0000"/>
        </w:rPr>
        <w:t>NO DISCUSSION RECORDED</w:t>
      </w:r>
    </w:p>
    <w:p w14:paraId="43F12EA8" w14:textId="77777777" w:rsidR="003964C1" w:rsidRPr="00EB0339" w:rsidRDefault="003964C1" w:rsidP="003964C1">
      <w:r w:rsidRPr="005B25A1">
        <w:rPr>
          <w:b/>
          <w:bCs/>
        </w:rPr>
        <w:t>Status:</w:t>
      </w:r>
      <w:r>
        <w:t xml:space="preserve"> </w:t>
      </w:r>
      <w:r>
        <w:rPr>
          <w:color w:val="0000FF"/>
        </w:rPr>
        <w:t>Not concluded</w:t>
      </w:r>
      <w:r>
        <w:t>.</w:t>
      </w:r>
    </w:p>
    <w:p w14:paraId="1697C68A" w14:textId="77777777" w:rsidR="003964C1" w:rsidRDefault="003964C1" w:rsidP="003964C1">
      <w:pPr>
        <w:pStyle w:val="NormTop"/>
      </w:pPr>
      <w:r>
        <w:rPr>
          <w:color w:val="0000FF"/>
        </w:rPr>
        <w:t>S2-2506787</w:t>
      </w:r>
      <w:r w:rsidRPr="00D53282">
        <w:t xml:space="preserve"> </w:t>
      </w:r>
      <w:r>
        <w:t>(CR) 23.503 CR1571 (Rel-19, 'F'): Validity condition for AF requested Network Slice Replacement (Source: ZTE, NEC, Orange)</w:t>
      </w:r>
      <w:r>
        <w:br/>
      </w:r>
      <w:r w:rsidRPr="00D53282">
        <w:rPr>
          <w:b/>
        </w:rPr>
        <w:t>Document for:</w:t>
      </w:r>
      <w:r w:rsidRPr="00D53282">
        <w:t xml:space="preserve"> </w:t>
      </w:r>
      <w:r>
        <w:t>Approval</w:t>
      </w:r>
      <w:r>
        <w:br/>
      </w:r>
      <w:r w:rsidRPr="00D53282">
        <w:rPr>
          <w:b/>
        </w:rPr>
        <w:t>Abstract:</w:t>
      </w:r>
      <w:r w:rsidRPr="00D53282">
        <w:t xml:space="preserve"> </w:t>
      </w:r>
    </w:p>
    <w:p w14:paraId="1BF38E1D" w14:textId="77777777" w:rsidR="003964C1" w:rsidRPr="005B25A1" w:rsidRDefault="003964C1" w:rsidP="003964C1">
      <w:pPr>
        <w:keepNext/>
        <w:keepLines/>
        <w:rPr>
          <w:b/>
          <w:bCs/>
        </w:rPr>
      </w:pPr>
      <w:r w:rsidRPr="005B25A1">
        <w:rPr>
          <w:b/>
          <w:bCs/>
        </w:rPr>
        <w:t>Plenary Discussion:</w:t>
      </w:r>
    </w:p>
    <w:p w14:paraId="699FC06E" w14:textId="77777777" w:rsidR="003964C1" w:rsidRPr="005B25A1" w:rsidRDefault="003964C1" w:rsidP="003964C1">
      <w:pPr>
        <w:keepNext/>
        <w:keepLines/>
      </w:pPr>
      <w:r>
        <w:rPr>
          <w:color w:val="FF0000"/>
        </w:rPr>
        <w:t>NO DISCUSSION RECORDED</w:t>
      </w:r>
    </w:p>
    <w:p w14:paraId="30A62A42" w14:textId="77777777" w:rsidR="003964C1" w:rsidRPr="00EB0339" w:rsidRDefault="003964C1" w:rsidP="003964C1">
      <w:r w:rsidRPr="005B25A1">
        <w:rPr>
          <w:b/>
          <w:bCs/>
        </w:rPr>
        <w:t>Status:</w:t>
      </w:r>
      <w:r>
        <w:t xml:space="preserve"> </w:t>
      </w:r>
      <w:r>
        <w:rPr>
          <w:color w:val="0000FF"/>
        </w:rPr>
        <w:t>Not concluded</w:t>
      </w:r>
      <w:r>
        <w:t>.</w:t>
      </w:r>
    </w:p>
    <w:p w14:paraId="71AFE7D6"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User Plane Media Distribution</w:t>
      </w:r>
    </w:p>
    <w:p w14:paraId="045DEFFC" w14:textId="77777777" w:rsidR="003964C1" w:rsidRDefault="003964C1" w:rsidP="003964C1">
      <w:pPr>
        <w:pStyle w:val="NormTop"/>
      </w:pPr>
      <w:r>
        <w:rPr>
          <w:color w:val="0000FF"/>
        </w:rPr>
        <w:t>S2-2507011</w:t>
      </w:r>
      <w:r w:rsidRPr="00D53282">
        <w:t xml:space="preserve"> </w:t>
      </w:r>
      <w:r>
        <w:t xml:space="preserve">(WID NEW) New WID on User Plane Media Distribution (Source: China Mobile, Huawei, </w:t>
      </w:r>
      <w:proofErr w:type="spellStart"/>
      <w:r>
        <w:t>Hisilicon</w:t>
      </w:r>
      <w:proofErr w:type="spellEnd"/>
      <w:r>
        <w:t>, China Unicom, SK Telecom, ZTE,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TEI20 WID to support UP media distribution.</w:t>
      </w:r>
    </w:p>
    <w:p w14:paraId="22CC581C" w14:textId="77777777" w:rsidR="003964C1" w:rsidRPr="005B25A1" w:rsidRDefault="003964C1" w:rsidP="003964C1">
      <w:pPr>
        <w:keepNext/>
        <w:keepLines/>
        <w:rPr>
          <w:b/>
          <w:bCs/>
        </w:rPr>
      </w:pPr>
      <w:r w:rsidRPr="005B25A1">
        <w:rPr>
          <w:b/>
          <w:bCs/>
        </w:rPr>
        <w:t>Convenor comment:</w:t>
      </w:r>
    </w:p>
    <w:p w14:paraId="418185C5" w14:textId="77777777" w:rsidR="0061178C" w:rsidRPr="005B25A1" w:rsidRDefault="003964C1" w:rsidP="0061178C">
      <w:pPr>
        <w:keepNext/>
        <w:keepLines/>
      </w:pPr>
      <w:r w:rsidRPr="005B25A1">
        <w:t xml:space="preserve">Supporting Companies: China Mobile, Huawei, </w:t>
      </w:r>
      <w:proofErr w:type="spellStart"/>
      <w:r w:rsidRPr="005B25A1">
        <w:t>Hisilicon</w:t>
      </w:r>
      <w:proofErr w:type="spellEnd"/>
      <w:r w:rsidRPr="005B25A1">
        <w:t>, China Unicom, SK Telecom, ZTE, CATT</w:t>
      </w:r>
      <w:r w:rsidR="0061178C">
        <w:t xml:space="preserve">. </w:t>
      </w:r>
    </w:p>
    <w:p w14:paraId="20F59E46" w14:textId="77777777" w:rsidR="0061178C" w:rsidRDefault="0061178C" w:rsidP="0061178C">
      <w:pPr>
        <w:keepNext/>
        <w:keepLines/>
        <w:rPr>
          <w:b/>
          <w:bCs/>
        </w:rPr>
      </w:pPr>
      <w:r>
        <w:rPr>
          <w:b/>
          <w:bCs/>
        </w:rPr>
        <w:t>Plenary Discussion:</w:t>
      </w:r>
    </w:p>
    <w:p w14:paraId="1C0606F9" w14:textId="09C5B6C1" w:rsidR="003964C1" w:rsidRPr="005B25A1" w:rsidRDefault="003964C1" w:rsidP="003964C1">
      <w:pPr>
        <w:keepNext/>
        <w:keepLines/>
      </w:pPr>
      <w:r>
        <w:rPr>
          <w:color w:val="FF0000"/>
        </w:rPr>
        <w:t>NO DISCUSSION RECORDED</w:t>
      </w:r>
    </w:p>
    <w:p w14:paraId="2E464005" w14:textId="77777777" w:rsidR="003964C1" w:rsidRPr="00EB0339" w:rsidRDefault="003964C1" w:rsidP="003964C1">
      <w:r w:rsidRPr="005B25A1">
        <w:rPr>
          <w:b/>
          <w:bCs/>
        </w:rPr>
        <w:t>Status:</w:t>
      </w:r>
      <w:r>
        <w:t xml:space="preserve"> </w:t>
      </w:r>
      <w:r>
        <w:rPr>
          <w:color w:val="0000FF"/>
        </w:rPr>
        <w:t>Not concluded</w:t>
      </w:r>
      <w:r>
        <w:t>.</w:t>
      </w:r>
    </w:p>
    <w:p w14:paraId="145F1C91" w14:textId="77777777" w:rsidR="0061178C" w:rsidRPr="005B25A1" w:rsidRDefault="003964C1" w:rsidP="0061178C">
      <w:pPr>
        <w:keepNext/>
        <w:keepLines/>
      </w:pPr>
      <w:r>
        <w:rPr>
          <w:color w:val="0000FF"/>
        </w:rPr>
        <w:t>S2-2507012</w:t>
      </w:r>
      <w:r w:rsidRPr="00D53282">
        <w:t xml:space="preserve"> </w:t>
      </w:r>
      <w:r>
        <w:t xml:space="preserve">(DRAFTCR) User Plane Media Distribution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new paragraph to describe NF functionalities for media distribution for </w:t>
      </w:r>
      <w:proofErr w:type="spellStart"/>
      <w:r>
        <w:t>MoQT</w:t>
      </w:r>
      <w:proofErr w:type="spellEnd"/>
      <w:r>
        <w:t xml:space="preserve"> and HTTP(s) based media service</w:t>
      </w:r>
      <w:r w:rsidR="0061178C">
        <w:t xml:space="preserve">. </w:t>
      </w:r>
    </w:p>
    <w:p w14:paraId="1FD79450" w14:textId="77777777" w:rsidR="0061178C" w:rsidRDefault="0061178C" w:rsidP="0061178C">
      <w:pPr>
        <w:keepNext/>
        <w:keepLines/>
        <w:rPr>
          <w:b/>
          <w:bCs/>
        </w:rPr>
      </w:pPr>
      <w:r>
        <w:rPr>
          <w:b/>
          <w:bCs/>
        </w:rPr>
        <w:t>Plenary Discussion:</w:t>
      </w:r>
    </w:p>
    <w:p w14:paraId="0B8ED5AE" w14:textId="2C61716E" w:rsidR="003964C1" w:rsidRPr="005B25A1" w:rsidRDefault="003964C1" w:rsidP="003964C1">
      <w:pPr>
        <w:keepNext/>
        <w:keepLines/>
      </w:pPr>
      <w:r>
        <w:rPr>
          <w:color w:val="FF0000"/>
        </w:rPr>
        <w:t>NO DISCUSSION RECORDED</w:t>
      </w:r>
    </w:p>
    <w:p w14:paraId="01A835A1" w14:textId="77777777" w:rsidR="003964C1" w:rsidRPr="00EB0339" w:rsidRDefault="003964C1" w:rsidP="003964C1">
      <w:r w:rsidRPr="005B25A1">
        <w:rPr>
          <w:b/>
          <w:bCs/>
        </w:rPr>
        <w:t>Status:</w:t>
      </w:r>
      <w:r>
        <w:t xml:space="preserve"> </w:t>
      </w:r>
      <w:r>
        <w:rPr>
          <w:color w:val="0000FF"/>
        </w:rPr>
        <w:t>Not concluded</w:t>
      </w:r>
      <w:r>
        <w:t>.</w:t>
      </w:r>
    </w:p>
    <w:p w14:paraId="65EEC4C3" w14:textId="77777777" w:rsidR="0061178C" w:rsidRPr="005B25A1" w:rsidRDefault="003964C1" w:rsidP="0061178C">
      <w:pPr>
        <w:keepNext/>
        <w:keepLines/>
      </w:pPr>
      <w:r>
        <w:rPr>
          <w:color w:val="0000FF"/>
        </w:rPr>
        <w:t>S2-2507013</w:t>
      </w:r>
      <w:r w:rsidRPr="00D53282">
        <w:t xml:space="preserve"> </w:t>
      </w:r>
      <w:r>
        <w:t>(DRAFTCR) NRF service updat</w:t>
      </w:r>
      <w:r>
        <w:lastRenderedPageBreak/>
        <w:t xml:space="preserve">e for discovery of UPF supporting media distribution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Enchance</w:t>
      </w:r>
      <w:proofErr w:type="spellEnd"/>
      <w:r>
        <w:t xml:space="preserve"> NRF related service to support discovery of UPF with media distribution functionality</w:t>
      </w:r>
      <w:r w:rsidR="0061178C">
        <w:t xml:space="preserve">. </w:t>
      </w:r>
    </w:p>
    <w:p w14:paraId="13FF51E2" w14:textId="77777777" w:rsidR="0061178C" w:rsidRDefault="0061178C" w:rsidP="0061178C">
      <w:pPr>
        <w:keepNext/>
        <w:keepLines/>
        <w:rPr>
          <w:b/>
          <w:bCs/>
        </w:rPr>
      </w:pPr>
      <w:r>
        <w:rPr>
          <w:b/>
          <w:bCs/>
        </w:rPr>
        <w:t>Plenary Discussion:</w:t>
      </w:r>
    </w:p>
    <w:p w14:paraId="46547DB1" w14:textId="44F50F96" w:rsidR="003964C1" w:rsidRPr="005B25A1" w:rsidRDefault="003964C1" w:rsidP="003964C1">
      <w:pPr>
        <w:keepNext/>
        <w:keepLines/>
      </w:pPr>
      <w:r>
        <w:rPr>
          <w:color w:val="FF0000"/>
        </w:rPr>
        <w:t>NO DISCUSSION RECORDED</w:t>
      </w:r>
    </w:p>
    <w:p w14:paraId="3266D13C" w14:textId="77777777" w:rsidR="003964C1" w:rsidRPr="00EB0339" w:rsidRDefault="003964C1" w:rsidP="003964C1">
      <w:r w:rsidRPr="005B25A1">
        <w:rPr>
          <w:b/>
          <w:bCs/>
        </w:rPr>
        <w:t>Status:</w:t>
      </w:r>
      <w:r>
        <w:t xml:space="preserve"> </w:t>
      </w:r>
      <w:r>
        <w:rPr>
          <w:color w:val="0000FF"/>
        </w:rPr>
        <w:t>Not concluded</w:t>
      </w:r>
      <w:r>
        <w:t>.</w:t>
      </w:r>
    </w:p>
    <w:p w14:paraId="2D75ADC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NSSRG enhancement when UE have multiple PDN connections</w:t>
      </w:r>
    </w:p>
    <w:p w14:paraId="1698BA55" w14:textId="77777777" w:rsidR="003964C1" w:rsidRDefault="003964C1" w:rsidP="003964C1">
      <w:pPr>
        <w:pStyle w:val="NormTop"/>
      </w:pPr>
      <w:r>
        <w:rPr>
          <w:color w:val="0000FF"/>
        </w:rPr>
        <w:t>S2-2507104</w:t>
      </w:r>
      <w:r w:rsidRPr="00D53282">
        <w:t xml:space="preserve"> </w:t>
      </w:r>
      <w:r>
        <w:t>(WID NEW) New WID: NSSRG enhancement when UE have multiple PDN connections  (Source: Samsung)</w:t>
      </w:r>
      <w:r>
        <w:br/>
      </w:r>
      <w:r w:rsidRPr="00D53282">
        <w:rPr>
          <w:b/>
        </w:rPr>
        <w:t>Document for:</w:t>
      </w:r>
      <w:r w:rsidRPr="00D53282">
        <w:t xml:space="preserve"> </w:t>
      </w:r>
      <w:r>
        <w:t>Approval</w:t>
      </w:r>
      <w:r>
        <w:br/>
      </w:r>
      <w:r w:rsidRPr="00D53282">
        <w:rPr>
          <w:b/>
        </w:rPr>
        <w:t>Abstract:</w:t>
      </w:r>
      <w:r w:rsidRPr="00D53282">
        <w:t xml:space="preserve"> </w:t>
      </w:r>
      <w:r>
        <w:br/>
        <w:t>This WID proposes to address the NSSRG feature issues when UE triggers multiple PDN connections.</w:t>
      </w:r>
    </w:p>
    <w:p w14:paraId="7C311F33" w14:textId="77777777" w:rsidR="003964C1" w:rsidRPr="005B25A1" w:rsidRDefault="003964C1" w:rsidP="003964C1">
      <w:pPr>
        <w:keepNext/>
        <w:keepLines/>
        <w:rPr>
          <w:b/>
          <w:bCs/>
        </w:rPr>
      </w:pPr>
      <w:r w:rsidRPr="005B25A1">
        <w:rPr>
          <w:b/>
          <w:bCs/>
        </w:rPr>
        <w:t>Convenor comment:</w:t>
      </w:r>
    </w:p>
    <w:p w14:paraId="0386DCF2" w14:textId="77777777" w:rsidR="003964C1" w:rsidRPr="005B25A1" w:rsidRDefault="003964C1" w:rsidP="003964C1">
      <w:pPr>
        <w:keepNext/>
        <w:keepLines/>
      </w:pPr>
      <w:r w:rsidRPr="005B25A1">
        <w:t>Unique identifier: Supporting Companies: Supporting IM name; Samsung;</w:t>
      </w:r>
    </w:p>
    <w:p w14:paraId="235426F2" w14:textId="77777777" w:rsidR="003964C1" w:rsidRPr="005B25A1" w:rsidRDefault="003964C1" w:rsidP="003964C1">
      <w:pPr>
        <w:keepNext/>
        <w:keepLines/>
        <w:rPr>
          <w:b/>
          <w:bCs/>
        </w:rPr>
      </w:pPr>
      <w:r w:rsidRPr="005B25A1">
        <w:rPr>
          <w:b/>
          <w:bCs/>
        </w:rPr>
        <w:t>Plenary Discussion:</w:t>
      </w:r>
    </w:p>
    <w:p w14:paraId="6E66E66E" w14:textId="77777777" w:rsidR="003964C1" w:rsidRPr="005B25A1" w:rsidRDefault="003964C1" w:rsidP="003964C1">
      <w:pPr>
        <w:keepNext/>
        <w:keepLines/>
      </w:pPr>
      <w:r>
        <w:rPr>
          <w:color w:val="FF0000"/>
        </w:rPr>
        <w:t>NO DISCUSSION RECORDED</w:t>
      </w:r>
    </w:p>
    <w:p w14:paraId="7CA305F7" w14:textId="77777777" w:rsidR="003964C1" w:rsidRPr="00EB0339" w:rsidRDefault="003964C1" w:rsidP="003964C1">
      <w:r w:rsidRPr="005B25A1">
        <w:rPr>
          <w:b/>
          <w:bCs/>
        </w:rPr>
        <w:t>Status:</w:t>
      </w:r>
      <w:r>
        <w:t xml:space="preserve"> </w:t>
      </w:r>
      <w:r>
        <w:rPr>
          <w:color w:val="0000FF"/>
        </w:rPr>
        <w:t>Not concluded</w:t>
      </w:r>
      <w:r>
        <w:t>.</w:t>
      </w:r>
    </w:p>
    <w:p w14:paraId="76FF9841" w14:textId="77777777" w:rsidR="0061178C" w:rsidRPr="005B25A1" w:rsidRDefault="003964C1" w:rsidP="0061178C">
      <w:pPr>
        <w:keepNext/>
        <w:keepLines/>
      </w:pPr>
      <w:r>
        <w:rPr>
          <w:color w:val="0000FF"/>
        </w:rPr>
        <w:t>S2-2507105</w:t>
      </w:r>
      <w:r w:rsidRPr="00D53282">
        <w:t xml:space="preserve"> </w:t>
      </w:r>
      <w:r>
        <w:t>(CR) 23.501 CR6394 (Rel-20, 'B'): NSSRG enhancement when UE have multiple PDN connections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SMF+PGW-C queries UDM to know S-NSSAI information about any existing established PDU and then accordingly assign </w:t>
      </w:r>
      <w:proofErr w:type="spellStart"/>
      <w:r>
        <w:t>compantible</w:t>
      </w:r>
      <w:proofErr w:type="spellEnd"/>
      <w:r>
        <w:t xml:space="preserve"> S-NSSAI for subsequent PDN connection 2) UE when send S-NSSAI during PDN connection shall ensure that only u</w:t>
      </w:r>
      <w:r w:rsidR="0061178C">
        <w:t xml:space="preserve">. </w:t>
      </w:r>
    </w:p>
    <w:p w14:paraId="4680F285" w14:textId="77777777" w:rsidR="0061178C" w:rsidRDefault="0061178C" w:rsidP="0061178C">
      <w:pPr>
        <w:keepNext/>
        <w:keepLines/>
        <w:rPr>
          <w:b/>
          <w:bCs/>
        </w:rPr>
      </w:pPr>
      <w:r>
        <w:rPr>
          <w:b/>
          <w:bCs/>
        </w:rPr>
        <w:t>Plenary Discussion:</w:t>
      </w:r>
    </w:p>
    <w:p w14:paraId="41DDBAB3" w14:textId="5BE4AA5D" w:rsidR="003964C1" w:rsidRPr="005B25A1" w:rsidRDefault="003964C1" w:rsidP="003964C1">
      <w:pPr>
        <w:keepNext/>
        <w:keepLines/>
      </w:pPr>
      <w:r>
        <w:rPr>
          <w:color w:val="FF0000"/>
        </w:rPr>
        <w:t>NO DISCUSSION RECORDED</w:t>
      </w:r>
    </w:p>
    <w:p w14:paraId="725037F8" w14:textId="77777777" w:rsidR="003964C1" w:rsidRPr="00EB0339" w:rsidRDefault="003964C1" w:rsidP="003964C1">
      <w:r w:rsidRPr="005B25A1">
        <w:rPr>
          <w:b/>
          <w:bCs/>
        </w:rPr>
        <w:t>Status:</w:t>
      </w:r>
      <w:r>
        <w:t xml:space="preserve"> </w:t>
      </w:r>
      <w:r>
        <w:rPr>
          <w:color w:val="0000FF"/>
        </w:rPr>
        <w:t>Not concluded</w:t>
      </w:r>
      <w:r>
        <w:t>.</w:t>
      </w:r>
    </w:p>
    <w:p w14:paraId="3B28F1A7" w14:textId="77777777" w:rsidR="0061178C" w:rsidRPr="005B25A1" w:rsidRDefault="003964C1" w:rsidP="0061178C">
      <w:pPr>
        <w:keepNext/>
        <w:keepLines/>
      </w:pPr>
      <w:r>
        <w:rPr>
          <w:color w:val="0000FF"/>
        </w:rPr>
        <w:t>S2-2507106</w:t>
      </w:r>
      <w:r w:rsidRPr="00D53282">
        <w:t xml:space="preserve"> </w:t>
      </w:r>
      <w:r>
        <w:t>(CR) 23.502 CR5557 (Rel-20, 'B'): NSSRG enhan</w:t>
      </w:r>
      <w:r>
        <w:lastRenderedPageBreak/>
        <w:t>cement when UE have multiple PDN connections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SMF+PGW-C queries UDM to know S-NSSAI information about any existing established PDU and then accordingly assign </w:t>
      </w:r>
      <w:proofErr w:type="spellStart"/>
      <w:r>
        <w:t>compantible</w:t>
      </w:r>
      <w:proofErr w:type="spellEnd"/>
      <w:r>
        <w:t xml:space="preserve"> S-NSSAI for subsequent PDN connection 2) UE when send S-NSSAI during PDN connection shall ensure that only u</w:t>
      </w:r>
      <w:r w:rsidR="0061178C">
        <w:t xml:space="preserve">. </w:t>
      </w:r>
    </w:p>
    <w:p w14:paraId="2CCB615F" w14:textId="77777777" w:rsidR="0061178C" w:rsidRDefault="0061178C" w:rsidP="0061178C">
      <w:pPr>
        <w:keepNext/>
        <w:keepLines/>
        <w:rPr>
          <w:b/>
          <w:bCs/>
        </w:rPr>
      </w:pPr>
      <w:r>
        <w:rPr>
          <w:b/>
          <w:bCs/>
        </w:rPr>
        <w:t>Plenary Discussion:</w:t>
      </w:r>
    </w:p>
    <w:p w14:paraId="3A938548" w14:textId="11633ADA" w:rsidR="003964C1" w:rsidRPr="005B25A1" w:rsidRDefault="003964C1" w:rsidP="003964C1">
      <w:pPr>
        <w:keepNext/>
        <w:keepLines/>
      </w:pPr>
      <w:r>
        <w:rPr>
          <w:color w:val="FF0000"/>
        </w:rPr>
        <w:t>NO DISCUSSION RECORDED</w:t>
      </w:r>
    </w:p>
    <w:p w14:paraId="486D003C" w14:textId="77777777" w:rsidR="003964C1" w:rsidRPr="00EB0339" w:rsidRDefault="003964C1" w:rsidP="003964C1">
      <w:r w:rsidRPr="005B25A1">
        <w:rPr>
          <w:b/>
          <w:bCs/>
        </w:rPr>
        <w:t>Status:</w:t>
      </w:r>
      <w:r>
        <w:t xml:space="preserve"> </w:t>
      </w:r>
      <w:r>
        <w:rPr>
          <w:color w:val="0000FF"/>
        </w:rPr>
        <w:t>Not concluded</w:t>
      </w:r>
      <w:r>
        <w:t>.</w:t>
      </w:r>
    </w:p>
    <w:p w14:paraId="18AED8E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Enhancement of Non-3GPP Device Identifiers and Framed Routing</w:t>
      </w:r>
    </w:p>
    <w:p w14:paraId="06C437B1" w14:textId="77777777" w:rsidR="003964C1" w:rsidRDefault="003964C1" w:rsidP="003964C1">
      <w:pPr>
        <w:pStyle w:val="NormTop"/>
      </w:pPr>
      <w:r>
        <w:rPr>
          <w:color w:val="0000FF"/>
        </w:rPr>
        <w:t>S2-2507121</w:t>
      </w:r>
      <w:r w:rsidRPr="00D53282">
        <w:t xml:space="preserve"> </w:t>
      </w:r>
      <w:r>
        <w:t xml:space="preserve">(WID NEW) Enhancement of Non-3GPP Device Identifiers and Framed Routing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Add UE's capability to indicate the support of obtaining the range of IPv4 address for non-3GPP device and Framed Route information from the network; The SMF can send the range of IPv4 address for non-3GPP device and Framed Route inform.</w:t>
      </w:r>
    </w:p>
    <w:p w14:paraId="30993AFF" w14:textId="77777777" w:rsidR="003964C1" w:rsidRPr="005B25A1" w:rsidRDefault="003964C1" w:rsidP="003964C1">
      <w:pPr>
        <w:keepNext/>
        <w:keepLines/>
        <w:rPr>
          <w:b/>
          <w:bCs/>
        </w:rPr>
      </w:pPr>
      <w:r w:rsidRPr="005B25A1">
        <w:rPr>
          <w:b/>
          <w:bCs/>
        </w:rPr>
        <w:t>Convenor comment:</w:t>
      </w:r>
    </w:p>
    <w:p w14:paraId="01791D3C" w14:textId="77777777" w:rsidR="003964C1" w:rsidRPr="005B25A1" w:rsidRDefault="003964C1" w:rsidP="003964C1">
      <w:pPr>
        <w:keepNext/>
        <w:keepLines/>
      </w:pPr>
      <w:r w:rsidRPr="005B25A1">
        <w:t xml:space="preserve">Unique identifier: Supporting Companies: Supporting IM name; Huawei; </w:t>
      </w:r>
      <w:proofErr w:type="spellStart"/>
      <w:r w:rsidRPr="005B25A1">
        <w:t>HiSilicon</w:t>
      </w:r>
      <w:proofErr w:type="spellEnd"/>
      <w:r w:rsidRPr="005B25A1">
        <w:t>;</w:t>
      </w:r>
    </w:p>
    <w:p w14:paraId="3C2A554B" w14:textId="77777777" w:rsidR="003964C1" w:rsidRPr="005B25A1" w:rsidRDefault="003964C1" w:rsidP="003964C1">
      <w:pPr>
        <w:keepNext/>
        <w:keepLines/>
        <w:rPr>
          <w:b/>
          <w:bCs/>
        </w:rPr>
      </w:pPr>
      <w:r w:rsidRPr="005B25A1">
        <w:rPr>
          <w:b/>
          <w:bCs/>
        </w:rPr>
        <w:t>Plenary Discussion:</w:t>
      </w:r>
    </w:p>
    <w:p w14:paraId="3F16E295" w14:textId="77777777" w:rsidR="003964C1" w:rsidRPr="005B25A1" w:rsidRDefault="003964C1" w:rsidP="003964C1">
      <w:pPr>
        <w:keepNext/>
        <w:keepLines/>
      </w:pPr>
      <w:r>
        <w:rPr>
          <w:color w:val="FF0000"/>
        </w:rPr>
        <w:t>NO DISCUSSION RECORDED</w:t>
      </w:r>
    </w:p>
    <w:p w14:paraId="6BFF3AC7" w14:textId="77777777" w:rsidR="003964C1" w:rsidRPr="00EB0339" w:rsidRDefault="003964C1" w:rsidP="003964C1">
      <w:r w:rsidRPr="005B25A1">
        <w:rPr>
          <w:b/>
          <w:bCs/>
        </w:rPr>
        <w:t>Status:</w:t>
      </w:r>
      <w:r>
        <w:t xml:space="preserve"> </w:t>
      </w:r>
      <w:r>
        <w:rPr>
          <w:color w:val="0000FF"/>
        </w:rPr>
        <w:t>Not concluded</w:t>
      </w:r>
      <w:r>
        <w:t>.</w:t>
      </w:r>
    </w:p>
    <w:p w14:paraId="397EDD8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of Control of Cross Border Mobility</w:t>
      </w:r>
    </w:p>
    <w:p w14:paraId="530559FC" w14:textId="77777777" w:rsidR="003964C1" w:rsidRDefault="003964C1" w:rsidP="003964C1">
      <w:pPr>
        <w:pStyle w:val="NormTop"/>
      </w:pPr>
      <w:r>
        <w:rPr>
          <w:color w:val="0000FF"/>
        </w:rPr>
        <w:t>S2-2507225</w:t>
      </w:r>
      <w:r w:rsidRPr="00D53282">
        <w:t xml:space="preserve"> </w:t>
      </w:r>
      <w:r>
        <w:t>(WID NEW) New TEI20 WID on Support of Control of Cross Border Mobility (Source: Deutsche Telekom)</w:t>
      </w:r>
      <w:r>
        <w:br/>
      </w:r>
      <w:r w:rsidRPr="00D53282">
        <w:rPr>
          <w:b/>
        </w:rPr>
        <w:t>Document for:</w:t>
      </w:r>
      <w:r w:rsidRPr="00D53282">
        <w:t xml:space="preserve"> </w:t>
      </w:r>
      <w:r>
        <w:t>Approval</w:t>
      </w:r>
      <w:r>
        <w:br/>
      </w:r>
      <w:r w:rsidRPr="00D53282">
        <w:rPr>
          <w:b/>
        </w:rPr>
        <w:t>Abstract:</w:t>
      </w:r>
      <w:r w:rsidRPr="00D53282">
        <w:t xml:space="preserve"> </w:t>
      </w:r>
      <w:r>
        <w:br/>
        <w:t>This work item enables switching off/on inter-PLMN handover for single users / allows users switching off/on inter-PLMN handover for 4G and 5G in cross border case.</w:t>
      </w:r>
    </w:p>
    <w:p w14:paraId="0F59FF80" w14:textId="77777777" w:rsidR="003964C1" w:rsidRPr="005B25A1" w:rsidRDefault="003964C1" w:rsidP="003964C1">
      <w:pPr>
        <w:keepNext/>
        <w:keepLines/>
        <w:rPr>
          <w:b/>
          <w:bCs/>
        </w:rPr>
      </w:pPr>
      <w:r w:rsidRPr="005B25A1">
        <w:rPr>
          <w:b/>
          <w:bCs/>
        </w:rPr>
        <w:t>Convenor comment:</w:t>
      </w:r>
    </w:p>
    <w:p w14:paraId="0AAB9B02" w14:textId="77777777" w:rsidR="003964C1" w:rsidRPr="005B25A1" w:rsidRDefault="003964C1" w:rsidP="003964C1">
      <w:pPr>
        <w:keepNext/>
        <w:keepLines/>
      </w:pPr>
      <w:r w:rsidRPr="005B25A1">
        <w:t>Unique identifier: {A number to be provided by MCC at the plenary} Supporting Companies: Supporting IM name; Deuts</w:t>
      </w:r>
      <w:r w:rsidRPr="005B25A1">
        <w:lastRenderedPageBreak/>
        <w:t>che Telekom;</w:t>
      </w:r>
    </w:p>
    <w:p w14:paraId="271C402C" w14:textId="77777777" w:rsidR="003964C1" w:rsidRPr="005B25A1" w:rsidRDefault="003964C1" w:rsidP="003964C1">
      <w:pPr>
        <w:keepNext/>
        <w:keepLines/>
        <w:rPr>
          <w:b/>
          <w:bCs/>
        </w:rPr>
      </w:pPr>
      <w:r w:rsidRPr="005B25A1">
        <w:rPr>
          <w:b/>
          <w:bCs/>
        </w:rPr>
        <w:t>Plenary Discussion:</w:t>
      </w:r>
    </w:p>
    <w:p w14:paraId="01D6AB29" w14:textId="77777777" w:rsidR="003964C1" w:rsidRPr="005B25A1" w:rsidRDefault="003964C1" w:rsidP="003964C1">
      <w:pPr>
        <w:keepNext/>
        <w:keepLines/>
      </w:pPr>
      <w:r>
        <w:rPr>
          <w:color w:val="FF0000"/>
        </w:rPr>
        <w:t>NO DISCUSSION RECORDED</w:t>
      </w:r>
    </w:p>
    <w:p w14:paraId="2370E8D6" w14:textId="77777777" w:rsidR="003964C1" w:rsidRPr="00EB0339" w:rsidRDefault="003964C1" w:rsidP="003964C1">
      <w:r w:rsidRPr="005B25A1">
        <w:rPr>
          <w:b/>
          <w:bCs/>
        </w:rPr>
        <w:t>Status:</w:t>
      </w:r>
      <w:r>
        <w:t xml:space="preserve"> </w:t>
      </w:r>
      <w:r>
        <w:rPr>
          <w:color w:val="0000FF"/>
        </w:rPr>
        <w:t>Not concluded</w:t>
      </w:r>
      <w:r>
        <w:t>.</w:t>
      </w:r>
    </w:p>
    <w:p w14:paraId="3DA12247" w14:textId="77777777" w:rsidR="003964C1" w:rsidRDefault="003964C1" w:rsidP="003964C1">
      <w:pPr>
        <w:pStyle w:val="NormTop"/>
      </w:pPr>
      <w:r>
        <w:rPr>
          <w:color w:val="0000FF"/>
        </w:rPr>
        <w:t>S2-2507227</w:t>
      </w:r>
      <w:r w:rsidRPr="00D53282">
        <w:t xml:space="preserve"> </w:t>
      </w:r>
      <w:r>
        <w:t>(DRAFTCR) Support of Control of Cross Border Mobility (Source: Deutsche Telekom)</w:t>
      </w:r>
      <w:r>
        <w:br/>
      </w:r>
      <w:r w:rsidRPr="00D53282">
        <w:rPr>
          <w:b/>
        </w:rPr>
        <w:t>Document for:</w:t>
      </w:r>
      <w:r w:rsidRPr="00D53282">
        <w:t xml:space="preserve"> </w:t>
      </w:r>
      <w:r>
        <w:t>Information</w:t>
      </w:r>
      <w:r>
        <w:br/>
      </w:r>
      <w:r w:rsidRPr="00D53282">
        <w:rPr>
          <w:b/>
        </w:rPr>
        <w:t>Abstract:</w:t>
      </w:r>
      <w:r w:rsidRPr="00D53282">
        <w:t xml:space="preserve"> </w:t>
      </w:r>
    </w:p>
    <w:p w14:paraId="3F03431B" w14:textId="77777777" w:rsidR="003964C1" w:rsidRPr="005B25A1" w:rsidRDefault="003964C1" w:rsidP="003964C1">
      <w:pPr>
        <w:keepNext/>
        <w:keepLines/>
        <w:rPr>
          <w:b/>
          <w:bCs/>
        </w:rPr>
      </w:pPr>
      <w:r w:rsidRPr="005B25A1">
        <w:rPr>
          <w:b/>
          <w:bCs/>
        </w:rPr>
        <w:t>Plenary Discussion:</w:t>
      </w:r>
    </w:p>
    <w:p w14:paraId="7B32365A" w14:textId="77777777" w:rsidR="003964C1" w:rsidRPr="005B25A1" w:rsidRDefault="003964C1" w:rsidP="003964C1">
      <w:pPr>
        <w:keepNext/>
        <w:keepLines/>
      </w:pPr>
      <w:r>
        <w:rPr>
          <w:color w:val="FF0000"/>
        </w:rPr>
        <w:t>NO DISCUSSION RECORDED</w:t>
      </w:r>
    </w:p>
    <w:p w14:paraId="505C08D7" w14:textId="77777777" w:rsidR="003964C1" w:rsidRPr="00EB0339" w:rsidRDefault="003964C1" w:rsidP="003964C1">
      <w:r w:rsidRPr="005B25A1">
        <w:rPr>
          <w:b/>
          <w:bCs/>
        </w:rPr>
        <w:t>Status:</w:t>
      </w:r>
      <w:r>
        <w:t xml:space="preserve"> </w:t>
      </w:r>
      <w:r>
        <w:rPr>
          <w:color w:val="0000FF"/>
        </w:rPr>
        <w:t>Not concluded</w:t>
      </w:r>
      <w:r>
        <w:t>.</w:t>
      </w:r>
    </w:p>
    <w:p w14:paraId="75CBFA8A" w14:textId="77777777" w:rsidR="003964C1" w:rsidRDefault="003964C1" w:rsidP="003964C1">
      <w:pPr>
        <w:pStyle w:val="NormTop"/>
      </w:pPr>
      <w:r>
        <w:rPr>
          <w:color w:val="0000FF"/>
        </w:rPr>
        <w:t>S2-2507229</w:t>
      </w:r>
      <w:r w:rsidRPr="00D53282">
        <w:t xml:space="preserve"> </w:t>
      </w:r>
      <w:r>
        <w:t>(DRAFTCR) Support of Control of Cross Border Mobility (Source: Deutsche Telekom)</w:t>
      </w:r>
      <w:r>
        <w:br/>
      </w:r>
      <w:r w:rsidRPr="00D53282">
        <w:rPr>
          <w:b/>
        </w:rPr>
        <w:t>Document for:</w:t>
      </w:r>
      <w:r w:rsidRPr="00D53282">
        <w:t xml:space="preserve"> </w:t>
      </w:r>
      <w:r>
        <w:t>Information</w:t>
      </w:r>
      <w:r>
        <w:br/>
      </w:r>
      <w:r w:rsidRPr="00D53282">
        <w:rPr>
          <w:b/>
        </w:rPr>
        <w:t>Abstract:</w:t>
      </w:r>
      <w:r w:rsidRPr="00D53282">
        <w:t xml:space="preserve"> </w:t>
      </w:r>
    </w:p>
    <w:p w14:paraId="734C6EB0" w14:textId="77777777" w:rsidR="003964C1" w:rsidRPr="005B25A1" w:rsidRDefault="003964C1" w:rsidP="003964C1">
      <w:pPr>
        <w:keepNext/>
        <w:keepLines/>
        <w:rPr>
          <w:b/>
          <w:bCs/>
        </w:rPr>
      </w:pPr>
      <w:r w:rsidRPr="005B25A1">
        <w:rPr>
          <w:b/>
          <w:bCs/>
        </w:rPr>
        <w:t>Plenary Discussion:</w:t>
      </w:r>
    </w:p>
    <w:p w14:paraId="563F4A00" w14:textId="77777777" w:rsidR="003964C1" w:rsidRPr="005B25A1" w:rsidRDefault="003964C1" w:rsidP="003964C1">
      <w:pPr>
        <w:keepNext/>
        <w:keepLines/>
      </w:pPr>
      <w:r>
        <w:rPr>
          <w:color w:val="FF0000"/>
        </w:rPr>
        <w:t>NO DISCUSSION RECORDED</w:t>
      </w:r>
    </w:p>
    <w:p w14:paraId="5506C9C6" w14:textId="77777777" w:rsidR="003964C1" w:rsidRPr="00EB0339" w:rsidRDefault="003964C1" w:rsidP="003964C1">
      <w:r w:rsidRPr="005B25A1">
        <w:rPr>
          <w:b/>
          <w:bCs/>
        </w:rPr>
        <w:t>Status:</w:t>
      </w:r>
      <w:r>
        <w:t xml:space="preserve"> </w:t>
      </w:r>
      <w:r>
        <w:rPr>
          <w:color w:val="0000FF"/>
        </w:rPr>
        <w:t>Not concluded</w:t>
      </w:r>
      <w:r>
        <w:t>.</w:t>
      </w:r>
    </w:p>
    <w:p w14:paraId="0077A0B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In-band Network Information Exposure via Payload Header</w:t>
      </w:r>
    </w:p>
    <w:p w14:paraId="085DB359" w14:textId="77777777" w:rsidR="003964C1" w:rsidRDefault="003964C1" w:rsidP="003964C1">
      <w:pPr>
        <w:pStyle w:val="NormTop"/>
      </w:pPr>
      <w:r>
        <w:rPr>
          <w:color w:val="0000FF"/>
        </w:rPr>
        <w:t>S2-2507302</w:t>
      </w:r>
      <w:r w:rsidRPr="00D53282">
        <w:t xml:space="preserve"> </w:t>
      </w:r>
      <w:r>
        <w:t xml:space="preserve">(WID NEW) New WID on In-band Network Information Exposure via Payload Header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Enable </w:t>
      </w:r>
      <w:proofErr w:type="spellStart"/>
      <w:r>
        <w:t>inband</w:t>
      </w:r>
      <w:proofErr w:type="spellEnd"/>
      <w:r>
        <w:t xml:space="preserve"> network information exposure via payload headers.</w:t>
      </w:r>
    </w:p>
    <w:p w14:paraId="0DB62485" w14:textId="77777777" w:rsidR="003964C1" w:rsidRPr="005B25A1" w:rsidRDefault="003964C1" w:rsidP="003964C1">
      <w:pPr>
        <w:keepNext/>
        <w:keepLines/>
        <w:rPr>
          <w:b/>
          <w:bCs/>
        </w:rPr>
      </w:pPr>
      <w:r w:rsidRPr="005B25A1">
        <w:rPr>
          <w:b/>
          <w:bCs/>
        </w:rPr>
        <w:t>Convenor comment:</w:t>
      </w:r>
    </w:p>
    <w:p w14:paraId="678F2E4A" w14:textId="77777777" w:rsidR="0061178C" w:rsidRPr="005B25A1" w:rsidRDefault="003964C1" w:rsidP="0061178C">
      <w:pPr>
        <w:keepNext/>
        <w:keepLines/>
      </w:pPr>
      <w:r w:rsidRPr="005B25A1">
        <w:t xml:space="preserve">Supporting Companies: Huawei, </w:t>
      </w:r>
      <w:proofErr w:type="spellStart"/>
      <w:r w:rsidRPr="005B25A1">
        <w:t>HiSilicon</w:t>
      </w:r>
      <w:proofErr w:type="spellEnd"/>
      <w:r w:rsidRPr="005B25A1">
        <w:t>, CMCC, Xiaomi, Tencent</w:t>
      </w:r>
      <w:r w:rsidR="0061178C">
        <w:t xml:space="preserve">. </w:t>
      </w:r>
    </w:p>
    <w:p w14:paraId="7AEFBA0D" w14:textId="77777777" w:rsidR="0061178C" w:rsidRDefault="0061178C" w:rsidP="0061178C">
      <w:pPr>
        <w:keepNext/>
        <w:keepLines/>
        <w:rPr>
          <w:b/>
          <w:bCs/>
        </w:rPr>
      </w:pPr>
      <w:r>
        <w:rPr>
          <w:b/>
          <w:bCs/>
        </w:rPr>
        <w:t>Plenary Discussion:</w:t>
      </w:r>
    </w:p>
    <w:p w14:paraId="1974D81D" w14:textId="59C17783" w:rsidR="003964C1" w:rsidRPr="005B25A1" w:rsidRDefault="003964C1" w:rsidP="003964C1">
      <w:pPr>
        <w:keepNext/>
        <w:keepLines/>
      </w:pPr>
      <w:r>
        <w:rPr>
          <w:color w:val="FF0000"/>
        </w:rPr>
        <w:t>NO DISCUSSION RECORDED</w:t>
      </w:r>
    </w:p>
    <w:p w14:paraId="3293982B" w14:textId="77777777" w:rsidR="003964C1" w:rsidRPr="00EB0339" w:rsidRDefault="003964C1" w:rsidP="003964C1">
      <w:r w:rsidRPr="005B25A1">
        <w:rPr>
          <w:b/>
          <w:bCs/>
        </w:rPr>
        <w:t>Status:</w:t>
      </w:r>
      <w:r>
        <w:t xml:space="preserve"> </w:t>
      </w:r>
      <w:r>
        <w:rPr>
          <w:color w:val="0000FF"/>
        </w:rPr>
        <w:t>Not concluded</w:t>
      </w:r>
      <w:r>
        <w:t>.</w:t>
      </w:r>
    </w:p>
    <w:p w14:paraId="607FD987" w14:textId="77777777" w:rsidR="0061178C" w:rsidRPr="005B25A1" w:rsidRDefault="003964C1" w:rsidP="0061178C">
      <w:pPr>
        <w:keepNext/>
        <w:keepLines/>
      </w:pPr>
      <w:r>
        <w:rPr>
          <w:color w:val="0000FF"/>
        </w:rPr>
        <w:t>S2-2507303</w:t>
      </w:r>
      <w:r w:rsidRPr="00D53282">
        <w:t xml:space="preserve"> </w:t>
      </w:r>
      <w:r>
        <w:t xml:space="preserve">(DRAFTCR) In-band Network Information Exposure via Payload Headers (Source: Huawei, </w:t>
      </w:r>
      <w:proofErr w:type="spellStart"/>
      <w:r>
        <w:t>HiSilicon</w:t>
      </w:r>
      <w:proofErr w:type="spellEnd"/>
      <w:r>
        <w:t>, Xiaomi, Tencent)</w:t>
      </w:r>
      <w:r>
        <w:br/>
      </w:r>
      <w:r w:rsidRPr="00D53282">
        <w:rPr>
          <w:b/>
        </w:rPr>
        <w:t>Document for:</w:t>
      </w:r>
      <w:r w:rsidRPr="00D53282">
        <w:t xml:space="preserve"> </w:t>
      </w:r>
      <w:r>
        <w:t>Approval</w:t>
      </w:r>
      <w:r>
        <w:br/>
      </w:r>
      <w:r w:rsidRPr="00D53282">
        <w:rPr>
          <w:b/>
        </w:rPr>
        <w:t>Abstract:</w:t>
      </w:r>
      <w:r w:rsidRPr="00D53282">
        <w:t xml:space="preserve"> </w:t>
      </w:r>
      <w:r>
        <w:br/>
        <w:t>Summary of change: In-band network information exposure via payload headers</w:t>
      </w:r>
      <w:r w:rsidR="0061178C">
        <w:t xml:space="preserve">. </w:t>
      </w:r>
    </w:p>
    <w:p w14:paraId="23C8E816" w14:textId="77777777" w:rsidR="0061178C" w:rsidRDefault="0061178C" w:rsidP="0061178C">
      <w:pPr>
        <w:keepNext/>
        <w:keepLines/>
        <w:rPr>
          <w:b/>
          <w:bCs/>
        </w:rPr>
      </w:pPr>
      <w:r>
        <w:rPr>
          <w:b/>
          <w:bCs/>
        </w:rPr>
        <w:t>Plenary Discussion:</w:t>
      </w:r>
    </w:p>
    <w:p w14:paraId="155DAD9E" w14:textId="6D7C57E0" w:rsidR="003964C1" w:rsidRPr="005B25A1" w:rsidRDefault="003964C1" w:rsidP="003964C1">
      <w:pPr>
        <w:keepNext/>
        <w:keepLines/>
      </w:pPr>
      <w:r>
        <w:rPr>
          <w:color w:val="FF0000"/>
        </w:rPr>
        <w:t>NO DISCUSSION RECORDED</w:t>
      </w:r>
    </w:p>
    <w:p w14:paraId="45DA4616" w14:textId="77777777" w:rsidR="003964C1" w:rsidRPr="00EB0339" w:rsidRDefault="003964C1" w:rsidP="003964C1">
      <w:r w:rsidRPr="005B25A1">
        <w:rPr>
          <w:b/>
          <w:bCs/>
        </w:rPr>
        <w:t>Status:</w:t>
      </w:r>
      <w:r>
        <w:t xml:space="preserve"> </w:t>
      </w:r>
      <w:r>
        <w:rPr>
          <w:color w:val="0000FF"/>
        </w:rPr>
        <w:t>Not concluded</w:t>
      </w:r>
      <w:r>
        <w:t>.</w:t>
      </w:r>
    </w:p>
    <w:p w14:paraId="0DF0D83A" w14:textId="77777777" w:rsidR="0061178C" w:rsidRPr="005B25A1" w:rsidRDefault="003964C1" w:rsidP="0061178C">
      <w:pPr>
        <w:keepNext/>
        <w:keepLines/>
      </w:pPr>
      <w:r>
        <w:rPr>
          <w:color w:val="0000FF"/>
        </w:rPr>
        <w:t>S2-2507304</w:t>
      </w:r>
      <w:r w:rsidRPr="00D53282">
        <w:t xml:space="preserve"> </w:t>
      </w:r>
      <w:r>
        <w:t xml:space="preserve">(DRAFTCR) In-band Network Information Exposure via Payload Headers (Source: Huawei, </w:t>
      </w:r>
      <w:proofErr w:type="spellStart"/>
      <w:r>
        <w:t>HiSilicon</w:t>
      </w:r>
      <w:proofErr w:type="spellEnd"/>
      <w:r>
        <w:t>, Xiaomi, Tencent)</w:t>
      </w:r>
      <w:r>
        <w:br/>
      </w:r>
      <w:r w:rsidRPr="00D53282">
        <w:rPr>
          <w:b/>
        </w:rPr>
        <w:t>Document for:</w:t>
      </w:r>
      <w:r w:rsidRPr="00D53282">
        <w:t xml:space="preserve"> </w:t>
      </w:r>
      <w:r>
        <w:t>Approval</w:t>
      </w:r>
      <w:r>
        <w:br/>
      </w:r>
      <w:r w:rsidRPr="00D53282">
        <w:rPr>
          <w:b/>
        </w:rPr>
        <w:t>Abstract:</w:t>
      </w:r>
      <w:r w:rsidRPr="00D53282">
        <w:t xml:space="preserve"> </w:t>
      </w:r>
      <w:r>
        <w:br/>
        <w:t xml:space="preserve">Summary </w:t>
      </w:r>
      <w:r>
        <w:lastRenderedPageBreak/>
        <w:t>of change: In-band network information exposure via payload headers</w:t>
      </w:r>
      <w:r w:rsidR="0061178C">
        <w:t xml:space="preserve">. </w:t>
      </w:r>
    </w:p>
    <w:p w14:paraId="6BA3DD38" w14:textId="77777777" w:rsidR="0061178C" w:rsidRDefault="0061178C" w:rsidP="0061178C">
      <w:pPr>
        <w:keepNext/>
        <w:keepLines/>
        <w:rPr>
          <w:b/>
          <w:bCs/>
        </w:rPr>
      </w:pPr>
      <w:r>
        <w:rPr>
          <w:b/>
          <w:bCs/>
        </w:rPr>
        <w:t>Plenary Discussion:</w:t>
      </w:r>
    </w:p>
    <w:p w14:paraId="1A40A348" w14:textId="086A975F" w:rsidR="003964C1" w:rsidRPr="005B25A1" w:rsidRDefault="003964C1" w:rsidP="003964C1">
      <w:pPr>
        <w:keepNext/>
        <w:keepLines/>
      </w:pPr>
      <w:r>
        <w:rPr>
          <w:color w:val="FF0000"/>
        </w:rPr>
        <w:t>NO DISCUSSION RECORDED</w:t>
      </w:r>
    </w:p>
    <w:p w14:paraId="3CC4C80A" w14:textId="77777777" w:rsidR="003964C1" w:rsidRPr="00EB0339" w:rsidRDefault="003964C1" w:rsidP="003964C1">
      <w:r w:rsidRPr="005B25A1">
        <w:rPr>
          <w:b/>
          <w:bCs/>
        </w:rPr>
        <w:t>Status:</w:t>
      </w:r>
      <w:r>
        <w:t xml:space="preserve"> </w:t>
      </w:r>
      <w:r>
        <w:rPr>
          <w:color w:val="0000FF"/>
        </w:rPr>
        <w:t>Not concluded</w:t>
      </w:r>
      <w:r>
        <w:t>.</w:t>
      </w:r>
    </w:p>
    <w:p w14:paraId="643AFB0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5G VN group enhancement</w:t>
      </w:r>
    </w:p>
    <w:p w14:paraId="45BD1BC0" w14:textId="77777777" w:rsidR="003964C1" w:rsidRDefault="003964C1" w:rsidP="003964C1">
      <w:pPr>
        <w:pStyle w:val="NormTop"/>
      </w:pPr>
      <w:r>
        <w:rPr>
          <w:color w:val="0000FF"/>
        </w:rPr>
        <w:t>S2-2507333</w:t>
      </w:r>
      <w:r w:rsidRPr="00D53282">
        <w:t xml:space="preserve"> </w:t>
      </w:r>
      <w:r>
        <w:t>(WID NEW) New WID on 5G VN group enhancement (Source: China Mobile)</w:t>
      </w:r>
      <w:r>
        <w:br/>
      </w:r>
      <w:r w:rsidRPr="00D53282">
        <w:rPr>
          <w:b/>
        </w:rPr>
        <w:t>Document for:</w:t>
      </w:r>
      <w:r w:rsidRPr="00D53282">
        <w:t xml:space="preserve"> </w:t>
      </w:r>
      <w:r>
        <w:t>Approval</w:t>
      </w:r>
      <w:r>
        <w:br/>
      </w:r>
      <w:r w:rsidRPr="00D53282">
        <w:rPr>
          <w:b/>
        </w:rPr>
        <w:t>Abstract:</w:t>
      </w:r>
      <w:r w:rsidRPr="00D53282">
        <w:t xml:space="preserve"> </w:t>
      </w:r>
      <w:r>
        <w:br/>
        <w:t>New WID on 5G VN group enhancement.</w:t>
      </w:r>
    </w:p>
    <w:p w14:paraId="02DE7749" w14:textId="77777777" w:rsidR="003964C1" w:rsidRPr="005B25A1" w:rsidRDefault="003964C1" w:rsidP="003964C1">
      <w:pPr>
        <w:keepNext/>
        <w:keepLines/>
        <w:rPr>
          <w:b/>
          <w:bCs/>
        </w:rPr>
      </w:pPr>
      <w:r w:rsidRPr="005B25A1">
        <w:rPr>
          <w:b/>
          <w:bCs/>
        </w:rPr>
        <w:t>Convenor comment:</w:t>
      </w:r>
    </w:p>
    <w:p w14:paraId="2B92D987" w14:textId="77777777" w:rsidR="003964C1" w:rsidRPr="005B25A1" w:rsidRDefault="003964C1" w:rsidP="003964C1">
      <w:pPr>
        <w:keepNext/>
        <w:keepLines/>
      </w:pPr>
      <w:r w:rsidRPr="005B25A1">
        <w:t>Unique identifier: Supporting Companies: Supporting IM name; China Mobile; Huawei; ZTE;</w:t>
      </w:r>
    </w:p>
    <w:p w14:paraId="411F6813" w14:textId="77777777" w:rsidR="003964C1" w:rsidRPr="005B25A1" w:rsidRDefault="003964C1" w:rsidP="003964C1">
      <w:pPr>
        <w:keepNext/>
        <w:keepLines/>
        <w:rPr>
          <w:b/>
          <w:bCs/>
        </w:rPr>
      </w:pPr>
      <w:r w:rsidRPr="005B25A1">
        <w:rPr>
          <w:b/>
          <w:bCs/>
        </w:rPr>
        <w:t>Plenary Discussion:</w:t>
      </w:r>
    </w:p>
    <w:p w14:paraId="6CE88860" w14:textId="77777777" w:rsidR="003964C1" w:rsidRPr="005B25A1" w:rsidRDefault="003964C1" w:rsidP="003964C1">
      <w:pPr>
        <w:keepNext/>
        <w:keepLines/>
      </w:pPr>
      <w:r>
        <w:rPr>
          <w:color w:val="FF0000"/>
        </w:rPr>
        <w:t>NO DISCUSSION RECORDED</w:t>
      </w:r>
    </w:p>
    <w:p w14:paraId="2FC4C529" w14:textId="77777777" w:rsidR="003964C1" w:rsidRPr="00EB0339" w:rsidRDefault="003964C1" w:rsidP="003964C1">
      <w:r w:rsidRPr="005B25A1">
        <w:rPr>
          <w:b/>
          <w:bCs/>
        </w:rPr>
        <w:t>Status:</w:t>
      </w:r>
      <w:r>
        <w:t xml:space="preserve"> </w:t>
      </w:r>
      <w:r>
        <w:rPr>
          <w:color w:val="0000FF"/>
        </w:rPr>
        <w:t>Not concluded</w:t>
      </w:r>
      <w:r>
        <w:t>.</w:t>
      </w:r>
    </w:p>
    <w:p w14:paraId="2ACC7A28" w14:textId="77777777" w:rsidR="003964C1" w:rsidRDefault="003964C1" w:rsidP="003964C1">
      <w:pPr>
        <w:pStyle w:val="NormTop"/>
      </w:pPr>
      <w:r>
        <w:rPr>
          <w:color w:val="0000FF"/>
        </w:rPr>
        <w:t>S2-2507334</w:t>
      </w:r>
      <w:r w:rsidRPr="00D53282">
        <w:t xml:space="preserve"> </w:t>
      </w:r>
      <w:r>
        <w:t>(DRAFTCR) Enhancement of enabling a DNN/S-NSSAI can be corresponding to multiple 5G VN groups (Source: China Mobile)</w:t>
      </w:r>
      <w:r>
        <w:br/>
      </w:r>
      <w:r w:rsidRPr="00D53282">
        <w:rPr>
          <w:b/>
        </w:rPr>
        <w:t>Document for:</w:t>
      </w:r>
      <w:r w:rsidRPr="00D53282">
        <w:t xml:space="preserve"> </w:t>
      </w:r>
      <w:r>
        <w:t>Information</w:t>
      </w:r>
      <w:r>
        <w:br/>
      </w:r>
      <w:r w:rsidRPr="00D53282">
        <w:rPr>
          <w:b/>
        </w:rPr>
        <w:t>Abstract:</w:t>
      </w:r>
      <w:r w:rsidRPr="00D53282">
        <w:t xml:space="preserve"> </w:t>
      </w:r>
    </w:p>
    <w:p w14:paraId="0E90AFE1" w14:textId="77777777" w:rsidR="003964C1" w:rsidRPr="005B25A1" w:rsidRDefault="003964C1" w:rsidP="003964C1">
      <w:pPr>
        <w:keepNext/>
        <w:keepLines/>
        <w:rPr>
          <w:b/>
          <w:bCs/>
        </w:rPr>
      </w:pPr>
      <w:r w:rsidRPr="005B25A1">
        <w:rPr>
          <w:b/>
          <w:bCs/>
        </w:rPr>
        <w:t>Plenary Discussion:</w:t>
      </w:r>
    </w:p>
    <w:p w14:paraId="5FB80C60" w14:textId="77777777" w:rsidR="003964C1" w:rsidRPr="005B25A1" w:rsidRDefault="003964C1" w:rsidP="003964C1">
      <w:pPr>
        <w:keepNext/>
        <w:keepLines/>
      </w:pPr>
      <w:r>
        <w:rPr>
          <w:color w:val="FF0000"/>
        </w:rPr>
        <w:t>NO DISCUSSION RECORDED</w:t>
      </w:r>
    </w:p>
    <w:p w14:paraId="32BF9D36" w14:textId="77777777" w:rsidR="003964C1" w:rsidRPr="00EB0339" w:rsidRDefault="003964C1" w:rsidP="003964C1">
      <w:r w:rsidRPr="005B25A1">
        <w:rPr>
          <w:b/>
          <w:bCs/>
        </w:rPr>
        <w:t>Status:</w:t>
      </w:r>
      <w:r>
        <w:t xml:space="preserve"> </w:t>
      </w:r>
      <w:r>
        <w:rPr>
          <w:color w:val="0000FF"/>
        </w:rPr>
        <w:t>Not concluded</w:t>
      </w:r>
      <w:r>
        <w:t>.</w:t>
      </w:r>
    </w:p>
    <w:p w14:paraId="7BFEEE64"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PDU set support exposure</w:t>
      </w:r>
    </w:p>
    <w:p w14:paraId="7E0C60FE" w14:textId="77777777" w:rsidR="003964C1" w:rsidRDefault="003964C1" w:rsidP="003964C1">
      <w:pPr>
        <w:pStyle w:val="NormTop"/>
      </w:pPr>
      <w:r>
        <w:rPr>
          <w:color w:val="0000FF"/>
        </w:rPr>
        <w:t>S2-2507371</w:t>
      </w:r>
      <w:r w:rsidRPr="00D53282">
        <w:t xml:space="preserve"> </w:t>
      </w:r>
      <w:r>
        <w:t>(WID NEW) New WID: TEI-20 on PDU set support exposure  (Source: Nokia)</w:t>
      </w:r>
      <w:r>
        <w:br/>
      </w:r>
      <w:r w:rsidRPr="00D53282">
        <w:rPr>
          <w:b/>
        </w:rPr>
        <w:t>Document for:</w:t>
      </w:r>
      <w:r w:rsidRPr="00D53282">
        <w:t xml:space="preserve"> </w:t>
      </w:r>
      <w:r>
        <w:t>Approval</w:t>
      </w:r>
      <w:r>
        <w:br/>
      </w:r>
      <w:r w:rsidRPr="00D53282">
        <w:rPr>
          <w:b/>
        </w:rPr>
        <w:t>Abstract:</w:t>
      </w:r>
      <w:r w:rsidRPr="00D53282">
        <w:t xml:space="preserve"> </w:t>
      </w:r>
    </w:p>
    <w:p w14:paraId="3BF1FB6A" w14:textId="77777777" w:rsidR="003964C1" w:rsidRPr="005B25A1" w:rsidRDefault="003964C1" w:rsidP="003964C1">
      <w:pPr>
        <w:keepNext/>
        <w:keepLines/>
        <w:rPr>
          <w:b/>
          <w:bCs/>
        </w:rPr>
      </w:pPr>
      <w:r w:rsidRPr="005B25A1">
        <w:rPr>
          <w:b/>
          <w:bCs/>
        </w:rPr>
        <w:t>Convenor comment:</w:t>
      </w:r>
    </w:p>
    <w:p w14:paraId="4D46F72F" w14:textId="77777777" w:rsidR="003964C1" w:rsidRPr="005B25A1" w:rsidRDefault="003964C1" w:rsidP="003964C1">
      <w:pPr>
        <w:keepNext/>
        <w:keepLines/>
      </w:pPr>
      <w:r w:rsidRPr="005B25A1">
        <w:t>Unique identifier: Supporting Companies: Supporting IM name; Nokia;</w:t>
      </w:r>
    </w:p>
    <w:p w14:paraId="6FE1DC5F" w14:textId="77777777" w:rsidR="003964C1" w:rsidRPr="005B25A1" w:rsidRDefault="003964C1" w:rsidP="003964C1">
      <w:pPr>
        <w:keepNext/>
        <w:keepLines/>
        <w:rPr>
          <w:b/>
          <w:bCs/>
        </w:rPr>
      </w:pPr>
      <w:r w:rsidRPr="005B25A1">
        <w:rPr>
          <w:b/>
          <w:bCs/>
        </w:rPr>
        <w:t>Plenary Discussion:</w:t>
      </w:r>
    </w:p>
    <w:p w14:paraId="46D02DA9" w14:textId="77777777" w:rsidR="003964C1" w:rsidRPr="005B25A1" w:rsidRDefault="003964C1" w:rsidP="003964C1">
      <w:pPr>
        <w:keepNext/>
        <w:keepLines/>
      </w:pPr>
      <w:r>
        <w:rPr>
          <w:color w:val="FF0000"/>
        </w:rPr>
        <w:t>NO DISCUSSION RECORDED</w:t>
      </w:r>
    </w:p>
    <w:p w14:paraId="3B747DB1" w14:textId="77777777" w:rsidR="003964C1" w:rsidRPr="00EB0339" w:rsidRDefault="003964C1" w:rsidP="003964C1">
      <w:r w:rsidRPr="005B25A1">
        <w:rPr>
          <w:b/>
          <w:bCs/>
        </w:rPr>
        <w:t>Status:</w:t>
      </w:r>
      <w:r>
        <w:t xml:space="preserve"> </w:t>
      </w:r>
      <w:r>
        <w:rPr>
          <w:color w:val="0000FF"/>
        </w:rPr>
        <w:t>Not concluded</w:t>
      </w:r>
      <w:r>
        <w:t>.</w:t>
      </w:r>
    </w:p>
    <w:p w14:paraId="7F06CC35" w14:textId="77777777" w:rsidR="003964C1" w:rsidRDefault="003964C1" w:rsidP="003964C1">
      <w:pPr>
        <w:pStyle w:val="NormTop"/>
      </w:pPr>
      <w:r>
        <w:rPr>
          <w:color w:val="0000FF"/>
        </w:rPr>
        <w:t>S2-2507372</w:t>
      </w:r>
      <w:r w:rsidRPr="00D53282">
        <w:t xml:space="preserve"> </w:t>
      </w:r>
      <w:r>
        <w:t>(CR) 23.501 CR6419 (Rel-20, 'B'): Support PDU Set QoS exposure to AF by SMF (Source: Nokia)</w:t>
      </w:r>
      <w:r>
        <w:br/>
      </w:r>
      <w:r w:rsidRPr="00D53282">
        <w:rPr>
          <w:b/>
        </w:rPr>
        <w:t>Document for:</w:t>
      </w:r>
      <w:r w:rsidRPr="00D53282">
        <w:t xml:space="preserve"> </w:t>
      </w:r>
      <w:r>
        <w:t>Approval</w:t>
      </w:r>
      <w:r>
        <w:br/>
      </w:r>
      <w:r w:rsidRPr="00D53282">
        <w:rPr>
          <w:b/>
        </w:rPr>
        <w:t>Abstract:</w:t>
      </w:r>
      <w:r w:rsidRPr="00D53282">
        <w:t xml:space="preserve"> </w:t>
      </w:r>
    </w:p>
    <w:p w14:paraId="1E5B017D" w14:textId="77777777" w:rsidR="003964C1" w:rsidRPr="005B25A1" w:rsidRDefault="003964C1" w:rsidP="003964C1">
      <w:pPr>
        <w:keepNext/>
        <w:keepLines/>
        <w:rPr>
          <w:b/>
          <w:bCs/>
        </w:rPr>
      </w:pPr>
      <w:r w:rsidRPr="005B25A1">
        <w:rPr>
          <w:b/>
          <w:bCs/>
        </w:rPr>
        <w:t>Plenary Discussion:</w:t>
      </w:r>
    </w:p>
    <w:p w14:paraId="2454E91C" w14:textId="77777777" w:rsidR="003964C1" w:rsidRPr="005B25A1" w:rsidRDefault="003964C1" w:rsidP="003964C1">
      <w:pPr>
        <w:keepNext/>
        <w:keepLines/>
      </w:pPr>
      <w:r>
        <w:rPr>
          <w:color w:val="FF0000"/>
        </w:rPr>
        <w:t>NO DISCUSSION RECORDED</w:t>
      </w:r>
    </w:p>
    <w:p w14:paraId="687FA2B3" w14:textId="77777777" w:rsidR="003964C1" w:rsidRPr="00EB0339" w:rsidRDefault="003964C1" w:rsidP="003964C1">
      <w:r w:rsidRPr="005B25A1">
        <w:rPr>
          <w:b/>
          <w:bCs/>
        </w:rPr>
        <w:t>Status:</w:t>
      </w:r>
      <w:r>
        <w:t xml:space="preserve"> </w:t>
      </w:r>
      <w:r>
        <w:rPr>
          <w:color w:val="0000FF"/>
        </w:rPr>
        <w:t>Not concluded</w:t>
      </w:r>
      <w:r>
        <w:t>.</w:t>
      </w:r>
    </w:p>
    <w:p w14:paraId="03918A78" w14:textId="77777777" w:rsidR="003964C1" w:rsidRDefault="003964C1" w:rsidP="003964C1">
      <w:pPr>
        <w:pStyle w:val="NormTop"/>
      </w:pPr>
      <w:r>
        <w:rPr>
          <w:color w:val="0000FF"/>
        </w:rPr>
        <w:t>S2-2507373</w:t>
      </w:r>
      <w:r w:rsidRPr="00D53282">
        <w:t xml:space="preserve"> </w:t>
      </w:r>
      <w:r>
        <w:t>(CR) 23.502 CR5567 (Rel-20, 'B'): Support PDU Set QoS exposure to AF by SMF-exposure event (Source: Nokia)</w:t>
      </w:r>
      <w:r>
        <w:br/>
      </w:r>
      <w:r w:rsidRPr="00D53282">
        <w:rPr>
          <w:b/>
        </w:rPr>
        <w:t>Document for:</w:t>
      </w:r>
      <w:r w:rsidRPr="00D53282">
        <w:t xml:space="preserve"> </w:t>
      </w:r>
      <w:r>
        <w:t>Approval</w:t>
      </w:r>
      <w:r>
        <w:br/>
      </w:r>
      <w:r w:rsidRPr="00D53282">
        <w:rPr>
          <w:b/>
        </w:rPr>
        <w:t>Abstract:</w:t>
      </w:r>
      <w:r w:rsidRPr="00D53282">
        <w:t xml:space="preserve"> </w:t>
      </w:r>
    </w:p>
    <w:p w14:paraId="48AB57AB" w14:textId="77777777" w:rsidR="003964C1" w:rsidRPr="005B25A1" w:rsidRDefault="003964C1" w:rsidP="003964C1">
      <w:pPr>
        <w:keepNext/>
        <w:keepLines/>
        <w:rPr>
          <w:b/>
          <w:bCs/>
        </w:rPr>
      </w:pPr>
      <w:r w:rsidRPr="005B25A1">
        <w:rPr>
          <w:b/>
          <w:bCs/>
        </w:rPr>
        <w:t>Plenary Discussion:</w:t>
      </w:r>
    </w:p>
    <w:p w14:paraId="704F291D" w14:textId="77777777" w:rsidR="003964C1" w:rsidRPr="005B25A1" w:rsidRDefault="003964C1" w:rsidP="003964C1">
      <w:pPr>
        <w:keepNext/>
        <w:keepLines/>
      </w:pPr>
      <w:r>
        <w:rPr>
          <w:color w:val="FF0000"/>
        </w:rPr>
        <w:t>NO DISCUSSION RECORDED</w:t>
      </w:r>
    </w:p>
    <w:p w14:paraId="27E93041" w14:textId="77777777" w:rsidR="003964C1" w:rsidRPr="00EB0339" w:rsidRDefault="003964C1" w:rsidP="003964C1">
      <w:r w:rsidRPr="005B25A1">
        <w:rPr>
          <w:b/>
          <w:bCs/>
        </w:rPr>
        <w:t>Status:</w:t>
      </w:r>
      <w:r>
        <w:t xml:space="preserve"> </w:t>
      </w:r>
      <w:r>
        <w:rPr>
          <w:color w:val="0000FF"/>
        </w:rPr>
        <w:t>Not concluded</w:t>
      </w:r>
      <w:r>
        <w:t>.</w:t>
      </w:r>
    </w:p>
    <w:p w14:paraId="37ECE4B0" w14:textId="77777777" w:rsidR="003964C1" w:rsidRDefault="003964C1" w:rsidP="003964C1">
      <w:pPr>
        <w:pStyle w:val="NormTop"/>
      </w:pPr>
      <w:r>
        <w:rPr>
          <w:color w:val="0000FF"/>
        </w:rPr>
        <w:t>S2-2507374</w:t>
      </w:r>
      <w:r w:rsidRPr="00D53282">
        <w:t xml:space="preserve"> </w:t>
      </w:r>
      <w:r>
        <w:t>(CR) 23.503 CR1577 (Rel-20, 'B'): Support PDU Set QoS exposure to AF - PCF reporting (Source: Nokia)</w:t>
      </w:r>
      <w:r>
        <w:br/>
      </w:r>
      <w:r w:rsidRPr="00D53282">
        <w:rPr>
          <w:b/>
        </w:rPr>
        <w:t>Document for:</w:t>
      </w:r>
      <w:r w:rsidRPr="00D53282">
        <w:t xml:space="preserve"> </w:t>
      </w:r>
      <w:r>
        <w:t>Approval</w:t>
      </w:r>
      <w:r>
        <w:br/>
      </w:r>
      <w:r w:rsidRPr="00D53282">
        <w:rPr>
          <w:b/>
        </w:rPr>
        <w:t>Abstract:</w:t>
      </w:r>
      <w:r w:rsidRPr="00D53282">
        <w:t xml:space="preserve"> </w:t>
      </w:r>
    </w:p>
    <w:p w14:paraId="35EBA2C8" w14:textId="77777777" w:rsidR="003964C1" w:rsidRPr="005B25A1" w:rsidRDefault="003964C1" w:rsidP="003964C1">
      <w:pPr>
        <w:keepNext/>
        <w:keepLines/>
        <w:rPr>
          <w:b/>
          <w:bCs/>
        </w:rPr>
      </w:pPr>
      <w:r w:rsidRPr="005B25A1">
        <w:rPr>
          <w:b/>
          <w:bCs/>
        </w:rPr>
        <w:t>Plenary Discussion:</w:t>
      </w:r>
    </w:p>
    <w:p w14:paraId="2BD0B530" w14:textId="77777777" w:rsidR="003964C1" w:rsidRPr="005B25A1" w:rsidRDefault="003964C1" w:rsidP="003964C1">
      <w:pPr>
        <w:keepNext/>
        <w:keepLines/>
      </w:pPr>
      <w:r>
        <w:rPr>
          <w:color w:val="FF0000"/>
        </w:rPr>
        <w:t>NO DISCUSSION RECORDED</w:t>
      </w:r>
    </w:p>
    <w:p w14:paraId="00C3C6D0" w14:textId="77777777" w:rsidR="003964C1" w:rsidRPr="00EB0339" w:rsidRDefault="003964C1" w:rsidP="003964C1">
      <w:r w:rsidRPr="005B25A1">
        <w:rPr>
          <w:b/>
          <w:bCs/>
        </w:rPr>
        <w:t>Status:</w:t>
      </w:r>
      <w:r>
        <w:t xml:space="preserve"> </w:t>
      </w:r>
      <w:r>
        <w:rPr>
          <w:color w:val="0000FF"/>
        </w:rPr>
        <w:t>Not concluded</w:t>
      </w:r>
      <w:r>
        <w:t>.</w:t>
      </w:r>
    </w:p>
    <w:p w14:paraId="71AEBAE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Enhanced EAS/ECS Option Selection</w:t>
      </w:r>
    </w:p>
    <w:p w14:paraId="5745299A" w14:textId="77777777" w:rsidR="003964C1" w:rsidRDefault="003964C1" w:rsidP="003964C1">
      <w:pPr>
        <w:pStyle w:val="NormTop"/>
      </w:pPr>
      <w:r>
        <w:rPr>
          <w:color w:val="0000FF"/>
        </w:rPr>
        <w:t>S2-2507391</w:t>
      </w:r>
      <w:r w:rsidRPr="00D53282">
        <w:t xml:space="preserve"> </w:t>
      </w:r>
      <w:r>
        <w:t>(WID NEW) TEI-20 on Enhanced EAS/ECS Option Selection  (Source: Nokia, ZTE, Lenovo, Intel)</w:t>
      </w:r>
      <w:r>
        <w:br/>
      </w:r>
      <w:r w:rsidRPr="00D53282">
        <w:rPr>
          <w:b/>
        </w:rPr>
        <w:t>Document for:</w:t>
      </w:r>
      <w:r w:rsidRPr="00D53282">
        <w:t xml:space="preserve"> </w:t>
      </w:r>
      <w:r>
        <w:t>Approval</w:t>
      </w:r>
      <w:r>
        <w:br/>
      </w:r>
      <w:r w:rsidRPr="00D53282">
        <w:rPr>
          <w:b/>
        </w:rPr>
        <w:t>Abstract:</w:t>
      </w:r>
      <w:r w:rsidRPr="00D53282">
        <w:t xml:space="preserve"> </w:t>
      </w:r>
      <w:r>
        <w:br/>
        <w:t>TEI-20 on Enhanced EAS/ECS Option Selection.</w:t>
      </w:r>
    </w:p>
    <w:p w14:paraId="1359DDBA"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S2-2505363</w:t>
      </w:r>
      <w:r>
        <w:t>.</w:t>
      </w:r>
    </w:p>
    <w:p w14:paraId="799BE7CE" w14:textId="77777777" w:rsidR="003964C1" w:rsidRPr="005B25A1" w:rsidRDefault="003964C1" w:rsidP="003964C1">
      <w:pPr>
        <w:keepNext/>
        <w:keepLines/>
        <w:rPr>
          <w:b/>
          <w:bCs/>
        </w:rPr>
      </w:pPr>
      <w:r w:rsidRPr="005B25A1">
        <w:rPr>
          <w:b/>
          <w:bCs/>
        </w:rPr>
        <w:t>Convenor comment:</w:t>
      </w:r>
    </w:p>
    <w:p w14:paraId="69C39C07" w14:textId="77777777" w:rsidR="0061178C" w:rsidRPr="005B25A1" w:rsidRDefault="003964C1" w:rsidP="0061178C">
      <w:pPr>
        <w:keepNext/>
        <w:keepLines/>
      </w:pPr>
      <w:r w:rsidRPr="005B25A1">
        <w:t>Supporting Companies: Nokia, ZTE, Lenovo, Intel</w:t>
      </w:r>
      <w:r w:rsidR="0061178C">
        <w:t xml:space="preserve">. </w:t>
      </w:r>
    </w:p>
    <w:p w14:paraId="1045AD5C" w14:textId="77777777" w:rsidR="0061178C" w:rsidRDefault="0061178C" w:rsidP="0061178C">
      <w:pPr>
        <w:keepNext/>
        <w:keepLines/>
        <w:rPr>
          <w:b/>
          <w:bCs/>
        </w:rPr>
      </w:pPr>
      <w:r>
        <w:rPr>
          <w:b/>
          <w:bCs/>
        </w:rPr>
        <w:t>Plenary Discussion:</w:t>
      </w:r>
    </w:p>
    <w:p w14:paraId="5CB41E76" w14:textId="5C185CB7" w:rsidR="003964C1" w:rsidRPr="005B25A1" w:rsidRDefault="003964C1" w:rsidP="003964C1">
      <w:pPr>
        <w:keepNext/>
        <w:keepLines/>
      </w:pPr>
      <w:r>
        <w:rPr>
          <w:color w:val="FF0000"/>
        </w:rPr>
        <w:t>NO DISCUSSION RECORDED</w:t>
      </w:r>
    </w:p>
    <w:p w14:paraId="05018F01" w14:textId="77777777" w:rsidR="003964C1" w:rsidRPr="00EB0339" w:rsidRDefault="003964C1" w:rsidP="003964C1">
      <w:r w:rsidRPr="005B25A1">
        <w:rPr>
          <w:b/>
          <w:bCs/>
        </w:rPr>
        <w:t>Status:</w:t>
      </w:r>
      <w:r>
        <w:t xml:space="preserve"> </w:t>
      </w:r>
      <w:r>
        <w:rPr>
          <w:color w:val="0000FF"/>
        </w:rPr>
        <w:t>Not concluded</w:t>
      </w:r>
      <w:r>
        <w:t>.</w:t>
      </w:r>
    </w:p>
    <w:p w14:paraId="27D7CFB0" w14:textId="77777777" w:rsidR="003964C1" w:rsidRDefault="003964C1" w:rsidP="003964C1">
      <w:pPr>
        <w:pStyle w:val="NormTop"/>
      </w:pPr>
      <w:r>
        <w:rPr>
          <w:color w:val="0000FF"/>
        </w:rPr>
        <w:t>S2-2507392</w:t>
      </w:r>
      <w:r w:rsidRPr="00D53282">
        <w:t xml:space="preserve"> </w:t>
      </w:r>
      <w:r>
        <w:t>(DRAFTCR) Exposure of N6 delay measurements (Source: Nokia, Intel)</w:t>
      </w:r>
      <w:r>
        <w:br/>
      </w:r>
      <w:r w:rsidRPr="00D53282">
        <w:rPr>
          <w:b/>
        </w:rPr>
        <w:t>Document for:</w:t>
      </w:r>
      <w:r w:rsidRPr="00D53282">
        <w:t xml:space="preserve"> </w:t>
      </w:r>
      <w:r>
        <w:t>Approval</w:t>
      </w:r>
      <w:r>
        <w:br/>
      </w:r>
      <w:r w:rsidRPr="00D53282">
        <w:rPr>
          <w:b/>
        </w:rPr>
        <w:t>Abstract:</w:t>
      </w:r>
      <w:r w:rsidRPr="00D53282">
        <w:t xml:space="preserve"> </w:t>
      </w:r>
      <w:r>
        <w:br/>
        <w:t>Summary of change: Includes N6 delay measurements to early notification when the SMF notifies the NEF of the target DNAI or can</w:t>
      </w:r>
      <w:r>
        <w:lastRenderedPageBreak/>
        <w:t xml:space="preserve">didate DNAI(s) of the PDU Session. Describes N6 delay monitoring event to be used as part of </w:t>
      </w:r>
      <w:proofErr w:type="spellStart"/>
      <w:r>
        <w:t>Nupf_EventExposure</w:t>
      </w:r>
      <w:proofErr w:type="spellEnd"/>
      <w:r>
        <w:t xml:space="preserve"> service.</w:t>
      </w:r>
    </w:p>
    <w:p w14:paraId="63FC7082" w14:textId="77777777" w:rsidR="0061178C" w:rsidRPr="005B25A1" w:rsidRDefault="003964C1" w:rsidP="0061178C">
      <w:pPr>
        <w:keepNext/>
        <w:keepLines/>
      </w:pPr>
      <w:r w:rsidRPr="00B81031">
        <w:rPr>
          <w:b/>
          <w:bCs/>
          <w:i/>
        </w:rPr>
        <w:t>Comment:</w:t>
      </w:r>
      <w:r>
        <w:rPr>
          <w:i/>
        </w:rPr>
        <w:t xml:space="preserve"> Revision of (unhandled)</w:t>
      </w:r>
      <w:r>
        <w:rPr>
          <w:color w:val="0000FF"/>
        </w:rPr>
        <w:t xml:space="preserve"> S2-2505364</w:t>
      </w:r>
      <w:r w:rsidR="0061178C">
        <w:t xml:space="preserve">. </w:t>
      </w:r>
    </w:p>
    <w:p w14:paraId="66751B8B" w14:textId="77777777" w:rsidR="0061178C" w:rsidRDefault="0061178C" w:rsidP="0061178C">
      <w:pPr>
        <w:keepNext/>
        <w:keepLines/>
        <w:rPr>
          <w:b/>
          <w:bCs/>
        </w:rPr>
      </w:pPr>
      <w:r>
        <w:rPr>
          <w:b/>
          <w:bCs/>
        </w:rPr>
        <w:t>Plenary Discussion:</w:t>
      </w:r>
    </w:p>
    <w:p w14:paraId="4AE26A7E" w14:textId="35AE880D" w:rsidR="003964C1" w:rsidRPr="005B25A1" w:rsidRDefault="003964C1" w:rsidP="003964C1">
      <w:pPr>
        <w:keepNext/>
        <w:keepLines/>
      </w:pPr>
      <w:r>
        <w:rPr>
          <w:color w:val="FF0000"/>
        </w:rPr>
        <w:t>NO DISCUSSION RECORDED</w:t>
      </w:r>
    </w:p>
    <w:p w14:paraId="6B1C3F1C" w14:textId="77777777" w:rsidR="003964C1" w:rsidRPr="00EB0339" w:rsidRDefault="003964C1" w:rsidP="003964C1">
      <w:r w:rsidRPr="005B25A1">
        <w:rPr>
          <w:b/>
          <w:bCs/>
        </w:rPr>
        <w:t>Status:</w:t>
      </w:r>
      <w:r>
        <w:t xml:space="preserve"> </w:t>
      </w:r>
      <w:r>
        <w:rPr>
          <w:color w:val="0000FF"/>
        </w:rPr>
        <w:t>Not concluded</w:t>
      </w:r>
      <w:r>
        <w:t>.</w:t>
      </w:r>
    </w:p>
    <w:p w14:paraId="35ADFF1F" w14:textId="77777777" w:rsidR="003964C1" w:rsidRDefault="003964C1" w:rsidP="003964C1">
      <w:pPr>
        <w:pStyle w:val="NormTop"/>
      </w:pPr>
      <w:r>
        <w:rPr>
          <w:color w:val="0000FF"/>
        </w:rPr>
        <w:t>S2-2507393</w:t>
      </w:r>
      <w:r w:rsidRPr="00D53282">
        <w:t xml:space="preserve"> </w:t>
      </w:r>
      <w:r>
        <w:t>(DRAFTCR) Utilizing existing information to create/update DNS message handling rule (Source: Nokia, Intel)</w:t>
      </w:r>
      <w:r>
        <w:br/>
      </w:r>
      <w:r w:rsidRPr="00D53282">
        <w:rPr>
          <w:b/>
        </w:rPr>
        <w:t>Document for:</w:t>
      </w:r>
      <w:r w:rsidRPr="00D53282">
        <w:t xml:space="preserve"> </w:t>
      </w:r>
      <w:r>
        <w:t>Approval</w:t>
      </w:r>
      <w:r>
        <w:br/>
      </w:r>
      <w:r w:rsidRPr="00D53282">
        <w:rPr>
          <w:b/>
        </w:rPr>
        <w:t>Abstract:</w:t>
      </w:r>
      <w:r w:rsidRPr="00D53282">
        <w:t xml:space="preserve"> </w:t>
      </w:r>
      <w:r>
        <w:br/>
        <w:t>Summary of change: Includes Service Experience or DN performance analytics for creating/updating DNS message handling rule on EASDF Describes how other 5GC NFs may use N6 delay measurements.</w:t>
      </w:r>
    </w:p>
    <w:p w14:paraId="18DC99C4" w14:textId="77777777" w:rsidR="0061178C" w:rsidRPr="005B25A1" w:rsidRDefault="003964C1" w:rsidP="0061178C">
      <w:pPr>
        <w:keepNext/>
        <w:keepLines/>
      </w:pPr>
      <w:r w:rsidRPr="00B81031">
        <w:rPr>
          <w:b/>
          <w:bCs/>
          <w:i/>
        </w:rPr>
        <w:t>Comment:</w:t>
      </w:r>
      <w:r>
        <w:rPr>
          <w:i/>
        </w:rPr>
        <w:t xml:space="preserve"> Revision of (unhandled)</w:t>
      </w:r>
      <w:r>
        <w:rPr>
          <w:color w:val="0000FF"/>
        </w:rPr>
        <w:t xml:space="preserve"> S2-2505365</w:t>
      </w:r>
      <w:r w:rsidR="0061178C">
        <w:t xml:space="preserve">. </w:t>
      </w:r>
    </w:p>
    <w:p w14:paraId="6203AB46" w14:textId="77777777" w:rsidR="0061178C" w:rsidRDefault="0061178C" w:rsidP="0061178C">
      <w:pPr>
        <w:keepNext/>
        <w:keepLines/>
        <w:rPr>
          <w:b/>
          <w:bCs/>
        </w:rPr>
      </w:pPr>
      <w:r>
        <w:rPr>
          <w:b/>
          <w:bCs/>
        </w:rPr>
        <w:t>Plenary Discussion:</w:t>
      </w:r>
    </w:p>
    <w:p w14:paraId="39A32230" w14:textId="41CE89AD" w:rsidR="003964C1" w:rsidRPr="005B25A1" w:rsidRDefault="003964C1" w:rsidP="003964C1">
      <w:pPr>
        <w:keepNext/>
        <w:keepLines/>
      </w:pPr>
      <w:r>
        <w:rPr>
          <w:color w:val="FF0000"/>
        </w:rPr>
        <w:t>NO DISCUSSION RECORDED</w:t>
      </w:r>
    </w:p>
    <w:p w14:paraId="426356F7" w14:textId="77777777" w:rsidR="003964C1" w:rsidRPr="00EB0339" w:rsidRDefault="003964C1" w:rsidP="003964C1">
      <w:r w:rsidRPr="005B25A1">
        <w:rPr>
          <w:b/>
          <w:bCs/>
        </w:rPr>
        <w:t>Status:</w:t>
      </w:r>
      <w:r>
        <w:t xml:space="preserve"> </w:t>
      </w:r>
      <w:r>
        <w:rPr>
          <w:color w:val="0000FF"/>
        </w:rPr>
        <w:t>Not concluded</w:t>
      </w:r>
      <w:r>
        <w:t>.</w:t>
      </w:r>
    </w:p>
    <w:p w14:paraId="780C1F2A" w14:textId="77777777" w:rsidR="003964C1" w:rsidRDefault="003964C1" w:rsidP="003964C1">
      <w:pPr>
        <w:pStyle w:val="NormTop"/>
      </w:pPr>
      <w:r>
        <w:rPr>
          <w:color w:val="0000FF"/>
        </w:rPr>
        <w:t>S2-2507394</w:t>
      </w:r>
      <w:r w:rsidRPr="00D53282">
        <w:t xml:space="preserve"> </w:t>
      </w:r>
      <w:r>
        <w:t>(DRAFTCR) Updating Service Experience and DN performance analytics with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Includes N6 delay measurements to input/output data of Service Experience and DN performance analytics for SMF to (re)select UPF/DNAI or create/update DNS message handling rule on EASDF.</w:t>
      </w:r>
    </w:p>
    <w:p w14:paraId="15F87BBC" w14:textId="77777777" w:rsidR="0061178C" w:rsidRPr="005B25A1" w:rsidRDefault="003964C1" w:rsidP="0061178C">
      <w:pPr>
        <w:keepNext/>
        <w:keepLines/>
      </w:pPr>
      <w:r w:rsidRPr="00B81031">
        <w:rPr>
          <w:b/>
          <w:bCs/>
          <w:i/>
        </w:rPr>
        <w:t>Comment:</w:t>
      </w:r>
      <w:r>
        <w:rPr>
          <w:i/>
        </w:rPr>
        <w:t xml:space="preserve"> Revision of (unhandled)</w:t>
      </w:r>
      <w:r>
        <w:rPr>
          <w:color w:val="0000FF"/>
        </w:rPr>
        <w:t xml:space="preserve"> S2-2505366</w:t>
      </w:r>
      <w:r w:rsidR="0061178C">
        <w:t xml:space="preserve">. </w:t>
      </w:r>
    </w:p>
    <w:p w14:paraId="78AF9776" w14:textId="77777777" w:rsidR="0061178C" w:rsidRDefault="0061178C" w:rsidP="0061178C">
      <w:pPr>
        <w:keepNext/>
        <w:keepLines/>
        <w:rPr>
          <w:b/>
          <w:bCs/>
        </w:rPr>
      </w:pPr>
      <w:r>
        <w:rPr>
          <w:b/>
          <w:bCs/>
        </w:rPr>
        <w:t>Plenary Discussion:</w:t>
      </w:r>
    </w:p>
    <w:p w14:paraId="4DD1DF15" w14:textId="0352849B" w:rsidR="003964C1" w:rsidRPr="005B25A1" w:rsidRDefault="003964C1" w:rsidP="003964C1">
      <w:pPr>
        <w:keepNext/>
        <w:keepLines/>
      </w:pPr>
      <w:r>
        <w:rPr>
          <w:color w:val="FF0000"/>
        </w:rPr>
        <w:t>NO DISCUSSION RECORDED</w:t>
      </w:r>
    </w:p>
    <w:p w14:paraId="07680FA9" w14:textId="77777777" w:rsidR="003964C1" w:rsidRPr="00EB0339" w:rsidRDefault="003964C1" w:rsidP="003964C1">
      <w:r w:rsidRPr="005B25A1">
        <w:rPr>
          <w:b/>
          <w:bCs/>
        </w:rPr>
        <w:t>Status:</w:t>
      </w:r>
      <w:r>
        <w:t xml:space="preserve"> </w:t>
      </w:r>
      <w:r>
        <w:rPr>
          <w:color w:val="0000FF"/>
        </w:rPr>
        <w:t>Not concluded</w:t>
      </w:r>
      <w:r>
        <w:t>.</w:t>
      </w:r>
    </w:p>
    <w:p w14:paraId="3E2D7081"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Satellite S&amp;F storage</w:t>
      </w:r>
    </w:p>
    <w:p w14:paraId="7041E1D9" w14:textId="77777777" w:rsidR="003964C1" w:rsidRDefault="003964C1" w:rsidP="003964C1">
      <w:pPr>
        <w:pStyle w:val="NormTop"/>
      </w:pPr>
      <w:r>
        <w:rPr>
          <w:color w:val="0000FF"/>
        </w:rPr>
        <w:t>S2-2507424</w:t>
      </w:r>
      <w:r w:rsidRPr="00D53282">
        <w:t xml:space="preserve"> </w:t>
      </w:r>
      <w:r>
        <w:t xml:space="preserve">(WID NEW) New WID on Satellite S&amp;F storage (Source: Samsung, </w:t>
      </w:r>
      <w:proofErr w:type="spellStart"/>
      <w:r>
        <w:t>Sateliot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WID on Satellite S&amp;F storage.</w:t>
      </w:r>
    </w:p>
    <w:p w14:paraId="2A822BA2" w14:textId="77777777" w:rsidR="003964C1" w:rsidRPr="005B25A1" w:rsidRDefault="003964C1" w:rsidP="003964C1">
      <w:pPr>
        <w:keepNext/>
        <w:keepLines/>
        <w:rPr>
          <w:b/>
          <w:bCs/>
        </w:rPr>
      </w:pPr>
      <w:r w:rsidRPr="005B25A1">
        <w:rPr>
          <w:b/>
          <w:bCs/>
        </w:rPr>
        <w:t xml:space="preserve">Convenor </w:t>
      </w:r>
      <w:r w:rsidRPr="005B25A1">
        <w:rPr>
          <w:b/>
          <w:bCs/>
        </w:rPr>
        <w:lastRenderedPageBreak/>
        <w:t>comment:</w:t>
      </w:r>
    </w:p>
    <w:p w14:paraId="5ED0AB9C" w14:textId="77777777" w:rsidR="003964C1" w:rsidRPr="005B25A1" w:rsidRDefault="003964C1" w:rsidP="003964C1">
      <w:pPr>
        <w:keepNext/>
        <w:keepLines/>
      </w:pPr>
      <w:r w:rsidRPr="005B25A1">
        <w:t xml:space="preserve">Unique identifier: Supporting Companies: Supporting IM name; Samsung; </w:t>
      </w:r>
      <w:proofErr w:type="spellStart"/>
      <w:r w:rsidRPr="005B25A1">
        <w:t>Sateliot</w:t>
      </w:r>
      <w:proofErr w:type="spellEnd"/>
      <w:r w:rsidRPr="005B25A1">
        <w:t xml:space="preserve">; </w:t>
      </w:r>
      <w:proofErr w:type="spellStart"/>
      <w:r w:rsidRPr="005B25A1">
        <w:t>Novamint</w:t>
      </w:r>
      <w:proofErr w:type="spellEnd"/>
      <w:r w:rsidRPr="005B25A1">
        <w:t>;</w:t>
      </w:r>
    </w:p>
    <w:p w14:paraId="4CF1CCBB" w14:textId="77777777" w:rsidR="0061178C" w:rsidRPr="005B25A1" w:rsidRDefault="003964C1" w:rsidP="0061178C">
      <w:pPr>
        <w:keepNext/>
        <w:keepLines/>
      </w:pPr>
      <w:r w:rsidRPr="005B25A1">
        <w:t xml:space="preserve">S2-2507454: Supporting Companies: Samsung, </w:t>
      </w:r>
      <w:proofErr w:type="spellStart"/>
      <w:r w:rsidRPr="005B25A1">
        <w:t>Sateliot</w:t>
      </w:r>
      <w:proofErr w:type="spellEnd"/>
      <w:r w:rsidRPr="005B25A1">
        <w:t xml:space="preserve">, </w:t>
      </w:r>
      <w:proofErr w:type="spellStart"/>
      <w:r w:rsidRPr="005B25A1">
        <w:t>Novamint</w:t>
      </w:r>
      <w:proofErr w:type="spellEnd"/>
      <w:r w:rsidRPr="005B25A1">
        <w:t>, NEC</w:t>
      </w:r>
      <w:r w:rsidR="0061178C">
        <w:t xml:space="preserve">. </w:t>
      </w:r>
    </w:p>
    <w:p w14:paraId="734809EE" w14:textId="77777777" w:rsidR="0061178C" w:rsidRDefault="0061178C" w:rsidP="0061178C">
      <w:pPr>
        <w:keepNext/>
        <w:keepLines/>
        <w:rPr>
          <w:b/>
          <w:bCs/>
        </w:rPr>
      </w:pPr>
      <w:r>
        <w:rPr>
          <w:b/>
          <w:bCs/>
        </w:rPr>
        <w:t>Plenary Discussion:</w:t>
      </w:r>
    </w:p>
    <w:p w14:paraId="61A35CF1" w14:textId="2DB1F429" w:rsidR="003964C1" w:rsidRPr="005B25A1" w:rsidRDefault="003964C1" w:rsidP="003964C1">
      <w:pPr>
        <w:keepNext/>
        <w:keepLines/>
      </w:pPr>
      <w:r>
        <w:rPr>
          <w:color w:val="FF0000"/>
        </w:rPr>
        <w:t>NO DISCUSSION RECORDED</w:t>
      </w:r>
    </w:p>
    <w:p w14:paraId="53316749" w14:textId="77777777" w:rsidR="003964C1" w:rsidRPr="00EB0339" w:rsidRDefault="003964C1" w:rsidP="003964C1">
      <w:r w:rsidRPr="005B25A1">
        <w:rPr>
          <w:b/>
          <w:bCs/>
        </w:rPr>
        <w:t>Status:</w:t>
      </w:r>
      <w:r>
        <w:t xml:space="preserve"> </w:t>
      </w:r>
      <w:r>
        <w:rPr>
          <w:color w:val="0000FF"/>
        </w:rPr>
        <w:t>Not concluded</w:t>
      </w:r>
      <w:r>
        <w:t>.</w:t>
      </w:r>
    </w:p>
    <w:p w14:paraId="29543E47" w14:textId="77777777" w:rsidR="003964C1" w:rsidRDefault="003964C1" w:rsidP="003964C1">
      <w:pPr>
        <w:pStyle w:val="NormTop"/>
      </w:pPr>
      <w:r>
        <w:rPr>
          <w:color w:val="0000FF"/>
        </w:rPr>
        <w:t>S2-2507427</w:t>
      </w:r>
      <w:r w:rsidRPr="00D53282">
        <w:t xml:space="preserve"> </w:t>
      </w:r>
      <w:r>
        <w:t xml:space="preserve">(DRAFTCR) [Draft] Support of S&amp;F data storage quota and data retention period (Source: Samsung, </w:t>
      </w:r>
      <w:proofErr w:type="spellStart"/>
      <w:r>
        <w:t>Sateliot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41CF6E87" w14:textId="77777777" w:rsidR="003964C1" w:rsidRPr="005B25A1" w:rsidRDefault="003964C1" w:rsidP="003964C1">
      <w:pPr>
        <w:keepNext/>
        <w:keepLines/>
        <w:rPr>
          <w:b/>
          <w:bCs/>
        </w:rPr>
      </w:pPr>
      <w:r w:rsidRPr="005B25A1">
        <w:rPr>
          <w:b/>
          <w:bCs/>
        </w:rPr>
        <w:t>Plenary Discussion:</w:t>
      </w:r>
    </w:p>
    <w:p w14:paraId="4DCFFFB8" w14:textId="77777777" w:rsidR="003964C1" w:rsidRPr="005B25A1" w:rsidRDefault="003964C1" w:rsidP="003964C1">
      <w:pPr>
        <w:keepNext/>
        <w:keepLines/>
      </w:pPr>
      <w:r>
        <w:rPr>
          <w:color w:val="FF0000"/>
        </w:rPr>
        <w:t>NO DISCUSSION RECORDED</w:t>
      </w:r>
    </w:p>
    <w:p w14:paraId="3F92050B" w14:textId="77777777" w:rsidR="003964C1" w:rsidRPr="00EB0339" w:rsidRDefault="003964C1" w:rsidP="003964C1">
      <w:r w:rsidRPr="005B25A1">
        <w:rPr>
          <w:b/>
          <w:bCs/>
        </w:rPr>
        <w:t>Status:</w:t>
      </w:r>
      <w:r>
        <w:t xml:space="preserve"> </w:t>
      </w:r>
      <w:r>
        <w:rPr>
          <w:color w:val="0000FF"/>
        </w:rPr>
        <w:t>Not concluded</w:t>
      </w:r>
      <w:r>
        <w:t>.</w:t>
      </w:r>
    </w:p>
    <w:p w14:paraId="5FD8509C" w14:textId="77777777" w:rsidR="003964C1" w:rsidRDefault="003964C1" w:rsidP="003964C1">
      <w:pPr>
        <w:pStyle w:val="NormTop"/>
      </w:pPr>
      <w:r>
        <w:rPr>
          <w:color w:val="0000FF"/>
        </w:rPr>
        <w:t>S2-2507426</w:t>
      </w:r>
      <w:r w:rsidRPr="00D53282">
        <w:t xml:space="preserve"> </w:t>
      </w:r>
      <w:r>
        <w:t xml:space="preserve">(DRAFTCR) [Draft] Support of S&amp;F data storage quota and data retention period (Source: Samsung, </w:t>
      </w:r>
      <w:proofErr w:type="spellStart"/>
      <w:r>
        <w:t>Sateliot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530B0F2C" w14:textId="77777777" w:rsidR="003964C1" w:rsidRPr="005B25A1" w:rsidRDefault="003964C1" w:rsidP="003964C1">
      <w:pPr>
        <w:keepNext/>
        <w:keepLines/>
        <w:rPr>
          <w:b/>
          <w:bCs/>
        </w:rPr>
      </w:pPr>
      <w:r w:rsidRPr="005B25A1">
        <w:rPr>
          <w:b/>
          <w:bCs/>
        </w:rPr>
        <w:t>Plenary Discussion:</w:t>
      </w:r>
    </w:p>
    <w:p w14:paraId="6A51E160" w14:textId="77777777" w:rsidR="003964C1" w:rsidRPr="005B25A1" w:rsidRDefault="003964C1" w:rsidP="003964C1">
      <w:pPr>
        <w:keepNext/>
        <w:keepLines/>
      </w:pPr>
      <w:r>
        <w:rPr>
          <w:color w:val="FF0000"/>
        </w:rPr>
        <w:t>NO DISCUSSION RECORDED</w:t>
      </w:r>
    </w:p>
    <w:p w14:paraId="62400A45" w14:textId="77777777" w:rsidR="003964C1" w:rsidRPr="00EB0339" w:rsidRDefault="003964C1" w:rsidP="003964C1">
      <w:r w:rsidRPr="005B25A1">
        <w:rPr>
          <w:b/>
          <w:bCs/>
        </w:rPr>
        <w:t>Status:</w:t>
      </w:r>
      <w:r>
        <w:t xml:space="preserve"> </w:t>
      </w:r>
      <w:r>
        <w:rPr>
          <w:color w:val="0000FF"/>
        </w:rPr>
        <w:t>Not concluded</w:t>
      </w:r>
      <w:r>
        <w:t>.</w:t>
      </w:r>
    </w:p>
    <w:p w14:paraId="4DD6F692"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UE power saving when processing packets for closed IP flows</w:t>
      </w:r>
    </w:p>
    <w:p w14:paraId="4ABE2265" w14:textId="77777777" w:rsidR="003964C1" w:rsidRDefault="003964C1" w:rsidP="003964C1">
      <w:pPr>
        <w:pStyle w:val="NormTop"/>
      </w:pPr>
      <w:r>
        <w:rPr>
          <w:color w:val="0000FF"/>
        </w:rPr>
        <w:t>S2-2507450</w:t>
      </w:r>
      <w:r w:rsidRPr="00D53282">
        <w:t xml:space="preserve"> </w:t>
      </w:r>
      <w:r>
        <w:t>(WID NEW) New WID: UE power saving when processing packets for closed IP flows (Source: Apple)</w:t>
      </w:r>
      <w:r>
        <w:br/>
      </w:r>
      <w:r w:rsidRPr="00D53282">
        <w:rPr>
          <w:b/>
        </w:rPr>
        <w:t>Document for:</w:t>
      </w:r>
      <w:r w:rsidRPr="00D53282">
        <w:t xml:space="preserve"> </w:t>
      </w:r>
      <w:r>
        <w:t>Approval</w:t>
      </w:r>
      <w:r>
        <w:br/>
      </w:r>
      <w:r w:rsidRPr="00D53282">
        <w:rPr>
          <w:b/>
        </w:rPr>
        <w:t>Abstract:</w:t>
      </w:r>
      <w:r w:rsidRPr="00D53282">
        <w:t xml:space="preserve"> </w:t>
      </w:r>
    </w:p>
    <w:p w14:paraId="7B3A50FC" w14:textId="77777777" w:rsidR="003964C1" w:rsidRPr="005B25A1" w:rsidRDefault="003964C1" w:rsidP="003964C1">
      <w:pPr>
        <w:keepNext/>
        <w:keepLines/>
        <w:rPr>
          <w:b/>
          <w:bCs/>
        </w:rPr>
      </w:pPr>
      <w:r w:rsidRPr="005B25A1">
        <w:rPr>
          <w:b/>
          <w:bCs/>
        </w:rPr>
        <w:t>Convenor comment:</w:t>
      </w:r>
    </w:p>
    <w:p w14:paraId="0741BAA7" w14:textId="77777777" w:rsidR="003964C1" w:rsidRPr="005B25A1" w:rsidRDefault="003964C1" w:rsidP="003964C1">
      <w:pPr>
        <w:keepNext/>
        <w:keepLines/>
      </w:pPr>
      <w:r w:rsidRPr="005B25A1">
        <w:t>Unique identifier: Supporting Companies: Supporting IM name; Apple;</w:t>
      </w:r>
    </w:p>
    <w:p w14:paraId="1E476A93" w14:textId="77777777" w:rsidR="003964C1" w:rsidRPr="005B25A1" w:rsidRDefault="003964C1" w:rsidP="003964C1">
      <w:pPr>
        <w:keepNext/>
        <w:keepLines/>
        <w:rPr>
          <w:b/>
          <w:bCs/>
        </w:rPr>
      </w:pPr>
      <w:r w:rsidRPr="005B25A1">
        <w:rPr>
          <w:b/>
          <w:bCs/>
        </w:rPr>
        <w:t>Plenary Discussion:</w:t>
      </w:r>
    </w:p>
    <w:p w14:paraId="34D05994" w14:textId="77777777" w:rsidR="003964C1" w:rsidRPr="005B25A1" w:rsidRDefault="003964C1" w:rsidP="003964C1">
      <w:pPr>
        <w:keepNext/>
        <w:keepLines/>
      </w:pPr>
      <w:r>
        <w:rPr>
          <w:color w:val="FF0000"/>
        </w:rPr>
        <w:t>NO DISCUSSION RECORDED</w:t>
      </w:r>
    </w:p>
    <w:p w14:paraId="380943E1" w14:textId="77777777" w:rsidR="003964C1" w:rsidRPr="00EB0339" w:rsidRDefault="003964C1" w:rsidP="003964C1">
      <w:r w:rsidRPr="005B25A1">
        <w:rPr>
          <w:b/>
          <w:bCs/>
        </w:rPr>
        <w:t>Status:</w:t>
      </w:r>
      <w:r>
        <w:t xml:space="preserve"> </w:t>
      </w:r>
      <w:r>
        <w:rPr>
          <w:color w:val="0000FF"/>
        </w:rPr>
        <w:t>Not concluded</w:t>
      </w:r>
      <w:r>
        <w:t>.</w:t>
      </w:r>
    </w:p>
    <w:p w14:paraId="567DE2A8" w14:textId="77777777" w:rsidR="003964C1" w:rsidRDefault="003964C1" w:rsidP="003964C1">
      <w:pPr>
        <w:pStyle w:val="NormTop"/>
      </w:pPr>
      <w:r>
        <w:rPr>
          <w:color w:val="0000FF"/>
        </w:rPr>
        <w:t>S2-2507451</w:t>
      </w:r>
      <w:r w:rsidRPr="00D53282">
        <w:t xml:space="preserve"> </w:t>
      </w:r>
      <w:r>
        <w:t>(DRAFTCR) UE power saving when processing packets for closed IP flows (Source: Apple)</w:t>
      </w:r>
      <w:r>
        <w:br/>
      </w:r>
      <w:r w:rsidRPr="00D53282">
        <w:rPr>
          <w:b/>
        </w:rPr>
        <w:t>Document for:</w:t>
      </w:r>
      <w:r w:rsidRPr="00D53282">
        <w:t xml:space="preserve"> </w:t>
      </w:r>
      <w:r>
        <w:t>Information</w:t>
      </w:r>
      <w:r>
        <w:br/>
      </w:r>
      <w:r w:rsidRPr="00D53282">
        <w:rPr>
          <w:b/>
        </w:rPr>
        <w:t>Abstract:</w:t>
      </w:r>
      <w:r w:rsidRPr="00D53282">
        <w:t xml:space="preserve"> </w:t>
      </w:r>
    </w:p>
    <w:p w14:paraId="01C5A67A" w14:textId="77777777" w:rsidR="003964C1" w:rsidRPr="005B25A1" w:rsidRDefault="003964C1" w:rsidP="003964C1">
      <w:pPr>
        <w:keepNext/>
        <w:keepLines/>
        <w:rPr>
          <w:b/>
          <w:bCs/>
        </w:rPr>
      </w:pPr>
      <w:r w:rsidRPr="005B25A1">
        <w:rPr>
          <w:b/>
          <w:bCs/>
        </w:rPr>
        <w:t>Plenary Discussion:</w:t>
      </w:r>
    </w:p>
    <w:p w14:paraId="16904561" w14:textId="77777777" w:rsidR="003964C1" w:rsidRPr="005B25A1" w:rsidRDefault="003964C1" w:rsidP="003964C1">
      <w:pPr>
        <w:keepNext/>
        <w:keepLines/>
      </w:pPr>
      <w:r>
        <w:rPr>
          <w:color w:val="FF0000"/>
        </w:rPr>
        <w:t>NO DISCUSSION RECORDED</w:t>
      </w:r>
    </w:p>
    <w:p w14:paraId="37C2506A" w14:textId="77777777" w:rsidR="003964C1" w:rsidRPr="00EB0339" w:rsidRDefault="003964C1" w:rsidP="003964C1">
      <w:r w:rsidRPr="005B25A1">
        <w:rPr>
          <w:b/>
          <w:bCs/>
        </w:rPr>
        <w:t>Status:</w:t>
      </w:r>
      <w:r>
        <w:t xml:space="preserve"> </w:t>
      </w:r>
      <w:r>
        <w:rPr>
          <w:color w:val="0000FF"/>
        </w:rPr>
        <w:t>Not concluded</w:t>
      </w:r>
      <w:r>
        <w:t>.</w:t>
      </w:r>
    </w:p>
    <w:p w14:paraId="3A3AECF1" w14:textId="062909CB" w:rsidR="007615D6" w:rsidRPr="00EB0339" w:rsidRDefault="007615D6" w:rsidP="007615D6"/>
    <w:p w14:paraId="01A0A828" w14:textId="77777777" w:rsidR="007615D6" w:rsidRDefault="007615D6" w:rsidP="0010433C">
      <w:pPr>
        <w:pStyle w:val="Heading2"/>
      </w:pPr>
      <w:r>
        <w:t>30.2</w:t>
      </w:r>
      <w:r>
        <w:tab/>
        <w:t>New Study/Work Item Descriptions</w:t>
      </w:r>
    </w:p>
    <w:p w14:paraId="0B5FA867" w14:textId="77777777" w:rsidR="00E00DA6" w:rsidRDefault="007615D6" w:rsidP="000A3FBD">
      <w:pPr>
        <w:pStyle w:val="NormTop"/>
      </w:pPr>
      <w:r>
        <w:rPr>
          <w:color w:val="0000FF"/>
        </w:rPr>
        <w:t>S2-2506688</w:t>
      </w:r>
      <w:r w:rsidRPr="00D53282">
        <w:t xml:space="preserve"> </w:t>
      </w:r>
      <w:r>
        <w:t xml:space="preserve">(SID NEW) New SID: Study on IMS Architecture Enhancement (Source: Nokia (moderator) [China Mobile, NEC, Deutsche Telekom, China Unicom, AT&amp;T, Telefonica, T-Mobile USA, Orange, KPN, BT, SKT, Rakuten Mobile, LG Uplus, KDDI, Boost Mobile Network, China Broadnet, Turkcell, Huawei, vivo, ZTE, CATT, OPPO, Xiaomi, Honor, </w:t>
      </w:r>
      <w:proofErr w:type="spellStart"/>
      <w:r>
        <w:t>Telec</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SID for IMS architecture enhancement in Rel-20.</w:t>
      </w:r>
    </w:p>
    <w:p w14:paraId="6FCC2ECA" w14:textId="77777777" w:rsidR="00E00DA6" w:rsidRPr="00B81031" w:rsidRDefault="00000000" w:rsidP="00B81031">
      <w:pPr>
        <w:keepNext/>
        <w:keepLines/>
        <w:rPr>
          <w:i/>
        </w:rPr>
      </w:pPr>
      <w:r w:rsidRPr="00B81031">
        <w:rPr>
          <w:b/>
          <w:bCs/>
          <w:i/>
        </w:rPr>
        <w:t>Comment:</w:t>
      </w:r>
      <w:r>
        <w:rPr>
          <w:i/>
        </w:rPr>
        <w:t xml:space="preserve"> </w:t>
      </w:r>
      <w:r w:rsidR="007615D6">
        <w:rPr>
          <w:i/>
        </w:rPr>
        <w:t>Revision of SP-250857.</w:t>
      </w:r>
    </w:p>
    <w:p w14:paraId="072BE9A5" w14:textId="77777777" w:rsidR="007615D6" w:rsidRPr="005B25A1" w:rsidRDefault="007615D6" w:rsidP="007615D6">
      <w:pPr>
        <w:keepNext/>
        <w:keepLines/>
        <w:rPr>
          <w:b/>
          <w:bCs/>
        </w:rPr>
      </w:pPr>
      <w:r w:rsidRPr="005B25A1">
        <w:rPr>
          <w:b/>
          <w:bCs/>
        </w:rPr>
        <w:t>Convenor comment:</w:t>
      </w:r>
    </w:p>
    <w:p w14:paraId="3AAF0A2D" w14:textId="77777777" w:rsidR="007615D6" w:rsidRPr="005B25A1" w:rsidRDefault="007615D6" w:rsidP="007615D6">
      <w:pPr>
        <w:keepNext/>
        <w:keepLines/>
      </w:pPr>
      <w:r w:rsidRPr="005B25A1">
        <w:t>Unique identifier: TBC Supporting Companies: Supporting IM name; AT&amp;T?; Boost Mobile Network?; BT?; CATT?; China Broadnet?; China Mobile?; China Unicom?; Deutsche Telekom?; Honor?; Huawei?; KDDI?; KPN?; LG Uplus?; NEC?; OPPO?; Orange?; Rakuten Mobile?; SKT?; Telefonic</w:t>
      </w:r>
      <w:r w:rsidRPr="005B25A1">
        <w:lastRenderedPageBreak/>
        <w:t>a?; T-Mobile USA?; Turkcell?; Vivo?; Xiaomi?; ZTE?; Telecom Italia?;</w:t>
      </w:r>
    </w:p>
    <w:p w14:paraId="0962B964" w14:textId="77777777" w:rsidR="007615D6" w:rsidRPr="005B25A1" w:rsidRDefault="007615D6" w:rsidP="007615D6">
      <w:pPr>
        <w:keepNext/>
        <w:keepLines/>
        <w:rPr>
          <w:b/>
          <w:bCs/>
        </w:rPr>
      </w:pPr>
      <w:r w:rsidRPr="005B25A1">
        <w:rPr>
          <w:b/>
          <w:bCs/>
        </w:rPr>
        <w:t>Plenary Discussion:</w:t>
      </w:r>
    </w:p>
    <w:p w14:paraId="307191F0" w14:textId="2AF5FCE6" w:rsidR="00AB6AF9" w:rsidRDefault="004B771B" w:rsidP="007615D6">
      <w:pPr>
        <w:keepNext/>
        <w:keepLines/>
      </w:pPr>
      <w:r>
        <w:t xml:space="preserve">An update </w:t>
      </w:r>
      <w:hyperlink r:id="rId7" w:history="1">
        <w:r w:rsidRPr="004B771B">
          <w:rPr>
            <w:rStyle w:val="Hyperlink"/>
            <w:b/>
            <w:bCs/>
          </w:rPr>
          <w:t>S2-2506688r03 New SID on IMS architecture enhancement</w:t>
        </w:r>
      </w:hyperlink>
      <w:r w:rsidRPr="004B771B">
        <w:rPr>
          <w:b/>
          <w:bCs/>
        </w:rPr>
        <w:t xml:space="preserve"> </w:t>
      </w:r>
      <w:r>
        <w:t>was provided in the Drafts folder.</w:t>
      </w:r>
      <w:r w:rsidR="001F32E4">
        <w:t xml:space="preserve"> </w:t>
      </w:r>
      <w:r w:rsidRPr="00AB6AF9">
        <w:rPr>
          <w:b/>
          <w:bCs/>
        </w:rPr>
        <w:t xml:space="preserve">It was </w:t>
      </w:r>
      <w:r w:rsidR="00AB6AF9" w:rsidRPr="00AB6AF9">
        <w:rPr>
          <w:b/>
          <w:bCs/>
        </w:rPr>
        <w:t>noted that</w:t>
      </w:r>
      <w:r w:rsidRPr="00AB6AF9">
        <w:rPr>
          <w:b/>
          <w:bCs/>
        </w:rPr>
        <w:t xml:space="preserve"> </w:t>
      </w:r>
      <w:r w:rsidR="00AB6AF9" w:rsidRPr="00AB6AF9">
        <w:rPr>
          <w:b/>
          <w:bCs/>
        </w:rPr>
        <w:t>a WT on user authentication had been removed</w:t>
      </w:r>
      <w:r w:rsidRPr="00AB6AF9">
        <w:rPr>
          <w:b/>
          <w:bCs/>
        </w:rPr>
        <w:t xml:space="preserve"> and T-Mobile USA asked to record th</w:t>
      </w:r>
      <w:r w:rsidR="00AB6AF9" w:rsidRPr="00AB6AF9">
        <w:rPr>
          <w:b/>
          <w:bCs/>
        </w:rPr>
        <w:t>e following:</w:t>
      </w:r>
    </w:p>
    <w:p w14:paraId="6E34C3E6" w14:textId="794C4ADC" w:rsidR="00AB6AF9" w:rsidRDefault="004B771B" w:rsidP="007615D6">
      <w:pPr>
        <w:keepNext/>
        <w:keepLines/>
      </w:pPr>
      <w:r w:rsidRPr="00AB6AF9">
        <w:rPr>
          <w:i/>
          <w:iCs/>
        </w:rPr>
        <w:t>‘</w:t>
      </w:r>
      <w:r w:rsidR="00AB6AF9" w:rsidRPr="00AB6AF9">
        <w:rPr>
          <w:i/>
          <w:iCs/>
        </w:rPr>
        <w:t>In regard to the proposed work task on 'whether and how to eliminate the need for user authentication by IMS as the core network has already authenticated the UE', it was decided to remove this task from SA WG2's SID, as companies believed this was better addressed by SA WG3'.</w:t>
      </w:r>
    </w:p>
    <w:p w14:paraId="1A0F52D6" w14:textId="46A97686" w:rsidR="001F32E4" w:rsidRDefault="001F32E4" w:rsidP="007615D6">
      <w:pPr>
        <w:keepNext/>
        <w:keepLines/>
      </w:pPr>
      <w:r>
        <w:t xml:space="preserve">Other comments were made and this was left for off-line discussion and revised to </w:t>
      </w:r>
      <w:r w:rsidRPr="00497EE3">
        <w:rPr>
          <w:color w:val="0000FF"/>
        </w:rPr>
        <w:t>S2-250</w:t>
      </w:r>
      <w:r>
        <w:rPr>
          <w:color w:val="0000FF"/>
        </w:rPr>
        <w:t>7992</w:t>
      </w:r>
      <w:r w:rsidRPr="006132D8">
        <w:t xml:space="preserve">. </w:t>
      </w:r>
    </w:p>
    <w:p w14:paraId="0A32FA8D" w14:textId="547DABEB" w:rsidR="003A3337" w:rsidRDefault="003A3337" w:rsidP="007615D6">
      <w:pPr>
        <w:keepNext/>
        <w:keepLines/>
      </w:pPr>
      <w:r>
        <w:t>Qualcomm asked what the meaning of adding editor’s notes as this cannot be approved in this way. The SA WG2 Chair replied that the intention is not to approve at this meeting</w:t>
      </w:r>
      <w:r w:rsidR="00EA353A">
        <w:t xml:space="preserve"> but to further work on this until the next meeting</w:t>
      </w:r>
      <w:r>
        <w:t>. It was decided to allow off-line discussion on this and hope for an agreeable proposed update at the next meeting.</w:t>
      </w:r>
      <w:r w:rsidR="00EA353A">
        <w:t xml:space="preserve"> This was then </w:t>
      </w:r>
      <w:r w:rsidR="00EA353A" w:rsidRPr="00C3284B">
        <w:rPr>
          <w:color w:val="0000FF"/>
        </w:rPr>
        <w:t>noted</w:t>
      </w:r>
      <w:r w:rsidR="00EA353A">
        <w:t>.</w:t>
      </w:r>
    </w:p>
    <w:p w14:paraId="18E1D13D" w14:textId="406BC74B" w:rsidR="001F32E4" w:rsidRPr="00EA353A" w:rsidRDefault="001F32E4" w:rsidP="001F32E4">
      <w:r w:rsidRPr="005B25A1">
        <w:rPr>
          <w:b/>
          <w:bCs/>
        </w:rPr>
        <w:t>Status:</w:t>
      </w:r>
      <w:r>
        <w:t xml:space="preserve"> </w:t>
      </w:r>
      <w:r w:rsidR="00EA353A" w:rsidRPr="00C3284B">
        <w:rPr>
          <w:color w:val="0000FF"/>
        </w:rPr>
        <w:t>Noted</w:t>
      </w:r>
      <w:r w:rsidR="00EA353A">
        <w:t>.</w:t>
      </w:r>
    </w:p>
    <w:p w14:paraId="188F33B5" w14:textId="77777777" w:rsidR="00E00DA6" w:rsidRDefault="007615D6" w:rsidP="000A3FBD">
      <w:pPr>
        <w:pStyle w:val="NormTop"/>
      </w:pPr>
      <w:r>
        <w:rPr>
          <w:color w:val="0000FF"/>
        </w:rPr>
        <w:t>S2-2506689</w:t>
      </w:r>
      <w:r w:rsidRPr="00D53282">
        <w:t xml:space="preserve"> </w:t>
      </w:r>
      <w:r>
        <w:t>(DISCUSSION) NWM Discussion Report for Study on IMS Architecture Enhancement (Source: Nokia (Moderator))</w:t>
      </w:r>
      <w:r>
        <w:br/>
      </w:r>
      <w:r w:rsidRPr="00D53282">
        <w:rPr>
          <w:b/>
        </w:rPr>
        <w:t>Document for:</w:t>
      </w:r>
      <w:r w:rsidRPr="00D53282">
        <w:t xml:space="preserve"> </w:t>
      </w:r>
      <w:r>
        <w:t>Discussion</w:t>
      </w:r>
      <w:r>
        <w:br/>
      </w:r>
      <w:r w:rsidRPr="00D53282">
        <w:rPr>
          <w:b/>
        </w:rPr>
        <w:t>Abstract:</w:t>
      </w:r>
      <w:r w:rsidRPr="00D53282">
        <w:t xml:space="preserve"> </w:t>
      </w:r>
    </w:p>
    <w:p w14:paraId="4DF0FEA0" w14:textId="77777777" w:rsidR="007615D6" w:rsidRPr="005B25A1" w:rsidRDefault="007615D6" w:rsidP="007615D6">
      <w:pPr>
        <w:keepNext/>
        <w:keepLines/>
        <w:rPr>
          <w:b/>
          <w:bCs/>
        </w:rPr>
      </w:pPr>
      <w:r w:rsidRPr="005B25A1">
        <w:rPr>
          <w:b/>
          <w:bCs/>
        </w:rPr>
        <w:t>Plenary Discussion:</w:t>
      </w:r>
    </w:p>
    <w:p w14:paraId="31652B0D" w14:textId="77777777" w:rsidR="007615D6" w:rsidRPr="005B25A1" w:rsidRDefault="007615D6" w:rsidP="007615D6">
      <w:pPr>
        <w:keepNext/>
        <w:keepLines/>
      </w:pPr>
      <w:r>
        <w:rPr>
          <w:color w:val="FF0000"/>
        </w:rPr>
        <w:t>NO DISCUSSION RECORDED</w:t>
      </w:r>
    </w:p>
    <w:p w14:paraId="11314CEB" w14:textId="77777777" w:rsidR="007615D6" w:rsidRPr="00EB0339" w:rsidRDefault="007615D6" w:rsidP="007615D6">
      <w:r w:rsidRPr="005B25A1">
        <w:rPr>
          <w:b/>
          <w:bCs/>
        </w:rPr>
        <w:t>Status:</w:t>
      </w:r>
      <w:r>
        <w:t xml:space="preserve"> </w:t>
      </w:r>
      <w:r>
        <w:rPr>
          <w:color w:val="0000FF"/>
        </w:rPr>
        <w:t>Not concluded</w:t>
      </w:r>
      <w:r>
        <w:t>.</w:t>
      </w:r>
    </w:p>
    <w:p w14:paraId="2B6099E1" w14:textId="77777777" w:rsidR="00E00DA6" w:rsidRDefault="007615D6" w:rsidP="000A3FBD">
      <w:pPr>
        <w:pStyle w:val="NormTop"/>
      </w:pPr>
      <w:r>
        <w:rPr>
          <w:color w:val="0000FF"/>
        </w:rPr>
        <w:t>S2-2506691</w:t>
      </w:r>
      <w:r w:rsidRPr="00D53282">
        <w:t xml:space="preserve"> </w:t>
      </w:r>
      <w:r>
        <w:t>(DISCUSSION) Moderator's Summary on NWM Discussion for Study on IMS Architecture Enhancement (Source: Nokia (Moderator))</w:t>
      </w:r>
      <w:r>
        <w:br/>
      </w:r>
      <w:r w:rsidRPr="00D53282">
        <w:rPr>
          <w:b/>
        </w:rPr>
        <w:t>Document for:</w:t>
      </w:r>
      <w:r w:rsidRPr="00D53282">
        <w:t xml:space="preserve"> </w:t>
      </w:r>
      <w:r>
        <w:t>Discussion</w:t>
      </w:r>
      <w:r>
        <w:br/>
      </w:r>
      <w:r w:rsidRPr="00D53282">
        <w:rPr>
          <w:b/>
        </w:rPr>
        <w:t>Abstract:</w:t>
      </w:r>
      <w:r w:rsidRPr="00D53282">
        <w:t xml:space="preserve"> </w:t>
      </w:r>
    </w:p>
    <w:p w14:paraId="2EFBF958" w14:textId="77777777" w:rsidR="007615D6" w:rsidRPr="005B25A1" w:rsidRDefault="007615D6" w:rsidP="007615D6">
      <w:pPr>
        <w:keepNext/>
        <w:keepLines/>
        <w:rPr>
          <w:b/>
          <w:bCs/>
        </w:rPr>
      </w:pPr>
      <w:r w:rsidRPr="005B25A1">
        <w:rPr>
          <w:b/>
          <w:bCs/>
        </w:rPr>
        <w:t>Plenary Discussion:</w:t>
      </w:r>
    </w:p>
    <w:p w14:paraId="139964BC" w14:textId="77777777" w:rsidR="007615D6" w:rsidRPr="005B25A1" w:rsidRDefault="007615D6" w:rsidP="007615D6">
      <w:pPr>
        <w:keepNext/>
        <w:keepLines/>
      </w:pPr>
      <w:r>
        <w:rPr>
          <w:color w:val="FF0000"/>
        </w:rPr>
        <w:t>NO DISCUSSION RECORDED</w:t>
      </w:r>
    </w:p>
    <w:p w14:paraId="7EBA49DF" w14:textId="77777777" w:rsidR="007615D6" w:rsidRPr="00EB0339" w:rsidRDefault="007615D6" w:rsidP="007615D6">
      <w:r w:rsidRPr="005B25A1">
        <w:rPr>
          <w:b/>
          <w:bCs/>
        </w:rPr>
        <w:t>Status:</w:t>
      </w:r>
      <w:r>
        <w:t xml:space="preserve"> </w:t>
      </w:r>
      <w:r>
        <w:rPr>
          <w:color w:val="0000FF"/>
        </w:rPr>
        <w:t>Not concluded</w:t>
      </w:r>
      <w:r>
        <w:t>.</w:t>
      </w:r>
    </w:p>
    <w:p w14:paraId="0ED3ECAA" w14:textId="77777777" w:rsidR="0061178C" w:rsidRPr="005B25A1" w:rsidRDefault="007615D6" w:rsidP="0061178C">
      <w:pPr>
        <w:keepNext/>
        <w:keepLines/>
      </w:pPr>
      <w:r>
        <w:rPr>
          <w:color w:val="0000FF"/>
        </w:rPr>
        <w:t>S2-2507003</w:t>
      </w:r>
      <w:r w:rsidRPr="00D53282">
        <w:t xml:space="preserve"> </w:t>
      </w:r>
      <w:r>
        <w:t>(DISCUSSION) Discussion on 6G IMS Architecture Enhancement (Source: China Mobile, Huawei)</w:t>
      </w:r>
      <w:r>
        <w:br/>
      </w:r>
      <w:r w:rsidRPr="00D53282">
        <w:rPr>
          <w:b/>
        </w:rPr>
        <w:t>Document for:</w:t>
      </w:r>
      <w:r w:rsidRPr="00D53282">
        <w:t xml:space="preserve"> </w:t>
      </w:r>
      <w:r>
        <w:t>Discussion</w:t>
      </w:r>
      <w:r>
        <w:br/>
      </w:r>
      <w:r w:rsidRPr="00D53282">
        <w:rPr>
          <w:b/>
        </w:rPr>
        <w:t>Abstract:</w:t>
      </w:r>
      <w:r w:rsidRPr="00D53282">
        <w:t xml:space="preserve"> </w:t>
      </w:r>
      <w:r>
        <w:br/>
        <w:t>This contribution discusses the motivation of IMS architecture enhancements and the aspects to be studied in R20</w:t>
      </w:r>
      <w:r w:rsidR="0061178C">
        <w:t xml:space="preserve">. </w:t>
      </w:r>
    </w:p>
    <w:p w14:paraId="732AEFF9" w14:textId="77777777" w:rsidR="0061178C" w:rsidRDefault="0061178C" w:rsidP="0061178C">
      <w:pPr>
        <w:keepNext/>
        <w:keepLines/>
        <w:rPr>
          <w:b/>
          <w:bCs/>
        </w:rPr>
      </w:pPr>
      <w:r>
        <w:rPr>
          <w:b/>
          <w:bCs/>
        </w:rPr>
        <w:t>Plenary Discussion:</w:t>
      </w:r>
    </w:p>
    <w:p w14:paraId="557AB4E9" w14:textId="514528D4" w:rsidR="007615D6" w:rsidRPr="005B25A1" w:rsidRDefault="007615D6" w:rsidP="007615D6">
      <w:pPr>
        <w:keepNext/>
        <w:keepLines/>
      </w:pPr>
      <w:r>
        <w:rPr>
          <w:color w:val="FF0000"/>
        </w:rPr>
        <w:t>NO DISCUSSION RECORDED</w:t>
      </w:r>
    </w:p>
    <w:p w14:paraId="5F7B3BAA" w14:textId="77777777" w:rsidR="007615D6" w:rsidRPr="00EB0339" w:rsidRDefault="007615D6" w:rsidP="007615D6">
      <w:r w:rsidRPr="005B25A1">
        <w:rPr>
          <w:b/>
          <w:bCs/>
        </w:rPr>
        <w:t>Status:</w:t>
      </w:r>
      <w:r>
        <w:t xml:space="preserve"> </w:t>
      </w:r>
      <w:r>
        <w:rPr>
          <w:color w:val="0000FF"/>
        </w:rPr>
        <w:t>Not concluded</w:t>
      </w:r>
      <w:r>
        <w:t>.</w:t>
      </w:r>
    </w:p>
    <w:p w14:paraId="15ACCD9D" w14:textId="77777777" w:rsidR="008A22D1" w:rsidRDefault="008A22D1" w:rsidP="00BB3F37"/>
    <w:p w14:paraId="2158C63F" w14:textId="77777777" w:rsidR="008A22D1" w:rsidRDefault="008A22D1" w:rsidP="00BB3F37"/>
    <w:p w14:paraId="65BA19EE" w14:textId="77777777" w:rsidR="007615D6" w:rsidRDefault="007615D6" w:rsidP="0010433C">
      <w:pPr>
        <w:pStyle w:val="Heading2"/>
      </w:pPr>
      <w:r>
        <w:t>30.3</w:t>
      </w:r>
      <w:r>
        <w:tab/>
        <w:t>Revised Study/Work Item Descriptions</w:t>
      </w:r>
    </w:p>
    <w:p w14:paraId="5182DC05" w14:textId="77777777" w:rsidR="0061178C" w:rsidRPr="005B25A1" w:rsidRDefault="007615D6" w:rsidP="0061178C">
      <w:pPr>
        <w:keepNext/>
        <w:keepLines/>
      </w:pPr>
      <w:r>
        <w:rPr>
          <w:color w:val="0000FF"/>
        </w:rPr>
        <w:t>S2-2506385</w:t>
      </w:r>
      <w:r w:rsidRPr="00D53282">
        <w:t xml:space="preserve"> </w:t>
      </w:r>
      <w:r>
        <w:t>(SID REVISED) [WT#3] Discussion and proposal for AI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a new WT for AIML_CN_Ph2 work for ML model parameters or training data set for two sided model based on RAN discussion outcome</w:t>
      </w:r>
      <w:r w:rsidR="0061178C">
        <w:t xml:space="preserve">. </w:t>
      </w:r>
    </w:p>
    <w:p w14:paraId="243F93E5" w14:textId="77777777" w:rsidR="0061178C" w:rsidRDefault="0061178C" w:rsidP="0061178C">
      <w:pPr>
        <w:keepNext/>
        <w:keepLines/>
        <w:rPr>
          <w:b/>
          <w:bCs/>
        </w:rPr>
      </w:pPr>
      <w:r>
        <w:rPr>
          <w:b/>
          <w:bCs/>
        </w:rPr>
        <w:t>Plenary Discussion:</w:t>
      </w:r>
    </w:p>
    <w:p w14:paraId="58A9A6A7" w14:textId="36197722" w:rsidR="007615D6" w:rsidRPr="005B25A1" w:rsidRDefault="007615D6" w:rsidP="007615D6">
      <w:pPr>
        <w:keepNext/>
        <w:keepLines/>
      </w:pPr>
      <w:r>
        <w:rPr>
          <w:color w:val="FF0000"/>
        </w:rPr>
        <w:t>NO DISCUSSION RECORDED</w:t>
      </w:r>
    </w:p>
    <w:p w14:paraId="7F6B32ED" w14:textId="77777777" w:rsidR="007615D6" w:rsidRPr="00EB0339" w:rsidRDefault="007615D6" w:rsidP="007615D6">
      <w:r w:rsidRPr="005B25A1">
        <w:rPr>
          <w:b/>
          <w:bCs/>
        </w:rPr>
        <w:t>Status:</w:t>
      </w:r>
      <w:r>
        <w:t xml:space="preserve"> </w:t>
      </w:r>
      <w:r>
        <w:rPr>
          <w:color w:val="0000FF"/>
        </w:rPr>
        <w:t>Not concluded</w:t>
      </w:r>
      <w:r>
        <w:t>.</w:t>
      </w:r>
    </w:p>
    <w:p w14:paraId="4E8D9B45" w14:textId="77777777" w:rsidR="00E00DA6" w:rsidRDefault="007615D6" w:rsidP="000A3FBD">
      <w:pPr>
        <w:pStyle w:val="NormTop"/>
      </w:pPr>
      <w:r>
        <w:rPr>
          <w:color w:val="0000FF"/>
        </w:rPr>
        <w:t>S2-2506880</w:t>
      </w:r>
      <w:r w:rsidRPr="00D53282">
        <w:t xml:space="preserve"> </w:t>
      </w:r>
      <w:r>
        <w:t>(SID REVISED) Update SID on Short Message Service to Emergency Response Centre (Source: Google)</w:t>
      </w:r>
      <w:r>
        <w:br/>
      </w:r>
      <w:r w:rsidRPr="00D53282">
        <w:rPr>
          <w:b/>
        </w:rPr>
        <w:t>Document for:</w:t>
      </w:r>
      <w:r w:rsidRPr="00D53282">
        <w:t xml:space="preserve"> </w:t>
      </w:r>
      <w:r>
        <w:t>Approval</w:t>
      </w:r>
      <w:r>
        <w:br/>
      </w:r>
      <w:r w:rsidRPr="00D53282">
        <w:rPr>
          <w:b/>
        </w:rPr>
        <w:t>Abstract:</w:t>
      </w:r>
      <w:r w:rsidRPr="00D53282">
        <w:t xml:space="preserve"> </w:t>
      </w:r>
    </w:p>
    <w:p w14:paraId="7D23A17D" w14:textId="77777777" w:rsidR="007615D6" w:rsidRPr="005B25A1" w:rsidRDefault="007615D6" w:rsidP="007615D6">
      <w:pPr>
        <w:keepNext/>
        <w:keepLines/>
        <w:rPr>
          <w:b/>
          <w:bCs/>
        </w:rPr>
      </w:pPr>
      <w:r w:rsidRPr="005B25A1">
        <w:rPr>
          <w:b/>
          <w:bCs/>
        </w:rPr>
        <w:t>Plenary Discussion:</w:t>
      </w:r>
    </w:p>
    <w:p w14:paraId="5AF7370A" w14:textId="77777777" w:rsidR="007615D6" w:rsidRPr="005B25A1" w:rsidRDefault="007615D6" w:rsidP="007615D6">
      <w:pPr>
        <w:keepNext/>
        <w:keepLines/>
      </w:pPr>
      <w:r>
        <w:rPr>
          <w:color w:val="FF0000"/>
        </w:rPr>
        <w:t>NO DISCUSSION RECORDED</w:t>
      </w:r>
    </w:p>
    <w:p w14:paraId="59075392" w14:textId="77777777" w:rsidR="007615D6" w:rsidRPr="00EB0339" w:rsidRDefault="007615D6" w:rsidP="007615D6">
      <w:r w:rsidRPr="005B25A1">
        <w:rPr>
          <w:b/>
          <w:bCs/>
        </w:rPr>
        <w:t>Status:</w:t>
      </w:r>
      <w:r>
        <w:t xml:space="preserve"> </w:t>
      </w:r>
      <w:r>
        <w:rPr>
          <w:color w:val="0000FF"/>
        </w:rPr>
        <w:t>Not concluded</w:t>
      </w:r>
      <w:r>
        <w:t>.</w:t>
      </w:r>
    </w:p>
    <w:p w14:paraId="091DF92F" w14:textId="77777777" w:rsidR="008A22D1" w:rsidRDefault="008A22D1" w:rsidP="00BB3F37"/>
    <w:p w14:paraId="5DED3E30" w14:textId="77777777" w:rsidR="008A22D1" w:rsidRDefault="008A22D1" w:rsidP="00BB3F37"/>
    <w:p w14:paraId="7177A787" w14:textId="77777777" w:rsidR="007615D6" w:rsidRDefault="007615D6" w:rsidP="0010433C">
      <w:pPr>
        <w:pStyle w:val="Heading2"/>
      </w:pPr>
      <w:r>
        <w:t>30.4</w:t>
      </w:r>
      <w:r>
        <w:tab/>
        <w:t>Review of the Work Plan and planning future meetings</w:t>
      </w:r>
    </w:p>
    <w:p w14:paraId="1662DC0F" w14:textId="77777777" w:rsidR="00E00DA6" w:rsidRDefault="007615D6" w:rsidP="000A3FBD">
      <w:pPr>
        <w:pStyle w:val="NormTop"/>
      </w:pPr>
      <w:r>
        <w:rPr>
          <w:color w:val="0000FF"/>
        </w:rPr>
        <w:t>S2-2507180</w:t>
      </w:r>
      <w:r w:rsidRPr="00D53282">
        <w:t xml:space="preserve"> </w:t>
      </w:r>
      <w:r>
        <w:t>(WORK PLAN) SA WG2#170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p>
    <w:p w14:paraId="71A5C124" w14:textId="77777777" w:rsidR="007615D6" w:rsidRPr="005B25A1" w:rsidRDefault="007615D6" w:rsidP="007615D6">
      <w:pPr>
        <w:keepNext/>
        <w:keepLines/>
        <w:rPr>
          <w:b/>
          <w:bCs/>
        </w:rPr>
      </w:pPr>
      <w:r w:rsidRPr="005B25A1">
        <w:rPr>
          <w:b/>
          <w:bCs/>
        </w:rPr>
        <w:t>Plenary Discussion:</w:t>
      </w:r>
    </w:p>
    <w:p w14:paraId="7EEF8726" w14:textId="6B48FE25" w:rsidR="007615D6" w:rsidRDefault="00411EE8" w:rsidP="007615D6">
      <w:pPr>
        <w:keepNext/>
        <w:keepLines/>
      </w:pPr>
      <w:r>
        <w:t>Some corrections and additional TEI10 topics were added to some meetings.</w:t>
      </w:r>
      <w:r w:rsidR="00630A85">
        <w:t xml:space="preserve"> The SA WG2 Chair proposed adding more time for Rel-19 maintenance in the Wuhan meeting (SA2#171) and remove it from the Dallas meeting (SA2#172) (apart from incoming LS topics), in order to allow more time for 5GA/6G discussions there. Nokia considered this a good idea. Ericsson suggested only removing pre-Rel-19 maintenance from SA2#172. Huawei asked for a relaxation on the company quota for Rel-19 maintenance at the Wuhan meeting. This was agreed.</w:t>
      </w:r>
      <w:r>
        <w:t xml:space="preserve"> </w:t>
      </w:r>
      <w:r w:rsidR="00630A85">
        <w:t xml:space="preserve">This was revised to </w:t>
      </w:r>
      <w:r w:rsidR="00630A85" w:rsidRPr="00CE3EC0">
        <w:rPr>
          <w:color w:val="0000FF"/>
        </w:rPr>
        <w:t>S2-2</w:t>
      </w:r>
      <w:r w:rsidR="00630A85">
        <w:rPr>
          <w:color w:val="0000FF"/>
        </w:rPr>
        <w:t>507990</w:t>
      </w:r>
      <w:r w:rsidR="00630A85">
        <w:t>.</w:t>
      </w:r>
      <w:r w:rsidR="00630A85" w:rsidRPr="00375008">
        <w:t xml:space="preserve"> </w:t>
      </w:r>
    </w:p>
    <w:p w14:paraId="500C5EB6" w14:textId="094ECE53" w:rsidR="00630A85" w:rsidRPr="00411EE8" w:rsidRDefault="00630A85" w:rsidP="007615D6">
      <w:pPr>
        <w:keepNext/>
        <w:keepLines/>
      </w:pPr>
      <w:r>
        <w:t xml:space="preserve">The work planning slides were </w:t>
      </w:r>
      <w:r w:rsidRPr="00630A85">
        <w:rPr>
          <w:color w:val="FF0000"/>
        </w:rPr>
        <w:t>endorsed</w:t>
      </w:r>
      <w:r>
        <w:t>.</w:t>
      </w:r>
    </w:p>
    <w:p w14:paraId="4620AD6C" w14:textId="753062C5" w:rsidR="007615D6" w:rsidRPr="00EB0339" w:rsidRDefault="007615D6" w:rsidP="007615D6">
      <w:r w:rsidRPr="005B25A1">
        <w:rPr>
          <w:b/>
          <w:bCs/>
        </w:rPr>
        <w:t>Status:</w:t>
      </w:r>
      <w:r>
        <w:t xml:space="preserve"> </w:t>
      </w:r>
      <w:r w:rsidR="00630A85" w:rsidRPr="00630A85">
        <w:rPr>
          <w:color w:val="FF0000"/>
        </w:rPr>
        <w:t>Endorsed</w:t>
      </w:r>
      <w:r>
        <w:t>.</w:t>
      </w:r>
    </w:p>
    <w:p w14:paraId="6EA9E25F" w14:textId="77777777" w:rsidR="00E00DA6" w:rsidRDefault="007615D6" w:rsidP="000A3FBD">
      <w:pPr>
        <w:pStyle w:val="NormTop"/>
      </w:pPr>
      <w:r>
        <w:rPr>
          <w:color w:val="0000FF"/>
        </w:rPr>
        <w:t>S2-2507181</w:t>
      </w:r>
      <w:r w:rsidRPr="00D53282">
        <w:t xml:space="preserve"> </w:t>
      </w:r>
      <w:r>
        <w:t>(WORK PLAN) SA WG2#170 Work planning spreadsheet (Source: SA WG2 Chair)</w:t>
      </w:r>
      <w:r>
        <w:br/>
      </w:r>
      <w:r w:rsidRPr="00D53282">
        <w:rPr>
          <w:b/>
        </w:rPr>
        <w:t>Document for:</w:t>
      </w:r>
      <w:r w:rsidRPr="00D53282">
        <w:t xml:space="preserve"> </w:t>
      </w:r>
      <w:r>
        <w:t>Information</w:t>
      </w:r>
      <w:r>
        <w:br/>
      </w:r>
      <w:r w:rsidRPr="00D53282">
        <w:rPr>
          <w:b/>
        </w:rPr>
        <w:t>Abstract:</w:t>
      </w:r>
      <w:r w:rsidRPr="00D53282">
        <w:t xml:space="preserve"> </w:t>
      </w:r>
    </w:p>
    <w:p w14:paraId="7EFD7E85" w14:textId="77777777" w:rsidR="007615D6" w:rsidRPr="005B25A1" w:rsidRDefault="007615D6" w:rsidP="007615D6">
      <w:pPr>
        <w:keepNext/>
        <w:keepLines/>
        <w:rPr>
          <w:b/>
          <w:bCs/>
        </w:rPr>
      </w:pPr>
      <w:r w:rsidRPr="005B25A1">
        <w:rPr>
          <w:b/>
          <w:bCs/>
        </w:rPr>
        <w:t>Plenary Discussion:</w:t>
      </w:r>
    </w:p>
    <w:p w14:paraId="5DEBB677" w14:textId="201F9B0D" w:rsidR="007615D6" w:rsidRPr="00630A85" w:rsidRDefault="00630A85" w:rsidP="007615D6">
      <w:pPr>
        <w:keepNext/>
        <w:keepLines/>
      </w:pPr>
      <w:r>
        <w:t xml:space="preserve">This shows the planned and consumed resources until this meeting and the planned TU allocations for the remaining meetings and the planned milestones for sending TRs to TSG SA for information and for approval. </w:t>
      </w:r>
      <w:r w:rsidR="005E6403">
        <w:t xml:space="preserve">For 5G_ProSe_Ph4 work, CRs will be endorsed in November and approval left until the February 2026 meeting, to cater for potential travel issues to Dallas. This was then </w:t>
      </w:r>
      <w:r w:rsidR="005E6403" w:rsidRPr="00C3284B">
        <w:rPr>
          <w:color w:val="0000FF"/>
        </w:rPr>
        <w:t>noted</w:t>
      </w:r>
      <w:r w:rsidR="005E6403">
        <w:t>.</w:t>
      </w:r>
    </w:p>
    <w:p w14:paraId="36C3E0B4" w14:textId="38549687" w:rsidR="007615D6" w:rsidRPr="00EB0339" w:rsidRDefault="007615D6" w:rsidP="007615D6">
      <w:r w:rsidRPr="005B25A1">
        <w:rPr>
          <w:b/>
          <w:bCs/>
        </w:rPr>
        <w:t>Status:</w:t>
      </w:r>
      <w:r>
        <w:t xml:space="preserve"> </w:t>
      </w:r>
      <w:r>
        <w:rPr>
          <w:color w:val="0000FF"/>
        </w:rPr>
        <w:t>Noted</w:t>
      </w:r>
      <w:r>
        <w:t>.</w:t>
      </w:r>
    </w:p>
    <w:p w14:paraId="13901B55" w14:textId="77777777" w:rsidR="00E00DA6" w:rsidRDefault="007615D6" w:rsidP="000A3FBD">
      <w:pPr>
        <w:pStyle w:val="NormTop"/>
      </w:pPr>
      <w:r>
        <w:rPr>
          <w:color w:val="0000FF"/>
        </w:rPr>
        <w:t>S2-2507183</w:t>
      </w:r>
      <w:r w:rsidRPr="00D53282">
        <w:t xml:space="preserve"> </w:t>
      </w:r>
      <w:r>
        <w:t>(OTHER) Template for SI/WI status reports (Source: SA WG2 Chair)</w:t>
      </w:r>
      <w:r>
        <w:br/>
      </w:r>
      <w:r w:rsidRPr="00D53282">
        <w:rPr>
          <w:b/>
        </w:rPr>
        <w:t>Document for:</w:t>
      </w:r>
      <w:r w:rsidRPr="00D53282">
        <w:t xml:space="preserve"> </w:t>
      </w:r>
      <w:r>
        <w:t>Information</w:t>
      </w:r>
      <w:r>
        <w:br/>
      </w:r>
      <w:r w:rsidRPr="00D53282">
        <w:rPr>
          <w:b/>
        </w:rPr>
        <w:t>Abstract:</w:t>
      </w:r>
      <w:r w:rsidRPr="00D53282">
        <w:t xml:space="preserve"> </w:t>
      </w:r>
    </w:p>
    <w:p w14:paraId="418D6312" w14:textId="77777777" w:rsidR="007615D6" w:rsidRPr="005B25A1" w:rsidRDefault="007615D6" w:rsidP="007615D6">
      <w:pPr>
        <w:keepNext/>
        <w:keepLines/>
        <w:rPr>
          <w:b/>
          <w:bCs/>
        </w:rPr>
      </w:pPr>
      <w:r w:rsidRPr="005B25A1">
        <w:rPr>
          <w:b/>
          <w:bCs/>
        </w:rPr>
        <w:t>Plenary Discussion:</w:t>
      </w:r>
    </w:p>
    <w:p w14:paraId="14C6DFDC" w14:textId="77777777" w:rsidR="005E6403" w:rsidRPr="00630A85" w:rsidRDefault="005E6403" w:rsidP="005E6403">
      <w:pPr>
        <w:keepNext/>
        <w:keepLines/>
      </w:pPr>
      <w:r>
        <w:t xml:space="preserve">Rapporteur’s were asked to use this template for their WI Status reports to the SA WG2 Chair to compile the overall input for TSG SA. This was then </w:t>
      </w:r>
      <w:r w:rsidRPr="00C3284B">
        <w:rPr>
          <w:color w:val="0000FF"/>
        </w:rPr>
        <w:t>noted</w:t>
      </w:r>
      <w:r>
        <w:t>.</w:t>
      </w:r>
    </w:p>
    <w:p w14:paraId="2C86C15B" w14:textId="77777777" w:rsidR="005E6403" w:rsidRPr="00EB0339" w:rsidRDefault="005E6403" w:rsidP="005E6403">
      <w:r w:rsidRPr="005B25A1">
        <w:rPr>
          <w:b/>
          <w:bCs/>
        </w:rPr>
        <w:t>Status:</w:t>
      </w:r>
      <w:r>
        <w:t xml:space="preserve"> </w:t>
      </w:r>
      <w:r>
        <w:rPr>
          <w:color w:val="0000FF"/>
        </w:rPr>
        <w:t>Noted</w:t>
      </w:r>
      <w:r>
        <w:t>.</w:t>
      </w:r>
    </w:p>
    <w:p w14:paraId="015387BD" w14:textId="77777777" w:rsidR="00E00DA6" w:rsidRDefault="007615D6" w:rsidP="000A3FBD">
      <w:pPr>
        <w:pStyle w:val="NormTop"/>
      </w:pPr>
      <w:r>
        <w:rPr>
          <w:color w:val="0000FF"/>
        </w:rPr>
        <w:t>S2-2507209</w:t>
      </w:r>
      <w:r w:rsidRPr="00D53282">
        <w:t xml:space="preserve"> </w:t>
      </w:r>
      <w:r>
        <w:t>(WORK PLAN) 6G SI Work Plan (Source: NTT DOCOMO, Ericsson (Rapporteurs))</w:t>
      </w:r>
      <w:r>
        <w:br/>
      </w:r>
      <w:r w:rsidRPr="00D53282">
        <w:rPr>
          <w:b/>
        </w:rPr>
        <w:t>Document for:</w:t>
      </w:r>
      <w:r w:rsidRPr="00D53282">
        <w:t xml:space="preserve"> </w:t>
      </w:r>
      <w:r>
        <w:t>Endorsement</w:t>
      </w:r>
      <w:r>
        <w:br/>
      </w:r>
      <w:r w:rsidRPr="00D53282">
        <w:rPr>
          <w:b/>
        </w:rPr>
        <w:t>Abstract:</w:t>
      </w:r>
      <w:r w:rsidRPr="00D53282">
        <w:t xml:space="preserve"> </w:t>
      </w:r>
    </w:p>
    <w:p w14:paraId="4A647426" w14:textId="77777777" w:rsidR="007615D6" w:rsidRPr="005B25A1" w:rsidRDefault="007615D6" w:rsidP="007615D6">
      <w:pPr>
        <w:keepNext/>
        <w:keepLines/>
        <w:rPr>
          <w:b/>
          <w:bCs/>
        </w:rPr>
      </w:pPr>
      <w:r w:rsidRPr="005B25A1">
        <w:rPr>
          <w:b/>
          <w:bCs/>
        </w:rPr>
        <w:t>Plenary Discussion:</w:t>
      </w:r>
    </w:p>
    <w:p w14:paraId="0AC8B2A5" w14:textId="19206802" w:rsidR="007615D6" w:rsidRPr="00FC6790" w:rsidRDefault="005E6403" w:rsidP="007615D6">
      <w:pPr>
        <w:keepNext/>
        <w:keepLines/>
      </w:pPr>
      <w:r>
        <w:t>Apple commented that an exception to further discuss Key Issues for WT#4 may be needed. Qualcomm commented that it would be better to have a single deadline for new KIs and KI</w:t>
      </w:r>
      <w:r w:rsidRPr="005E6403">
        <w:t xml:space="preserve"> </w:t>
      </w:r>
      <w:r>
        <w:t xml:space="preserve">updates. </w:t>
      </w:r>
      <w:r w:rsidR="00FC6790">
        <w:t xml:space="preserve">This was revised to </w:t>
      </w:r>
      <w:r w:rsidR="00FC6790" w:rsidRPr="00CE3EC0">
        <w:rPr>
          <w:color w:val="0000FF"/>
        </w:rPr>
        <w:t>S2-2</w:t>
      </w:r>
      <w:r w:rsidR="00FC6790">
        <w:rPr>
          <w:color w:val="0000FF"/>
        </w:rPr>
        <w:t>507991</w:t>
      </w:r>
      <w:r w:rsidR="00FC6790">
        <w:t>.</w:t>
      </w:r>
      <w:r w:rsidR="00FC6790" w:rsidRPr="00375008">
        <w:t xml:space="preserve"> </w:t>
      </w:r>
    </w:p>
    <w:p w14:paraId="5629E721" w14:textId="77777777" w:rsidR="00FC6790" w:rsidRDefault="00FC6790" w:rsidP="00FC6790">
      <w:pPr>
        <w:keepNext/>
        <w:keepLines/>
      </w:pPr>
      <w:r>
        <w:t xml:space="preserve">  </w:t>
      </w:r>
      <w:r>
        <w:rPr>
          <w:color w:val="FF0000"/>
        </w:rPr>
        <w:t>&lt;RETURN - OPEN&gt;</w:t>
      </w:r>
    </w:p>
    <w:p w14:paraId="2094CD4F" w14:textId="77777777" w:rsidR="00FC6790" w:rsidRPr="00EB0339" w:rsidRDefault="00FC6790" w:rsidP="00FC6790">
      <w:r w:rsidRPr="005B25A1">
        <w:rPr>
          <w:b/>
          <w:bCs/>
        </w:rPr>
        <w:t>Status:</w:t>
      </w:r>
      <w:r>
        <w:t xml:space="preserve"> </w:t>
      </w:r>
      <w:r w:rsidRPr="00380F14">
        <w:rPr>
          <w:color w:val="FF0000"/>
        </w:rPr>
        <w:t>OPEN</w:t>
      </w:r>
    </w:p>
    <w:p w14:paraId="27F19E69" w14:textId="77777777" w:rsidR="0061178C" w:rsidRPr="005B25A1" w:rsidRDefault="007615D6" w:rsidP="0061178C">
      <w:pPr>
        <w:keepNext/>
        <w:keepLines/>
      </w:pPr>
      <w:r>
        <w:rPr>
          <w:color w:val="0000FF"/>
        </w:rPr>
        <w:t>S2-2507315</w:t>
      </w:r>
      <w:r w:rsidRPr="00D53282">
        <w:t xml:space="preserve"> </w:t>
      </w:r>
      <w:r>
        <w:t>(DISCUSSION) Key Issue descriptions in the 6G TR (Source: Ericsson, NTT DOCOMO)</w:t>
      </w:r>
      <w:r>
        <w:br/>
      </w:r>
      <w:r w:rsidRPr="00D53282">
        <w:rPr>
          <w:b/>
        </w:rPr>
        <w:t>Document for:</w:t>
      </w:r>
      <w:r w:rsidRPr="00D53282">
        <w:t xml:space="preserve"> </w:t>
      </w:r>
      <w:r>
        <w:t>Discussion</w:t>
      </w:r>
      <w:r>
        <w:br/>
      </w:r>
      <w:r w:rsidRPr="00D53282">
        <w:rPr>
          <w:b/>
        </w:rPr>
        <w:t>Abstract:</w:t>
      </w:r>
      <w:r w:rsidRPr="00D53282">
        <w:t xml:space="preserve"> </w:t>
      </w:r>
      <w:r>
        <w:br/>
        <w:t xml:space="preserve">Presentation: This paper discusses how to document Key Issues in </w:t>
      </w:r>
      <w:proofErr w:type="spellStart"/>
      <w:r>
        <w:t>th</w:t>
      </w:r>
      <w:proofErr w:type="spellEnd"/>
      <w:r>
        <w:t xml:space="preserve"> 6G TR 23.801-01</w:t>
      </w:r>
      <w:r w:rsidR="0061178C">
        <w:t xml:space="preserve">. </w:t>
      </w:r>
    </w:p>
    <w:p w14:paraId="7B56DCF6" w14:textId="77777777" w:rsidR="0061178C" w:rsidRDefault="0061178C" w:rsidP="0061178C">
      <w:pPr>
        <w:keepNext/>
        <w:keepLines/>
        <w:rPr>
          <w:b/>
          <w:bCs/>
        </w:rPr>
      </w:pPr>
      <w:r>
        <w:rPr>
          <w:b/>
          <w:bCs/>
        </w:rPr>
        <w:t>Plenary Discussion:</w:t>
      </w:r>
    </w:p>
    <w:p w14:paraId="401945B0" w14:textId="4E67B9C2" w:rsidR="007615D6" w:rsidRPr="00FC6790" w:rsidRDefault="007615D6" w:rsidP="007615D6">
      <w:pPr>
        <w:keepNext/>
        <w:keepLines/>
      </w:pPr>
    </w:p>
    <w:p w14:paraId="26CD0535" w14:textId="77777777" w:rsidR="00FC6790" w:rsidRDefault="00FC6790" w:rsidP="00FC6790">
      <w:pPr>
        <w:keepNext/>
        <w:keepLines/>
      </w:pPr>
      <w:r>
        <w:t xml:space="preserve">  </w:t>
      </w:r>
      <w:r>
        <w:rPr>
          <w:color w:val="FF0000"/>
        </w:rPr>
        <w:t>&lt;RETURN - OPEN&gt;</w:t>
      </w:r>
    </w:p>
    <w:p w14:paraId="224D9CD8" w14:textId="77777777" w:rsidR="00FC6790" w:rsidRPr="00EB0339" w:rsidRDefault="00FC6790" w:rsidP="00FC6790">
      <w:r w:rsidRPr="005B25A1">
        <w:rPr>
          <w:b/>
          <w:bCs/>
        </w:rPr>
        <w:t>Status:</w:t>
      </w:r>
      <w:r>
        <w:t xml:space="preserve"> </w:t>
      </w:r>
      <w:r w:rsidRPr="00380F14">
        <w:rPr>
          <w:color w:val="FF0000"/>
        </w:rPr>
        <w:t>OPEN</w:t>
      </w:r>
    </w:p>
    <w:p w14:paraId="402DA3AA" w14:textId="77777777" w:rsidR="008A22D1" w:rsidRDefault="008A22D1" w:rsidP="00BB3F37"/>
    <w:p w14:paraId="31EC8B7F" w14:textId="77777777" w:rsidR="007615D6" w:rsidRDefault="007615D6" w:rsidP="0010433C">
      <w:pPr>
        <w:pStyle w:val="Heading2"/>
      </w:pPr>
      <w:r>
        <w:t>30.5</w:t>
      </w:r>
      <w:r>
        <w:tab/>
        <w:t>SI/WI Status Reports</w:t>
      </w:r>
    </w:p>
    <w:p w14:paraId="5AB05FB3" w14:textId="77777777" w:rsidR="008A22D1" w:rsidRDefault="00000000" w:rsidP="00BB3F37">
      <w:r>
        <w:t>There were no contributions to this agenda item.</w:t>
      </w:r>
    </w:p>
    <w:p w14:paraId="3B544AB1" w14:textId="77777777" w:rsidR="008A22D1" w:rsidRDefault="008A22D1" w:rsidP="00BB3F37"/>
    <w:p w14:paraId="2BC23B06" w14:textId="77777777" w:rsidR="007615D6" w:rsidRDefault="007615D6" w:rsidP="0010433C">
      <w:pPr>
        <w:pStyle w:val="Heading2"/>
      </w:pPr>
      <w:r>
        <w:t>30.6</w:t>
      </w:r>
      <w:r>
        <w:tab/>
        <w:t>TR and TS Cover sheets</w:t>
      </w:r>
    </w:p>
    <w:p w14:paraId="555F1D09" w14:textId="77777777" w:rsidR="008A22D1" w:rsidRDefault="00000000" w:rsidP="00BB3F37">
      <w:r>
        <w:t>There were no contributions to this agenda item.</w:t>
      </w:r>
    </w:p>
    <w:p w14:paraId="3CE9C387" w14:textId="77777777" w:rsidR="008A22D1" w:rsidRDefault="008A22D1" w:rsidP="00BB3F37"/>
    <w:p w14:paraId="6EFEE30A" w14:textId="77777777" w:rsidR="007615D6" w:rsidRDefault="007615D6" w:rsidP="0010433C">
      <w:pPr>
        <w:pStyle w:val="Heading2"/>
      </w:pPr>
      <w:r>
        <w:t>30.7</w:t>
      </w:r>
      <w:r>
        <w:tab/>
        <w:t>Exception sheets for work items</w:t>
      </w:r>
    </w:p>
    <w:p w14:paraId="4358DE09" w14:textId="77777777" w:rsidR="008A22D1" w:rsidRDefault="00000000" w:rsidP="00BB3F37">
      <w:r>
        <w:t>There were no contributions to this agenda item.</w:t>
      </w:r>
    </w:p>
    <w:p w14:paraId="434ACC39" w14:textId="77777777" w:rsidR="008A22D1" w:rsidRDefault="008A22D1" w:rsidP="00BB3F37"/>
    <w:p w14:paraId="27896F17" w14:textId="77777777" w:rsidR="007615D6" w:rsidRDefault="007615D6" w:rsidP="007615D6">
      <w:pPr>
        <w:pStyle w:val="Heading1"/>
      </w:pPr>
      <w:r>
        <w:t>31</w:t>
      </w:r>
      <w:r>
        <w:tab/>
        <w:t>Close of meeting</w:t>
      </w:r>
    </w:p>
    <w:p w14:paraId="5E778AAA" w14:textId="77777777" w:rsidR="00E00DA6" w:rsidRDefault="00E00DA6" w:rsidP="007615D6"/>
    <w:sectPr w:rsidR="00E00DA6"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24060" w14:textId="77777777" w:rsidR="000856E2" w:rsidRDefault="000856E2" w:rsidP="007615D6">
      <w:pPr>
        <w:spacing w:after="0"/>
      </w:pPr>
      <w:r>
        <w:separator/>
      </w:r>
    </w:p>
  </w:endnote>
  <w:endnote w:type="continuationSeparator" w:id="0">
    <w:p w14:paraId="4183CABA" w14:textId="77777777" w:rsidR="000856E2" w:rsidRDefault="000856E2"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8D40C" w14:textId="77777777" w:rsidR="000856E2" w:rsidRDefault="000856E2" w:rsidP="007615D6">
      <w:pPr>
        <w:spacing w:after="0"/>
      </w:pPr>
      <w:r>
        <w:separator/>
      </w:r>
    </w:p>
  </w:footnote>
  <w:footnote w:type="continuationSeparator" w:id="0">
    <w:p w14:paraId="42A9C552" w14:textId="77777777" w:rsidR="000856E2" w:rsidRDefault="000856E2"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28D9"/>
    <w:rsid w:val="0000441E"/>
    <w:rsid w:val="000347F6"/>
    <w:rsid w:val="00041C89"/>
    <w:rsid w:val="000527D2"/>
    <w:rsid w:val="000823AF"/>
    <w:rsid w:val="000856E2"/>
    <w:rsid w:val="000937AA"/>
    <w:rsid w:val="000A289D"/>
    <w:rsid w:val="000C373E"/>
    <w:rsid w:val="000D6984"/>
    <w:rsid w:val="000E71AC"/>
    <w:rsid w:val="0013249C"/>
    <w:rsid w:val="00135BD7"/>
    <w:rsid w:val="00141B7D"/>
    <w:rsid w:val="001439CF"/>
    <w:rsid w:val="001516F1"/>
    <w:rsid w:val="00167692"/>
    <w:rsid w:val="001677B8"/>
    <w:rsid w:val="00176152"/>
    <w:rsid w:val="00181CC8"/>
    <w:rsid w:val="0018385A"/>
    <w:rsid w:val="00183E32"/>
    <w:rsid w:val="00184DE7"/>
    <w:rsid w:val="001A307B"/>
    <w:rsid w:val="001B4884"/>
    <w:rsid w:val="001C75DD"/>
    <w:rsid w:val="001F05EE"/>
    <w:rsid w:val="001F32E4"/>
    <w:rsid w:val="002055C0"/>
    <w:rsid w:val="00225CA5"/>
    <w:rsid w:val="00250CEB"/>
    <w:rsid w:val="00290594"/>
    <w:rsid w:val="00292DCB"/>
    <w:rsid w:val="002951FA"/>
    <w:rsid w:val="002954EE"/>
    <w:rsid w:val="002B24A9"/>
    <w:rsid w:val="002C2ACF"/>
    <w:rsid w:val="002F2E05"/>
    <w:rsid w:val="002F66EA"/>
    <w:rsid w:val="00301857"/>
    <w:rsid w:val="00306EDC"/>
    <w:rsid w:val="00311B56"/>
    <w:rsid w:val="003234BF"/>
    <w:rsid w:val="00331366"/>
    <w:rsid w:val="00346A61"/>
    <w:rsid w:val="00356047"/>
    <w:rsid w:val="00361ACC"/>
    <w:rsid w:val="00367DE4"/>
    <w:rsid w:val="00370422"/>
    <w:rsid w:val="00382744"/>
    <w:rsid w:val="003964C1"/>
    <w:rsid w:val="00397DA9"/>
    <w:rsid w:val="003A3337"/>
    <w:rsid w:val="003C2D41"/>
    <w:rsid w:val="003C4AAF"/>
    <w:rsid w:val="003C7EC4"/>
    <w:rsid w:val="003E08F7"/>
    <w:rsid w:val="003E1F37"/>
    <w:rsid w:val="003E4BFE"/>
    <w:rsid w:val="004105A3"/>
    <w:rsid w:val="00411EE8"/>
    <w:rsid w:val="00431026"/>
    <w:rsid w:val="0043471F"/>
    <w:rsid w:val="00437C14"/>
    <w:rsid w:val="00452591"/>
    <w:rsid w:val="004536D5"/>
    <w:rsid w:val="00455105"/>
    <w:rsid w:val="00462EF6"/>
    <w:rsid w:val="00463E62"/>
    <w:rsid w:val="00464FD0"/>
    <w:rsid w:val="00476B62"/>
    <w:rsid w:val="00486A52"/>
    <w:rsid w:val="004938B0"/>
    <w:rsid w:val="00497EE3"/>
    <w:rsid w:val="004B0DB8"/>
    <w:rsid w:val="004B771B"/>
    <w:rsid w:val="004D3BC2"/>
    <w:rsid w:val="004D6A71"/>
    <w:rsid w:val="004D7108"/>
    <w:rsid w:val="004D7A39"/>
    <w:rsid w:val="004F2049"/>
    <w:rsid w:val="00500F71"/>
    <w:rsid w:val="00510927"/>
    <w:rsid w:val="00513713"/>
    <w:rsid w:val="00514943"/>
    <w:rsid w:val="00520DEE"/>
    <w:rsid w:val="00521E55"/>
    <w:rsid w:val="005542C5"/>
    <w:rsid w:val="0056586D"/>
    <w:rsid w:val="00570CBF"/>
    <w:rsid w:val="005711ED"/>
    <w:rsid w:val="00595735"/>
    <w:rsid w:val="005A7F13"/>
    <w:rsid w:val="005C1160"/>
    <w:rsid w:val="005E170B"/>
    <w:rsid w:val="005E24CD"/>
    <w:rsid w:val="005E2C1A"/>
    <w:rsid w:val="005E5ED1"/>
    <w:rsid w:val="005E6403"/>
    <w:rsid w:val="006035C2"/>
    <w:rsid w:val="0061149C"/>
    <w:rsid w:val="0061178C"/>
    <w:rsid w:val="006132D8"/>
    <w:rsid w:val="00627140"/>
    <w:rsid w:val="00630A85"/>
    <w:rsid w:val="0064785C"/>
    <w:rsid w:val="0065633D"/>
    <w:rsid w:val="0066334A"/>
    <w:rsid w:val="0066399A"/>
    <w:rsid w:val="00666883"/>
    <w:rsid w:val="00682603"/>
    <w:rsid w:val="006A1B53"/>
    <w:rsid w:val="006A5BA9"/>
    <w:rsid w:val="006A73D6"/>
    <w:rsid w:val="006B6AB3"/>
    <w:rsid w:val="006D594D"/>
    <w:rsid w:val="006D7376"/>
    <w:rsid w:val="006E0F74"/>
    <w:rsid w:val="006E4BCD"/>
    <w:rsid w:val="00702B4A"/>
    <w:rsid w:val="00742BF4"/>
    <w:rsid w:val="00743096"/>
    <w:rsid w:val="007501D2"/>
    <w:rsid w:val="007575F6"/>
    <w:rsid w:val="00760736"/>
    <w:rsid w:val="007615D6"/>
    <w:rsid w:val="00774C1C"/>
    <w:rsid w:val="00775781"/>
    <w:rsid w:val="00780AFE"/>
    <w:rsid w:val="00793153"/>
    <w:rsid w:val="00795741"/>
    <w:rsid w:val="007C21AA"/>
    <w:rsid w:val="007C45EB"/>
    <w:rsid w:val="007C4F71"/>
    <w:rsid w:val="007C6A36"/>
    <w:rsid w:val="007D6DCC"/>
    <w:rsid w:val="007F13AB"/>
    <w:rsid w:val="00800295"/>
    <w:rsid w:val="00815B87"/>
    <w:rsid w:val="008343A2"/>
    <w:rsid w:val="0084745A"/>
    <w:rsid w:val="00847D48"/>
    <w:rsid w:val="00862BEA"/>
    <w:rsid w:val="00863D6D"/>
    <w:rsid w:val="0088118C"/>
    <w:rsid w:val="00885FB8"/>
    <w:rsid w:val="0089082F"/>
    <w:rsid w:val="008A07F6"/>
    <w:rsid w:val="008A22D1"/>
    <w:rsid w:val="008A473F"/>
    <w:rsid w:val="008B7360"/>
    <w:rsid w:val="008C3CC5"/>
    <w:rsid w:val="008C4E2E"/>
    <w:rsid w:val="008C7A42"/>
    <w:rsid w:val="008D02D4"/>
    <w:rsid w:val="008D3EB9"/>
    <w:rsid w:val="008D69C1"/>
    <w:rsid w:val="00912374"/>
    <w:rsid w:val="00916828"/>
    <w:rsid w:val="00926E8D"/>
    <w:rsid w:val="009273C4"/>
    <w:rsid w:val="009502AC"/>
    <w:rsid w:val="0096416B"/>
    <w:rsid w:val="00980B8A"/>
    <w:rsid w:val="009967CC"/>
    <w:rsid w:val="009A21C6"/>
    <w:rsid w:val="009A3A7C"/>
    <w:rsid w:val="009A7BD8"/>
    <w:rsid w:val="009F6D99"/>
    <w:rsid w:val="00A0131B"/>
    <w:rsid w:val="00A24AB0"/>
    <w:rsid w:val="00A505AE"/>
    <w:rsid w:val="00A546DB"/>
    <w:rsid w:val="00A649DB"/>
    <w:rsid w:val="00A6500D"/>
    <w:rsid w:val="00A71ECF"/>
    <w:rsid w:val="00A7538D"/>
    <w:rsid w:val="00A810C5"/>
    <w:rsid w:val="00A94ED6"/>
    <w:rsid w:val="00AA2B10"/>
    <w:rsid w:val="00AB3B6F"/>
    <w:rsid w:val="00AB502C"/>
    <w:rsid w:val="00AB6AF9"/>
    <w:rsid w:val="00AB7112"/>
    <w:rsid w:val="00AC161C"/>
    <w:rsid w:val="00AE138D"/>
    <w:rsid w:val="00AF3A5C"/>
    <w:rsid w:val="00B011F6"/>
    <w:rsid w:val="00B10933"/>
    <w:rsid w:val="00B11AC1"/>
    <w:rsid w:val="00B233EA"/>
    <w:rsid w:val="00B53AAD"/>
    <w:rsid w:val="00B5630B"/>
    <w:rsid w:val="00B670F8"/>
    <w:rsid w:val="00B67CF3"/>
    <w:rsid w:val="00B7095F"/>
    <w:rsid w:val="00BA05E2"/>
    <w:rsid w:val="00BA1B77"/>
    <w:rsid w:val="00BA7648"/>
    <w:rsid w:val="00BB6597"/>
    <w:rsid w:val="00BC0D68"/>
    <w:rsid w:val="00BC6B4C"/>
    <w:rsid w:val="00BD053A"/>
    <w:rsid w:val="00BF68F0"/>
    <w:rsid w:val="00C0075D"/>
    <w:rsid w:val="00C021B4"/>
    <w:rsid w:val="00C064F5"/>
    <w:rsid w:val="00C14303"/>
    <w:rsid w:val="00C166CF"/>
    <w:rsid w:val="00C27FE4"/>
    <w:rsid w:val="00C30FD1"/>
    <w:rsid w:val="00C42A32"/>
    <w:rsid w:val="00C83232"/>
    <w:rsid w:val="00C84918"/>
    <w:rsid w:val="00C900E7"/>
    <w:rsid w:val="00CB1374"/>
    <w:rsid w:val="00CB76E4"/>
    <w:rsid w:val="00CD0D6B"/>
    <w:rsid w:val="00CE2A9C"/>
    <w:rsid w:val="00CE2D61"/>
    <w:rsid w:val="00CF31E3"/>
    <w:rsid w:val="00D010B6"/>
    <w:rsid w:val="00D16138"/>
    <w:rsid w:val="00D35A43"/>
    <w:rsid w:val="00D61D03"/>
    <w:rsid w:val="00D70A06"/>
    <w:rsid w:val="00D92954"/>
    <w:rsid w:val="00DC3B64"/>
    <w:rsid w:val="00DD735C"/>
    <w:rsid w:val="00DD7E30"/>
    <w:rsid w:val="00DF2F6D"/>
    <w:rsid w:val="00DF3525"/>
    <w:rsid w:val="00E00DA6"/>
    <w:rsid w:val="00E03C00"/>
    <w:rsid w:val="00E07271"/>
    <w:rsid w:val="00E10B58"/>
    <w:rsid w:val="00E15A94"/>
    <w:rsid w:val="00E266DC"/>
    <w:rsid w:val="00E450AE"/>
    <w:rsid w:val="00E458BA"/>
    <w:rsid w:val="00E55A67"/>
    <w:rsid w:val="00E943EE"/>
    <w:rsid w:val="00EA353A"/>
    <w:rsid w:val="00EB32D7"/>
    <w:rsid w:val="00EC0964"/>
    <w:rsid w:val="00ED7E8C"/>
    <w:rsid w:val="00EF3EC6"/>
    <w:rsid w:val="00F24922"/>
    <w:rsid w:val="00F26C5D"/>
    <w:rsid w:val="00F35182"/>
    <w:rsid w:val="00F36443"/>
    <w:rsid w:val="00F372BB"/>
    <w:rsid w:val="00F418FE"/>
    <w:rsid w:val="00F430C5"/>
    <w:rsid w:val="00F50ABB"/>
    <w:rsid w:val="00F53FC3"/>
    <w:rsid w:val="00F54CEC"/>
    <w:rsid w:val="00F57862"/>
    <w:rsid w:val="00F622CC"/>
    <w:rsid w:val="00F76AF0"/>
    <w:rsid w:val="00F80B7B"/>
    <w:rsid w:val="00F84BC4"/>
    <w:rsid w:val="00F97CAC"/>
    <w:rsid w:val="00FA2AC1"/>
    <w:rsid w:val="00FB2837"/>
    <w:rsid w:val="00FC0A95"/>
    <w:rsid w:val="00FC1B1C"/>
    <w:rsid w:val="00FC6790"/>
    <w:rsid w:val="00FD6A48"/>
    <w:rsid w:val="00FE67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paragraph" w:styleId="ListParagraph">
    <w:name w:val="List Paragraph"/>
    <w:basedOn w:val="Normal"/>
    <w:uiPriority w:val="34"/>
    <w:qFormat/>
    <w:rsid w:val="00F372BB"/>
    <w:pPr>
      <w:ind w:left="720"/>
      <w:contextualSpacing/>
    </w:pPr>
  </w:style>
  <w:style w:type="character" w:styleId="Hyperlink">
    <w:name w:val="Hyperlink"/>
    <w:basedOn w:val="DefaultParagraphFont"/>
    <w:uiPriority w:val="99"/>
    <w:unhideWhenUsed/>
    <w:rsid w:val="004B771B"/>
    <w:rPr>
      <w:color w:val="0563C1" w:themeColor="hyperlink"/>
      <w:u w:val="single"/>
    </w:rPr>
  </w:style>
  <w:style w:type="character" w:styleId="UnresolvedMention">
    <w:name w:val="Unresolved Mention"/>
    <w:basedOn w:val="DefaultParagraphFont"/>
    <w:uiPriority w:val="99"/>
    <w:semiHidden/>
    <w:unhideWhenUsed/>
    <w:rsid w:val="004B77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32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70_Goteborg_2025-08/INBOX/DRAFTS/SID_IMS%20Arch_Enhancement/S2-2506688r03%20New%C2%A0SID%C2%A0on%C2%A0IMS%C2%A0architecture%C2%A0enhancement.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ChairNotesTemplate_2025-08.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ChairNotesTemplate_2025-08.dotm</Template>
  <TotalTime>4514</TotalTime>
  <Pages>423</Pages>
  <Words>82842</Words>
  <Characters>472205</Characters>
  <Application>Microsoft Office Word</Application>
  <DocSecurity>0</DocSecurity>
  <Lines>3935</Lines>
  <Paragraphs>1107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Void_Clause_Additions</cp:lastModifiedBy>
  <cp:revision>92</cp:revision>
  <dcterms:created xsi:type="dcterms:W3CDTF">2025-08-25T05:43:00Z</dcterms:created>
  <dcterms:modified xsi:type="dcterms:W3CDTF">2025-08-29T06:08:00Z</dcterms:modified>
</cp:coreProperties>
</file>