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F0695C" w14:textId="5323B21F" w:rsidR="00436693" w:rsidRDefault="00436693">
      <w:pPr>
        <w:pStyle w:val="CRCoverPage"/>
        <w:tabs>
          <w:tab w:val="right" w:pos="9639"/>
        </w:tabs>
        <w:spacing w:after="0"/>
        <w:rPr>
          <w:b/>
          <w:i/>
          <w:noProof/>
          <w:sz w:val="28"/>
          <w:lang w:eastAsia="ja-JP"/>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w:t>
      </w:r>
      <w:r w:rsidR="00320EBB">
        <w:rPr>
          <w:b/>
          <w:noProof/>
          <w:sz w:val="24"/>
        </w:rPr>
        <w:t>170</w:t>
      </w:r>
      <w:r>
        <w:rPr>
          <w:b/>
          <w:i/>
          <w:noProof/>
          <w:sz w:val="28"/>
        </w:rPr>
        <w:tab/>
      </w:r>
      <w:r w:rsidR="00D21E16" w:rsidRPr="00D21E16">
        <w:rPr>
          <w:b/>
          <w:noProof/>
          <w:sz w:val="24"/>
          <w:lang w:eastAsia="ja-JP"/>
        </w:rPr>
        <w:t>S2-250</w:t>
      </w:r>
      <w:r w:rsidR="00130CE3">
        <w:rPr>
          <w:b/>
          <w:noProof/>
          <w:sz w:val="24"/>
          <w:lang w:eastAsia="ja-JP"/>
        </w:rPr>
        <w:t>7205</w:t>
      </w:r>
    </w:p>
    <w:p w14:paraId="3706A4AC" w14:textId="05BD8232" w:rsidR="00436693" w:rsidRPr="004206CA" w:rsidRDefault="00320EBB" w:rsidP="00436693">
      <w:pPr>
        <w:pStyle w:val="CRCoverPage"/>
        <w:outlineLvl w:val="0"/>
        <w:rPr>
          <w:b/>
          <w:sz w:val="24"/>
        </w:rPr>
      </w:pPr>
      <w:bookmarkStart w:id="0" w:name="_Hlk34721270"/>
      <w:r>
        <w:rPr>
          <w:b/>
          <w:noProof/>
          <w:sz w:val="24"/>
        </w:rPr>
        <w:t>25</w:t>
      </w:r>
      <w:r w:rsidR="00436693">
        <w:rPr>
          <w:b/>
          <w:noProof/>
          <w:sz w:val="24"/>
        </w:rPr>
        <w:t xml:space="preserve"> – 2</w:t>
      </w:r>
      <w:r>
        <w:rPr>
          <w:b/>
          <w:noProof/>
          <w:sz w:val="24"/>
        </w:rPr>
        <w:t>9</w:t>
      </w:r>
      <w:r w:rsidR="00436693">
        <w:rPr>
          <w:b/>
          <w:noProof/>
          <w:sz w:val="24"/>
        </w:rPr>
        <w:t xml:space="preserve"> </w:t>
      </w:r>
      <w:r>
        <w:rPr>
          <w:b/>
          <w:noProof/>
          <w:sz w:val="24"/>
        </w:rPr>
        <w:t>August</w:t>
      </w:r>
      <w:r w:rsidR="00436693" w:rsidRPr="0056034C">
        <w:rPr>
          <w:b/>
          <w:noProof/>
          <w:sz w:val="24"/>
        </w:rPr>
        <w:t xml:space="preserve"> 20</w:t>
      </w:r>
      <w:bookmarkEnd w:id="0"/>
      <w:r w:rsidR="00436693">
        <w:rPr>
          <w:b/>
          <w:sz w:val="24"/>
        </w:rPr>
        <w:t>2</w:t>
      </w:r>
      <w:r w:rsidR="00944DCF">
        <w:rPr>
          <w:b/>
          <w:sz w:val="24"/>
        </w:rPr>
        <w:t>5</w:t>
      </w:r>
      <w:r w:rsidR="00F8595E">
        <w:rPr>
          <w:b/>
          <w:sz w:val="24"/>
        </w:rPr>
        <w:t xml:space="preserve">, </w:t>
      </w:r>
      <w:r>
        <w:rPr>
          <w:b/>
          <w:sz w:val="24"/>
        </w:rPr>
        <w:t>Goteborg</w:t>
      </w:r>
      <w:r w:rsidR="00F8595E">
        <w:rPr>
          <w:b/>
          <w:sz w:val="24"/>
        </w:rPr>
        <w:t xml:space="preserve">, </w:t>
      </w:r>
      <w:r>
        <w:rPr>
          <w:b/>
          <w:sz w:val="24"/>
        </w:rPr>
        <w:t>Sweden</w:t>
      </w:r>
      <w:r w:rsidR="00436693">
        <w:rPr>
          <w:b/>
          <w:noProof/>
          <w:sz w:val="24"/>
        </w:rPr>
        <w:tab/>
      </w:r>
      <w:r w:rsidR="00436693">
        <w:rPr>
          <w:b/>
          <w:noProof/>
          <w:sz w:val="24"/>
        </w:rPr>
        <w:tab/>
      </w:r>
      <w:r w:rsidR="00436693">
        <w:rPr>
          <w:b/>
          <w:noProof/>
          <w:sz w:val="24"/>
        </w:rPr>
        <w:tab/>
      </w:r>
      <w:r w:rsidR="00436693">
        <w:rPr>
          <w:b/>
          <w:noProof/>
          <w:sz w:val="24"/>
        </w:rPr>
        <w:tab/>
      </w:r>
      <w:r w:rsidR="00436693">
        <w:rPr>
          <w:b/>
          <w:noProof/>
          <w:sz w:val="24"/>
        </w:rPr>
        <w:tab/>
      </w:r>
      <w:r w:rsidR="00436693">
        <w:rPr>
          <w:b/>
          <w:noProof/>
          <w:sz w:val="24"/>
        </w:rPr>
        <w:tab/>
      </w:r>
      <w:r w:rsidR="00436693">
        <w:rPr>
          <w:b/>
          <w:noProof/>
          <w:sz w:val="24"/>
        </w:rPr>
        <w:tab/>
      </w:r>
      <w:r w:rsidR="00436693">
        <w:rPr>
          <w:b/>
          <w:noProof/>
          <w:sz w:val="24"/>
        </w:rPr>
        <w:tab/>
      </w:r>
      <w:r w:rsidR="00436693">
        <w:rPr>
          <w:b/>
          <w:noProof/>
          <w:sz w:val="24"/>
        </w:rPr>
        <w:tab/>
      </w:r>
      <w:r w:rsidR="00436693">
        <w:rPr>
          <w:b/>
          <w:noProof/>
          <w:sz w:val="24"/>
        </w:rPr>
        <w:tab/>
      </w:r>
      <w:r w:rsidR="00436693">
        <w:rPr>
          <w:b/>
          <w:noProof/>
          <w:sz w:val="24"/>
        </w:rPr>
        <w:tab/>
      </w:r>
      <w:r w:rsidR="00436693">
        <w:rPr>
          <w:b/>
          <w:i/>
          <w:color w:val="0000FF"/>
          <w:lang w:eastAsia="ko-KR"/>
        </w:rPr>
        <w:t>(revision of S2-23</w:t>
      </w:r>
      <w:r w:rsidR="00F8595E">
        <w:rPr>
          <w:b/>
          <w:i/>
          <w:color w:val="0000FF"/>
          <w:lang w:eastAsia="ko-KR"/>
        </w:rPr>
        <w:t>0</w:t>
      </w:r>
      <w:r w:rsidR="00436693">
        <w:rPr>
          <w:b/>
          <w:i/>
          <w:color w:val="0000FF"/>
          <w:lang w:eastAsia="ko-KR"/>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2F1F0F01" w14:textId="77777777">
        <w:tc>
          <w:tcPr>
            <w:tcW w:w="9641" w:type="dxa"/>
            <w:gridSpan w:val="9"/>
            <w:tcBorders>
              <w:top w:val="single" w:sz="4" w:space="0" w:color="auto"/>
              <w:left w:val="single" w:sz="4" w:space="0" w:color="auto"/>
              <w:right w:val="single" w:sz="4" w:space="0" w:color="auto"/>
            </w:tcBorders>
          </w:tcPr>
          <w:p w14:paraId="442734BD"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7666BB8F" w14:textId="77777777">
        <w:tc>
          <w:tcPr>
            <w:tcW w:w="9641" w:type="dxa"/>
            <w:gridSpan w:val="9"/>
            <w:tcBorders>
              <w:left w:val="single" w:sz="4" w:space="0" w:color="auto"/>
              <w:right w:val="single" w:sz="4" w:space="0" w:color="auto"/>
            </w:tcBorders>
          </w:tcPr>
          <w:p w14:paraId="558F52C2" w14:textId="77777777" w:rsidR="001E41F3" w:rsidRDefault="001E41F3">
            <w:pPr>
              <w:pStyle w:val="CRCoverPage"/>
              <w:spacing w:after="0"/>
              <w:jc w:val="center"/>
              <w:rPr>
                <w:noProof/>
              </w:rPr>
            </w:pPr>
            <w:r>
              <w:rPr>
                <w:b/>
                <w:noProof/>
                <w:sz w:val="32"/>
              </w:rPr>
              <w:t>CHANGE REQUEST</w:t>
            </w:r>
          </w:p>
        </w:tc>
      </w:tr>
      <w:tr w:rsidR="001E41F3" w14:paraId="63C373D1" w14:textId="77777777">
        <w:tc>
          <w:tcPr>
            <w:tcW w:w="9641" w:type="dxa"/>
            <w:gridSpan w:val="9"/>
            <w:tcBorders>
              <w:left w:val="single" w:sz="4" w:space="0" w:color="auto"/>
              <w:right w:val="single" w:sz="4" w:space="0" w:color="auto"/>
            </w:tcBorders>
          </w:tcPr>
          <w:p w14:paraId="5E364A0B" w14:textId="77777777" w:rsidR="001E41F3" w:rsidRDefault="001E41F3">
            <w:pPr>
              <w:pStyle w:val="CRCoverPage"/>
              <w:spacing w:after="0"/>
              <w:rPr>
                <w:noProof/>
                <w:sz w:val="8"/>
                <w:szCs w:val="8"/>
              </w:rPr>
            </w:pPr>
          </w:p>
        </w:tc>
      </w:tr>
      <w:tr w:rsidR="001E41F3" w14:paraId="0ED7FF16" w14:textId="77777777" w:rsidTr="0051580D">
        <w:tc>
          <w:tcPr>
            <w:tcW w:w="142" w:type="dxa"/>
            <w:tcBorders>
              <w:left w:val="single" w:sz="4" w:space="0" w:color="auto"/>
            </w:tcBorders>
          </w:tcPr>
          <w:p w14:paraId="5C3F0160" w14:textId="77777777" w:rsidR="001E41F3" w:rsidRDefault="001E41F3">
            <w:pPr>
              <w:pStyle w:val="CRCoverPage"/>
              <w:spacing w:after="0"/>
              <w:jc w:val="right"/>
              <w:rPr>
                <w:noProof/>
              </w:rPr>
            </w:pPr>
          </w:p>
        </w:tc>
        <w:tc>
          <w:tcPr>
            <w:tcW w:w="2126" w:type="dxa"/>
            <w:shd w:val="pct30" w:color="FFFF00" w:fill="auto"/>
          </w:tcPr>
          <w:p w14:paraId="7824A1A7" w14:textId="412C8D7E" w:rsidR="001E41F3" w:rsidRDefault="006004AE" w:rsidP="0051580D">
            <w:pPr>
              <w:pStyle w:val="CRCoverPage"/>
              <w:spacing w:after="0"/>
              <w:rPr>
                <w:b/>
                <w:noProof/>
                <w:sz w:val="28"/>
              </w:rPr>
            </w:pPr>
            <w:r>
              <w:rPr>
                <w:b/>
                <w:noProof/>
                <w:sz w:val="28"/>
              </w:rPr>
              <w:t>23.</w:t>
            </w:r>
            <w:r w:rsidR="00320EBB">
              <w:rPr>
                <w:b/>
                <w:noProof/>
                <w:sz w:val="28"/>
              </w:rPr>
              <w:t>288</w:t>
            </w:r>
          </w:p>
        </w:tc>
        <w:tc>
          <w:tcPr>
            <w:tcW w:w="709" w:type="dxa"/>
          </w:tcPr>
          <w:p w14:paraId="305A857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BBE30F8" w14:textId="4C0C92D5" w:rsidR="001E41F3" w:rsidRPr="008D6540" w:rsidRDefault="00320EBB">
            <w:pPr>
              <w:pStyle w:val="CRCoverPage"/>
              <w:spacing w:after="0"/>
              <w:rPr>
                <w:b/>
                <w:bCs/>
                <w:noProof/>
              </w:rPr>
            </w:pPr>
            <w:r>
              <w:rPr>
                <w:b/>
                <w:bCs/>
                <w:noProof/>
                <w:sz w:val="28"/>
                <w:szCs w:val="28"/>
              </w:rPr>
              <w:t>Draft</w:t>
            </w:r>
            <w:r w:rsidR="00102048">
              <w:rPr>
                <w:b/>
                <w:bCs/>
                <w:noProof/>
                <w:sz w:val="28"/>
                <w:szCs w:val="28"/>
              </w:rPr>
              <w:t xml:space="preserve"> </w:t>
            </w:r>
          </w:p>
        </w:tc>
        <w:tc>
          <w:tcPr>
            <w:tcW w:w="709" w:type="dxa"/>
          </w:tcPr>
          <w:p w14:paraId="6A6969AA"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69079B36" w14:textId="136BC835" w:rsidR="001E41F3" w:rsidRDefault="00D573CC">
            <w:pPr>
              <w:pStyle w:val="CRCoverPage"/>
              <w:spacing w:after="0"/>
              <w:jc w:val="center"/>
              <w:rPr>
                <w:b/>
                <w:noProof/>
              </w:rPr>
            </w:pPr>
            <w:r>
              <w:rPr>
                <w:b/>
                <w:noProof/>
                <w:sz w:val="26"/>
                <w:szCs w:val="26"/>
              </w:rPr>
              <w:t>-</w:t>
            </w:r>
          </w:p>
        </w:tc>
        <w:tc>
          <w:tcPr>
            <w:tcW w:w="2693" w:type="dxa"/>
          </w:tcPr>
          <w:p w14:paraId="63DA5B8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4AF54B7D" w14:textId="3A038827" w:rsidR="001E41F3" w:rsidRPr="00992348" w:rsidRDefault="00B901BC">
            <w:pPr>
              <w:pStyle w:val="CRCoverPage"/>
              <w:spacing w:after="0"/>
              <w:jc w:val="center"/>
              <w:rPr>
                <w:b/>
                <w:bCs/>
                <w:noProof/>
              </w:rPr>
            </w:pPr>
            <w:r>
              <w:rPr>
                <w:b/>
                <w:bCs/>
                <w:noProof/>
                <w:sz w:val="28"/>
                <w:szCs w:val="28"/>
              </w:rPr>
              <w:t>19</w:t>
            </w:r>
            <w:r w:rsidR="00AC3783" w:rsidRPr="00992348">
              <w:rPr>
                <w:b/>
                <w:bCs/>
                <w:noProof/>
                <w:sz w:val="28"/>
                <w:szCs w:val="28"/>
              </w:rPr>
              <w:t>.</w:t>
            </w:r>
            <w:r>
              <w:rPr>
                <w:b/>
                <w:bCs/>
                <w:noProof/>
                <w:sz w:val="28"/>
                <w:szCs w:val="28"/>
              </w:rPr>
              <w:t>3</w:t>
            </w:r>
            <w:r w:rsidR="00AC3783" w:rsidRPr="00992348">
              <w:rPr>
                <w:b/>
                <w:bCs/>
                <w:noProof/>
                <w:sz w:val="28"/>
                <w:szCs w:val="28"/>
              </w:rPr>
              <w:t>.0</w:t>
            </w:r>
          </w:p>
        </w:tc>
        <w:tc>
          <w:tcPr>
            <w:tcW w:w="143" w:type="dxa"/>
            <w:tcBorders>
              <w:right w:val="single" w:sz="4" w:space="0" w:color="auto"/>
            </w:tcBorders>
          </w:tcPr>
          <w:p w14:paraId="3F5DDC44" w14:textId="77777777" w:rsidR="001E41F3" w:rsidRDefault="001E41F3">
            <w:pPr>
              <w:pStyle w:val="CRCoverPage"/>
              <w:spacing w:after="0"/>
              <w:rPr>
                <w:noProof/>
              </w:rPr>
            </w:pPr>
          </w:p>
        </w:tc>
      </w:tr>
      <w:tr w:rsidR="001E41F3" w14:paraId="3279E68C" w14:textId="77777777">
        <w:tc>
          <w:tcPr>
            <w:tcW w:w="9641" w:type="dxa"/>
            <w:gridSpan w:val="9"/>
            <w:tcBorders>
              <w:left w:val="single" w:sz="4" w:space="0" w:color="auto"/>
              <w:right w:val="single" w:sz="4" w:space="0" w:color="auto"/>
            </w:tcBorders>
          </w:tcPr>
          <w:p w14:paraId="0F61B56E" w14:textId="77777777" w:rsidR="001E41F3" w:rsidRDefault="001E41F3">
            <w:pPr>
              <w:pStyle w:val="CRCoverPage"/>
              <w:spacing w:after="0"/>
              <w:rPr>
                <w:noProof/>
              </w:rPr>
            </w:pPr>
          </w:p>
        </w:tc>
      </w:tr>
      <w:tr w:rsidR="001E41F3" w14:paraId="35566B3F" w14:textId="77777777">
        <w:tc>
          <w:tcPr>
            <w:tcW w:w="9641" w:type="dxa"/>
            <w:gridSpan w:val="9"/>
            <w:tcBorders>
              <w:top w:val="single" w:sz="4" w:space="0" w:color="auto"/>
            </w:tcBorders>
          </w:tcPr>
          <w:p w14:paraId="098E5B6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0AF9D6E" w14:textId="77777777">
        <w:tc>
          <w:tcPr>
            <w:tcW w:w="9641" w:type="dxa"/>
            <w:gridSpan w:val="9"/>
          </w:tcPr>
          <w:p w14:paraId="4F5D1306" w14:textId="77777777" w:rsidR="001E41F3" w:rsidRDefault="001E41F3">
            <w:pPr>
              <w:pStyle w:val="CRCoverPage"/>
              <w:spacing w:after="0"/>
              <w:rPr>
                <w:noProof/>
                <w:sz w:val="8"/>
                <w:szCs w:val="8"/>
              </w:rPr>
            </w:pPr>
          </w:p>
        </w:tc>
      </w:tr>
    </w:tbl>
    <w:p w14:paraId="2C374D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845D77" w14:textId="77777777" w:rsidTr="00A7671C">
        <w:tc>
          <w:tcPr>
            <w:tcW w:w="2835" w:type="dxa"/>
          </w:tcPr>
          <w:p w14:paraId="60936EC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0E4CB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A2FD8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E5CC9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E753F6" w14:textId="77777777" w:rsidR="00F25D98" w:rsidRDefault="00F25D98" w:rsidP="001E41F3">
            <w:pPr>
              <w:pStyle w:val="CRCoverPage"/>
              <w:spacing w:after="0"/>
              <w:jc w:val="center"/>
              <w:rPr>
                <w:b/>
                <w:caps/>
                <w:noProof/>
              </w:rPr>
            </w:pPr>
          </w:p>
        </w:tc>
        <w:tc>
          <w:tcPr>
            <w:tcW w:w="2126" w:type="dxa"/>
          </w:tcPr>
          <w:p w14:paraId="248CF5A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B92072" w14:textId="77777777" w:rsidR="00F25D98" w:rsidRDefault="00F25D98" w:rsidP="001E41F3">
            <w:pPr>
              <w:pStyle w:val="CRCoverPage"/>
              <w:spacing w:after="0"/>
              <w:jc w:val="center"/>
              <w:rPr>
                <w:b/>
                <w:caps/>
                <w:noProof/>
              </w:rPr>
            </w:pPr>
          </w:p>
        </w:tc>
        <w:tc>
          <w:tcPr>
            <w:tcW w:w="1418" w:type="dxa"/>
            <w:tcBorders>
              <w:left w:val="nil"/>
            </w:tcBorders>
          </w:tcPr>
          <w:p w14:paraId="2F1E9D4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840A1A" w14:textId="77777777" w:rsidR="00F25D98" w:rsidRDefault="000E6238" w:rsidP="001E41F3">
            <w:pPr>
              <w:pStyle w:val="CRCoverPage"/>
              <w:spacing w:after="0"/>
              <w:jc w:val="center"/>
              <w:rPr>
                <w:b/>
                <w:bCs/>
                <w:caps/>
                <w:noProof/>
              </w:rPr>
            </w:pPr>
            <w:r>
              <w:rPr>
                <w:b/>
                <w:bCs/>
                <w:caps/>
                <w:noProof/>
              </w:rPr>
              <w:t>X</w:t>
            </w:r>
          </w:p>
        </w:tc>
      </w:tr>
    </w:tbl>
    <w:p w14:paraId="290265CA"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2FBB2FB0" w14:textId="77777777">
        <w:tc>
          <w:tcPr>
            <w:tcW w:w="9641" w:type="dxa"/>
            <w:gridSpan w:val="11"/>
          </w:tcPr>
          <w:p w14:paraId="5C07BBC4" w14:textId="77777777" w:rsidR="001E41F3" w:rsidRDefault="001E41F3">
            <w:pPr>
              <w:pStyle w:val="CRCoverPage"/>
              <w:spacing w:after="0"/>
              <w:rPr>
                <w:noProof/>
                <w:sz w:val="8"/>
                <w:szCs w:val="8"/>
              </w:rPr>
            </w:pPr>
          </w:p>
        </w:tc>
      </w:tr>
      <w:tr w:rsidR="001E41F3" w14:paraId="5196907F" w14:textId="77777777">
        <w:tc>
          <w:tcPr>
            <w:tcW w:w="1843" w:type="dxa"/>
            <w:tcBorders>
              <w:top w:val="single" w:sz="4" w:space="0" w:color="auto"/>
              <w:left w:val="single" w:sz="4" w:space="0" w:color="auto"/>
            </w:tcBorders>
          </w:tcPr>
          <w:p w14:paraId="3B21327A"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39A4D5D" w14:textId="73C68A62" w:rsidR="001E41F3" w:rsidRDefault="004C633F">
            <w:pPr>
              <w:pStyle w:val="CRCoverPage"/>
              <w:spacing w:after="0"/>
              <w:ind w:left="100"/>
              <w:rPr>
                <w:noProof/>
              </w:rPr>
            </w:pPr>
            <w:r>
              <w:rPr>
                <w:noProof/>
              </w:rPr>
              <w:t xml:space="preserve">CR </w:t>
            </w:r>
            <w:r w:rsidR="006B3298">
              <w:rPr>
                <w:noProof/>
              </w:rPr>
              <w:t xml:space="preserve">to support </w:t>
            </w:r>
            <w:r>
              <w:rPr>
                <w:noProof/>
              </w:rPr>
              <w:t>TEI20 distributed inference</w:t>
            </w:r>
            <w:r w:rsidR="00D573CC">
              <w:rPr>
                <w:noProof/>
              </w:rPr>
              <w:t xml:space="preserve"> </w:t>
            </w:r>
            <w:r w:rsidR="006B3298">
              <w:rPr>
                <w:noProof/>
              </w:rPr>
              <w:t>for VFL</w:t>
            </w:r>
          </w:p>
        </w:tc>
      </w:tr>
      <w:tr w:rsidR="001E41F3" w14:paraId="019E7114" w14:textId="77777777">
        <w:tc>
          <w:tcPr>
            <w:tcW w:w="1843" w:type="dxa"/>
            <w:tcBorders>
              <w:left w:val="single" w:sz="4" w:space="0" w:color="auto"/>
            </w:tcBorders>
          </w:tcPr>
          <w:p w14:paraId="18323C52"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A40C3A5" w14:textId="77777777" w:rsidR="001E41F3" w:rsidRDefault="001E41F3">
            <w:pPr>
              <w:pStyle w:val="CRCoverPage"/>
              <w:spacing w:after="0"/>
              <w:rPr>
                <w:noProof/>
                <w:sz w:val="8"/>
                <w:szCs w:val="8"/>
              </w:rPr>
            </w:pPr>
          </w:p>
        </w:tc>
      </w:tr>
      <w:tr w:rsidR="001E41F3" w14:paraId="1993EE01" w14:textId="77777777">
        <w:tc>
          <w:tcPr>
            <w:tcW w:w="1843" w:type="dxa"/>
            <w:tcBorders>
              <w:left w:val="single" w:sz="4" w:space="0" w:color="auto"/>
            </w:tcBorders>
          </w:tcPr>
          <w:p w14:paraId="3664C177"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25ECAB9" w14:textId="1A0424A1" w:rsidR="001E41F3" w:rsidRDefault="006004AE">
            <w:pPr>
              <w:pStyle w:val="CRCoverPage"/>
              <w:spacing w:after="0"/>
              <w:ind w:left="100"/>
              <w:rPr>
                <w:noProof/>
              </w:rPr>
            </w:pPr>
            <w:r>
              <w:rPr>
                <w:noProof/>
              </w:rPr>
              <w:t>Lenovo</w:t>
            </w:r>
          </w:p>
        </w:tc>
      </w:tr>
      <w:tr w:rsidR="001E41F3" w14:paraId="4060F1C6" w14:textId="77777777">
        <w:tc>
          <w:tcPr>
            <w:tcW w:w="1843" w:type="dxa"/>
            <w:tcBorders>
              <w:left w:val="single" w:sz="4" w:space="0" w:color="auto"/>
            </w:tcBorders>
          </w:tcPr>
          <w:p w14:paraId="5B1E6B30"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902ED93" w14:textId="77777777" w:rsidR="001E41F3" w:rsidRDefault="006004AE">
            <w:pPr>
              <w:pStyle w:val="CRCoverPage"/>
              <w:spacing w:after="0"/>
              <w:ind w:left="100"/>
              <w:rPr>
                <w:noProof/>
              </w:rPr>
            </w:pPr>
            <w:r>
              <w:rPr>
                <w:noProof/>
              </w:rPr>
              <w:t>3GPP SA2</w:t>
            </w:r>
          </w:p>
        </w:tc>
      </w:tr>
      <w:tr w:rsidR="001E41F3" w14:paraId="0FFD27E7" w14:textId="77777777">
        <w:tc>
          <w:tcPr>
            <w:tcW w:w="1843" w:type="dxa"/>
            <w:tcBorders>
              <w:left w:val="single" w:sz="4" w:space="0" w:color="auto"/>
            </w:tcBorders>
          </w:tcPr>
          <w:p w14:paraId="62281CC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37E60FE9" w14:textId="77777777" w:rsidR="001E41F3" w:rsidRDefault="001E41F3">
            <w:pPr>
              <w:pStyle w:val="CRCoverPage"/>
              <w:spacing w:after="0"/>
              <w:rPr>
                <w:noProof/>
                <w:sz w:val="8"/>
                <w:szCs w:val="8"/>
              </w:rPr>
            </w:pPr>
          </w:p>
        </w:tc>
      </w:tr>
      <w:tr w:rsidR="001E41F3" w14:paraId="1E7E6382" w14:textId="77777777">
        <w:tc>
          <w:tcPr>
            <w:tcW w:w="1843" w:type="dxa"/>
            <w:tcBorders>
              <w:left w:val="single" w:sz="4" w:space="0" w:color="auto"/>
            </w:tcBorders>
          </w:tcPr>
          <w:p w14:paraId="7DF07C9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0DE99FFB" w14:textId="676194F5" w:rsidR="001E41F3" w:rsidRDefault="00432981">
            <w:pPr>
              <w:pStyle w:val="CRCoverPage"/>
              <w:spacing w:after="0"/>
              <w:ind w:left="100"/>
              <w:rPr>
                <w:noProof/>
              </w:rPr>
            </w:pPr>
            <w:r>
              <w:rPr>
                <w:noProof/>
              </w:rPr>
              <w:t>D</w:t>
            </w:r>
            <w:r w:rsidR="00395661">
              <w:rPr>
                <w:noProof/>
              </w:rPr>
              <w:t>UMMY</w:t>
            </w:r>
          </w:p>
        </w:tc>
        <w:tc>
          <w:tcPr>
            <w:tcW w:w="994" w:type="dxa"/>
            <w:gridSpan w:val="2"/>
            <w:tcBorders>
              <w:left w:val="nil"/>
            </w:tcBorders>
          </w:tcPr>
          <w:p w14:paraId="56AB06EC" w14:textId="77777777" w:rsidR="001E41F3" w:rsidRDefault="001E41F3">
            <w:pPr>
              <w:pStyle w:val="CRCoverPage"/>
              <w:spacing w:after="0"/>
              <w:ind w:right="100"/>
              <w:rPr>
                <w:noProof/>
              </w:rPr>
            </w:pPr>
          </w:p>
        </w:tc>
        <w:tc>
          <w:tcPr>
            <w:tcW w:w="1417" w:type="dxa"/>
            <w:gridSpan w:val="2"/>
            <w:tcBorders>
              <w:left w:val="nil"/>
            </w:tcBorders>
          </w:tcPr>
          <w:p w14:paraId="7A35620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FF7026" w14:textId="75644C2F" w:rsidR="001E41F3" w:rsidRDefault="00557C8A">
            <w:pPr>
              <w:pStyle w:val="CRCoverPage"/>
              <w:spacing w:after="0"/>
              <w:ind w:left="100"/>
              <w:rPr>
                <w:noProof/>
              </w:rPr>
            </w:pPr>
            <w:r>
              <w:rPr>
                <w:noProof/>
              </w:rPr>
              <w:t>202</w:t>
            </w:r>
            <w:r w:rsidR="00E06DF2">
              <w:rPr>
                <w:noProof/>
              </w:rPr>
              <w:t>5</w:t>
            </w:r>
            <w:r w:rsidR="004242F1">
              <w:rPr>
                <w:noProof/>
              </w:rPr>
              <w:t>-</w:t>
            </w:r>
            <w:r w:rsidR="00A645E2">
              <w:rPr>
                <w:noProof/>
              </w:rPr>
              <w:t>0</w:t>
            </w:r>
            <w:r w:rsidR="001E31C6">
              <w:rPr>
                <w:noProof/>
              </w:rPr>
              <w:t>8</w:t>
            </w:r>
            <w:r w:rsidR="004242F1">
              <w:rPr>
                <w:noProof/>
              </w:rPr>
              <w:t>-</w:t>
            </w:r>
            <w:r w:rsidR="001E31C6">
              <w:rPr>
                <w:noProof/>
              </w:rPr>
              <w:t>14</w:t>
            </w:r>
          </w:p>
        </w:tc>
      </w:tr>
      <w:tr w:rsidR="001E41F3" w14:paraId="457420D8" w14:textId="77777777">
        <w:tc>
          <w:tcPr>
            <w:tcW w:w="1843" w:type="dxa"/>
            <w:tcBorders>
              <w:left w:val="single" w:sz="4" w:space="0" w:color="auto"/>
            </w:tcBorders>
          </w:tcPr>
          <w:p w14:paraId="71BC35E2" w14:textId="77777777" w:rsidR="001E41F3" w:rsidRDefault="001E41F3">
            <w:pPr>
              <w:pStyle w:val="CRCoverPage"/>
              <w:spacing w:after="0"/>
              <w:rPr>
                <w:b/>
                <w:i/>
                <w:noProof/>
                <w:sz w:val="8"/>
                <w:szCs w:val="8"/>
              </w:rPr>
            </w:pPr>
          </w:p>
        </w:tc>
        <w:tc>
          <w:tcPr>
            <w:tcW w:w="1560" w:type="dxa"/>
            <w:gridSpan w:val="4"/>
          </w:tcPr>
          <w:p w14:paraId="5C6C2020" w14:textId="77777777" w:rsidR="001E41F3" w:rsidRDefault="001E41F3">
            <w:pPr>
              <w:pStyle w:val="CRCoverPage"/>
              <w:spacing w:after="0"/>
              <w:rPr>
                <w:noProof/>
                <w:sz w:val="8"/>
                <w:szCs w:val="8"/>
              </w:rPr>
            </w:pPr>
          </w:p>
        </w:tc>
        <w:tc>
          <w:tcPr>
            <w:tcW w:w="2694" w:type="dxa"/>
            <w:gridSpan w:val="3"/>
          </w:tcPr>
          <w:p w14:paraId="3B1963BC" w14:textId="77777777" w:rsidR="001E41F3" w:rsidRDefault="001E41F3">
            <w:pPr>
              <w:pStyle w:val="CRCoverPage"/>
              <w:spacing w:after="0"/>
              <w:rPr>
                <w:noProof/>
                <w:sz w:val="8"/>
                <w:szCs w:val="8"/>
              </w:rPr>
            </w:pPr>
          </w:p>
        </w:tc>
        <w:tc>
          <w:tcPr>
            <w:tcW w:w="1417" w:type="dxa"/>
            <w:gridSpan w:val="2"/>
          </w:tcPr>
          <w:p w14:paraId="581403A7" w14:textId="77777777" w:rsidR="001E41F3" w:rsidRDefault="001E41F3">
            <w:pPr>
              <w:pStyle w:val="CRCoverPage"/>
              <w:spacing w:after="0"/>
              <w:rPr>
                <w:noProof/>
                <w:sz w:val="8"/>
                <w:szCs w:val="8"/>
              </w:rPr>
            </w:pPr>
          </w:p>
        </w:tc>
        <w:tc>
          <w:tcPr>
            <w:tcW w:w="2127" w:type="dxa"/>
            <w:tcBorders>
              <w:right w:val="single" w:sz="4" w:space="0" w:color="auto"/>
            </w:tcBorders>
          </w:tcPr>
          <w:p w14:paraId="12DD0E23" w14:textId="77777777" w:rsidR="001E41F3" w:rsidRDefault="001E41F3">
            <w:pPr>
              <w:pStyle w:val="CRCoverPage"/>
              <w:spacing w:after="0"/>
              <w:rPr>
                <w:noProof/>
                <w:sz w:val="8"/>
                <w:szCs w:val="8"/>
              </w:rPr>
            </w:pPr>
          </w:p>
        </w:tc>
      </w:tr>
      <w:tr w:rsidR="001E41F3" w14:paraId="35EF97D9" w14:textId="77777777">
        <w:trPr>
          <w:cantSplit/>
        </w:trPr>
        <w:tc>
          <w:tcPr>
            <w:tcW w:w="1843" w:type="dxa"/>
            <w:tcBorders>
              <w:left w:val="single" w:sz="4" w:space="0" w:color="auto"/>
            </w:tcBorders>
          </w:tcPr>
          <w:p w14:paraId="131CC6ED"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2083E60" w14:textId="1F70E61E" w:rsidR="001E41F3" w:rsidRDefault="00731A09">
            <w:pPr>
              <w:pStyle w:val="CRCoverPage"/>
              <w:spacing w:after="0"/>
              <w:ind w:left="100"/>
              <w:rPr>
                <w:b/>
                <w:noProof/>
              </w:rPr>
            </w:pPr>
            <w:r>
              <w:rPr>
                <w:b/>
                <w:noProof/>
              </w:rPr>
              <w:t>B</w:t>
            </w:r>
          </w:p>
        </w:tc>
        <w:tc>
          <w:tcPr>
            <w:tcW w:w="3829" w:type="dxa"/>
            <w:gridSpan w:val="6"/>
            <w:tcBorders>
              <w:left w:val="nil"/>
            </w:tcBorders>
          </w:tcPr>
          <w:p w14:paraId="214DBF45" w14:textId="77777777" w:rsidR="001E41F3" w:rsidRDefault="001E41F3">
            <w:pPr>
              <w:pStyle w:val="CRCoverPage"/>
              <w:spacing w:after="0"/>
              <w:rPr>
                <w:noProof/>
              </w:rPr>
            </w:pPr>
          </w:p>
        </w:tc>
        <w:tc>
          <w:tcPr>
            <w:tcW w:w="1417" w:type="dxa"/>
            <w:gridSpan w:val="2"/>
            <w:tcBorders>
              <w:left w:val="nil"/>
            </w:tcBorders>
          </w:tcPr>
          <w:p w14:paraId="3EAF7E1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858296" w14:textId="45BA7CB7" w:rsidR="001E41F3" w:rsidRDefault="0026004D">
            <w:pPr>
              <w:pStyle w:val="CRCoverPage"/>
              <w:spacing w:after="0"/>
              <w:ind w:left="100"/>
              <w:rPr>
                <w:noProof/>
              </w:rPr>
            </w:pPr>
            <w:r>
              <w:rPr>
                <w:noProof/>
              </w:rPr>
              <w:t>Rel-</w:t>
            </w:r>
            <w:r w:rsidR="00731A09">
              <w:rPr>
                <w:noProof/>
              </w:rPr>
              <w:t>20</w:t>
            </w:r>
          </w:p>
        </w:tc>
      </w:tr>
      <w:tr w:rsidR="001E41F3" w14:paraId="036C058E" w14:textId="77777777">
        <w:tc>
          <w:tcPr>
            <w:tcW w:w="1843" w:type="dxa"/>
            <w:tcBorders>
              <w:left w:val="single" w:sz="4" w:space="0" w:color="auto"/>
              <w:bottom w:val="single" w:sz="4" w:space="0" w:color="auto"/>
            </w:tcBorders>
          </w:tcPr>
          <w:p w14:paraId="43A13447" w14:textId="77777777" w:rsidR="001E41F3" w:rsidRDefault="001E41F3">
            <w:pPr>
              <w:pStyle w:val="CRCoverPage"/>
              <w:spacing w:after="0"/>
              <w:rPr>
                <w:b/>
                <w:i/>
                <w:noProof/>
              </w:rPr>
            </w:pPr>
          </w:p>
        </w:tc>
        <w:tc>
          <w:tcPr>
            <w:tcW w:w="4678" w:type="dxa"/>
            <w:gridSpan w:val="8"/>
            <w:tcBorders>
              <w:bottom w:val="single" w:sz="4" w:space="0" w:color="auto"/>
            </w:tcBorders>
          </w:tcPr>
          <w:p w14:paraId="1A5F567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8508C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AF2D5C" w14:textId="0582D7CF"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21E16">
              <w:rPr>
                <w:i/>
                <w:sz w:val="18"/>
              </w:rPr>
              <w:t>Rel-8</w:t>
            </w:r>
            <w:r w:rsidR="00D21E16">
              <w:rPr>
                <w:i/>
                <w:sz w:val="18"/>
              </w:rPr>
              <w:tab/>
              <w:t>(Release 8)</w:t>
            </w:r>
            <w:r w:rsidR="00D21E16">
              <w:rPr>
                <w:i/>
                <w:sz w:val="18"/>
              </w:rPr>
              <w:br/>
              <w:t>Rel-9</w:t>
            </w:r>
            <w:r w:rsidR="00D21E16">
              <w:rPr>
                <w:i/>
                <w:sz w:val="18"/>
              </w:rPr>
              <w:tab/>
              <w:t>(Release 9)</w:t>
            </w:r>
            <w:r w:rsidR="00D21E16">
              <w:rPr>
                <w:i/>
                <w:sz w:val="18"/>
              </w:rPr>
              <w:br/>
              <w:t>Rel-10</w:t>
            </w:r>
            <w:r w:rsidR="00D21E16">
              <w:rPr>
                <w:i/>
                <w:sz w:val="18"/>
              </w:rPr>
              <w:tab/>
              <w:t>(Release 10)</w:t>
            </w:r>
            <w:r w:rsidR="00D21E16">
              <w:rPr>
                <w:i/>
                <w:sz w:val="18"/>
              </w:rPr>
              <w:br/>
              <w:t>Rel-11</w:t>
            </w:r>
            <w:r w:rsidR="00D21E16">
              <w:rPr>
                <w:i/>
                <w:sz w:val="18"/>
              </w:rPr>
              <w:tab/>
              <w:t>(Release 11)</w:t>
            </w:r>
            <w:r w:rsidR="00D21E16">
              <w:rPr>
                <w:i/>
                <w:sz w:val="18"/>
              </w:rPr>
              <w:br/>
              <w:t>…</w:t>
            </w:r>
            <w:r w:rsidR="00D21E16">
              <w:rPr>
                <w:i/>
                <w:sz w:val="18"/>
              </w:rPr>
              <w:br/>
              <w:t>Rel-15</w:t>
            </w:r>
            <w:r w:rsidR="00D21E16">
              <w:rPr>
                <w:i/>
                <w:sz w:val="18"/>
              </w:rPr>
              <w:tab/>
              <w:t>(Release 15)</w:t>
            </w:r>
            <w:r w:rsidR="00D21E16">
              <w:rPr>
                <w:i/>
                <w:sz w:val="18"/>
              </w:rPr>
              <w:br/>
              <w:t>Rel-16</w:t>
            </w:r>
            <w:r w:rsidR="00D21E16">
              <w:rPr>
                <w:i/>
                <w:sz w:val="18"/>
              </w:rPr>
              <w:tab/>
              <w:t>(Release 16)</w:t>
            </w:r>
            <w:r w:rsidR="00D21E16">
              <w:rPr>
                <w:i/>
                <w:sz w:val="18"/>
              </w:rPr>
              <w:br/>
              <w:t>Rel-17</w:t>
            </w:r>
            <w:r w:rsidR="00D21E16">
              <w:rPr>
                <w:i/>
                <w:sz w:val="18"/>
              </w:rPr>
              <w:tab/>
              <w:t>(Release 17)</w:t>
            </w:r>
            <w:r w:rsidR="00D21E16">
              <w:rPr>
                <w:i/>
                <w:sz w:val="18"/>
              </w:rPr>
              <w:br/>
              <w:t>Rel-1</w:t>
            </w:r>
            <w:r w:rsidR="00D21E16">
              <w:rPr>
                <w:rFonts w:hint="eastAsia"/>
                <w:i/>
                <w:sz w:val="18"/>
                <w:lang w:eastAsia="zh-CN"/>
              </w:rPr>
              <w:t>8</w:t>
            </w:r>
            <w:r w:rsidR="00D21E16">
              <w:rPr>
                <w:i/>
                <w:sz w:val="18"/>
              </w:rPr>
              <w:tab/>
              <w:t>(Release 1</w:t>
            </w:r>
            <w:r w:rsidR="00D21E16">
              <w:rPr>
                <w:rFonts w:hint="eastAsia"/>
                <w:i/>
                <w:sz w:val="18"/>
                <w:lang w:eastAsia="zh-CN"/>
              </w:rPr>
              <w:t>8</w:t>
            </w:r>
            <w:r w:rsidR="00D21E16">
              <w:rPr>
                <w:i/>
                <w:sz w:val="18"/>
              </w:rPr>
              <w:t>)</w:t>
            </w:r>
            <w:r w:rsidR="00D21E16">
              <w:rPr>
                <w:i/>
                <w:sz w:val="18"/>
              </w:rPr>
              <w:br/>
              <w:t>Rel-1</w:t>
            </w:r>
            <w:r w:rsidR="00D21E16">
              <w:rPr>
                <w:rFonts w:hint="eastAsia"/>
                <w:i/>
                <w:sz w:val="18"/>
                <w:lang w:eastAsia="zh-CN"/>
              </w:rPr>
              <w:t>9</w:t>
            </w:r>
            <w:r w:rsidR="00D21E16">
              <w:rPr>
                <w:i/>
                <w:sz w:val="18"/>
              </w:rPr>
              <w:tab/>
              <w:t>(Release 1</w:t>
            </w:r>
            <w:r w:rsidR="00D21E16">
              <w:rPr>
                <w:rFonts w:hint="eastAsia"/>
                <w:i/>
                <w:sz w:val="18"/>
                <w:lang w:eastAsia="zh-CN"/>
              </w:rPr>
              <w:t>9</w:t>
            </w:r>
            <w:r w:rsidR="00D21E16">
              <w:rPr>
                <w:i/>
                <w:sz w:val="18"/>
              </w:rPr>
              <w:t>)</w:t>
            </w:r>
          </w:p>
        </w:tc>
      </w:tr>
      <w:tr w:rsidR="001E41F3" w14:paraId="6C8D5A0D" w14:textId="77777777">
        <w:tc>
          <w:tcPr>
            <w:tcW w:w="1843" w:type="dxa"/>
          </w:tcPr>
          <w:p w14:paraId="621DD7F9" w14:textId="77777777" w:rsidR="001E41F3" w:rsidRDefault="001E41F3">
            <w:pPr>
              <w:pStyle w:val="CRCoverPage"/>
              <w:spacing w:after="0"/>
              <w:rPr>
                <w:b/>
                <w:i/>
                <w:noProof/>
                <w:sz w:val="8"/>
                <w:szCs w:val="8"/>
              </w:rPr>
            </w:pPr>
          </w:p>
        </w:tc>
        <w:tc>
          <w:tcPr>
            <w:tcW w:w="7798" w:type="dxa"/>
            <w:gridSpan w:val="10"/>
          </w:tcPr>
          <w:p w14:paraId="2DF35EEC" w14:textId="77777777" w:rsidR="001E41F3" w:rsidRDefault="001E41F3">
            <w:pPr>
              <w:pStyle w:val="CRCoverPage"/>
              <w:spacing w:after="0"/>
              <w:rPr>
                <w:noProof/>
                <w:sz w:val="8"/>
                <w:szCs w:val="8"/>
              </w:rPr>
            </w:pPr>
          </w:p>
        </w:tc>
      </w:tr>
      <w:tr w:rsidR="001E41F3" w14:paraId="6FB53EDA" w14:textId="77777777">
        <w:tc>
          <w:tcPr>
            <w:tcW w:w="2268" w:type="dxa"/>
            <w:gridSpan w:val="2"/>
            <w:tcBorders>
              <w:top w:val="single" w:sz="4" w:space="0" w:color="auto"/>
              <w:left w:val="single" w:sz="4" w:space="0" w:color="auto"/>
            </w:tcBorders>
          </w:tcPr>
          <w:p w14:paraId="05C48828"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1145F79" w14:textId="0D1A1453" w:rsidR="00A5151B" w:rsidRDefault="007F5F63" w:rsidP="00304677">
            <w:pPr>
              <w:pStyle w:val="CRCoverPage"/>
              <w:spacing w:after="0"/>
              <w:ind w:left="100"/>
              <w:rPr>
                <w:noProof/>
              </w:rPr>
            </w:pPr>
            <w:r>
              <w:rPr>
                <w:noProof/>
              </w:rPr>
              <w:t>The CR adds procedure to support VFL inference for the case where a VFL server/client for inference supports only an NWDAF AnLF.</w:t>
            </w:r>
          </w:p>
          <w:p w14:paraId="5A63A9A7" w14:textId="77777777" w:rsidR="007F5F63" w:rsidRDefault="007F5F63" w:rsidP="00304677">
            <w:pPr>
              <w:pStyle w:val="CRCoverPage"/>
              <w:spacing w:after="0"/>
              <w:ind w:left="100"/>
              <w:rPr>
                <w:noProof/>
              </w:rPr>
            </w:pPr>
          </w:p>
          <w:p w14:paraId="4A245CA7" w14:textId="25823C5B" w:rsidR="007F5F63" w:rsidRDefault="007F5F63" w:rsidP="007F5F63">
            <w:pPr>
              <w:pStyle w:val="CRCoverPage"/>
              <w:spacing w:after="0"/>
              <w:ind w:left="100"/>
              <w:rPr>
                <w:noProof/>
              </w:rPr>
            </w:pPr>
            <w:r>
              <w:rPr>
                <w:noProof/>
              </w:rPr>
              <w:t>The following is proposed for the scenario where VFL server/client supports only an NWDAF AnLF.</w:t>
            </w:r>
            <w:r w:rsidR="00430680">
              <w:rPr>
                <w:noProof/>
              </w:rPr>
              <w:t xml:space="preserve"> </w:t>
            </w:r>
          </w:p>
          <w:p w14:paraId="285BEA3C" w14:textId="1E9DFF69" w:rsidR="007F5F63" w:rsidRDefault="007F5F63">
            <w:pPr>
              <w:pStyle w:val="CRCoverPage"/>
              <w:numPr>
                <w:ilvl w:val="0"/>
                <w:numId w:val="2"/>
              </w:numPr>
              <w:spacing w:after="0"/>
              <w:rPr>
                <w:noProof/>
              </w:rPr>
            </w:pPr>
            <w:r>
              <w:rPr>
                <w:noProof/>
              </w:rPr>
              <w:t xml:space="preserve">When a VFL server receives a request for analytics and if the VFL server does not have a model, the VFL server request an ML model from a VFL server MTLF using the Nnwdaf_MLModelProvision service. VFL server MTLF responds with VFL correlation ID </w:t>
            </w:r>
            <w:r w:rsidR="00FE0204">
              <w:rPr>
                <w:noProof/>
              </w:rPr>
              <w:t xml:space="preserve">a local model for a VFL server and associated Feature ID(s) </w:t>
            </w:r>
            <w:r>
              <w:rPr>
                <w:noProof/>
              </w:rPr>
              <w:t>and</w:t>
            </w:r>
            <w:r w:rsidR="00FE0204">
              <w:rPr>
                <w:noProof/>
              </w:rPr>
              <w:t xml:space="preserve"> a list of VFL client ID(s) used for training and for each VFL client associated Feature ID(s)</w:t>
            </w:r>
            <w:r w:rsidR="00430680">
              <w:rPr>
                <w:noProof/>
              </w:rPr>
              <w:t xml:space="preserve"> and contribution weights</w:t>
            </w:r>
            <w:r w:rsidR="00FE0204">
              <w:rPr>
                <w:noProof/>
              </w:rPr>
              <w:t>.</w:t>
            </w:r>
          </w:p>
          <w:p w14:paraId="60EF95D8" w14:textId="2E5C225B" w:rsidR="007F5F63" w:rsidRDefault="007F5F63">
            <w:pPr>
              <w:pStyle w:val="CRCoverPage"/>
              <w:numPr>
                <w:ilvl w:val="0"/>
                <w:numId w:val="2"/>
              </w:numPr>
              <w:spacing w:after="0"/>
              <w:rPr>
                <w:noProof/>
              </w:rPr>
            </w:pPr>
            <w:r>
              <w:rPr>
                <w:noProof/>
              </w:rPr>
              <w:t>VFL server for inference discovers VFL clients for inference using the existing procedure defined in 6.2H.2.1.1</w:t>
            </w:r>
            <w:r w:rsidR="00FE0204">
              <w:rPr>
                <w:noProof/>
              </w:rPr>
              <w:t xml:space="preserve"> ensuring that each VFL client for inference supports the Feature ID(s) of the corresponding VFL client used for training</w:t>
            </w:r>
            <w:r w:rsidR="00686E92">
              <w:rPr>
                <w:noProof/>
              </w:rPr>
              <w:t>.</w:t>
            </w:r>
          </w:p>
          <w:p w14:paraId="3C981FD8" w14:textId="2E2C9B4A" w:rsidR="00FE0204" w:rsidRDefault="00FE0204">
            <w:pPr>
              <w:pStyle w:val="CRCoverPage"/>
              <w:numPr>
                <w:ilvl w:val="0"/>
                <w:numId w:val="2"/>
              </w:numPr>
              <w:spacing w:after="0"/>
              <w:rPr>
                <w:noProof/>
              </w:rPr>
            </w:pPr>
            <w:r>
              <w:rPr>
                <w:noProof/>
              </w:rPr>
              <w:t xml:space="preserve">Each </w:t>
            </w:r>
            <w:r w:rsidR="00686E92">
              <w:rPr>
                <w:noProof/>
              </w:rPr>
              <w:t>VFL client for inference obtain the local ML model from corresponding VFL clients used during training</w:t>
            </w:r>
            <w:r>
              <w:rPr>
                <w:noProof/>
              </w:rPr>
              <w:t xml:space="preserve"> using the VFL correlation ID</w:t>
            </w:r>
          </w:p>
          <w:p w14:paraId="2F268C2D" w14:textId="445DBEF6" w:rsidR="00FE0204" w:rsidRDefault="00430680">
            <w:pPr>
              <w:pStyle w:val="CRCoverPage"/>
              <w:numPr>
                <w:ilvl w:val="0"/>
                <w:numId w:val="2"/>
              </w:numPr>
              <w:spacing w:after="0"/>
              <w:rPr>
                <w:noProof/>
              </w:rPr>
            </w:pPr>
            <w:r>
              <w:rPr>
                <w:noProof/>
              </w:rPr>
              <w:t>VFL server for inference carries out inference by retrieving intermediate results from VFL clients for inference taking into account contribution weights.</w:t>
            </w:r>
          </w:p>
          <w:p w14:paraId="52BB1F86" w14:textId="77777777" w:rsidR="006004AE" w:rsidRDefault="006004AE" w:rsidP="00285654">
            <w:pPr>
              <w:pStyle w:val="CRCoverPage"/>
              <w:spacing w:after="0"/>
              <w:ind w:left="100"/>
              <w:rPr>
                <w:noProof/>
              </w:rPr>
            </w:pPr>
          </w:p>
        </w:tc>
      </w:tr>
      <w:tr w:rsidR="001E41F3" w14:paraId="6B15DF4A" w14:textId="77777777">
        <w:tc>
          <w:tcPr>
            <w:tcW w:w="2268" w:type="dxa"/>
            <w:gridSpan w:val="2"/>
            <w:tcBorders>
              <w:left w:val="single" w:sz="4" w:space="0" w:color="auto"/>
            </w:tcBorders>
          </w:tcPr>
          <w:p w14:paraId="173935F9"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08D83FD7" w14:textId="77777777" w:rsidR="001E41F3" w:rsidRDefault="001E41F3">
            <w:pPr>
              <w:pStyle w:val="CRCoverPage"/>
              <w:spacing w:after="0"/>
              <w:rPr>
                <w:noProof/>
                <w:sz w:val="8"/>
                <w:szCs w:val="8"/>
              </w:rPr>
            </w:pPr>
          </w:p>
        </w:tc>
      </w:tr>
      <w:tr w:rsidR="001E41F3" w14:paraId="3007FF63" w14:textId="77777777">
        <w:tc>
          <w:tcPr>
            <w:tcW w:w="2268" w:type="dxa"/>
            <w:gridSpan w:val="2"/>
            <w:tcBorders>
              <w:left w:val="single" w:sz="4" w:space="0" w:color="auto"/>
            </w:tcBorders>
          </w:tcPr>
          <w:p w14:paraId="4123FEF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582A26E5" w14:textId="0B863D53" w:rsidR="00731A09" w:rsidRDefault="00116881" w:rsidP="00B041DF">
            <w:pPr>
              <w:pStyle w:val="CRCoverPage"/>
              <w:spacing w:after="0"/>
              <w:ind w:left="100"/>
              <w:rPr>
                <w:noProof/>
              </w:rPr>
            </w:pPr>
            <w:r>
              <w:rPr>
                <w:noProof/>
              </w:rPr>
              <w:t xml:space="preserve">The following changes are </w:t>
            </w:r>
            <w:r w:rsidR="00661C2E">
              <w:rPr>
                <w:noProof/>
              </w:rPr>
              <w:t>proposed</w:t>
            </w:r>
            <w:r>
              <w:rPr>
                <w:noProof/>
              </w:rPr>
              <w:t>:</w:t>
            </w:r>
          </w:p>
          <w:p w14:paraId="46E08EA8" w14:textId="77777777" w:rsidR="00116881" w:rsidRDefault="00116881" w:rsidP="00B041DF">
            <w:pPr>
              <w:pStyle w:val="CRCoverPage"/>
              <w:spacing w:after="0"/>
              <w:ind w:left="100"/>
              <w:rPr>
                <w:noProof/>
              </w:rPr>
            </w:pPr>
          </w:p>
          <w:p w14:paraId="6A129570" w14:textId="2DD5BC3C" w:rsidR="00241B12" w:rsidRDefault="00241B12" w:rsidP="00116881">
            <w:pPr>
              <w:pStyle w:val="CRCoverPage"/>
              <w:spacing w:after="0"/>
              <w:rPr>
                <w:noProof/>
              </w:rPr>
            </w:pPr>
            <w:r>
              <w:rPr>
                <w:noProof/>
              </w:rPr>
              <w:t>Clausse 6.2H.2.3</w:t>
            </w:r>
            <w:r w:rsidR="00661C2E">
              <w:rPr>
                <w:noProof/>
              </w:rPr>
              <w:t>.1</w:t>
            </w:r>
            <w:r>
              <w:rPr>
                <w:noProof/>
              </w:rPr>
              <w:t xml:space="preserve"> adding a</w:t>
            </w:r>
            <w:r w:rsidR="00661C2E">
              <w:rPr>
                <w:noProof/>
              </w:rPr>
              <w:t>n additional</w:t>
            </w:r>
            <w:r>
              <w:rPr>
                <w:noProof/>
              </w:rPr>
              <w:t xml:space="preserve"> case </w:t>
            </w:r>
            <w:r w:rsidR="00661C2E">
              <w:rPr>
                <w:noProof/>
              </w:rPr>
              <w:t xml:space="preserve">where the VFL server that train the model responds to the VFL server for inference with </w:t>
            </w:r>
            <w:r w:rsidR="00661C2E" w:rsidRPr="00661C2E">
              <w:rPr>
                <w:noProof/>
              </w:rPr>
              <w:t>VFL correlation ID, local model information and associated Feature ID(s), and VFL client ID(s) of participating VFL clients during training and associated Feature ID(s).</w:t>
            </w:r>
          </w:p>
          <w:p w14:paraId="094C41B8" w14:textId="77777777" w:rsidR="00661C2E" w:rsidRDefault="00661C2E" w:rsidP="00116881">
            <w:pPr>
              <w:pStyle w:val="CRCoverPage"/>
              <w:spacing w:after="0"/>
              <w:rPr>
                <w:noProof/>
              </w:rPr>
            </w:pPr>
          </w:p>
          <w:p w14:paraId="3DEB27BF" w14:textId="12413172" w:rsidR="00116881" w:rsidRDefault="00116881" w:rsidP="00116881">
            <w:pPr>
              <w:pStyle w:val="CRCoverPage"/>
              <w:spacing w:after="0"/>
              <w:rPr>
                <w:noProof/>
              </w:rPr>
            </w:pPr>
            <w:r>
              <w:rPr>
                <w:noProof/>
              </w:rPr>
              <w:t xml:space="preserve">Clause </w:t>
            </w:r>
            <w:r w:rsidRPr="00116881">
              <w:rPr>
                <w:noProof/>
              </w:rPr>
              <w:t>6.2H.2.4</w:t>
            </w:r>
          </w:p>
          <w:p w14:paraId="73A3D51B" w14:textId="4DB6B41D" w:rsidR="00116881" w:rsidRDefault="00116881">
            <w:pPr>
              <w:pStyle w:val="CRCoverPage"/>
              <w:numPr>
                <w:ilvl w:val="0"/>
                <w:numId w:val="1"/>
              </w:numPr>
              <w:spacing w:after="0"/>
              <w:rPr>
                <w:noProof/>
              </w:rPr>
            </w:pPr>
            <w:r>
              <w:rPr>
                <w:noProof/>
              </w:rPr>
              <w:lastRenderedPageBreak/>
              <w:t>During inference if the VFL server supports only an NWDAF AnLF and if the VFL server does not have a model for VFL, the VFL server request an ML model from an MTLF using the Nnwdaf_MLModelProvision service. The MTLF includes in the response a VFL correlation ID and potential weights on per feature.</w:t>
            </w:r>
          </w:p>
          <w:p w14:paraId="72B70709" w14:textId="4480B42E" w:rsidR="00116881" w:rsidRDefault="00116881">
            <w:pPr>
              <w:pStyle w:val="CRCoverPage"/>
              <w:numPr>
                <w:ilvl w:val="0"/>
                <w:numId w:val="1"/>
              </w:numPr>
              <w:spacing w:after="0"/>
              <w:rPr>
                <w:noProof/>
              </w:rPr>
            </w:pPr>
            <w:r w:rsidRPr="00116881">
              <w:rPr>
                <w:noProof/>
              </w:rPr>
              <w:t>The VFL server discovers and selects VFL clients for inference for each feature</w:t>
            </w:r>
            <w:r>
              <w:rPr>
                <w:noProof/>
              </w:rPr>
              <w:t xml:space="preserve"> using the existing procedure defined in 6.2H.2.1.1</w:t>
            </w:r>
            <w:r w:rsidR="007F5F63">
              <w:rPr>
                <w:noProof/>
              </w:rPr>
              <w:t xml:space="preserve"> </w:t>
            </w:r>
          </w:p>
          <w:p w14:paraId="5AC2CA74" w14:textId="708E5CF5" w:rsidR="00686E92" w:rsidRDefault="00686E92">
            <w:pPr>
              <w:pStyle w:val="CRCoverPage"/>
              <w:numPr>
                <w:ilvl w:val="0"/>
                <w:numId w:val="1"/>
              </w:numPr>
              <w:spacing w:after="0"/>
              <w:rPr>
                <w:noProof/>
              </w:rPr>
            </w:pPr>
            <w:r>
              <w:rPr>
                <w:noProof/>
              </w:rPr>
              <w:t>Each VFL clients for inference discovers VFL clients used for training in order to retrieve a trained local ML model. A new clause is added to describe the procedure (6.2H.2.1.x)</w:t>
            </w:r>
          </w:p>
          <w:p w14:paraId="6B00D0A5" w14:textId="77777777" w:rsidR="007F5F63" w:rsidRDefault="007F5F63" w:rsidP="007F5F63">
            <w:pPr>
              <w:pStyle w:val="CRCoverPage"/>
              <w:spacing w:after="0"/>
              <w:ind w:left="460"/>
              <w:rPr>
                <w:noProof/>
              </w:rPr>
            </w:pPr>
          </w:p>
          <w:p w14:paraId="7E97E949" w14:textId="4E06569B" w:rsidR="00116881" w:rsidRDefault="00241B12" w:rsidP="00116881">
            <w:pPr>
              <w:pStyle w:val="CRCoverPage"/>
              <w:spacing w:after="0"/>
              <w:rPr>
                <w:noProof/>
              </w:rPr>
            </w:pPr>
            <w:r>
              <w:rPr>
                <w:noProof/>
              </w:rPr>
              <w:t>Clause 6.2A.2</w:t>
            </w:r>
          </w:p>
          <w:p w14:paraId="1A0D5433" w14:textId="7D343550" w:rsidR="00241B12" w:rsidRDefault="00241B12">
            <w:pPr>
              <w:pStyle w:val="CRCoverPage"/>
              <w:numPr>
                <w:ilvl w:val="0"/>
                <w:numId w:val="1"/>
              </w:numPr>
              <w:spacing w:after="0"/>
              <w:rPr>
                <w:noProof/>
              </w:rPr>
            </w:pPr>
            <w:r>
              <w:rPr>
                <w:noProof/>
              </w:rPr>
              <w:t>Including the scenario where NWDAF containing MTLF includes the local ML model of the VFL server used for training and a list of VFL clients that participated in the training process</w:t>
            </w:r>
          </w:p>
          <w:p w14:paraId="4488EAE8" w14:textId="171A5D15" w:rsidR="00241B12" w:rsidRDefault="00241B12" w:rsidP="00241B12">
            <w:pPr>
              <w:pStyle w:val="CRCoverPage"/>
              <w:spacing w:after="0"/>
              <w:rPr>
                <w:noProof/>
              </w:rPr>
            </w:pPr>
            <w:r>
              <w:rPr>
                <w:noProof/>
              </w:rPr>
              <w:t>Clause 7.5.2</w:t>
            </w:r>
          </w:p>
          <w:p w14:paraId="67E59D4B" w14:textId="216684D8" w:rsidR="00241B12" w:rsidRDefault="00241B12">
            <w:pPr>
              <w:pStyle w:val="CRCoverPage"/>
              <w:numPr>
                <w:ilvl w:val="0"/>
                <w:numId w:val="1"/>
              </w:numPr>
              <w:spacing w:after="0"/>
              <w:rPr>
                <w:noProof/>
              </w:rPr>
            </w:pPr>
            <w:r>
              <w:rPr>
                <w:noProof/>
              </w:rPr>
              <w:t>VFL client for inference requests an ML model from the VFL client used for training using the VFL correlation ID</w:t>
            </w:r>
          </w:p>
          <w:p w14:paraId="190806A3" w14:textId="7C788053" w:rsidR="00241B12" w:rsidRDefault="00241B12" w:rsidP="00241B12">
            <w:pPr>
              <w:pStyle w:val="CRCoverPage"/>
              <w:spacing w:after="0"/>
              <w:rPr>
                <w:noProof/>
              </w:rPr>
            </w:pPr>
            <w:r>
              <w:rPr>
                <w:noProof/>
              </w:rPr>
              <w:t>Clause 7.13.2 and 7.13.5</w:t>
            </w:r>
          </w:p>
          <w:p w14:paraId="41D7A544" w14:textId="7D0E3245" w:rsidR="00241B12" w:rsidRDefault="00241B12">
            <w:pPr>
              <w:pStyle w:val="CRCoverPage"/>
              <w:numPr>
                <w:ilvl w:val="0"/>
                <w:numId w:val="1"/>
              </w:numPr>
              <w:spacing w:after="0"/>
              <w:rPr>
                <w:noProof/>
              </w:rPr>
            </w:pPr>
            <w:r>
              <w:rPr>
                <w:noProof/>
              </w:rPr>
              <w:t>VFL server for inference sends an inference request to each VFL client including the VFL client ID used for training and associated Features.</w:t>
            </w:r>
          </w:p>
          <w:p w14:paraId="2D95CF9F" w14:textId="77777777" w:rsidR="00731A09" w:rsidRDefault="00731A09" w:rsidP="00B041DF">
            <w:pPr>
              <w:pStyle w:val="CRCoverPage"/>
              <w:spacing w:after="0"/>
              <w:ind w:left="100"/>
              <w:rPr>
                <w:noProof/>
              </w:rPr>
            </w:pPr>
          </w:p>
          <w:p w14:paraId="3CF6785F" w14:textId="77777777" w:rsidR="00731A09" w:rsidRDefault="00731A09" w:rsidP="00B041DF">
            <w:pPr>
              <w:pStyle w:val="CRCoverPage"/>
              <w:spacing w:after="0"/>
              <w:ind w:left="100"/>
              <w:rPr>
                <w:noProof/>
              </w:rPr>
            </w:pPr>
          </w:p>
          <w:p w14:paraId="25EA7E9C" w14:textId="674AD5BC" w:rsidR="00B041DF" w:rsidRDefault="00580A28" w:rsidP="00B041DF">
            <w:pPr>
              <w:pStyle w:val="CRCoverPage"/>
              <w:spacing w:after="0"/>
              <w:ind w:left="100"/>
              <w:rPr>
                <w:noProof/>
              </w:rPr>
            </w:pPr>
            <w:r>
              <w:rPr>
                <w:noProof/>
              </w:rPr>
              <w:t>.</w:t>
            </w:r>
          </w:p>
        </w:tc>
      </w:tr>
      <w:tr w:rsidR="001E41F3" w14:paraId="653BE31E" w14:textId="77777777">
        <w:tc>
          <w:tcPr>
            <w:tcW w:w="2268" w:type="dxa"/>
            <w:gridSpan w:val="2"/>
            <w:tcBorders>
              <w:left w:val="single" w:sz="4" w:space="0" w:color="auto"/>
            </w:tcBorders>
          </w:tcPr>
          <w:p w14:paraId="3DDD5534"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6F1A765E" w14:textId="77777777" w:rsidR="001E41F3" w:rsidRDefault="001E41F3">
            <w:pPr>
              <w:pStyle w:val="CRCoverPage"/>
              <w:spacing w:after="0"/>
              <w:rPr>
                <w:noProof/>
                <w:sz w:val="8"/>
                <w:szCs w:val="8"/>
              </w:rPr>
            </w:pPr>
          </w:p>
        </w:tc>
      </w:tr>
      <w:tr w:rsidR="001E41F3" w14:paraId="3D23AC9D" w14:textId="77777777">
        <w:tc>
          <w:tcPr>
            <w:tcW w:w="2268" w:type="dxa"/>
            <w:gridSpan w:val="2"/>
            <w:tcBorders>
              <w:left w:val="single" w:sz="4" w:space="0" w:color="auto"/>
              <w:bottom w:val="single" w:sz="4" w:space="0" w:color="auto"/>
            </w:tcBorders>
          </w:tcPr>
          <w:p w14:paraId="4584D030"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333968F" w14:textId="2829C6F4" w:rsidR="00731A09" w:rsidRDefault="00661C2E" w:rsidP="00A5151B">
            <w:pPr>
              <w:pStyle w:val="CRCoverPage"/>
              <w:spacing w:after="0"/>
              <w:ind w:left="100"/>
              <w:rPr>
                <w:noProof/>
              </w:rPr>
            </w:pPr>
            <w:r>
              <w:rPr>
                <w:noProof/>
              </w:rPr>
              <w:t>VFL inference functionality limited to scenarios where VFL server and clients must support both AnLF and MTLF functionality.</w:t>
            </w:r>
          </w:p>
        </w:tc>
      </w:tr>
      <w:tr w:rsidR="001E41F3" w14:paraId="23BAA46B" w14:textId="77777777">
        <w:tc>
          <w:tcPr>
            <w:tcW w:w="2268" w:type="dxa"/>
            <w:gridSpan w:val="2"/>
          </w:tcPr>
          <w:p w14:paraId="1CA1D383" w14:textId="77777777" w:rsidR="001E41F3" w:rsidRDefault="001E41F3">
            <w:pPr>
              <w:pStyle w:val="CRCoverPage"/>
              <w:spacing w:after="0"/>
              <w:rPr>
                <w:b/>
                <w:i/>
                <w:noProof/>
                <w:sz w:val="8"/>
                <w:szCs w:val="8"/>
              </w:rPr>
            </w:pPr>
          </w:p>
        </w:tc>
        <w:tc>
          <w:tcPr>
            <w:tcW w:w="7373" w:type="dxa"/>
            <w:gridSpan w:val="9"/>
          </w:tcPr>
          <w:p w14:paraId="073BFF37" w14:textId="77777777" w:rsidR="001E41F3" w:rsidRDefault="001E41F3">
            <w:pPr>
              <w:pStyle w:val="CRCoverPage"/>
              <w:spacing w:after="0"/>
              <w:rPr>
                <w:noProof/>
                <w:sz w:val="8"/>
                <w:szCs w:val="8"/>
              </w:rPr>
            </w:pPr>
          </w:p>
        </w:tc>
      </w:tr>
      <w:tr w:rsidR="001E41F3" w14:paraId="63BB4513" w14:textId="77777777">
        <w:tc>
          <w:tcPr>
            <w:tcW w:w="2268" w:type="dxa"/>
            <w:gridSpan w:val="2"/>
            <w:tcBorders>
              <w:top w:val="single" w:sz="4" w:space="0" w:color="auto"/>
              <w:left w:val="single" w:sz="4" w:space="0" w:color="auto"/>
            </w:tcBorders>
          </w:tcPr>
          <w:p w14:paraId="4A4262A1"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FCE9872" w14:textId="635828BE" w:rsidR="001E41F3" w:rsidRDefault="00686E92">
            <w:pPr>
              <w:pStyle w:val="CRCoverPage"/>
              <w:spacing w:after="0"/>
              <w:ind w:left="100"/>
              <w:rPr>
                <w:noProof/>
              </w:rPr>
            </w:pPr>
            <w:proofErr w:type="spellStart"/>
            <w:r>
              <w:t>6.2H.2.</w:t>
            </w:r>
            <w:r w:rsidR="00241B12">
              <w:t>3</w:t>
            </w:r>
            <w:r>
              <w:t>.1</w:t>
            </w:r>
            <w:proofErr w:type="spellEnd"/>
            <w:r>
              <w:t xml:space="preserve">, </w:t>
            </w:r>
            <w:proofErr w:type="spellStart"/>
            <w:r>
              <w:rPr>
                <w:lang w:eastAsia="ko-KR"/>
              </w:rPr>
              <w:t>6.2H.2.4.1</w:t>
            </w:r>
            <w:proofErr w:type="spellEnd"/>
            <w:r w:rsidR="00241B12">
              <w:rPr>
                <w:lang w:eastAsia="ko-KR"/>
              </w:rPr>
              <w:t xml:space="preserve">, </w:t>
            </w:r>
            <w:proofErr w:type="spellStart"/>
            <w:r w:rsidR="00241B12">
              <w:rPr>
                <w:lang w:eastAsia="ko-KR"/>
              </w:rPr>
              <w:t>6.2A.2</w:t>
            </w:r>
            <w:proofErr w:type="spellEnd"/>
            <w:r w:rsidR="00241B12">
              <w:rPr>
                <w:lang w:eastAsia="ko-KR"/>
              </w:rPr>
              <w:t>, 7.5.2, 7.13.2, 7.13.5</w:t>
            </w:r>
          </w:p>
        </w:tc>
      </w:tr>
      <w:tr w:rsidR="001E41F3" w14:paraId="74FDE275" w14:textId="77777777">
        <w:tc>
          <w:tcPr>
            <w:tcW w:w="2268" w:type="dxa"/>
            <w:gridSpan w:val="2"/>
            <w:tcBorders>
              <w:left w:val="single" w:sz="4" w:space="0" w:color="auto"/>
            </w:tcBorders>
          </w:tcPr>
          <w:p w14:paraId="2255C6E4"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4FBBDC43" w14:textId="77777777" w:rsidR="001E41F3" w:rsidRDefault="001E41F3">
            <w:pPr>
              <w:pStyle w:val="CRCoverPage"/>
              <w:spacing w:after="0"/>
              <w:rPr>
                <w:noProof/>
                <w:sz w:val="8"/>
                <w:szCs w:val="8"/>
              </w:rPr>
            </w:pPr>
          </w:p>
        </w:tc>
      </w:tr>
      <w:tr w:rsidR="001E41F3" w14:paraId="7EB09129" w14:textId="77777777">
        <w:tc>
          <w:tcPr>
            <w:tcW w:w="2268" w:type="dxa"/>
            <w:gridSpan w:val="2"/>
            <w:tcBorders>
              <w:left w:val="single" w:sz="4" w:space="0" w:color="auto"/>
            </w:tcBorders>
          </w:tcPr>
          <w:p w14:paraId="4AE5A6D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3DE47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726DB7" w14:textId="77777777" w:rsidR="001E41F3" w:rsidRDefault="001E41F3">
            <w:pPr>
              <w:pStyle w:val="CRCoverPage"/>
              <w:spacing w:after="0"/>
              <w:jc w:val="center"/>
              <w:rPr>
                <w:b/>
                <w:caps/>
                <w:noProof/>
              </w:rPr>
            </w:pPr>
            <w:r>
              <w:rPr>
                <w:b/>
                <w:caps/>
                <w:noProof/>
              </w:rPr>
              <w:t>N</w:t>
            </w:r>
          </w:p>
        </w:tc>
        <w:tc>
          <w:tcPr>
            <w:tcW w:w="2977" w:type="dxa"/>
            <w:gridSpan w:val="3"/>
          </w:tcPr>
          <w:p w14:paraId="5CE7E011"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68BDD2B" w14:textId="77777777" w:rsidR="001E41F3" w:rsidRDefault="001E41F3">
            <w:pPr>
              <w:pStyle w:val="CRCoverPage"/>
              <w:spacing w:after="0"/>
              <w:ind w:left="99"/>
              <w:rPr>
                <w:noProof/>
              </w:rPr>
            </w:pPr>
          </w:p>
        </w:tc>
      </w:tr>
      <w:tr w:rsidR="001E41F3" w14:paraId="12B00FB7" w14:textId="77777777">
        <w:tc>
          <w:tcPr>
            <w:tcW w:w="2268" w:type="dxa"/>
            <w:gridSpan w:val="2"/>
            <w:tcBorders>
              <w:left w:val="single" w:sz="4" w:space="0" w:color="auto"/>
            </w:tcBorders>
          </w:tcPr>
          <w:p w14:paraId="56BDCA3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04087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C648BA" w14:textId="77777777" w:rsidR="001E41F3" w:rsidRDefault="006F2343">
            <w:pPr>
              <w:pStyle w:val="CRCoverPage"/>
              <w:spacing w:after="0"/>
              <w:jc w:val="center"/>
              <w:rPr>
                <w:b/>
                <w:caps/>
                <w:noProof/>
              </w:rPr>
            </w:pPr>
            <w:r>
              <w:rPr>
                <w:b/>
                <w:caps/>
                <w:noProof/>
              </w:rPr>
              <w:t>X</w:t>
            </w:r>
          </w:p>
        </w:tc>
        <w:tc>
          <w:tcPr>
            <w:tcW w:w="2977" w:type="dxa"/>
            <w:gridSpan w:val="3"/>
          </w:tcPr>
          <w:p w14:paraId="2CE0CC9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7152EC5" w14:textId="77777777" w:rsidR="001E41F3" w:rsidRDefault="00145D43">
            <w:pPr>
              <w:pStyle w:val="CRCoverPage"/>
              <w:spacing w:after="0"/>
              <w:ind w:left="99"/>
              <w:rPr>
                <w:noProof/>
              </w:rPr>
            </w:pPr>
            <w:r>
              <w:rPr>
                <w:noProof/>
              </w:rPr>
              <w:t xml:space="preserve">TS/TR... </w:t>
            </w:r>
          </w:p>
        </w:tc>
      </w:tr>
      <w:tr w:rsidR="001E41F3" w14:paraId="054893AB" w14:textId="77777777">
        <w:tc>
          <w:tcPr>
            <w:tcW w:w="2268" w:type="dxa"/>
            <w:gridSpan w:val="2"/>
            <w:tcBorders>
              <w:left w:val="single" w:sz="4" w:space="0" w:color="auto"/>
            </w:tcBorders>
          </w:tcPr>
          <w:p w14:paraId="0757924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93B3D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671738" w14:textId="77777777" w:rsidR="001E41F3" w:rsidRDefault="006D4A29">
            <w:pPr>
              <w:pStyle w:val="CRCoverPage"/>
              <w:spacing w:after="0"/>
              <w:jc w:val="center"/>
              <w:rPr>
                <w:b/>
                <w:caps/>
                <w:noProof/>
              </w:rPr>
            </w:pPr>
            <w:r>
              <w:rPr>
                <w:b/>
                <w:caps/>
                <w:noProof/>
              </w:rPr>
              <w:t>X</w:t>
            </w:r>
          </w:p>
        </w:tc>
        <w:tc>
          <w:tcPr>
            <w:tcW w:w="2977" w:type="dxa"/>
            <w:gridSpan w:val="3"/>
          </w:tcPr>
          <w:p w14:paraId="63F2B08F"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06C4965" w14:textId="77777777" w:rsidR="001E41F3" w:rsidRDefault="00145D43">
            <w:pPr>
              <w:pStyle w:val="CRCoverPage"/>
              <w:spacing w:after="0"/>
              <w:ind w:left="99"/>
              <w:rPr>
                <w:noProof/>
              </w:rPr>
            </w:pPr>
            <w:r>
              <w:rPr>
                <w:noProof/>
              </w:rPr>
              <w:t xml:space="preserve">TS/TR ... CR ... </w:t>
            </w:r>
          </w:p>
        </w:tc>
      </w:tr>
      <w:tr w:rsidR="001E41F3" w14:paraId="66D216CF" w14:textId="77777777">
        <w:tc>
          <w:tcPr>
            <w:tcW w:w="2268" w:type="dxa"/>
            <w:gridSpan w:val="2"/>
            <w:tcBorders>
              <w:left w:val="single" w:sz="4" w:space="0" w:color="auto"/>
            </w:tcBorders>
          </w:tcPr>
          <w:p w14:paraId="4C55B0D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6EA21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4C3E37" w14:textId="77777777" w:rsidR="001E41F3" w:rsidRDefault="006D4A29">
            <w:pPr>
              <w:pStyle w:val="CRCoverPage"/>
              <w:spacing w:after="0"/>
              <w:jc w:val="center"/>
              <w:rPr>
                <w:b/>
                <w:caps/>
                <w:noProof/>
              </w:rPr>
            </w:pPr>
            <w:r>
              <w:rPr>
                <w:b/>
                <w:caps/>
                <w:noProof/>
              </w:rPr>
              <w:t>X</w:t>
            </w:r>
          </w:p>
        </w:tc>
        <w:tc>
          <w:tcPr>
            <w:tcW w:w="2977" w:type="dxa"/>
            <w:gridSpan w:val="3"/>
          </w:tcPr>
          <w:p w14:paraId="18FBAE3B"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A57D6A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C6A84EE" w14:textId="77777777">
        <w:tc>
          <w:tcPr>
            <w:tcW w:w="2268" w:type="dxa"/>
            <w:gridSpan w:val="2"/>
            <w:tcBorders>
              <w:left w:val="single" w:sz="4" w:space="0" w:color="auto"/>
            </w:tcBorders>
          </w:tcPr>
          <w:p w14:paraId="24C1FD1C" w14:textId="77777777" w:rsidR="001E41F3" w:rsidRDefault="001E41F3">
            <w:pPr>
              <w:pStyle w:val="CRCoverPage"/>
              <w:spacing w:after="0"/>
              <w:rPr>
                <w:b/>
                <w:i/>
                <w:noProof/>
              </w:rPr>
            </w:pPr>
          </w:p>
        </w:tc>
        <w:tc>
          <w:tcPr>
            <w:tcW w:w="7373" w:type="dxa"/>
            <w:gridSpan w:val="9"/>
            <w:tcBorders>
              <w:right w:val="single" w:sz="4" w:space="0" w:color="auto"/>
            </w:tcBorders>
          </w:tcPr>
          <w:p w14:paraId="4117E2F4" w14:textId="77777777" w:rsidR="001E41F3" w:rsidRDefault="001E41F3">
            <w:pPr>
              <w:pStyle w:val="CRCoverPage"/>
              <w:spacing w:after="0"/>
              <w:rPr>
                <w:noProof/>
              </w:rPr>
            </w:pPr>
          </w:p>
        </w:tc>
      </w:tr>
      <w:tr w:rsidR="001E41F3" w14:paraId="14ECCB39" w14:textId="77777777">
        <w:tc>
          <w:tcPr>
            <w:tcW w:w="2268" w:type="dxa"/>
            <w:gridSpan w:val="2"/>
            <w:tcBorders>
              <w:left w:val="single" w:sz="4" w:space="0" w:color="auto"/>
              <w:bottom w:val="single" w:sz="4" w:space="0" w:color="auto"/>
            </w:tcBorders>
          </w:tcPr>
          <w:p w14:paraId="2D7A7395"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DB0DBCB" w14:textId="77777777" w:rsidR="001E41F3" w:rsidRDefault="001E41F3">
            <w:pPr>
              <w:pStyle w:val="CRCoverPage"/>
              <w:spacing w:after="0"/>
              <w:ind w:left="100"/>
              <w:rPr>
                <w:noProof/>
              </w:rPr>
            </w:pPr>
          </w:p>
        </w:tc>
      </w:tr>
    </w:tbl>
    <w:p w14:paraId="5B3D0054" w14:textId="77777777" w:rsidR="001E41F3" w:rsidRDefault="001E41F3">
      <w:pPr>
        <w:pStyle w:val="CRCoverPage"/>
        <w:spacing w:after="0"/>
        <w:rPr>
          <w:noProof/>
          <w:sz w:val="8"/>
          <w:szCs w:val="8"/>
        </w:rPr>
      </w:pPr>
    </w:p>
    <w:p w14:paraId="4E42805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41692F" w14:textId="77777777" w:rsidR="001E41F3" w:rsidRDefault="00A25773">
      <w:pPr>
        <w:rPr>
          <w:noProof/>
          <w:color w:val="FF0000"/>
        </w:rPr>
      </w:pPr>
      <w:r w:rsidRPr="00A25773">
        <w:rPr>
          <w:noProof/>
          <w:color w:val="FF0000"/>
        </w:rPr>
        <w:lastRenderedPageBreak/>
        <w:t>************************************ START OF CHANGE</w:t>
      </w:r>
      <w:r w:rsidR="00B51EDA">
        <w:rPr>
          <w:noProof/>
          <w:color w:val="FF0000"/>
        </w:rPr>
        <w:t xml:space="preserve"> </w:t>
      </w:r>
      <w:r w:rsidRPr="00A25773">
        <w:rPr>
          <w:noProof/>
          <w:color w:val="FF0000"/>
        </w:rPr>
        <w:t>*</w:t>
      </w:r>
      <w:r w:rsidR="00FF4A29">
        <w:rPr>
          <w:noProof/>
          <w:color w:val="FF0000"/>
        </w:rPr>
        <w:t>****</w:t>
      </w:r>
      <w:r w:rsidRPr="00A25773">
        <w:rPr>
          <w:noProof/>
          <w:color w:val="FF0000"/>
        </w:rPr>
        <w:t>****************************</w:t>
      </w:r>
    </w:p>
    <w:p w14:paraId="73C09B85" w14:textId="77777777" w:rsidR="00E36BB0" w:rsidRPr="0051736F" w:rsidRDefault="00E36BB0" w:rsidP="00E36BB0">
      <w:pPr>
        <w:pStyle w:val="Heading5"/>
        <w:rPr>
          <w:lang w:eastAsia="ko-KR"/>
        </w:rPr>
      </w:pPr>
      <w:bookmarkStart w:id="2" w:name="_Toc201138917"/>
      <w:bookmarkStart w:id="3" w:name="_Toc131517023"/>
      <w:bookmarkStart w:id="4" w:name="_Hlk130904402"/>
      <w:bookmarkStart w:id="5" w:name="_Toc19106280"/>
      <w:bookmarkStart w:id="6" w:name="_Toc27823093"/>
      <w:bookmarkStart w:id="7" w:name="_Toc36126564"/>
      <w:bookmarkStart w:id="8" w:name="_Toc45171716"/>
      <w:bookmarkStart w:id="9" w:name="_Toc51754392"/>
      <w:bookmarkStart w:id="10" w:name="_Toc51756095"/>
      <w:bookmarkStart w:id="11" w:name="_Toc51839040"/>
      <w:bookmarkStart w:id="12" w:name="_Toc193775396"/>
      <w:proofErr w:type="spellStart"/>
      <w:r w:rsidRPr="0051736F">
        <w:rPr>
          <w:lang w:eastAsia="ko-KR"/>
        </w:rPr>
        <w:t>6.2H.2.3.1</w:t>
      </w:r>
      <w:proofErr w:type="spellEnd"/>
      <w:r w:rsidRPr="0051736F">
        <w:rPr>
          <w:lang w:eastAsia="ko-KR"/>
        </w:rPr>
        <w:tab/>
        <w:t>Training Procedure for Vertical Federated Learning when NWDAF or trusted AF is acting as VFL server</w:t>
      </w:r>
      <w:bookmarkEnd w:id="2"/>
    </w:p>
    <w:p w14:paraId="3F1B21CC" w14:textId="77777777" w:rsidR="00E36BB0" w:rsidRPr="0051736F" w:rsidRDefault="00E36BB0" w:rsidP="00E36BB0">
      <w:pPr>
        <w:rPr>
          <w:lang w:eastAsia="ko-KR"/>
        </w:rPr>
      </w:pPr>
      <w:r w:rsidRPr="0051736F">
        <w:rPr>
          <w:lang w:eastAsia="ko-KR"/>
        </w:rPr>
        <w:t>The figure 6.2H.2.3.1-1 below shows the training procedure for Vertical Federated Learning when NWDAF is acting as VFL server.</w:t>
      </w:r>
    </w:p>
    <w:p w14:paraId="0EEC58EB" w14:textId="77777777" w:rsidR="00E36BB0" w:rsidRDefault="004471E7" w:rsidP="00E36BB0">
      <w:pPr>
        <w:pStyle w:val="TH"/>
        <w:rPr>
          <w:ins w:id="13" w:author="Lenovo DK" w:date="2025-06-30T17:14:00Z"/>
          <w:rFonts w:eastAsiaTheme="minorEastAsia"/>
          <w:i/>
          <w:iCs/>
          <w:noProof/>
        </w:rPr>
      </w:pPr>
      <w:r w:rsidRPr="004471E7">
        <w:rPr>
          <w:rFonts w:eastAsiaTheme="minorEastAsia"/>
          <w:i/>
          <w:iCs/>
          <w:noProof/>
        </w:rPr>
        <w:object w:dxaOrig="8465" w:dyaOrig="13862" w14:anchorId="3048CB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9pt;height:691.1pt" o:ole="">
            <v:imagedata r:id="rId13" o:title=""/>
          </v:shape>
          <o:OLEObject Type="Embed" ProgID="Visio.Drawing.15" ShapeID="_x0000_i1025" DrawAspect="Content" ObjectID="_1816783553" r:id="rId14"/>
        </w:object>
      </w:r>
    </w:p>
    <w:p w14:paraId="4B162E43" w14:textId="5E06A13B" w:rsidR="007D04D5" w:rsidRPr="0051736F" w:rsidRDefault="00995303" w:rsidP="00E36BB0">
      <w:pPr>
        <w:pStyle w:val="TH"/>
        <w:rPr>
          <w:lang w:eastAsia="ko-KR"/>
        </w:rPr>
      </w:pPr>
      <w:ins w:id="14" w:author="Lenovo DK" w:date="2025-06-30T17:14:00Z">
        <w:r w:rsidRPr="004471E7">
          <w:rPr>
            <w:rFonts w:eastAsiaTheme="minorEastAsia"/>
            <w:i/>
            <w:iCs/>
            <w:noProof/>
          </w:rPr>
          <w:object w:dxaOrig="15631" w:dyaOrig="27856" w14:anchorId="5F6631E4">
            <v:shape id="_x0000_i1026" type="#_x0000_t75" style="width:462.05pt;height:817.7pt" o:ole="">
              <v:imagedata r:id="rId15" o:title=""/>
            </v:shape>
            <o:OLEObject Type="Embed" ProgID="Visio.Drawing.15" ShapeID="_x0000_i1026" DrawAspect="Content" ObjectID="_1816783554" r:id="rId16"/>
          </w:object>
        </w:r>
      </w:ins>
    </w:p>
    <w:p w14:paraId="1C1BDFA1" w14:textId="77777777" w:rsidR="00E36BB0" w:rsidRPr="0051736F" w:rsidRDefault="00E36BB0" w:rsidP="00E36BB0">
      <w:pPr>
        <w:pStyle w:val="TF"/>
        <w:rPr>
          <w:lang w:eastAsia="ko-KR"/>
        </w:rPr>
      </w:pPr>
      <w:r w:rsidRPr="0051736F">
        <w:rPr>
          <w:lang w:eastAsia="ko-KR"/>
        </w:rPr>
        <w:lastRenderedPageBreak/>
        <w:t>Figure 6.2H.2.3.1-1: Training procedure for Vertical Federated Learning when NWDAF or trusted AF is acting as VFL server</w:t>
      </w:r>
    </w:p>
    <w:p w14:paraId="745ED610" w14:textId="77777777" w:rsidR="00E36BB0" w:rsidRPr="0051736F" w:rsidRDefault="00E36BB0" w:rsidP="00E36BB0">
      <w:pPr>
        <w:pStyle w:val="NO"/>
        <w:rPr>
          <w:lang w:eastAsia="ko-KR"/>
        </w:rPr>
      </w:pPr>
      <w:r w:rsidRPr="0051736F">
        <w:rPr>
          <w:lang w:eastAsia="ko-KR"/>
        </w:rPr>
        <w:t>NOTE 1:</w:t>
      </w:r>
      <w:r w:rsidRPr="0051736F">
        <w:rPr>
          <w:lang w:eastAsia="ko-KR"/>
        </w:rPr>
        <w:tab/>
        <w:t>In the case when AF is server the clients can only be NWDAFs.</w:t>
      </w:r>
    </w:p>
    <w:p w14:paraId="754714F4" w14:textId="77777777" w:rsidR="00E36BB0" w:rsidRPr="0051736F" w:rsidRDefault="00E36BB0" w:rsidP="00E36BB0">
      <w:pPr>
        <w:pStyle w:val="B1"/>
        <w:rPr>
          <w:lang w:eastAsia="ko-KR"/>
        </w:rPr>
      </w:pPr>
      <w:r w:rsidRPr="0051736F">
        <w:rPr>
          <w:lang w:eastAsia="ko-KR"/>
        </w:rPr>
        <w:t>0.</w:t>
      </w:r>
      <w:r w:rsidRPr="0051736F">
        <w:rPr>
          <w:lang w:eastAsia="ko-KR"/>
        </w:rPr>
        <w:tab/>
        <w:t>[OPTIONAL] VFL training is triggered in the VFL server for the following cases:</w:t>
      </w:r>
    </w:p>
    <w:p w14:paraId="42FBB945" w14:textId="77777777" w:rsidR="00E36BB0" w:rsidRPr="0051736F" w:rsidRDefault="00E36BB0" w:rsidP="00E36BB0">
      <w:pPr>
        <w:pStyle w:val="B1"/>
        <w:rPr>
          <w:lang w:eastAsia="ko-KR"/>
        </w:rPr>
      </w:pPr>
      <w:r w:rsidRPr="0051736F">
        <w:rPr>
          <w:lang w:eastAsia="ko-KR"/>
        </w:rPr>
        <w:t>-</w:t>
      </w:r>
      <w:r w:rsidRPr="0051736F">
        <w:rPr>
          <w:lang w:eastAsia="ko-KR"/>
        </w:rPr>
        <w:tab/>
        <w:t>Based on local configuration and agreement among vendors and/or application providers participating in the same group for specific VFL task(s).</w:t>
      </w:r>
    </w:p>
    <w:p w14:paraId="4DFF63CF" w14:textId="77777777" w:rsidR="00E36BB0" w:rsidRPr="0051736F" w:rsidRDefault="00E36BB0" w:rsidP="00E36BB0">
      <w:pPr>
        <w:pStyle w:val="B1"/>
        <w:rPr>
          <w:lang w:eastAsia="ko-KR"/>
        </w:rPr>
      </w:pPr>
      <w:r w:rsidRPr="0051736F">
        <w:rPr>
          <w:lang w:eastAsia="ko-KR"/>
        </w:rPr>
        <w:t>-</w:t>
      </w:r>
      <w:r w:rsidRPr="0051736F">
        <w:rPr>
          <w:lang w:eastAsia="ko-KR"/>
        </w:rPr>
        <w:tab/>
        <w:t>Triggered by either Analytics consumer, AnLF via ML model provisioning or NWDAF containing MTLF (VFL Server is a trusted AF):</w:t>
      </w:r>
    </w:p>
    <w:p w14:paraId="59A4CA93" w14:textId="77777777" w:rsidR="00E36BB0" w:rsidRPr="0051736F" w:rsidRDefault="00E36BB0" w:rsidP="00E36BB0">
      <w:pPr>
        <w:pStyle w:val="B2"/>
        <w:rPr>
          <w:lang w:eastAsia="ko-KR"/>
        </w:rPr>
      </w:pPr>
      <w:r w:rsidRPr="0051736F">
        <w:rPr>
          <w:lang w:eastAsia="ko-KR"/>
        </w:rPr>
        <w:tab/>
        <w:t xml:space="preserve">Step 0a (case A). The NWDAF containing AnLF that wants to perform inference and does not have a model, it discovers an NWDAF containing MTLF from NRF and sends a subscription request for a model to the NWDAF containing MTLF using </w:t>
      </w:r>
      <w:proofErr w:type="spellStart"/>
      <w:r w:rsidRPr="0051736F">
        <w:rPr>
          <w:lang w:eastAsia="ko-KR"/>
        </w:rPr>
        <w:t>Nnwdaf_MLModelProvision_Subscribe</w:t>
      </w:r>
      <w:proofErr w:type="spellEnd"/>
      <w:r w:rsidRPr="0051736F">
        <w:rPr>
          <w:lang w:eastAsia="ko-KR"/>
        </w:rPr>
        <w:t>.</w:t>
      </w:r>
    </w:p>
    <w:p w14:paraId="21FC4318" w14:textId="55C3E209" w:rsidR="00E36BB0" w:rsidRPr="0051736F" w:rsidRDefault="00E36BB0" w:rsidP="00E36BB0">
      <w:pPr>
        <w:pStyle w:val="B2"/>
        <w:rPr>
          <w:lang w:eastAsia="ko-KR"/>
        </w:rPr>
      </w:pPr>
      <w:r w:rsidRPr="0051736F">
        <w:rPr>
          <w:lang w:eastAsia="ko-KR"/>
        </w:rPr>
        <w:tab/>
        <w:t xml:space="preserve">Step 0b. (case A). The NWDAF containing MTLF decides to use VFL for the subscription and realizes it cannot be VFL server but wants an AF to act as VFL server, the NWDAF containing MTLF discovers an AF as VFL server according to 6.2H.2.1, and may send a request to the VFL server AF using </w:t>
      </w:r>
      <w:proofErr w:type="spellStart"/>
      <w:r w:rsidRPr="0051736F">
        <w:rPr>
          <w:lang w:eastAsia="ko-KR"/>
        </w:rPr>
        <w:t>Naf_Training_Subscribe</w:t>
      </w:r>
      <w:proofErr w:type="spellEnd"/>
      <w:r w:rsidRPr="0051736F">
        <w:rPr>
          <w:lang w:eastAsia="ko-KR"/>
        </w:rPr>
        <w:t xml:space="preserve"> including Analytics ID, optionally Notification target address, the AF as VFL server starts VFL Training according to step 1. The NWDAF containing MTLF may either send in the service subscription response that no ML model identifier will be made available due to VFL model to be used and that training is ongoing, alternatively the NWDAF containing the MTLF just indicates that no ML model identifier will be made available and training is completed together with the NF ID of the VFL server and the NWDAF containing AnLF may request the inference output using the requested Analytics ID as described in step 1 of clause 6.2H.2.4.1. If the received </w:t>
      </w:r>
      <w:proofErr w:type="spellStart"/>
      <w:r w:rsidRPr="0051736F">
        <w:rPr>
          <w:lang w:eastAsia="ko-KR"/>
        </w:rPr>
        <w:t>Nnwdaf_MLModelProvision_Subscribe</w:t>
      </w:r>
      <w:proofErr w:type="spellEnd"/>
      <w:r w:rsidRPr="0051736F">
        <w:rPr>
          <w:lang w:eastAsia="ko-KR"/>
        </w:rPr>
        <w:t xml:space="preserve"> service contains the time when ML Model is needed, the MTLF may forward it in </w:t>
      </w:r>
      <w:proofErr w:type="spellStart"/>
      <w:r w:rsidRPr="0051736F">
        <w:rPr>
          <w:lang w:eastAsia="ko-KR"/>
        </w:rPr>
        <w:t>Naf_Training_Subscribe</w:t>
      </w:r>
      <w:proofErr w:type="spellEnd"/>
      <w:r w:rsidRPr="0051736F">
        <w:rPr>
          <w:lang w:eastAsia="ko-KR"/>
        </w:rPr>
        <w:t>. If VFL server cannot meet the time when ML Model is needed it may not to start the training.</w:t>
      </w:r>
    </w:p>
    <w:p w14:paraId="65A6B374" w14:textId="77777777" w:rsidR="00E36BB0" w:rsidRPr="0051736F" w:rsidRDefault="00E36BB0" w:rsidP="00E36BB0">
      <w:pPr>
        <w:pStyle w:val="NO"/>
        <w:rPr>
          <w:lang w:eastAsia="ko-KR"/>
        </w:rPr>
      </w:pPr>
      <w:r w:rsidRPr="0051736F">
        <w:rPr>
          <w:lang w:eastAsia="ko-KR"/>
        </w:rPr>
        <w:t>NOTE 2:</w:t>
      </w:r>
      <w:r w:rsidRPr="0051736F">
        <w:rPr>
          <w:lang w:eastAsia="ko-KR"/>
        </w:rPr>
        <w:tab/>
        <w:t>The AF may have registered in NRF for the particular Analytics ID that it can perform Inference for it. In this case no training will be performed.</w:t>
      </w:r>
    </w:p>
    <w:p w14:paraId="473F4AC6" w14:textId="77777777" w:rsidR="00E36BB0" w:rsidRPr="0051736F" w:rsidRDefault="00E36BB0" w:rsidP="00E36BB0">
      <w:pPr>
        <w:pStyle w:val="B1"/>
        <w:rPr>
          <w:lang w:eastAsia="ko-KR"/>
        </w:rPr>
      </w:pPr>
      <w:r w:rsidRPr="0051736F">
        <w:rPr>
          <w:lang w:eastAsia="ko-KR"/>
        </w:rPr>
        <w:t>-</w:t>
      </w:r>
      <w:r w:rsidRPr="0051736F">
        <w:rPr>
          <w:lang w:eastAsia="ko-KR"/>
        </w:rPr>
        <w:tab/>
        <w:t>Triggered by NWDAF containing AnLF (VFL Server is a trusted AF):</w:t>
      </w:r>
    </w:p>
    <w:p w14:paraId="62245B67" w14:textId="77777777" w:rsidR="00E36BB0" w:rsidRPr="0051736F" w:rsidRDefault="00E36BB0" w:rsidP="00E36BB0">
      <w:pPr>
        <w:pStyle w:val="B2"/>
        <w:rPr>
          <w:lang w:eastAsia="ko-KR"/>
        </w:rPr>
      </w:pPr>
      <w:r w:rsidRPr="0051736F">
        <w:rPr>
          <w:lang w:eastAsia="ko-KR"/>
        </w:rPr>
        <w:tab/>
        <w:t>Step 0c. (case B). Same as step 0a. Alternatively, the NWDAF containing AnLF knows by configuration that the Analytics ID is trained using VFL, then the AnLF discovers the AF VFL Server and requests the AF VFL Server to train the ML Model.</w:t>
      </w:r>
    </w:p>
    <w:p w14:paraId="27D37794" w14:textId="79363105" w:rsidR="00E36BB0" w:rsidRPr="0051736F" w:rsidRDefault="00E36BB0" w:rsidP="00E36BB0">
      <w:pPr>
        <w:pStyle w:val="B2"/>
        <w:rPr>
          <w:lang w:eastAsia="ko-KR"/>
        </w:rPr>
      </w:pPr>
      <w:r w:rsidRPr="0051736F">
        <w:rPr>
          <w:lang w:eastAsia="ko-KR"/>
        </w:rPr>
        <w:tab/>
        <w:t>If a ML model provisioning subscription request from an NWDAF containing AnLF is received in step 0c, the MTLF sends in the service subscription response an indication that no ML model is available due to VFL model to be used and that the subscription is terminated (i.e. as new cause code) and may also provide VFL server ID. The NWDAF containing AnLF can directly send the Analytics Subscription requests to the NWDAF containing MTLF as VFL Server or the VFL server indicated by the VFL server ID as described in step 1 of clause 6.2H.2.4.1.The NWDAF can also discover an AF VFL Server from NRF that supports the Analytics ID.</w:t>
      </w:r>
    </w:p>
    <w:p w14:paraId="769F3796" w14:textId="77777777" w:rsidR="00E36BB0" w:rsidRPr="0051736F" w:rsidRDefault="00E36BB0" w:rsidP="00E36BB0">
      <w:pPr>
        <w:pStyle w:val="B2"/>
        <w:rPr>
          <w:lang w:eastAsia="ko-KR"/>
        </w:rPr>
      </w:pPr>
      <w:r w:rsidRPr="0051736F">
        <w:rPr>
          <w:lang w:eastAsia="ko-KR"/>
        </w:rPr>
        <w:tab/>
        <w:t xml:space="preserve">The AnLF then sends request to AF VFL server to train a ML Model with the Analytics ID as described in step 1 of clause 6.2H.2.4.1. The AnLF may also include the time when ML Model is needed in the training request. The VFL server AF estimates the VFL training completion time using Analytics ID and compare it with the time when ML Model is needed. If the VFL training completion time is no later than the time when ML Model is needed, the AF may start VFL training, indicate to the AnLF that training is ongoing with VFL training completion time and will subsequently indicate that the training is complete to the NWDAF containing AnLF, optionally, together with the VFL correlation ID. If not, the VFL server AF indicates to the MTLF that the time when ML Model is needed </w:t>
      </w:r>
      <w:proofErr w:type="spellStart"/>
      <w:r w:rsidRPr="0051736F">
        <w:rPr>
          <w:lang w:eastAsia="ko-KR"/>
        </w:rPr>
        <w:t>can not</w:t>
      </w:r>
      <w:proofErr w:type="spellEnd"/>
      <w:r w:rsidRPr="0051736F">
        <w:rPr>
          <w:lang w:eastAsia="ko-KR"/>
        </w:rPr>
        <w:t xml:space="preserve"> be fulfilled together with estimated VFL training completion time. Based on the message sent by VFL server, the NWDAF containing AnLF can send a request to perform Inference using the requested Analytics ID and optionally the VFL correlation ID to retrieve an VFL Inference output from as described in step 1 of clause 6.2H.2.4.1. The AnLF may send VFL inference request to VFL server AF after it receives the Analytics request from consumer NF.</w:t>
      </w:r>
    </w:p>
    <w:p w14:paraId="552478FE" w14:textId="77777777" w:rsidR="00E36BB0" w:rsidRPr="0051736F" w:rsidRDefault="00E36BB0" w:rsidP="00E36BB0">
      <w:pPr>
        <w:pStyle w:val="B1"/>
        <w:rPr>
          <w:lang w:eastAsia="ko-KR"/>
        </w:rPr>
      </w:pPr>
      <w:r w:rsidRPr="0051736F">
        <w:rPr>
          <w:lang w:eastAsia="ko-KR"/>
        </w:rPr>
        <w:t>-</w:t>
      </w:r>
      <w:r w:rsidRPr="0051736F">
        <w:rPr>
          <w:lang w:eastAsia="ko-KR"/>
        </w:rPr>
        <w:tab/>
        <w:t>Triggered by NWDAF containing AnLF via ML model provisioning (VFL Server is a NWDAF):</w:t>
      </w:r>
    </w:p>
    <w:p w14:paraId="4E968D38" w14:textId="5C8AA251" w:rsidR="00043C27" w:rsidRPr="0051736F" w:rsidRDefault="00E36BB0" w:rsidP="00DC4E1B">
      <w:pPr>
        <w:pStyle w:val="B2"/>
        <w:rPr>
          <w:lang w:eastAsia="ko-KR"/>
        </w:rPr>
      </w:pPr>
      <w:r w:rsidRPr="0051736F">
        <w:rPr>
          <w:lang w:eastAsia="ko-KR"/>
        </w:rPr>
        <w:tab/>
        <w:t xml:space="preserve">Step 0d. (case C). If the NWDAF containing AnLF that wants to perform inference and does not have a model, it discovers an NWDAF containing MTLF from NRF and sends a subscription request for a model to </w:t>
      </w:r>
      <w:r w:rsidRPr="0051736F">
        <w:rPr>
          <w:lang w:eastAsia="ko-KR"/>
        </w:rPr>
        <w:lastRenderedPageBreak/>
        <w:t xml:space="preserve">the NWDAF containing MTLF using </w:t>
      </w:r>
      <w:proofErr w:type="spellStart"/>
      <w:r w:rsidRPr="0051736F">
        <w:rPr>
          <w:lang w:eastAsia="ko-KR"/>
        </w:rPr>
        <w:t>Nnwdaf_MLModelProvision_Subscribe</w:t>
      </w:r>
      <w:proofErr w:type="spellEnd"/>
      <w:r w:rsidRPr="0051736F">
        <w:rPr>
          <w:lang w:eastAsia="ko-KR"/>
        </w:rPr>
        <w:t>. If the discovered NWDAF containing MTLF does not have a model, it sends a response to the AnLF that no Model is available due to VFL used and that the subscription is terminated (i.e. as new cause code), and may also provide VFL server ID and/or an estimated time when the training is complete. The NWDAF containing AnLF can directly send the Analytics Subscription requests to the NWDAF containing MTLF as VFL Server or the VFL server indicated by the VFL server ID as described in step 1 of clause 6.2H.2.4.1.</w:t>
      </w:r>
    </w:p>
    <w:p w14:paraId="584472B1" w14:textId="77777777" w:rsidR="00E36BB0" w:rsidRPr="0051736F" w:rsidRDefault="00E36BB0" w:rsidP="00E36BB0">
      <w:pPr>
        <w:pStyle w:val="B2"/>
        <w:rPr>
          <w:lang w:eastAsia="ko-KR"/>
        </w:rPr>
      </w:pPr>
      <w:r w:rsidRPr="0051736F">
        <w:rPr>
          <w:lang w:eastAsia="ko-KR"/>
        </w:rPr>
        <w:tab/>
        <w:t>The NWDAF containing AnLF can also discover new VFL Server from NRF that supports the Analytics ID, then and can send Analytics Subscription requests to that VFL Server as described in step 1 of clause 6.2H.2.4.1.</w:t>
      </w:r>
    </w:p>
    <w:p w14:paraId="54F0CB0A" w14:textId="77777777" w:rsidR="00E36BB0" w:rsidRPr="0051736F" w:rsidRDefault="00E36BB0" w:rsidP="00E36BB0">
      <w:pPr>
        <w:pStyle w:val="B1"/>
        <w:rPr>
          <w:lang w:eastAsia="ko-KR"/>
        </w:rPr>
      </w:pPr>
      <w:r w:rsidRPr="0051736F">
        <w:rPr>
          <w:lang w:eastAsia="ko-KR"/>
        </w:rPr>
        <w:t>-</w:t>
      </w:r>
      <w:r w:rsidRPr="0051736F">
        <w:rPr>
          <w:lang w:eastAsia="ko-KR"/>
        </w:rPr>
        <w:tab/>
        <w:t>Triggered by analytics consumer. (VFL Server is either an AF or an NWDAF):</w:t>
      </w:r>
    </w:p>
    <w:p w14:paraId="34AA1733" w14:textId="77777777" w:rsidR="00E36BB0" w:rsidRPr="0051736F" w:rsidRDefault="00E36BB0" w:rsidP="00E36BB0">
      <w:pPr>
        <w:pStyle w:val="B2"/>
        <w:rPr>
          <w:lang w:eastAsia="ko-KR"/>
        </w:rPr>
      </w:pPr>
      <w:r w:rsidRPr="0051736F">
        <w:rPr>
          <w:lang w:eastAsia="ko-KR"/>
        </w:rPr>
        <w:tab/>
        <w:t>Step 0e. (case D). NF consumer needs analytics output for a specific Analytics ID, it discovers an NWDAF from NRF to provide the analytics ID. If the discovered NWDAF is a VFL server which supports the analytics ID, then to generate the analytics output via VFL inference as defined in clause 6.2H.2.4, the VFL server may trigger VFL training if no corresponding VFL training has been performed.</w:t>
      </w:r>
    </w:p>
    <w:p w14:paraId="4BC01FF4" w14:textId="5E65971A" w:rsidR="00B07E17" w:rsidRDefault="00E36BB0">
      <w:pPr>
        <w:pStyle w:val="B2"/>
        <w:rPr>
          <w:ins w:id="15" w:author="Lenovo DK r01" w:date="2025-06-30T13:37:00Z"/>
          <w:lang w:eastAsia="ko-KR"/>
        </w:rPr>
        <w:pPrChange w:id="16" w:author="Lenovo DK" w:date="2025-06-30T17:08:00Z">
          <w:pPr>
            <w:pStyle w:val="B1"/>
          </w:pPr>
        </w:pPrChange>
      </w:pPr>
      <w:r w:rsidRPr="0051736F">
        <w:rPr>
          <w:lang w:eastAsia="ko-KR"/>
        </w:rPr>
        <w:tab/>
        <w:t>For all cases, if the time when Analytics information includes in the Analytics request, the VFL server estimate the completion time of VFL training and/or VFL inference using Analytics ID received and compare it with the time when Analytics information is needed. If the completion time is no later than the time when Analytics information is needed, the VFL server starts VFL training and/or VFL inference.</w:t>
      </w:r>
    </w:p>
    <w:p w14:paraId="593EECB7" w14:textId="77777777" w:rsidR="0029457C" w:rsidRDefault="0029457C" w:rsidP="0029457C">
      <w:pPr>
        <w:pStyle w:val="B1"/>
        <w:rPr>
          <w:ins w:id="17" w:author="Lenovo DK" w:date="2025-07-02T09:34:00Z"/>
          <w:lang w:eastAsia="ko-KR"/>
        </w:rPr>
      </w:pPr>
      <w:ins w:id="18" w:author="Lenovo DK" w:date="2025-07-02T09:34:00Z">
        <w:r>
          <w:rPr>
            <w:lang w:eastAsia="ko-KR"/>
          </w:rPr>
          <w:t>-</w:t>
        </w:r>
        <w:r>
          <w:rPr>
            <w:lang w:eastAsia="ko-KR"/>
          </w:rPr>
          <w:tab/>
          <w:t>(Case E) Triggered by an NWDAF containing AnLF supporting VFL server functionality for inference (VFL server is an NWDAF containing MTLF)</w:t>
        </w:r>
      </w:ins>
    </w:p>
    <w:p w14:paraId="5E0C04A4" w14:textId="77777777" w:rsidR="0029457C" w:rsidRDefault="0029457C" w:rsidP="0029457C">
      <w:pPr>
        <w:pStyle w:val="B2"/>
        <w:rPr>
          <w:ins w:id="19" w:author="Lenovo DK" w:date="2025-07-02T09:34:00Z"/>
          <w:lang w:eastAsia="ko-KR"/>
        </w:rPr>
      </w:pPr>
      <w:ins w:id="20" w:author="Lenovo DK" w:date="2025-07-02T09:34:00Z">
        <w:r>
          <w:rPr>
            <w:lang w:eastAsia="ko-KR"/>
          </w:rPr>
          <w:t>-</w:t>
        </w:r>
        <w:r>
          <w:rPr>
            <w:lang w:eastAsia="ko-KR"/>
          </w:rPr>
          <w:tab/>
          <w:t>Step </w:t>
        </w:r>
        <w:proofErr w:type="spellStart"/>
        <w:r>
          <w:rPr>
            <w:lang w:eastAsia="ko-KR"/>
          </w:rPr>
          <w:t>0f</w:t>
        </w:r>
        <w:proofErr w:type="spellEnd"/>
        <w:r>
          <w:rPr>
            <w:lang w:eastAsia="ko-KR"/>
          </w:rPr>
          <w:t xml:space="preserve">. </w:t>
        </w:r>
        <w:r w:rsidRPr="0051736F">
          <w:rPr>
            <w:lang w:eastAsia="ko-KR"/>
          </w:rPr>
          <w:t xml:space="preserve">If the NWDAF containing AnLF that wants to perform inference and does not have a model, it discovers an NWDAF containing MTLF from </w:t>
        </w:r>
        <w:proofErr w:type="spellStart"/>
        <w:r w:rsidRPr="0051736F">
          <w:rPr>
            <w:lang w:eastAsia="ko-KR"/>
          </w:rPr>
          <w:t>NRF</w:t>
        </w:r>
        <w:proofErr w:type="spellEnd"/>
        <w:r w:rsidRPr="0051736F">
          <w:rPr>
            <w:lang w:eastAsia="ko-KR"/>
          </w:rPr>
          <w:t xml:space="preserve"> and sends a subscription request for a model to the NWDAF containing MTLF using </w:t>
        </w:r>
        <w:proofErr w:type="spellStart"/>
        <w:r w:rsidRPr="0051736F">
          <w:rPr>
            <w:lang w:eastAsia="ko-KR"/>
          </w:rPr>
          <w:t>Nnwdaf_MLModelProvision_Subscribe</w:t>
        </w:r>
        <w:proofErr w:type="spellEnd"/>
        <w:r w:rsidRPr="0051736F">
          <w:rPr>
            <w:lang w:eastAsia="ko-KR"/>
          </w:rPr>
          <w:t xml:space="preserve">. If the discovered NWDAF containing MTLF </w:t>
        </w:r>
        <w:r>
          <w:rPr>
            <w:lang w:eastAsia="ko-KR"/>
          </w:rPr>
          <w:t xml:space="preserve">determines that VFL is needed the NWDAF containing MTLF provides in the response: the VFL correlation ID, local model information at the NWDAF containing MTLF and associated Feature ID(s), and VFL client ID(s) of participating VFL clients during training and associated Feature ID(s). </w:t>
        </w:r>
      </w:ins>
    </w:p>
    <w:p w14:paraId="0E1AF175" w14:textId="77777777" w:rsidR="0029457C" w:rsidRDefault="0029457C" w:rsidP="0029457C">
      <w:pPr>
        <w:pStyle w:val="B2"/>
        <w:rPr>
          <w:ins w:id="21" w:author="Lenovo DK" w:date="2025-07-02T09:34:00Z"/>
          <w:lang w:eastAsia="ko-KR"/>
        </w:rPr>
      </w:pPr>
      <w:ins w:id="22" w:author="Lenovo DK" w:date="2025-07-02T09:34:00Z">
        <w:r>
          <w:rPr>
            <w:lang w:eastAsia="ko-KR"/>
          </w:rPr>
          <w:t>-</w:t>
        </w:r>
        <w:r>
          <w:rPr>
            <w:lang w:eastAsia="ko-KR"/>
          </w:rPr>
          <w:tab/>
          <w:t>If the NWDAF containing AnLF does not find a local model the NWDAF may tigger inference as per Cases A-D.</w:t>
        </w:r>
      </w:ins>
    </w:p>
    <w:p w14:paraId="100D10BD" w14:textId="614FE5E0" w:rsidR="00E36BB0" w:rsidRPr="0051736F" w:rsidRDefault="00E36BB0" w:rsidP="00E36BB0">
      <w:pPr>
        <w:pStyle w:val="NO"/>
        <w:rPr>
          <w:lang w:eastAsia="ko-KR"/>
        </w:rPr>
      </w:pPr>
      <w:r w:rsidRPr="0051736F">
        <w:rPr>
          <w:lang w:eastAsia="ko-KR"/>
        </w:rPr>
        <w:t>NOTE 3:</w:t>
      </w:r>
      <w:r w:rsidRPr="0051736F">
        <w:rPr>
          <w:lang w:eastAsia="ko-KR"/>
        </w:rPr>
        <w:tab/>
        <w:t>If the VFL training is complete, then only the time of VFL inference will be estimated.</w:t>
      </w:r>
    </w:p>
    <w:p w14:paraId="6047EA84" w14:textId="77777777" w:rsidR="00E36BB0" w:rsidRPr="0051736F" w:rsidRDefault="00E36BB0" w:rsidP="00E36BB0">
      <w:pPr>
        <w:pStyle w:val="NO"/>
        <w:rPr>
          <w:lang w:eastAsia="ko-KR"/>
        </w:rPr>
      </w:pPr>
      <w:r w:rsidRPr="0051736F">
        <w:rPr>
          <w:lang w:eastAsia="ko-KR"/>
        </w:rPr>
        <w:t>NOTE 4:</w:t>
      </w:r>
      <w:r w:rsidRPr="0051736F">
        <w:rPr>
          <w:lang w:eastAsia="ko-KR"/>
        </w:rPr>
        <w:tab/>
        <w:t>VFL server can also decide to initiate VFL training based on operator policy or internal configuration.</w:t>
      </w:r>
    </w:p>
    <w:p w14:paraId="41FCAB36" w14:textId="77777777" w:rsidR="00E36BB0" w:rsidRPr="0051736F" w:rsidRDefault="00E36BB0" w:rsidP="00E36BB0">
      <w:pPr>
        <w:pStyle w:val="B1"/>
        <w:rPr>
          <w:lang w:eastAsia="ko-KR"/>
        </w:rPr>
      </w:pPr>
      <w:r w:rsidRPr="0051736F">
        <w:rPr>
          <w:lang w:eastAsia="ko-KR"/>
        </w:rPr>
        <w:t>1.</w:t>
      </w:r>
      <w:r w:rsidRPr="0051736F">
        <w:rPr>
          <w:lang w:eastAsia="ko-KR"/>
        </w:rPr>
        <w:tab/>
        <w:t>The NWDAF acting as VFL server determines the VFL clients that participate in VFL procedure in the VFL clients discovery and preparation phase as described in the clause 6.2H.2.1 and clause 6.2H.2.2.</w:t>
      </w:r>
    </w:p>
    <w:p w14:paraId="1541079E" w14:textId="77777777" w:rsidR="00E36BB0" w:rsidRPr="0051736F" w:rsidRDefault="00E36BB0" w:rsidP="00E36BB0">
      <w:pPr>
        <w:rPr>
          <w:lang w:eastAsia="ko-KR"/>
        </w:rPr>
      </w:pPr>
      <w:r w:rsidRPr="0051736F">
        <w:rPr>
          <w:lang w:eastAsia="ko-KR"/>
        </w:rPr>
        <w:t>Steps 2-6 are repeated until the training termination condition is reached.</w:t>
      </w:r>
    </w:p>
    <w:p w14:paraId="7ACDF96F" w14:textId="77777777" w:rsidR="00E36BB0" w:rsidRPr="0051736F" w:rsidRDefault="00E36BB0" w:rsidP="00E36BB0">
      <w:pPr>
        <w:pStyle w:val="B1"/>
        <w:rPr>
          <w:lang w:eastAsia="ko-KR"/>
        </w:rPr>
      </w:pPr>
      <w:r w:rsidRPr="0051736F">
        <w:rPr>
          <w:lang w:eastAsia="ko-KR"/>
        </w:rPr>
        <w:t>2.</w:t>
      </w:r>
      <w:r w:rsidRPr="0051736F">
        <w:rPr>
          <w:lang w:eastAsia="ko-KR"/>
        </w:rPr>
        <w:tab/>
        <w:t>To start the VFL training, the VFL server sends a request to start the training to all selected VFL clients. The request includes VFL correlation ID, at least the parameters negotiated during the preparation phase and the VFL training iteration number set to 0, and a Notification Correlation ID. Optionally, the VFL Server includes parameters according to clause 6.2H.3.</w:t>
      </w:r>
    </w:p>
    <w:p w14:paraId="4AE70AA3" w14:textId="77777777" w:rsidR="00E36BB0" w:rsidRPr="0051736F" w:rsidRDefault="00E36BB0" w:rsidP="00E36BB0">
      <w:pPr>
        <w:pStyle w:val="B1"/>
        <w:rPr>
          <w:lang w:eastAsia="ko-KR"/>
        </w:rPr>
      </w:pPr>
      <w:r w:rsidRPr="0051736F">
        <w:rPr>
          <w:lang w:eastAsia="ko-KR"/>
        </w:rPr>
        <w:tab/>
        <w:t>If the VFL procedure continues in subsequent iterations, the VFL server sends an update request for a new VFL training iteration containing an incremented a VFL training iteration number and intermediate model training information to each of the VFL clients for next round of VFL training. The VFL Server, based on internal logic, may provide checkpoint information according to clause 6.2H.3.</w:t>
      </w:r>
    </w:p>
    <w:p w14:paraId="1C8FFE09" w14:textId="77777777" w:rsidR="00E36BB0" w:rsidRPr="0051736F" w:rsidRDefault="00E36BB0" w:rsidP="00E36BB0">
      <w:pPr>
        <w:pStyle w:val="B2"/>
        <w:rPr>
          <w:lang w:eastAsia="ko-KR"/>
        </w:rPr>
      </w:pPr>
      <w:r w:rsidRPr="0051736F">
        <w:rPr>
          <w:lang w:eastAsia="ko-KR"/>
        </w:rPr>
        <w:t>2a.</w:t>
      </w:r>
      <w:r w:rsidRPr="0051736F">
        <w:rPr>
          <w:lang w:eastAsia="ko-KR"/>
        </w:rPr>
        <w:tab/>
        <w:t xml:space="preserve">The VFL server sends a </w:t>
      </w:r>
      <w:proofErr w:type="spellStart"/>
      <w:r w:rsidRPr="0051736F">
        <w:rPr>
          <w:lang w:eastAsia="ko-KR"/>
        </w:rPr>
        <w:t>Nnwdaf_VFLTraining_Subscribe</w:t>
      </w:r>
      <w:proofErr w:type="spellEnd"/>
      <w:r w:rsidRPr="0051736F">
        <w:rPr>
          <w:lang w:eastAsia="ko-KR"/>
        </w:rPr>
        <w:t xml:space="preserve"> to the selected NWDAF VFL clients(s).</w:t>
      </w:r>
    </w:p>
    <w:p w14:paraId="5B116B8C" w14:textId="77777777" w:rsidR="00E36BB0" w:rsidRPr="0051736F" w:rsidRDefault="00E36BB0" w:rsidP="00E36BB0">
      <w:pPr>
        <w:pStyle w:val="B2"/>
        <w:rPr>
          <w:lang w:eastAsia="ko-KR"/>
        </w:rPr>
      </w:pPr>
      <w:r w:rsidRPr="0051736F">
        <w:rPr>
          <w:lang w:eastAsia="ko-KR"/>
        </w:rPr>
        <w:t>2b.</w:t>
      </w:r>
      <w:r w:rsidRPr="0051736F">
        <w:rPr>
          <w:lang w:eastAsia="ko-KR"/>
        </w:rPr>
        <w:tab/>
        <w:t xml:space="preserve">The VFL server sends a </w:t>
      </w:r>
      <w:proofErr w:type="spellStart"/>
      <w:r w:rsidRPr="0051736F">
        <w:rPr>
          <w:lang w:eastAsia="ko-KR"/>
        </w:rPr>
        <w:t>Naf_VFLTraining_Subscribe</w:t>
      </w:r>
      <w:proofErr w:type="spellEnd"/>
      <w:r w:rsidRPr="0051736F">
        <w:rPr>
          <w:lang w:eastAsia="ko-KR"/>
        </w:rPr>
        <w:t xml:space="preserve"> to the selected trusted AF VFL clients(s).</w:t>
      </w:r>
    </w:p>
    <w:p w14:paraId="4657B040" w14:textId="77777777" w:rsidR="00E36BB0" w:rsidRPr="0051736F" w:rsidRDefault="00E36BB0" w:rsidP="00E36BB0">
      <w:pPr>
        <w:pStyle w:val="B2"/>
        <w:rPr>
          <w:lang w:eastAsia="ko-KR"/>
        </w:rPr>
      </w:pPr>
      <w:r w:rsidRPr="0051736F">
        <w:rPr>
          <w:lang w:eastAsia="ko-KR"/>
        </w:rPr>
        <w:t>2c.</w:t>
      </w:r>
      <w:r w:rsidRPr="0051736F">
        <w:rPr>
          <w:lang w:eastAsia="ko-KR"/>
        </w:rPr>
        <w:tab/>
        <w:t xml:space="preserve">For each selected untrusted AF VFL clients, the VFL server sends a </w:t>
      </w:r>
      <w:proofErr w:type="spellStart"/>
      <w:r w:rsidRPr="0051736F">
        <w:rPr>
          <w:lang w:eastAsia="ko-KR"/>
        </w:rPr>
        <w:t>Nnef_VFLTraining_AFClient_Subscribe</w:t>
      </w:r>
      <w:proofErr w:type="spellEnd"/>
      <w:r w:rsidRPr="0051736F">
        <w:rPr>
          <w:lang w:eastAsia="ko-KR"/>
        </w:rPr>
        <w:t xml:space="preserve"> to the NEF handling that AF.</w:t>
      </w:r>
    </w:p>
    <w:p w14:paraId="2D1171A6" w14:textId="77777777" w:rsidR="00E36BB0" w:rsidRPr="0051736F" w:rsidRDefault="00E36BB0" w:rsidP="00E36BB0">
      <w:pPr>
        <w:pStyle w:val="B2"/>
        <w:rPr>
          <w:lang w:eastAsia="ko-KR"/>
        </w:rPr>
      </w:pPr>
      <w:r w:rsidRPr="0051736F">
        <w:rPr>
          <w:lang w:eastAsia="ko-KR"/>
        </w:rPr>
        <w:t>2d.</w:t>
      </w:r>
      <w:r w:rsidRPr="0051736F">
        <w:rPr>
          <w:lang w:eastAsia="ko-KR"/>
        </w:rPr>
        <w:tab/>
        <w:t xml:space="preserve">For each selected untrusted AF VFL client, the NEF sends a </w:t>
      </w:r>
      <w:proofErr w:type="spellStart"/>
      <w:r w:rsidRPr="0051736F">
        <w:rPr>
          <w:lang w:eastAsia="ko-KR"/>
        </w:rPr>
        <w:t>Naf_VFLTraining_Subscribe</w:t>
      </w:r>
      <w:proofErr w:type="spellEnd"/>
      <w:r w:rsidRPr="0051736F">
        <w:rPr>
          <w:lang w:eastAsia="ko-KR"/>
        </w:rPr>
        <w:t xml:space="preserve"> to that AF. The NEF may also translate the analytic filter information if needed, e.g. TAIs into geographical area.</w:t>
      </w:r>
    </w:p>
    <w:p w14:paraId="1141C473" w14:textId="77777777" w:rsidR="00E36BB0" w:rsidRPr="0051736F" w:rsidRDefault="00E36BB0" w:rsidP="00E36BB0">
      <w:pPr>
        <w:pStyle w:val="B1"/>
        <w:rPr>
          <w:lang w:eastAsia="ko-KR"/>
        </w:rPr>
      </w:pPr>
      <w:r w:rsidRPr="0051736F">
        <w:rPr>
          <w:lang w:eastAsia="ko-KR"/>
        </w:rPr>
        <w:lastRenderedPageBreak/>
        <w:t>3.</w:t>
      </w:r>
      <w:r w:rsidRPr="0051736F">
        <w:rPr>
          <w:lang w:eastAsia="ko-KR"/>
        </w:rPr>
        <w:tab/>
        <w:t>[Optional] Each VFL client collects its local data by using the current mechanism if the VFL client has no local data already available. The data used by each VFL Client is collected as per alignment information.</w:t>
      </w:r>
    </w:p>
    <w:p w14:paraId="231A2CC5" w14:textId="77777777" w:rsidR="00E36BB0" w:rsidRPr="0051736F" w:rsidRDefault="00E36BB0" w:rsidP="00E36BB0">
      <w:pPr>
        <w:pStyle w:val="B1"/>
        <w:rPr>
          <w:lang w:eastAsia="ko-KR"/>
        </w:rPr>
      </w:pPr>
      <w:r w:rsidRPr="0051736F">
        <w:rPr>
          <w:lang w:eastAsia="ko-KR"/>
        </w:rPr>
        <w:t>4.</w:t>
      </w:r>
      <w:r w:rsidRPr="0051736F">
        <w:rPr>
          <w:lang w:eastAsia="ko-KR"/>
        </w:rPr>
        <w:tab/>
        <w:t>During VFL training procedure, each VFL client further trains the local ML model associated with the same VFL Correlation ID based on their own collected or available data and when applicable (e.g. after the first round of training) and possible intermediate model training information distributed by the VFL server in the previous training iteration. Each VFL Client computes and reports the client intermediate training result of the local ML model to the VFL server. VFL client(s) may also report a delta from the initial list of samples according to clause 6.2H.3. Based on internal logic, the VFL server may indicate if the training has to resume from a previous checkpoint by using its training iteration round ID.</w:t>
      </w:r>
    </w:p>
    <w:p w14:paraId="3E3455DC" w14:textId="77777777" w:rsidR="00E36BB0" w:rsidRPr="0051736F" w:rsidRDefault="00E36BB0" w:rsidP="00E36BB0">
      <w:pPr>
        <w:pStyle w:val="NO"/>
        <w:rPr>
          <w:lang w:eastAsia="ko-KR"/>
        </w:rPr>
      </w:pPr>
      <w:r w:rsidRPr="0051736F">
        <w:rPr>
          <w:lang w:eastAsia="ko-KR"/>
        </w:rPr>
        <w:t>NOTE 5:</w:t>
      </w:r>
      <w:r w:rsidRPr="0051736F">
        <w:rPr>
          <w:lang w:eastAsia="ko-KR"/>
        </w:rPr>
        <w:tab/>
        <w:t>The intermediate model training information and intermediate training result are constructed in per sample granularity.</w:t>
      </w:r>
    </w:p>
    <w:p w14:paraId="78CEC005" w14:textId="77777777" w:rsidR="00E36BB0" w:rsidRPr="0051736F" w:rsidRDefault="00E36BB0" w:rsidP="00E36BB0">
      <w:pPr>
        <w:pStyle w:val="B1"/>
        <w:rPr>
          <w:lang w:eastAsia="ko-KR"/>
        </w:rPr>
      </w:pPr>
      <w:r w:rsidRPr="0051736F">
        <w:rPr>
          <w:lang w:eastAsia="ko-KR"/>
        </w:rPr>
        <w:t>5.</w:t>
      </w:r>
      <w:r w:rsidRPr="0051736F">
        <w:rPr>
          <w:lang w:eastAsia="ko-KR"/>
        </w:rPr>
        <w:tab/>
        <w:t>Each VFL client reports the computed client intermediate training result of the local ML model to the VFL server. The Notification Correlation ID and a VFL training iteration number. A client may indicate in message for a request to leave the VFL. Each client may report local ML model accuracy monitoring information if ML model accuracy monitoring flag is received in step 2.</w:t>
      </w:r>
    </w:p>
    <w:p w14:paraId="2EA97D9F" w14:textId="77777777" w:rsidR="00E36BB0" w:rsidRPr="0051736F" w:rsidRDefault="00E36BB0" w:rsidP="00E36BB0">
      <w:pPr>
        <w:pStyle w:val="NO"/>
        <w:rPr>
          <w:lang w:eastAsia="ko-KR"/>
        </w:rPr>
      </w:pPr>
      <w:r w:rsidRPr="0051736F">
        <w:rPr>
          <w:lang w:eastAsia="ko-KR"/>
        </w:rPr>
        <w:t>NOTE 6:</w:t>
      </w:r>
      <w:r w:rsidRPr="0051736F">
        <w:rPr>
          <w:lang w:eastAsia="ko-KR"/>
        </w:rPr>
        <w:tab/>
        <w:t>If the VFL Server deems the training can continue, it responds back by informing the FL Client to cease the ML Model training by performing step 8 for this client.</w:t>
      </w:r>
    </w:p>
    <w:p w14:paraId="374515B4" w14:textId="77777777" w:rsidR="00E36BB0" w:rsidRPr="0051736F" w:rsidRDefault="00E36BB0" w:rsidP="00E36BB0">
      <w:pPr>
        <w:pStyle w:val="B2"/>
        <w:rPr>
          <w:lang w:eastAsia="ko-KR"/>
        </w:rPr>
      </w:pPr>
      <w:r w:rsidRPr="0051736F">
        <w:rPr>
          <w:lang w:eastAsia="ko-KR"/>
        </w:rPr>
        <w:t>5a.</w:t>
      </w:r>
      <w:r w:rsidRPr="0051736F">
        <w:rPr>
          <w:lang w:eastAsia="ko-KR"/>
        </w:rPr>
        <w:tab/>
        <w:t xml:space="preserve">A NWDAF VFL client sends a </w:t>
      </w:r>
      <w:proofErr w:type="spellStart"/>
      <w:r w:rsidRPr="0051736F">
        <w:rPr>
          <w:lang w:eastAsia="ko-KR"/>
        </w:rPr>
        <w:t>Nnwdaf_VFLTraining_Notify</w:t>
      </w:r>
      <w:proofErr w:type="spellEnd"/>
      <w:r w:rsidRPr="0051736F">
        <w:rPr>
          <w:lang w:eastAsia="ko-KR"/>
        </w:rPr>
        <w:t>.</w:t>
      </w:r>
    </w:p>
    <w:p w14:paraId="705E652B" w14:textId="77777777" w:rsidR="00E36BB0" w:rsidRPr="0051736F" w:rsidRDefault="00E36BB0" w:rsidP="00E36BB0">
      <w:pPr>
        <w:pStyle w:val="B2"/>
        <w:rPr>
          <w:lang w:eastAsia="ko-KR"/>
        </w:rPr>
      </w:pPr>
      <w:r w:rsidRPr="0051736F">
        <w:rPr>
          <w:lang w:eastAsia="ko-KR"/>
        </w:rPr>
        <w:t>5b.</w:t>
      </w:r>
      <w:r w:rsidRPr="0051736F">
        <w:rPr>
          <w:lang w:eastAsia="ko-KR"/>
        </w:rPr>
        <w:tab/>
        <w:t xml:space="preserve">A trusted AF VFL client sends a </w:t>
      </w:r>
      <w:proofErr w:type="spellStart"/>
      <w:r w:rsidRPr="0051736F">
        <w:rPr>
          <w:lang w:eastAsia="ko-KR"/>
        </w:rPr>
        <w:t>Naf_VFLTraining_Notify</w:t>
      </w:r>
      <w:proofErr w:type="spellEnd"/>
      <w:r w:rsidRPr="0051736F">
        <w:rPr>
          <w:lang w:eastAsia="ko-KR"/>
        </w:rPr>
        <w:t xml:space="preserve"> to the VFL server.</w:t>
      </w:r>
    </w:p>
    <w:p w14:paraId="705C0719" w14:textId="77777777" w:rsidR="00E36BB0" w:rsidRPr="0051736F" w:rsidRDefault="00E36BB0" w:rsidP="00E36BB0">
      <w:pPr>
        <w:pStyle w:val="B2"/>
        <w:rPr>
          <w:lang w:eastAsia="ko-KR"/>
        </w:rPr>
      </w:pPr>
      <w:r w:rsidRPr="0051736F">
        <w:rPr>
          <w:lang w:eastAsia="ko-KR"/>
        </w:rPr>
        <w:t>5c.</w:t>
      </w:r>
      <w:r w:rsidRPr="0051736F">
        <w:rPr>
          <w:lang w:eastAsia="ko-KR"/>
        </w:rPr>
        <w:tab/>
        <w:t xml:space="preserve">An untrusted AF VFL client sends a </w:t>
      </w:r>
      <w:proofErr w:type="spellStart"/>
      <w:r w:rsidRPr="0051736F">
        <w:rPr>
          <w:lang w:eastAsia="ko-KR"/>
        </w:rPr>
        <w:t>Naf_VFLTraining_Notify</w:t>
      </w:r>
      <w:proofErr w:type="spellEnd"/>
      <w:r w:rsidRPr="0051736F">
        <w:rPr>
          <w:lang w:eastAsia="ko-KR"/>
        </w:rPr>
        <w:t xml:space="preserve"> to the NEF.</w:t>
      </w:r>
    </w:p>
    <w:p w14:paraId="15893A41" w14:textId="77777777" w:rsidR="00E36BB0" w:rsidRPr="0051736F" w:rsidRDefault="00E36BB0" w:rsidP="00E36BB0">
      <w:pPr>
        <w:pStyle w:val="B2"/>
        <w:rPr>
          <w:lang w:eastAsia="ko-KR"/>
        </w:rPr>
      </w:pPr>
      <w:r w:rsidRPr="0051736F">
        <w:rPr>
          <w:lang w:eastAsia="ko-KR"/>
        </w:rPr>
        <w:t>5d.</w:t>
      </w:r>
      <w:r w:rsidRPr="0051736F">
        <w:rPr>
          <w:lang w:eastAsia="ko-KR"/>
        </w:rPr>
        <w:tab/>
        <w:t xml:space="preserve">For each untrusted AF VFL client, the NEF converts any external identifiers to internal identifiers and sends a </w:t>
      </w:r>
      <w:proofErr w:type="spellStart"/>
      <w:r w:rsidRPr="0051736F">
        <w:rPr>
          <w:lang w:eastAsia="ko-KR"/>
        </w:rPr>
        <w:t>Nnef_VFLTraining_AFClient_Notify</w:t>
      </w:r>
      <w:proofErr w:type="spellEnd"/>
      <w:r w:rsidRPr="0051736F">
        <w:rPr>
          <w:lang w:eastAsia="ko-KR"/>
        </w:rPr>
        <w:t xml:space="preserve"> to the VFL server.</w:t>
      </w:r>
    </w:p>
    <w:p w14:paraId="4C8C7FF1" w14:textId="77777777" w:rsidR="00E36BB0" w:rsidRPr="0051736F" w:rsidRDefault="00E36BB0" w:rsidP="00E36BB0">
      <w:pPr>
        <w:pStyle w:val="B1"/>
        <w:rPr>
          <w:lang w:eastAsia="ko-KR"/>
        </w:rPr>
      </w:pPr>
      <w:r w:rsidRPr="0051736F">
        <w:rPr>
          <w:lang w:eastAsia="ko-KR"/>
        </w:rPr>
        <w:t>6.</w:t>
      </w:r>
      <w:r w:rsidRPr="0051736F">
        <w:rPr>
          <w:lang w:eastAsia="ko-KR"/>
        </w:rPr>
        <w:tab/>
        <w:t>The VFL server may collect the local data and generate its own local intermediate training result. The VFL Server computes the intermediate model training information (e.g. gradient information or loss information) based on the VFL Client(s) intermediate training result(s) received in step 4, its own local intermediate results and the label. The intermediate model training information is used for updating the models of VFL clients and/or the model of the VFL Server. Different intermediate model training information may be computed for different VFL clients and for the VFL Server itself.</w:t>
      </w:r>
    </w:p>
    <w:p w14:paraId="45152076" w14:textId="77777777" w:rsidR="00E36BB0" w:rsidRPr="0051736F" w:rsidRDefault="00E36BB0" w:rsidP="00E36BB0">
      <w:pPr>
        <w:pStyle w:val="B1"/>
        <w:rPr>
          <w:lang w:eastAsia="ko-KR"/>
        </w:rPr>
      </w:pPr>
      <w:r w:rsidRPr="0051736F">
        <w:rPr>
          <w:lang w:eastAsia="ko-KR"/>
        </w:rPr>
        <w:tab/>
        <w:t xml:space="preserve">The VFL server may locally compute contribution weights for each VFL client participating in the VFL </w:t>
      </w:r>
      <w:proofErr w:type="spellStart"/>
      <w:r w:rsidRPr="0051736F">
        <w:rPr>
          <w:lang w:eastAsia="ko-KR"/>
        </w:rPr>
        <w:t>pocess</w:t>
      </w:r>
      <w:proofErr w:type="spellEnd"/>
      <w:r w:rsidRPr="0051736F">
        <w:rPr>
          <w:lang w:eastAsia="ko-KR"/>
        </w:rPr>
        <w:t xml:space="preserve"> and store them for subsequent use, e.g. during inference. How the VFL computes the VFL contribution weights is up to implementation.</w:t>
      </w:r>
    </w:p>
    <w:p w14:paraId="568B1586" w14:textId="77777777" w:rsidR="00E36BB0" w:rsidRPr="0051736F" w:rsidRDefault="00E36BB0" w:rsidP="00E36BB0">
      <w:pPr>
        <w:pStyle w:val="B1"/>
        <w:rPr>
          <w:lang w:eastAsia="ko-KR"/>
        </w:rPr>
      </w:pPr>
      <w:r w:rsidRPr="0051736F">
        <w:rPr>
          <w:lang w:eastAsia="ko-KR"/>
        </w:rPr>
        <w:tab/>
        <w:t xml:space="preserve">The VFL server may also decide to compute the global ML model metric (e.g. ML model accuracy) based on all the intermediate training result received from VFL clients and the label at any time of VFL training. When determining to generate the ML model metric, the VFL server may include an indication to indicate to the VFL clients to use the sample ID of the dataset for accuracy monitoring to calculate intermediate training results in </w:t>
      </w:r>
      <w:proofErr w:type="spellStart"/>
      <w:r w:rsidRPr="0051736F">
        <w:rPr>
          <w:lang w:eastAsia="ko-KR"/>
        </w:rPr>
        <w:t>Nnwdaf_VFLTraining_Subscribe</w:t>
      </w:r>
      <w:proofErr w:type="spellEnd"/>
      <w:r w:rsidRPr="0051736F">
        <w:rPr>
          <w:lang w:eastAsia="ko-KR"/>
        </w:rPr>
        <w:t xml:space="preserve"> service operation. Corresponding to the sample IDs for accuracy monitoring, each VFL client collects local data as input data for local ML model trained in step 4, then the VFL client generates the intermediate training result based on the trained local ML model and the input data, and it provides the intermediate training result to VFL server. The VFL server computes the ML model metric (e.g. VFL accuracy) based on the received intermediate training result and the label, which are both corresponding to the sample IDs for accuracy monitoring. The VFL server may optionally take account the local ML model accuracy monitoring information received from VFL client(s) when computing global ML Model metric.</w:t>
      </w:r>
    </w:p>
    <w:p w14:paraId="30C59A89" w14:textId="77777777" w:rsidR="00E36BB0" w:rsidRPr="0051736F" w:rsidRDefault="00E36BB0" w:rsidP="00E36BB0">
      <w:pPr>
        <w:pStyle w:val="B1"/>
        <w:rPr>
          <w:lang w:eastAsia="ko-KR"/>
        </w:rPr>
      </w:pPr>
      <w:r w:rsidRPr="0051736F">
        <w:rPr>
          <w:lang w:eastAsia="ko-KR"/>
        </w:rPr>
        <w:t>7.</w:t>
      </w:r>
      <w:r w:rsidRPr="0051736F">
        <w:rPr>
          <w:lang w:eastAsia="ko-KR"/>
        </w:rPr>
        <w:tab/>
        <w:t>[Optional] The VFL server evaluates (e.g. based on the convergence of a loss function or loss value and/or if the pre-set iteration number is reached and/or global ML model metric is stable) whether VFL Training process converged. If the VFL Server evaluates the VFL Training process did not converge, the VFL Server determines another round of VFL training is required and repeats step 2 - 6. If the VFL Server evaluates the VFL training process converged, it determines the VFL Training is completed. In this case, the VFL Server terminates the current VFL training process via step 7.</w:t>
      </w:r>
    </w:p>
    <w:p w14:paraId="27C63FFB" w14:textId="77777777" w:rsidR="00E36BB0" w:rsidRPr="0051736F" w:rsidRDefault="00E36BB0" w:rsidP="00E36BB0">
      <w:pPr>
        <w:pStyle w:val="B1"/>
        <w:rPr>
          <w:lang w:eastAsia="ko-KR"/>
        </w:rPr>
      </w:pPr>
      <w:r w:rsidRPr="0051736F">
        <w:rPr>
          <w:lang w:eastAsia="ko-KR"/>
        </w:rPr>
        <w:tab/>
        <w:t>The VFL training termination decision may be also made as follows:</w:t>
      </w:r>
    </w:p>
    <w:p w14:paraId="7B913B39" w14:textId="77777777" w:rsidR="00E36BB0" w:rsidRPr="0051736F" w:rsidRDefault="00E36BB0" w:rsidP="00E36BB0">
      <w:pPr>
        <w:pStyle w:val="B2"/>
        <w:rPr>
          <w:lang w:eastAsia="ko-KR"/>
        </w:rPr>
      </w:pPr>
      <w:r w:rsidRPr="0051736F">
        <w:rPr>
          <w:lang w:eastAsia="ko-KR"/>
        </w:rPr>
        <w:tab/>
        <w:t xml:space="preserve">Step 7b, 7c and 7f. Based on the consumer request, the VFL server notifies VFL status report to the consumer, to update the metric value to the consumer periodically (e.g. a certain number of training rounds or </w:t>
      </w:r>
      <w:r w:rsidRPr="0051736F">
        <w:rPr>
          <w:lang w:eastAsia="ko-KR"/>
        </w:rPr>
        <w:lastRenderedPageBreak/>
        <w:t>at fixed periods) or dynamically when some pre-determined status is achieved (e.g. the ML Model Accuracy threshold is achieved or training time expires).The VFL status report may include global model metric (e.g. ML model accuracy). When training is completed a VFL server will add training is completed to the Notification target address (i.e. NWDAF containing MTLF or AnLF). An AF VFL server may include VFL correlation ID.</w:t>
      </w:r>
    </w:p>
    <w:p w14:paraId="0D99FF02" w14:textId="77777777" w:rsidR="00E36BB0" w:rsidRPr="0051736F" w:rsidRDefault="00E36BB0" w:rsidP="00E36BB0">
      <w:pPr>
        <w:pStyle w:val="B2"/>
        <w:rPr>
          <w:lang w:eastAsia="ko-KR"/>
        </w:rPr>
      </w:pPr>
      <w:r w:rsidRPr="0051736F">
        <w:rPr>
          <w:lang w:eastAsia="ko-KR"/>
        </w:rPr>
        <w:tab/>
        <w:t>If NWDAF including MTLF has forwarded a subscription request to VFL server AF in step 0b, and it did not add Notification target set to the first NWDAF containing AnLF, it adds the AF ID, in the Notification to the first NWDAF containing AnLF. When training is completed, it indicates training is completed, and if AF VFL server added the VFL correlation ID it may forward it to the NWDAF containing AnLF.</w:t>
      </w:r>
    </w:p>
    <w:p w14:paraId="67D8A898" w14:textId="77777777" w:rsidR="00E36BB0" w:rsidRPr="0051736F" w:rsidRDefault="00E36BB0" w:rsidP="00E36BB0">
      <w:pPr>
        <w:pStyle w:val="NO"/>
        <w:rPr>
          <w:lang w:eastAsia="ko-KR"/>
        </w:rPr>
      </w:pPr>
      <w:r w:rsidRPr="0051736F">
        <w:rPr>
          <w:lang w:eastAsia="ko-KR"/>
        </w:rPr>
        <w:t>NOTE 7</w:t>
      </w:r>
      <w:r w:rsidRPr="0051736F">
        <w:rPr>
          <w:lang w:eastAsia="ko-KR"/>
        </w:rPr>
        <w:tab/>
        <w:t>The AnLF can later include the VFL correlation ID in inference request to VFL server AF.</w:t>
      </w:r>
    </w:p>
    <w:p w14:paraId="7DC8CA3F" w14:textId="77777777" w:rsidR="00E36BB0" w:rsidRPr="0051736F" w:rsidRDefault="00E36BB0" w:rsidP="00E36BB0">
      <w:pPr>
        <w:pStyle w:val="B2"/>
        <w:rPr>
          <w:lang w:eastAsia="ko-KR"/>
        </w:rPr>
      </w:pPr>
      <w:r w:rsidRPr="0051736F">
        <w:rPr>
          <w:lang w:eastAsia="ko-KR"/>
        </w:rPr>
        <w:tab/>
        <w:t>Steps 7d, 7e, 7g and 7i. The consumer decides whether the current model can fulfil the requirement, e.g. ML model metric is satisfactory for the consumer and determines to either unsubscribe or continue the training process.</w:t>
      </w:r>
    </w:p>
    <w:p w14:paraId="1B03DCD5" w14:textId="77777777" w:rsidR="00E36BB0" w:rsidRPr="0051736F" w:rsidRDefault="00E36BB0" w:rsidP="00E36BB0">
      <w:pPr>
        <w:pStyle w:val="B2"/>
        <w:rPr>
          <w:lang w:eastAsia="ko-KR"/>
        </w:rPr>
      </w:pPr>
      <w:r w:rsidRPr="0051736F">
        <w:rPr>
          <w:lang w:eastAsia="ko-KR"/>
        </w:rPr>
        <w:tab/>
        <w:t>Based on the subscription request sent from the consumer, the VFL server updates or terminates the current VFL training process.</w:t>
      </w:r>
    </w:p>
    <w:p w14:paraId="7E3B9A49" w14:textId="77777777" w:rsidR="00E36BB0" w:rsidRPr="0051736F" w:rsidRDefault="00E36BB0" w:rsidP="00E36BB0">
      <w:pPr>
        <w:pStyle w:val="B1"/>
        <w:rPr>
          <w:lang w:eastAsia="ko-KR"/>
        </w:rPr>
      </w:pPr>
      <w:r w:rsidRPr="0051736F">
        <w:rPr>
          <w:lang w:eastAsia="ko-KR"/>
        </w:rPr>
        <w:t>8.</w:t>
      </w:r>
      <w:r w:rsidRPr="0051736F">
        <w:rPr>
          <w:lang w:eastAsia="ko-KR"/>
        </w:rPr>
        <w:tab/>
        <w:t>The VFL server sends VFL training termination message to VFL Client if it decides to terminate the VFL training process.</w:t>
      </w:r>
    </w:p>
    <w:p w14:paraId="4F9AEA97" w14:textId="77777777" w:rsidR="00E36BB0" w:rsidRPr="0051736F" w:rsidRDefault="00E36BB0" w:rsidP="00E36BB0">
      <w:pPr>
        <w:pStyle w:val="B2"/>
        <w:rPr>
          <w:lang w:eastAsia="ko-KR"/>
        </w:rPr>
      </w:pPr>
      <w:r w:rsidRPr="0051736F">
        <w:rPr>
          <w:lang w:eastAsia="ko-KR"/>
        </w:rPr>
        <w:t>8a.</w:t>
      </w:r>
      <w:r w:rsidRPr="0051736F">
        <w:rPr>
          <w:lang w:eastAsia="ko-KR"/>
        </w:rPr>
        <w:tab/>
        <w:t xml:space="preserve">The VFL server sends a </w:t>
      </w:r>
      <w:proofErr w:type="spellStart"/>
      <w:r w:rsidRPr="0051736F">
        <w:rPr>
          <w:lang w:eastAsia="ko-KR"/>
        </w:rPr>
        <w:t>Nnwdaf_VFLTraining_Unsubscribe</w:t>
      </w:r>
      <w:proofErr w:type="spellEnd"/>
      <w:r w:rsidRPr="0051736F">
        <w:rPr>
          <w:lang w:eastAsia="ko-KR"/>
        </w:rPr>
        <w:t xml:space="preserve"> t to the selected NWDAF VFL clients(s).</w:t>
      </w:r>
    </w:p>
    <w:p w14:paraId="0526774E" w14:textId="77777777" w:rsidR="00E36BB0" w:rsidRPr="0051736F" w:rsidRDefault="00E36BB0" w:rsidP="00E36BB0">
      <w:pPr>
        <w:pStyle w:val="B2"/>
        <w:rPr>
          <w:lang w:eastAsia="ko-KR"/>
        </w:rPr>
      </w:pPr>
      <w:r w:rsidRPr="0051736F">
        <w:rPr>
          <w:lang w:eastAsia="ko-KR"/>
        </w:rPr>
        <w:t>8b.</w:t>
      </w:r>
      <w:r w:rsidRPr="0051736F">
        <w:rPr>
          <w:lang w:eastAsia="ko-KR"/>
        </w:rPr>
        <w:tab/>
        <w:t xml:space="preserve">The VFL server sends a </w:t>
      </w:r>
      <w:proofErr w:type="spellStart"/>
      <w:r w:rsidRPr="0051736F">
        <w:rPr>
          <w:lang w:eastAsia="ko-KR"/>
        </w:rPr>
        <w:t>Naf_VFLTraining_Unsubscribe</w:t>
      </w:r>
      <w:proofErr w:type="spellEnd"/>
      <w:r w:rsidRPr="0051736F">
        <w:rPr>
          <w:lang w:eastAsia="ko-KR"/>
        </w:rPr>
        <w:t xml:space="preserve"> to the selected trusted AF VFL clients(s).</w:t>
      </w:r>
    </w:p>
    <w:p w14:paraId="2FBB93A6" w14:textId="77777777" w:rsidR="00E36BB0" w:rsidRPr="0051736F" w:rsidRDefault="00E36BB0" w:rsidP="00E36BB0">
      <w:pPr>
        <w:pStyle w:val="B2"/>
        <w:rPr>
          <w:lang w:eastAsia="ko-KR"/>
        </w:rPr>
      </w:pPr>
      <w:r w:rsidRPr="0051736F">
        <w:rPr>
          <w:lang w:eastAsia="ko-KR"/>
        </w:rPr>
        <w:t>8c.</w:t>
      </w:r>
      <w:r w:rsidRPr="0051736F">
        <w:rPr>
          <w:lang w:eastAsia="ko-KR"/>
        </w:rPr>
        <w:tab/>
        <w:t xml:space="preserve">For each selected untrusted AF VFL clients, the VFL server sends a </w:t>
      </w:r>
      <w:proofErr w:type="spellStart"/>
      <w:r w:rsidRPr="0051736F">
        <w:rPr>
          <w:lang w:eastAsia="ko-KR"/>
        </w:rPr>
        <w:t>Nnef_VFLTraining_AFClient_Unubscribe</w:t>
      </w:r>
      <w:proofErr w:type="spellEnd"/>
      <w:r w:rsidRPr="0051736F">
        <w:rPr>
          <w:lang w:eastAsia="ko-KR"/>
        </w:rPr>
        <w:t xml:space="preserve"> to the NEF handling that AF.</w:t>
      </w:r>
    </w:p>
    <w:p w14:paraId="4A1C1681" w14:textId="77777777" w:rsidR="00E36BB0" w:rsidRPr="0051736F" w:rsidRDefault="00E36BB0" w:rsidP="00E36BB0">
      <w:pPr>
        <w:pStyle w:val="B2"/>
        <w:rPr>
          <w:lang w:eastAsia="ko-KR"/>
        </w:rPr>
      </w:pPr>
      <w:r w:rsidRPr="0051736F">
        <w:rPr>
          <w:lang w:eastAsia="ko-KR"/>
        </w:rPr>
        <w:t>8d.</w:t>
      </w:r>
      <w:r w:rsidRPr="0051736F">
        <w:rPr>
          <w:lang w:eastAsia="ko-KR"/>
        </w:rPr>
        <w:tab/>
        <w:t xml:space="preserve">For each selected untrusted AF VFL clients, the NEF sends a </w:t>
      </w:r>
      <w:proofErr w:type="spellStart"/>
      <w:r w:rsidRPr="0051736F">
        <w:rPr>
          <w:lang w:eastAsia="ko-KR"/>
        </w:rPr>
        <w:t>Naf_VFLTraining_Unsubscribe</w:t>
      </w:r>
      <w:proofErr w:type="spellEnd"/>
      <w:r w:rsidRPr="0051736F">
        <w:rPr>
          <w:lang w:eastAsia="ko-KR"/>
        </w:rPr>
        <w:t xml:space="preserve"> to that AF.</w:t>
      </w:r>
    </w:p>
    <w:p w14:paraId="32982C7B" w14:textId="77777777" w:rsidR="00E36BB0" w:rsidRPr="0051736F" w:rsidRDefault="00E36BB0" w:rsidP="00E36BB0">
      <w:pPr>
        <w:pStyle w:val="B1"/>
        <w:rPr>
          <w:lang w:eastAsia="ko-KR"/>
        </w:rPr>
      </w:pPr>
      <w:r w:rsidRPr="0051736F">
        <w:rPr>
          <w:lang w:eastAsia="ko-KR"/>
        </w:rPr>
        <w:t>9.</w:t>
      </w:r>
      <w:r w:rsidRPr="0051736F">
        <w:rPr>
          <w:lang w:eastAsia="ko-KR"/>
        </w:rPr>
        <w:tab/>
        <w:t>The VFL Server, stores VFL correlation ID, the local trained ML Model, the mapping information of the VFL correlation ID to the following parameters: Analytics ID related to the VFL training process, locally trained Model. Additionally, the VFL server stores the VFL client information (including the NF ID of the VFL Client), which may be used to determine associated VFL client in the VFL inference.</w:t>
      </w:r>
    </w:p>
    <w:p w14:paraId="12EF2774" w14:textId="77777777" w:rsidR="00E36BB0" w:rsidRPr="0051736F" w:rsidRDefault="00E36BB0" w:rsidP="00E36BB0">
      <w:pPr>
        <w:pStyle w:val="B1"/>
        <w:rPr>
          <w:lang w:eastAsia="ko-KR"/>
        </w:rPr>
      </w:pPr>
      <w:r w:rsidRPr="0051736F">
        <w:rPr>
          <w:lang w:eastAsia="ko-KR"/>
        </w:rPr>
        <w:tab/>
        <w:t>Each VFL client updates local ML model based on the intermediate model training information, if received and stores VFL correlation ID, the locally trained ML Model, the mapping information of the VFL correlation ID to locally trained Model</w:t>
      </w:r>
    </w:p>
    <w:p w14:paraId="7BC94C87" w14:textId="77777777" w:rsidR="00E36BB0" w:rsidRPr="0051736F" w:rsidRDefault="00E36BB0" w:rsidP="00E36BB0">
      <w:pPr>
        <w:pStyle w:val="NO"/>
        <w:rPr>
          <w:lang w:eastAsia="ko-KR"/>
        </w:rPr>
      </w:pPr>
      <w:r w:rsidRPr="0051736F">
        <w:rPr>
          <w:lang w:eastAsia="ko-KR"/>
        </w:rPr>
        <w:t>NOTE 8:</w:t>
      </w:r>
      <w:r w:rsidRPr="0051736F">
        <w:rPr>
          <w:lang w:eastAsia="ko-KR"/>
        </w:rPr>
        <w:tab/>
        <w:t>The VFL correlation ID and the stored mapping information are used later for inference as described in Clause 6.2H.2.4.1.</w:t>
      </w:r>
    </w:p>
    <w:p w14:paraId="7489CA81" w14:textId="77777777" w:rsidR="00E36BB0" w:rsidRPr="0051736F" w:rsidRDefault="00E36BB0" w:rsidP="00E36BB0">
      <w:pPr>
        <w:pStyle w:val="NO"/>
        <w:rPr>
          <w:lang w:eastAsia="ko-KR"/>
        </w:rPr>
      </w:pPr>
      <w:r w:rsidRPr="0051736F">
        <w:rPr>
          <w:lang w:eastAsia="ko-KR"/>
        </w:rPr>
        <w:t>NOTE 9:</w:t>
      </w:r>
      <w:r w:rsidRPr="0051736F">
        <w:rPr>
          <w:lang w:eastAsia="ko-KR"/>
        </w:rPr>
        <w:tab/>
        <w:t>If untrusted AF is involved in VFL Clients, the message between NWDAF acting as VFL Server and the untrusted AF is via NEF.</w:t>
      </w:r>
    </w:p>
    <w:p w14:paraId="7DE57A85" w14:textId="77777777" w:rsidR="00E36BB0" w:rsidRDefault="00E36BB0" w:rsidP="00A24BEA">
      <w:pPr>
        <w:rPr>
          <w:noProof/>
          <w:color w:val="FF0000"/>
        </w:rPr>
      </w:pPr>
    </w:p>
    <w:p w14:paraId="15247C23" w14:textId="4165EA97" w:rsidR="00E36BB0" w:rsidRDefault="00E36BB0" w:rsidP="00A24BEA">
      <w:pPr>
        <w:rPr>
          <w:noProof/>
          <w:color w:val="FF0000"/>
        </w:rPr>
      </w:pPr>
      <w:r w:rsidRPr="00A25773">
        <w:rPr>
          <w:noProof/>
          <w:color w:val="FF0000"/>
        </w:rPr>
        <w:t xml:space="preserve">************************************ </w:t>
      </w:r>
      <w:r>
        <w:rPr>
          <w:noProof/>
          <w:color w:val="FF0000"/>
        </w:rPr>
        <w:t>NEXT</w:t>
      </w:r>
      <w:r w:rsidRPr="00A25773">
        <w:rPr>
          <w:noProof/>
          <w:color w:val="FF0000"/>
        </w:rPr>
        <w:t xml:space="preserve"> CHANGE ****************************************</w:t>
      </w:r>
    </w:p>
    <w:p w14:paraId="5DB9B888" w14:textId="77777777" w:rsidR="008D1CE6" w:rsidRPr="0051736F" w:rsidRDefault="008D1CE6" w:rsidP="008D1CE6">
      <w:pPr>
        <w:pStyle w:val="Heading4"/>
        <w:rPr>
          <w:lang w:eastAsia="ko-KR"/>
        </w:rPr>
      </w:pPr>
      <w:bookmarkStart w:id="23" w:name="_Toc201138919"/>
      <w:bookmarkStart w:id="24" w:name="_Toc193705860"/>
      <w:r w:rsidRPr="0051736F">
        <w:rPr>
          <w:lang w:eastAsia="ko-KR"/>
        </w:rPr>
        <w:lastRenderedPageBreak/>
        <w:t>6.2H.2.4</w:t>
      </w:r>
      <w:r w:rsidRPr="0051736F">
        <w:rPr>
          <w:lang w:eastAsia="ko-KR"/>
        </w:rPr>
        <w:tab/>
        <w:t>Inference procedure for vertical federated learning</w:t>
      </w:r>
      <w:bookmarkEnd w:id="23"/>
    </w:p>
    <w:p w14:paraId="38E91F4F" w14:textId="77777777" w:rsidR="008D1CE6" w:rsidRPr="0051736F" w:rsidRDefault="008D1CE6" w:rsidP="008D1CE6">
      <w:pPr>
        <w:pStyle w:val="Heading5"/>
        <w:rPr>
          <w:lang w:eastAsia="ko-KR"/>
        </w:rPr>
      </w:pPr>
      <w:bookmarkStart w:id="25" w:name="_Toc201138920"/>
      <w:r w:rsidRPr="0051736F">
        <w:rPr>
          <w:lang w:eastAsia="ko-KR"/>
        </w:rPr>
        <w:t>6.2H.2.4.1</w:t>
      </w:r>
      <w:r w:rsidRPr="0051736F">
        <w:rPr>
          <w:lang w:eastAsia="ko-KR"/>
        </w:rPr>
        <w:tab/>
        <w:t>Inference procedure for vertical federated learning when NWDAF or Trusted AF is acting as VFL server</w:t>
      </w:r>
      <w:bookmarkEnd w:id="25"/>
    </w:p>
    <w:p w14:paraId="6262F4BC" w14:textId="77777777" w:rsidR="008D1CE6" w:rsidRPr="0051736F" w:rsidRDefault="004471E7" w:rsidP="008D1CE6">
      <w:pPr>
        <w:pStyle w:val="TH"/>
        <w:rPr>
          <w:lang w:eastAsia="ko-KR"/>
        </w:rPr>
      </w:pPr>
      <w:r w:rsidRPr="0051736F">
        <w:rPr>
          <w:rFonts w:hint="eastAsia"/>
          <w:noProof/>
        </w:rPr>
        <w:object w:dxaOrig="26209" w:dyaOrig="18961" w14:anchorId="3E7D0871">
          <v:shape id="_x0000_i1027" type="#_x0000_t75" style="width:482.25pt;height:352.5pt" o:ole="">
            <v:imagedata r:id="rId17" o:title=""/>
          </v:shape>
          <o:OLEObject Type="Embed" ProgID="Visio.Drawing.15" ShapeID="_x0000_i1027" DrawAspect="Content" ObjectID="_1816783555" r:id="rId18"/>
        </w:object>
      </w:r>
    </w:p>
    <w:p w14:paraId="0953C4BD" w14:textId="77777777" w:rsidR="008D1CE6" w:rsidRPr="0051736F" w:rsidRDefault="008D1CE6" w:rsidP="008D1CE6">
      <w:pPr>
        <w:pStyle w:val="TF"/>
        <w:rPr>
          <w:lang w:eastAsia="ko-KR"/>
        </w:rPr>
      </w:pPr>
      <w:r w:rsidRPr="0051736F">
        <w:rPr>
          <w:lang w:eastAsia="ko-KR"/>
        </w:rPr>
        <w:t>Figure 6.2H.2.4.2-1: Inference procedure for vertical federated learning when NWDAF or Trusted AF is acting as VFL server</w:t>
      </w:r>
    </w:p>
    <w:p w14:paraId="6DAF4479" w14:textId="77777777" w:rsidR="008D1CE6" w:rsidRPr="0051736F" w:rsidRDefault="008D1CE6" w:rsidP="008D1CE6">
      <w:pPr>
        <w:rPr>
          <w:lang w:eastAsia="ko-KR"/>
        </w:rPr>
      </w:pPr>
      <w:r w:rsidRPr="0051736F">
        <w:rPr>
          <w:lang w:eastAsia="ko-KR"/>
        </w:rPr>
        <w:t>The inference procedure when trusted AF is acting as VFL server may be triggered by a request or subscription from a 5GC consumer NF or internal service logic of the AF acting as VFL server. If triggered by internal service logic of the AF acting as VFL server, the steps 0, 1,7 and 8 are skipped.</w:t>
      </w:r>
    </w:p>
    <w:p w14:paraId="77E2D089" w14:textId="77777777" w:rsidR="008D1CE6" w:rsidRPr="0051736F" w:rsidRDefault="008D1CE6" w:rsidP="008D1CE6">
      <w:pPr>
        <w:pStyle w:val="B1"/>
        <w:rPr>
          <w:lang w:eastAsia="ko-KR"/>
        </w:rPr>
      </w:pPr>
      <w:r w:rsidRPr="0051736F">
        <w:rPr>
          <w:lang w:eastAsia="ko-KR"/>
        </w:rPr>
        <w:t>0.</w:t>
      </w:r>
      <w:r w:rsidRPr="0051736F">
        <w:rPr>
          <w:lang w:eastAsia="ko-KR"/>
        </w:rPr>
        <w:tab/>
        <w:t xml:space="preserve">The analytics consumer NF sends an Analytics request/subscribe (Analytics ID, Target of Analytics Reporting= e.g. UE IDs and optionally both Analytics Reporting Information=Analytics target period and Analytics Filter, Analytics Accuracy Request if the analytics consumer NF requests Analytics Accuracy Monitoring) to NWDAF containing AnLF by invoking a </w:t>
      </w:r>
      <w:proofErr w:type="spellStart"/>
      <w:r w:rsidRPr="0051736F">
        <w:rPr>
          <w:lang w:eastAsia="ko-KR"/>
        </w:rPr>
        <w:t>Nnwdaf_AnalyticsInfo_Request</w:t>
      </w:r>
      <w:proofErr w:type="spellEnd"/>
      <w:r w:rsidRPr="0051736F">
        <w:rPr>
          <w:lang w:eastAsia="ko-KR"/>
        </w:rPr>
        <w:t xml:space="preserve"> or a </w:t>
      </w:r>
      <w:proofErr w:type="spellStart"/>
      <w:r w:rsidRPr="0051736F">
        <w:rPr>
          <w:lang w:eastAsia="ko-KR"/>
        </w:rPr>
        <w:t>Nnwdaf_AnalyticsSubscription_Subscribe</w:t>
      </w:r>
      <w:proofErr w:type="spellEnd"/>
      <w:r w:rsidRPr="0051736F">
        <w:rPr>
          <w:lang w:eastAsia="ko-KR"/>
        </w:rPr>
        <w:t>., providing parameters as defined in clause 6.1.3.</w:t>
      </w:r>
    </w:p>
    <w:p w14:paraId="53671E44" w14:textId="77777777" w:rsidR="008D1CE6" w:rsidRPr="0051736F" w:rsidRDefault="008D1CE6" w:rsidP="008D1CE6">
      <w:pPr>
        <w:pStyle w:val="B1"/>
        <w:rPr>
          <w:lang w:eastAsia="ko-KR"/>
        </w:rPr>
      </w:pPr>
      <w:r w:rsidRPr="0051736F">
        <w:rPr>
          <w:lang w:eastAsia="ko-KR"/>
        </w:rPr>
        <w:t>1.</w:t>
      </w:r>
      <w:r w:rsidRPr="0051736F">
        <w:rPr>
          <w:lang w:eastAsia="ko-KR"/>
        </w:rPr>
        <w:tab/>
        <w:t>If the NWDAF containing AnLF can be the VFL server to generate the VFL inference results for the requested analytics ID, then step 1 is skipped.</w:t>
      </w:r>
    </w:p>
    <w:p w14:paraId="3600F257" w14:textId="77777777" w:rsidR="008D1CE6" w:rsidRPr="0051736F" w:rsidRDefault="008D1CE6" w:rsidP="008D1CE6">
      <w:pPr>
        <w:pStyle w:val="B1"/>
        <w:rPr>
          <w:lang w:eastAsia="ko-KR"/>
        </w:rPr>
      </w:pPr>
      <w:r w:rsidRPr="0051736F">
        <w:rPr>
          <w:lang w:eastAsia="ko-KR"/>
        </w:rPr>
        <w:tab/>
        <w:t>If the NWDAF containing AnLF cannot generate the analytics output, the NWDAF containing AnLF determines the VFL Server AF for the requested analytics.</w:t>
      </w:r>
    </w:p>
    <w:p w14:paraId="5D5DD310" w14:textId="77777777" w:rsidR="008D1CE6" w:rsidRPr="0051736F" w:rsidRDefault="008D1CE6" w:rsidP="008D1CE6">
      <w:pPr>
        <w:pStyle w:val="B1"/>
        <w:rPr>
          <w:lang w:eastAsia="ko-KR"/>
        </w:rPr>
      </w:pPr>
      <w:r w:rsidRPr="0051736F">
        <w:rPr>
          <w:lang w:eastAsia="ko-KR"/>
        </w:rPr>
        <w:tab/>
        <w:t xml:space="preserve">If the VFL server is trusted AF, the NWDAF containing AnLF sends a request to trusted AF VFL server using </w:t>
      </w:r>
      <w:proofErr w:type="spellStart"/>
      <w:r w:rsidRPr="0051736F">
        <w:rPr>
          <w:lang w:eastAsia="ko-KR"/>
        </w:rPr>
        <w:t>Naf_Inference_subscribe</w:t>
      </w:r>
      <w:proofErr w:type="spellEnd"/>
      <w:r w:rsidRPr="0051736F">
        <w:rPr>
          <w:lang w:eastAsia="ko-KR"/>
        </w:rPr>
        <w:t>/request including Analytics ID, Target of Analytics Reporting = e.g. UE IDs and optionally Analytics Reporting Information=Analytics target period Analytics Filter and Analytics Accuracy Request.</w:t>
      </w:r>
    </w:p>
    <w:p w14:paraId="1705F5C5" w14:textId="77777777" w:rsidR="005C6DD7" w:rsidRDefault="008D1CE6" w:rsidP="008D1CE6">
      <w:pPr>
        <w:pStyle w:val="B1"/>
        <w:rPr>
          <w:ins w:id="26" w:author="Lenovo DK " w:date="2025-06-30T10:51:00Z"/>
          <w:lang w:eastAsia="ko-KR"/>
        </w:rPr>
      </w:pPr>
      <w:r w:rsidRPr="0051736F">
        <w:rPr>
          <w:lang w:eastAsia="ko-KR"/>
        </w:rPr>
        <w:lastRenderedPageBreak/>
        <w:t>2.</w:t>
      </w:r>
      <w:r w:rsidRPr="0051736F">
        <w:rPr>
          <w:lang w:eastAsia="ko-KR"/>
        </w:rPr>
        <w:tab/>
        <w:t xml:space="preserve">Based on the information received in the step 0 or 1, VFL server decides to initiate the VFL inference procedure with the VFL clients. </w:t>
      </w:r>
    </w:p>
    <w:p w14:paraId="624DAC3F" w14:textId="77777777" w:rsidR="005C6DD7" w:rsidRDefault="008D1CE6" w:rsidP="005C6DD7">
      <w:pPr>
        <w:pStyle w:val="B1"/>
        <w:ind w:firstLine="0"/>
        <w:rPr>
          <w:ins w:id="27" w:author="Lenovo DK " w:date="2025-06-30T10:51:00Z"/>
          <w:lang w:eastAsia="ko-KR"/>
        </w:rPr>
      </w:pPr>
      <w:r w:rsidRPr="0051736F">
        <w:rPr>
          <w:lang w:eastAsia="ko-KR"/>
        </w:rPr>
        <w:t>Before the VFL server initiate the VFL inference procedure</w:t>
      </w:r>
      <w:ins w:id="28" w:author="Lenovo DK " w:date="2025-06-30T10:51:00Z">
        <w:r w:rsidR="005C6DD7">
          <w:rPr>
            <w:lang w:eastAsia="ko-KR"/>
          </w:rPr>
          <w:t>:</w:t>
        </w:r>
      </w:ins>
    </w:p>
    <w:p w14:paraId="7376F662" w14:textId="1A30C931" w:rsidR="008D1CE6" w:rsidRDefault="005C6DD7" w:rsidP="005C6DD7">
      <w:pPr>
        <w:pStyle w:val="B2"/>
        <w:rPr>
          <w:ins w:id="29" w:author="Lenovo DK " w:date="2025-06-30T10:52:00Z"/>
          <w:lang w:eastAsia="ko-KR"/>
        </w:rPr>
      </w:pPr>
      <w:ins w:id="30" w:author="Lenovo DK " w:date="2025-06-30T10:51:00Z">
        <w:del w:id="31" w:author="Lenovo DK  r03" w:date="2025-07-01T14:27:00Z">
          <w:r w:rsidDel="00A17998">
            <w:rPr>
              <w:lang w:eastAsia="ko-KR"/>
            </w:rPr>
            <w:delText>-</w:delText>
          </w:r>
          <w:r w:rsidDel="00A17998">
            <w:rPr>
              <w:lang w:eastAsia="ko-KR"/>
            </w:rPr>
            <w:tab/>
          </w:r>
        </w:del>
      </w:ins>
      <w:ins w:id="32" w:author="Lenovo DK " w:date="2025-06-30T10:50:00Z">
        <w:del w:id="33" w:author="Lenovo DK  r03" w:date="2025-07-01T14:27:00Z">
          <w:r w:rsidRPr="0051736F" w:rsidDel="00A17998">
            <w:rPr>
              <w:lang w:eastAsia="ko-KR"/>
            </w:rPr>
            <w:delText xml:space="preserve"> </w:delText>
          </w:r>
        </w:del>
      </w:ins>
      <w:del w:id="34" w:author="Lenovo DK  r03" w:date="2025-07-01T14:27:00Z">
        <w:r w:rsidR="008D1CE6" w:rsidRPr="0051736F" w:rsidDel="00A17998">
          <w:rPr>
            <w:lang w:eastAsia="ko-KR"/>
          </w:rPr>
          <w:delText>t</w:delText>
        </w:r>
      </w:del>
      <w:ins w:id="35" w:author="Lenovo DK  r03" w:date="2025-07-01T14:27:00Z">
        <w:r w:rsidR="00A17998">
          <w:rPr>
            <w:lang w:eastAsia="ko-KR"/>
          </w:rPr>
          <w:t>T</w:t>
        </w:r>
      </w:ins>
      <w:r w:rsidR="008D1CE6" w:rsidRPr="0051736F">
        <w:rPr>
          <w:lang w:eastAsia="ko-KR"/>
        </w:rPr>
        <w:t>he VFL server may initiate the VFL training procedure if no VFL model is already trained as described in the clause </w:t>
      </w:r>
      <w:proofErr w:type="spellStart"/>
      <w:r w:rsidR="008D1CE6" w:rsidRPr="0051736F">
        <w:rPr>
          <w:lang w:eastAsia="ko-KR"/>
        </w:rPr>
        <w:t>6.2H.2.3</w:t>
      </w:r>
      <w:proofErr w:type="spellEnd"/>
      <w:r w:rsidR="008D1CE6" w:rsidRPr="0051736F">
        <w:rPr>
          <w:lang w:eastAsia="ko-KR"/>
        </w:rPr>
        <w:t xml:space="preserve"> based on the information received in the step 0 or 1 or VFL server local configuration. VFL Server selects clients(s) using information stored in the VFL training process. The VFL server may select some or no clients, e.g. depending on the accuracy of the VFL model, the contribution to the training result and the current status of the VFL clients.</w:t>
      </w:r>
    </w:p>
    <w:p w14:paraId="129C1E36" w14:textId="77777777" w:rsidR="0029457C" w:rsidRDefault="0029457C" w:rsidP="0029457C">
      <w:pPr>
        <w:pStyle w:val="B2"/>
        <w:rPr>
          <w:ins w:id="36" w:author="Lenovo DK" w:date="2025-07-02T09:35:00Z"/>
          <w:lang w:eastAsia="ko-KR"/>
        </w:rPr>
      </w:pPr>
      <w:ins w:id="37" w:author="Lenovo DK" w:date="2025-07-02T09:35:00Z">
        <w:r>
          <w:rPr>
            <w:lang w:eastAsia="ko-KR"/>
          </w:rPr>
          <w:t>-</w:t>
        </w:r>
        <w:r>
          <w:rPr>
            <w:lang w:eastAsia="ko-KR"/>
          </w:rPr>
          <w:tab/>
          <w:t xml:space="preserve">If the VFL server supports inference using VFL (i.e. is an NWDAF containing AnLF) but has no available model available and is aware based on configuration that VFL inference is needed for an analytics request, the VFL server requests an ML model from an NWDAF containing MTLF supporting VFL server functionality and receives from the NWDAF containing MTLF, a VFL correlation ID, </w:t>
        </w:r>
        <w:r w:rsidRPr="00A17998">
          <w:rPr>
            <w:lang w:eastAsia="ko-KR"/>
          </w:rPr>
          <w:t xml:space="preserve">a local model for a VFL server and associated Feature ID(s) </w:t>
        </w:r>
        <w:r>
          <w:rPr>
            <w:lang w:eastAsia="ko-KR"/>
          </w:rPr>
          <w:t xml:space="preserve">(if applicable) </w:t>
        </w:r>
        <w:r w:rsidRPr="00A17998">
          <w:rPr>
            <w:lang w:eastAsia="ko-KR"/>
          </w:rPr>
          <w:t>and a list of VFL client ID(s) used for training and for each VFL client associated Feature ID(s) and contribution weights</w:t>
        </w:r>
        <w:r>
          <w:rPr>
            <w:lang w:eastAsia="ko-KR"/>
          </w:rPr>
          <w:t>.</w:t>
        </w:r>
      </w:ins>
    </w:p>
    <w:p w14:paraId="0A3FA722" w14:textId="77777777" w:rsidR="0029457C" w:rsidRPr="0051736F" w:rsidRDefault="0029457C" w:rsidP="0029457C">
      <w:pPr>
        <w:pStyle w:val="NO"/>
        <w:rPr>
          <w:ins w:id="38" w:author="Lenovo DK" w:date="2025-07-02T09:35:00Z"/>
          <w:lang w:eastAsia="ko-KR"/>
        </w:rPr>
      </w:pPr>
      <w:ins w:id="39" w:author="Lenovo DK" w:date="2025-07-02T09:35:00Z">
        <w:r>
          <w:rPr>
            <w:lang w:eastAsia="ko-KR"/>
          </w:rPr>
          <w:t xml:space="preserve">NOTE X: If the VFL server supporting inference (i.e. an NWDAF containing AnLF) needs a local model the VFL server discovers from the </w:t>
        </w:r>
        <w:proofErr w:type="spellStart"/>
        <w:r>
          <w:rPr>
            <w:lang w:eastAsia="ko-KR"/>
          </w:rPr>
          <w:t>NRF</w:t>
        </w:r>
        <w:proofErr w:type="spellEnd"/>
        <w:r>
          <w:rPr>
            <w:lang w:eastAsia="ko-KR"/>
          </w:rPr>
          <w:t xml:space="preserve"> a VFL server for training (i.e. NWDAF containing MTLF) using the VFL interoperability ID, supported Feature ID(s), NF type and ML model interoperability indicator (if applicable).</w:t>
        </w:r>
      </w:ins>
    </w:p>
    <w:p w14:paraId="35D70B2F" w14:textId="77777777" w:rsidR="008D1CE6" w:rsidRPr="0051736F" w:rsidRDefault="008D1CE6" w:rsidP="008D1CE6">
      <w:pPr>
        <w:pStyle w:val="B1"/>
        <w:rPr>
          <w:lang w:eastAsia="ko-KR"/>
        </w:rPr>
      </w:pPr>
      <w:r w:rsidRPr="0051736F">
        <w:rPr>
          <w:lang w:eastAsia="ko-KR"/>
        </w:rPr>
        <w:tab/>
        <w:t>When no VFL Clients are selected, the VFL server may generates the VFL inference results based only on its local trained ML model associated with the determined VFL correlation ID, skipping the steps 2 - 6 (and 7 if step 1 was also skipped).</w:t>
      </w:r>
    </w:p>
    <w:p w14:paraId="15D4CE09" w14:textId="77777777" w:rsidR="008D1CE6" w:rsidRPr="0051736F" w:rsidRDefault="008D1CE6" w:rsidP="008D1CE6">
      <w:pPr>
        <w:pStyle w:val="NO"/>
        <w:rPr>
          <w:lang w:eastAsia="ko-KR"/>
        </w:rPr>
      </w:pPr>
      <w:r w:rsidRPr="0051736F">
        <w:rPr>
          <w:lang w:eastAsia="ko-KR"/>
        </w:rPr>
        <w:t>NOTE 1:</w:t>
      </w:r>
      <w:r w:rsidRPr="0051736F">
        <w:rPr>
          <w:lang w:eastAsia="ko-KR"/>
        </w:rPr>
        <w:tab/>
        <w:t>If the server does not select VFL clients for all features, it can internally store information about the features considered when deriving the analytics results together with a timestamp to identify the analytics results, to enable to subsequently trace the origin of analytics results and to interpret possible feedback on analytics accuracy.</w:t>
      </w:r>
    </w:p>
    <w:p w14:paraId="1FF0FF72" w14:textId="77777777" w:rsidR="008D1CE6" w:rsidRPr="0051736F" w:rsidRDefault="008D1CE6" w:rsidP="008D1CE6">
      <w:pPr>
        <w:pStyle w:val="B1"/>
        <w:rPr>
          <w:lang w:eastAsia="ko-KR"/>
        </w:rPr>
      </w:pPr>
      <w:r w:rsidRPr="0051736F">
        <w:rPr>
          <w:lang w:eastAsia="ko-KR"/>
        </w:rPr>
        <w:tab/>
        <w:t>When a VFL client is not available for inference, e.g. depending on the contribution to the training result, the accuracy of the VFL model, the contribution to the training result and the current status of the VFL clients, the VFL server may select another available VFL client with a well-trained model not yet selected for inference, from the original training process, or the VFL server may select a new VFL client and start a new training procedure.</w:t>
      </w:r>
    </w:p>
    <w:p w14:paraId="7B847986" w14:textId="01CD0CDC" w:rsidR="008D1CE6" w:rsidRDefault="008D1CE6" w:rsidP="008D1CE6">
      <w:pPr>
        <w:pStyle w:val="B1"/>
        <w:rPr>
          <w:ins w:id="40" w:author="Lenovo DK  r03" w:date="2025-07-01T14:31:00Z"/>
          <w:lang w:eastAsia="ko-KR"/>
        </w:rPr>
      </w:pPr>
      <w:r w:rsidRPr="0051736F">
        <w:rPr>
          <w:lang w:eastAsia="ko-KR"/>
        </w:rPr>
        <w:tab/>
        <w:t>VFL server NWDAF or trusted AF determines and sends a VFL Inference request/subscription to each VFL client including the Target of VFL inference = e.g. UE IDs, VFL correlation ID to indicate the VFL client which previously well-trained VFL local model associated with this ID will be used and optionally VFL inference filter, Data time window, Time when intermediate local result is needed, Dataset Statistical Properties, Analytics Metadata Request, as defined in clause </w:t>
      </w:r>
      <w:proofErr w:type="spellStart"/>
      <w:r w:rsidRPr="0051736F">
        <w:rPr>
          <w:lang w:eastAsia="ko-KR"/>
        </w:rPr>
        <w:t>6.2H.2.4.3</w:t>
      </w:r>
      <w:proofErr w:type="spellEnd"/>
      <w:r w:rsidRPr="0051736F">
        <w:rPr>
          <w:lang w:eastAsia="ko-KR"/>
        </w:rPr>
        <w:t>.</w:t>
      </w:r>
    </w:p>
    <w:p w14:paraId="2F16BE6B" w14:textId="77777777" w:rsidR="0029457C" w:rsidRDefault="0029457C" w:rsidP="0029457C">
      <w:pPr>
        <w:pStyle w:val="B1"/>
        <w:rPr>
          <w:ins w:id="41" w:author="Lenovo DK" w:date="2025-07-02T09:35:00Z"/>
          <w:lang w:eastAsia="ko-KR"/>
        </w:rPr>
      </w:pPr>
      <w:ins w:id="42" w:author="Lenovo DK" w:date="2025-07-02T09:35:00Z">
        <w:r>
          <w:rPr>
            <w:lang w:eastAsia="ko-KR"/>
          </w:rPr>
          <w:tab/>
          <w:t xml:space="preserve">If the VFL server NWDAF supports only inference and has received in step 2 a list of VFL client ID(s) used for training and associated Feature ID(s), the VFL server NWDAF discovers VFL clients for inference from the </w:t>
        </w:r>
        <w:proofErr w:type="spellStart"/>
        <w:r>
          <w:rPr>
            <w:lang w:eastAsia="ko-KR"/>
          </w:rPr>
          <w:t>NRF</w:t>
        </w:r>
        <w:proofErr w:type="spellEnd"/>
        <w:r>
          <w:rPr>
            <w:lang w:eastAsia="ko-KR"/>
          </w:rPr>
          <w:t>, supporting the Feature ID(s) for each of the VFL client ID(s) used for training. The VFL server NWDAF uses in the discovery request the  VFL interoperability ID, supported Feature ID(s), NF type.</w:t>
        </w:r>
      </w:ins>
    </w:p>
    <w:p w14:paraId="243703F7" w14:textId="77777777" w:rsidR="008D1CE6" w:rsidRDefault="008D1CE6" w:rsidP="008D1CE6">
      <w:pPr>
        <w:pStyle w:val="B2"/>
        <w:rPr>
          <w:ins w:id="43" w:author="Lenovo DK  r03" w:date="2025-07-01T16:00:00Z"/>
          <w:lang w:eastAsia="ko-KR"/>
        </w:rPr>
      </w:pPr>
      <w:proofErr w:type="spellStart"/>
      <w:r w:rsidRPr="0051736F">
        <w:rPr>
          <w:lang w:eastAsia="ko-KR"/>
        </w:rPr>
        <w:t>2a</w:t>
      </w:r>
      <w:proofErr w:type="spellEnd"/>
      <w:r w:rsidRPr="0051736F">
        <w:rPr>
          <w:lang w:eastAsia="ko-KR"/>
        </w:rPr>
        <w:t>.</w:t>
      </w:r>
      <w:r w:rsidRPr="0051736F">
        <w:rPr>
          <w:lang w:eastAsia="ko-KR"/>
        </w:rPr>
        <w:tab/>
        <w:t xml:space="preserve">For each NWDAF VFL client, the VFL Server NWDAF or trusted AF sends an </w:t>
      </w:r>
      <w:proofErr w:type="spellStart"/>
      <w:r w:rsidRPr="0051736F">
        <w:rPr>
          <w:lang w:eastAsia="ko-KR"/>
        </w:rPr>
        <w:t>Nnwdaf_VFLInference_Subscribe</w:t>
      </w:r>
      <w:proofErr w:type="spellEnd"/>
      <w:r w:rsidRPr="0051736F">
        <w:rPr>
          <w:lang w:eastAsia="ko-KR"/>
        </w:rPr>
        <w:t xml:space="preserve"> or </w:t>
      </w:r>
      <w:proofErr w:type="spellStart"/>
      <w:r w:rsidRPr="0051736F">
        <w:rPr>
          <w:lang w:eastAsia="ko-KR"/>
        </w:rPr>
        <w:t>Nnwdaf_VFLInference_Request</w:t>
      </w:r>
      <w:proofErr w:type="spellEnd"/>
      <w:r w:rsidRPr="0051736F">
        <w:rPr>
          <w:lang w:eastAsia="ko-KR"/>
        </w:rPr>
        <w:t xml:space="preserve"> to the VFL client.</w:t>
      </w:r>
    </w:p>
    <w:p w14:paraId="5E27A7D1" w14:textId="77777777" w:rsidR="0029457C" w:rsidRDefault="0029457C" w:rsidP="008D1CE6">
      <w:pPr>
        <w:pStyle w:val="B2"/>
        <w:rPr>
          <w:ins w:id="44" w:author="Lenovo DK" w:date="2025-07-02T09:35:00Z"/>
          <w:lang w:eastAsia="ko-KR"/>
        </w:rPr>
      </w:pPr>
      <w:ins w:id="45" w:author="Lenovo DK" w:date="2025-07-02T09:35:00Z">
        <w:r>
          <w:rPr>
            <w:lang w:eastAsia="ko-KR"/>
          </w:rPr>
          <w:tab/>
          <w:t xml:space="preserve">If the VFL server NWDAF supports only inference and has received in step 2 a list of VFL client ID(s) used for training the VFL server additionally includes in the </w:t>
        </w:r>
        <w:proofErr w:type="spellStart"/>
        <w:r w:rsidRPr="0051736F">
          <w:rPr>
            <w:lang w:eastAsia="ko-KR"/>
          </w:rPr>
          <w:t>Nnwdaf_VFLInference_Subscribe</w:t>
        </w:r>
        <w:proofErr w:type="spellEnd"/>
        <w:r w:rsidRPr="0051736F">
          <w:rPr>
            <w:lang w:eastAsia="ko-KR"/>
          </w:rPr>
          <w:t xml:space="preserve"> or </w:t>
        </w:r>
        <w:proofErr w:type="spellStart"/>
        <w:r w:rsidRPr="0051736F">
          <w:rPr>
            <w:lang w:eastAsia="ko-KR"/>
          </w:rPr>
          <w:t>Nnwdaf_VFLInference_Request</w:t>
        </w:r>
        <w:proofErr w:type="spellEnd"/>
        <w:r>
          <w:rPr>
            <w:lang w:eastAsia="ko-KR"/>
          </w:rPr>
          <w:t xml:space="preserve"> the VFL client ID(s) used for training and Feature ID(s).</w:t>
        </w:r>
      </w:ins>
    </w:p>
    <w:p w14:paraId="6D9FDEFD" w14:textId="6E7D7613" w:rsidR="008D1CE6" w:rsidRPr="0051736F" w:rsidRDefault="008D1CE6" w:rsidP="008D1CE6">
      <w:pPr>
        <w:pStyle w:val="B2"/>
        <w:rPr>
          <w:lang w:eastAsia="ko-KR"/>
        </w:rPr>
      </w:pPr>
      <w:proofErr w:type="spellStart"/>
      <w:r w:rsidRPr="0051736F">
        <w:rPr>
          <w:lang w:eastAsia="ko-KR"/>
        </w:rPr>
        <w:t>2b</w:t>
      </w:r>
      <w:proofErr w:type="spellEnd"/>
      <w:r w:rsidRPr="0051736F">
        <w:rPr>
          <w:lang w:eastAsia="ko-KR"/>
        </w:rPr>
        <w:t>.</w:t>
      </w:r>
      <w:r w:rsidRPr="0051736F">
        <w:rPr>
          <w:lang w:eastAsia="ko-KR"/>
        </w:rPr>
        <w:tab/>
        <w:t xml:space="preserve">For each trusted AF VFL client, the VFL Server NWDAF sends an </w:t>
      </w:r>
      <w:proofErr w:type="spellStart"/>
      <w:r w:rsidRPr="0051736F">
        <w:rPr>
          <w:lang w:eastAsia="ko-KR"/>
        </w:rPr>
        <w:t>Naf_VFLInference_Subscribe</w:t>
      </w:r>
      <w:proofErr w:type="spellEnd"/>
      <w:r w:rsidRPr="0051736F">
        <w:rPr>
          <w:lang w:eastAsia="ko-KR"/>
        </w:rPr>
        <w:t xml:space="preserve"> or </w:t>
      </w:r>
      <w:proofErr w:type="spellStart"/>
      <w:r w:rsidRPr="0051736F">
        <w:rPr>
          <w:lang w:eastAsia="ko-KR"/>
        </w:rPr>
        <w:t>Naf_VFLInference_Request</w:t>
      </w:r>
      <w:proofErr w:type="spellEnd"/>
      <w:r w:rsidRPr="0051736F">
        <w:rPr>
          <w:lang w:eastAsia="ko-KR"/>
        </w:rPr>
        <w:t xml:space="preserve"> to the VFL client.</w:t>
      </w:r>
    </w:p>
    <w:p w14:paraId="293A7BF5" w14:textId="77777777" w:rsidR="008D1CE6" w:rsidRPr="0051736F" w:rsidRDefault="008D1CE6" w:rsidP="008D1CE6">
      <w:pPr>
        <w:pStyle w:val="B2"/>
        <w:rPr>
          <w:lang w:eastAsia="ko-KR"/>
        </w:rPr>
      </w:pPr>
      <w:r w:rsidRPr="0051736F">
        <w:rPr>
          <w:lang w:eastAsia="ko-KR"/>
        </w:rPr>
        <w:t>2c.</w:t>
      </w:r>
      <w:r w:rsidRPr="0051736F">
        <w:rPr>
          <w:lang w:eastAsia="ko-KR"/>
        </w:rPr>
        <w:tab/>
        <w:t xml:space="preserve">For each untrusted AF VFL client, the VFL Server NWDAF sends an </w:t>
      </w:r>
      <w:proofErr w:type="spellStart"/>
      <w:r w:rsidRPr="0051736F">
        <w:rPr>
          <w:lang w:eastAsia="ko-KR"/>
        </w:rPr>
        <w:t>Nnef_VFLInference_Subscribe</w:t>
      </w:r>
      <w:proofErr w:type="spellEnd"/>
      <w:r w:rsidRPr="0051736F">
        <w:rPr>
          <w:lang w:eastAsia="ko-KR"/>
        </w:rPr>
        <w:t xml:space="preserve"> or </w:t>
      </w:r>
      <w:proofErr w:type="spellStart"/>
      <w:r w:rsidRPr="0051736F">
        <w:rPr>
          <w:lang w:eastAsia="ko-KR"/>
        </w:rPr>
        <w:t>Nnef_VFLInference_Request</w:t>
      </w:r>
      <w:proofErr w:type="spellEnd"/>
      <w:r w:rsidRPr="0051736F">
        <w:rPr>
          <w:lang w:eastAsia="ko-KR"/>
        </w:rPr>
        <w:t xml:space="preserve"> to the NEF serving the AF.</w:t>
      </w:r>
    </w:p>
    <w:p w14:paraId="43B23D25" w14:textId="77777777" w:rsidR="008D1CE6" w:rsidRPr="0051736F" w:rsidRDefault="008D1CE6" w:rsidP="008D1CE6">
      <w:pPr>
        <w:pStyle w:val="B2"/>
        <w:rPr>
          <w:lang w:eastAsia="ko-KR"/>
        </w:rPr>
      </w:pPr>
      <w:r w:rsidRPr="0051736F">
        <w:rPr>
          <w:lang w:eastAsia="ko-KR"/>
        </w:rPr>
        <w:t>2d.</w:t>
      </w:r>
      <w:r w:rsidRPr="0051736F">
        <w:rPr>
          <w:lang w:eastAsia="ko-KR"/>
        </w:rPr>
        <w:tab/>
        <w:t xml:space="preserve">For each untrusted AF VFL client, the NEF converts any internal identifiers to external identifiers and sends an </w:t>
      </w:r>
      <w:proofErr w:type="spellStart"/>
      <w:r w:rsidRPr="0051736F">
        <w:rPr>
          <w:lang w:eastAsia="ko-KR"/>
        </w:rPr>
        <w:t>Naf_VFLInference_Subscribe</w:t>
      </w:r>
      <w:proofErr w:type="spellEnd"/>
      <w:r w:rsidRPr="0051736F">
        <w:rPr>
          <w:lang w:eastAsia="ko-KR"/>
        </w:rPr>
        <w:t xml:space="preserve"> or </w:t>
      </w:r>
      <w:proofErr w:type="spellStart"/>
      <w:r w:rsidRPr="0051736F">
        <w:rPr>
          <w:lang w:eastAsia="ko-KR"/>
        </w:rPr>
        <w:t>Naf_VFLInference_Request</w:t>
      </w:r>
      <w:proofErr w:type="spellEnd"/>
      <w:r w:rsidRPr="0051736F">
        <w:rPr>
          <w:lang w:eastAsia="ko-KR"/>
        </w:rPr>
        <w:t xml:space="preserve"> to the untrusted AF VFL client.</w:t>
      </w:r>
    </w:p>
    <w:p w14:paraId="27E097CC" w14:textId="77777777" w:rsidR="008D1CE6" w:rsidRPr="0051736F" w:rsidRDefault="008D1CE6" w:rsidP="008D1CE6">
      <w:pPr>
        <w:pStyle w:val="NO"/>
        <w:rPr>
          <w:lang w:eastAsia="ko-KR"/>
        </w:rPr>
      </w:pPr>
      <w:r w:rsidRPr="0051736F">
        <w:rPr>
          <w:lang w:eastAsia="ko-KR"/>
        </w:rPr>
        <w:lastRenderedPageBreak/>
        <w:t>NOTE 2:</w:t>
      </w:r>
      <w:r w:rsidRPr="0051736F">
        <w:rPr>
          <w:lang w:eastAsia="ko-KR"/>
        </w:rPr>
        <w:tab/>
        <w:t>For the trusted AF is acting as VFL server, the VFL client can only be the NWDAF.</w:t>
      </w:r>
    </w:p>
    <w:p w14:paraId="6E2C4167" w14:textId="77777777" w:rsidR="008D1CE6" w:rsidRDefault="008D1CE6" w:rsidP="008D1CE6">
      <w:pPr>
        <w:pStyle w:val="B1"/>
        <w:rPr>
          <w:lang w:eastAsia="ko-KR"/>
        </w:rPr>
      </w:pPr>
      <w:r w:rsidRPr="0051736F">
        <w:rPr>
          <w:lang w:eastAsia="ko-KR"/>
        </w:rPr>
        <w:t>3.</w:t>
      </w:r>
      <w:r w:rsidRPr="0051736F">
        <w:rPr>
          <w:lang w:eastAsia="ko-KR"/>
        </w:rPr>
        <w:tab/>
        <w:t>Each VFL Client collects its local data by using mechanism as specified in clause 6.2 and considering a possibly received data time window to ensure that different VFL clients use the inference data collected in the same time period if the VFL Client does not have local data available already.</w:t>
      </w:r>
    </w:p>
    <w:p w14:paraId="32D5F385" w14:textId="77777777" w:rsidR="008D1CE6" w:rsidRDefault="008D1CE6" w:rsidP="008D1CE6">
      <w:pPr>
        <w:pStyle w:val="B1"/>
        <w:rPr>
          <w:ins w:id="46" w:author="Lenovo DK  r03" w:date="2025-07-01T14:30:00Z"/>
          <w:lang w:eastAsia="ko-KR"/>
        </w:rPr>
      </w:pPr>
      <w:r w:rsidRPr="0051736F">
        <w:rPr>
          <w:lang w:eastAsia="ko-KR"/>
        </w:rPr>
        <w:t>4.</w:t>
      </w:r>
      <w:r w:rsidRPr="0051736F">
        <w:rPr>
          <w:lang w:eastAsia="ko-KR"/>
        </w:rPr>
        <w:tab/>
        <w:t>Based on the VFL correlation ID, each VFL Client determines the VFL local model to generate the intermediate local inference results.</w:t>
      </w:r>
    </w:p>
    <w:p w14:paraId="77A338E7" w14:textId="77777777" w:rsidR="0029457C" w:rsidRPr="0051736F" w:rsidRDefault="0029457C" w:rsidP="0029457C">
      <w:pPr>
        <w:pStyle w:val="B1"/>
        <w:rPr>
          <w:ins w:id="47" w:author="Lenovo DK" w:date="2025-07-02T09:35:00Z"/>
          <w:lang w:eastAsia="ko-KR"/>
        </w:rPr>
      </w:pPr>
      <w:ins w:id="48" w:author="Lenovo DK" w:date="2025-07-02T09:35:00Z">
        <w:r>
          <w:rPr>
            <w:lang w:eastAsia="ko-KR"/>
          </w:rPr>
          <w:tab/>
          <w:t xml:space="preserve">If the VFL client supports only inference and has received from the VFL server in step </w:t>
        </w:r>
        <w:proofErr w:type="spellStart"/>
        <w:r>
          <w:rPr>
            <w:lang w:eastAsia="ko-KR"/>
          </w:rPr>
          <w:t>2a</w:t>
        </w:r>
        <w:proofErr w:type="spellEnd"/>
        <w:r>
          <w:rPr>
            <w:lang w:eastAsia="ko-KR"/>
          </w:rPr>
          <w:t>, VFL client ID used for training and associated Feature ID the VFL client requests a trained local ML model from the VFL client used for training using the VFL correlation ID.</w:t>
        </w:r>
      </w:ins>
    </w:p>
    <w:p w14:paraId="54EC0CC2" w14:textId="77777777" w:rsidR="008D1CE6" w:rsidRPr="0051736F" w:rsidRDefault="008D1CE6" w:rsidP="008D1CE6">
      <w:pPr>
        <w:pStyle w:val="NO"/>
        <w:rPr>
          <w:lang w:eastAsia="ko-KR"/>
        </w:rPr>
      </w:pPr>
      <w:r w:rsidRPr="0051736F">
        <w:rPr>
          <w:lang w:eastAsia="ko-KR"/>
        </w:rPr>
        <w:t>NOTE 3:</w:t>
      </w:r>
      <w:r w:rsidRPr="0051736F">
        <w:rPr>
          <w:lang w:eastAsia="ko-KR"/>
        </w:rPr>
        <w:tab/>
        <w:t>In this Release, it is assumed that local intermediate inference is shared between VFL server and VFL client.</w:t>
      </w:r>
    </w:p>
    <w:p w14:paraId="7EB24757" w14:textId="74B31B14" w:rsidR="008D1CE6" w:rsidRPr="0051736F" w:rsidRDefault="008D1CE6" w:rsidP="008D1CE6">
      <w:pPr>
        <w:pStyle w:val="B1"/>
        <w:rPr>
          <w:lang w:eastAsia="ko-KR"/>
        </w:rPr>
      </w:pPr>
      <w:r w:rsidRPr="0051736F">
        <w:rPr>
          <w:lang w:eastAsia="ko-KR"/>
        </w:rPr>
        <w:t>5.</w:t>
      </w:r>
      <w:r w:rsidRPr="0051736F">
        <w:rPr>
          <w:lang w:eastAsia="ko-KR"/>
        </w:rPr>
        <w:tab/>
        <w:t>VFL Client sends the client intermediate local results to the VFL server. If requested in step 2, it includes Analytics Metadata, as defined in clause 6.2H.2.4.3. Alternatively, the VFL client may report their status and other cause value for rejecting the VFL inference process (e.g. overload, target UE moved out of NWDAF serving area) in the VFL inference response service.</w:t>
      </w:r>
    </w:p>
    <w:p w14:paraId="1867BEC8" w14:textId="77777777" w:rsidR="008D1CE6" w:rsidRPr="0051736F" w:rsidRDefault="008D1CE6" w:rsidP="008D1CE6">
      <w:pPr>
        <w:pStyle w:val="B1"/>
        <w:rPr>
          <w:lang w:eastAsia="ko-KR"/>
        </w:rPr>
      </w:pPr>
      <w:r w:rsidRPr="0051736F">
        <w:rPr>
          <w:lang w:eastAsia="ko-KR"/>
        </w:rPr>
        <w:tab/>
        <w:t>The intermediate local results, which are sent from the VFL Client to the VFL Server during the VFL inference process, are the information for the VFL Server to combine and generate the VFL inference results.</w:t>
      </w:r>
    </w:p>
    <w:p w14:paraId="5F0EC0F7" w14:textId="77777777" w:rsidR="008D1CE6" w:rsidRPr="0051736F" w:rsidRDefault="008D1CE6" w:rsidP="008D1CE6">
      <w:pPr>
        <w:pStyle w:val="B1"/>
        <w:rPr>
          <w:lang w:eastAsia="ko-KR"/>
        </w:rPr>
      </w:pPr>
      <w:r w:rsidRPr="0051736F">
        <w:rPr>
          <w:lang w:eastAsia="ko-KR"/>
        </w:rPr>
        <w:tab/>
        <w:t>If the VFL server used an inference subscription in step 2, step 5 may be repeated.</w:t>
      </w:r>
    </w:p>
    <w:p w14:paraId="540DBA6A" w14:textId="77777777" w:rsidR="008D1CE6" w:rsidRPr="0051736F" w:rsidRDefault="008D1CE6" w:rsidP="008D1CE6">
      <w:pPr>
        <w:pStyle w:val="B2"/>
        <w:rPr>
          <w:lang w:eastAsia="ko-KR"/>
        </w:rPr>
      </w:pPr>
      <w:r w:rsidRPr="0051736F">
        <w:rPr>
          <w:lang w:eastAsia="ko-KR"/>
        </w:rPr>
        <w:t>5a.</w:t>
      </w:r>
      <w:r w:rsidRPr="0051736F">
        <w:rPr>
          <w:lang w:eastAsia="ko-KR"/>
        </w:rPr>
        <w:tab/>
        <w:t xml:space="preserve">Each NWDAF VFL client sends an </w:t>
      </w:r>
      <w:proofErr w:type="spellStart"/>
      <w:r w:rsidRPr="0051736F">
        <w:rPr>
          <w:lang w:eastAsia="ko-KR"/>
        </w:rPr>
        <w:t>Nnwdaf_VFLInference_Notify</w:t>
      </w:r>
      <w:proofErr w:type="spellEnd"/>
      <w:r w:rsidRPr="0051736F">
        <w:rPr>
          <w:lang w:eastAsia="ko-KR"/>
        </w:rPr>
        <w:t xml:space="preserve"> or </w:t>
      </w:r>
      <w:proofErr w:type="spellStart"/>
      <w:r w:rsidRPr="0051736F">
        <w:rPr>
          <w:lang w:eastAsia="ko-KR"/>
        </w:rPr>
        <w:t>Nnwdaf_VFLInference_Request</w:t>
      </w:r>
      <w:proofErr w:type="spellEnd"/>
      <w:r w:rsidRPr="0051736F">
        <w:rPr>
          <w:lang w:eastAsia="ko-KR"/>
        </w:rPr>
        <w:t xml:space="preserve"> response to the VFL Server NWDAF or trusted AF.</w:t>
      </w:r>
    </w:p>
    <w:p w14:paraId="2DB569EC" w14:textId="77777777" w:rsidR="008D1CE6" w:rsidRPr="0051736F" w:rsidRDefault="008D1CE6" w:rsidP="008D1CE6">
      <w:pPr>
        <w:pStyle w:val="B2"/>
        <w:rPr>
          <w:lang w:eastAsia="ko-KR"/>
        </w:rPr>
      </w:pPr>
      <w:r w:rsidRPr="0051736F">
        <w:rPr>
          <w:lang w:eastAsia="ko-KR"/>
        </w:rPr>
        <w:t>5b.</w:t>
      </w:r>
      <w:r w:rsidRPr="0051736F">
        <w:rPr>
          <w:lang w:eastAsia="ko-KR"/>
        </w:rPr>
        <w:tab/>
        <w:t xml:space="preserve">Each trusted AF VFL client sends a </w:t>
      </w:r>
      <w:proofErr w:type="spellStart"/>
      <w:r w:rsidRPr="0051736F">
        <w:rPr>
          <w:lang w:eastAsia="ko-KR"/>
        </w:rPr>
        <w:t>Naf_VFLInference_Notify</w:t>
      </w:r>
      <w:proofErr w:type="spellEnd"/>
      <w:r w:rsidRPr="0051736F">
        <w:rPr>
          <w:lang w:eastAsia="ko-KR"/>
        </w:rPr>
        <w:t xml:space="preserve"> or </w:t>
      </w:r>
      <w:proofErr w:type="spellStart"/>
      <w:r w:rsidRPr="0051736F">
        <w:rPr>
          <w:lang w:eastAsia="ko-KR"/>
        </w:rPr>
        <w:t>Naf_VFLInference_Request</w:t>
      </w:r>
      <w:proofErr w:type="spellEnd"/>
      <w:r w:rsidRPr="0051736F">
        <w:rPr>
          <w:lang w:eastAsia="ko-KR"/>
        </w:rPr>
        <w:t xml:space="preserve"> response to the VFL Server NWDAF.</w:t>
      </w:r>
    </w:p>
    <w:p w14:paraId="23AD4E6A" w14:textId="77777777" w:rsidR="008D1CE6" w:rsidRPr="0051736F" w:rsidRDefault="008D1CE6" w:rsidP="008D1CE6">
      <w:pPr>
        <w:pStyle w:val="B2"/>
        <w:rPr>
          <w:lang w:eastAsia="ko-KR"/>
        </w:rPr>
      </w:pPr>
      <w:r w:rsidRPr="0051736F">
        <w:rPr>
          <w:lang w:eastAsia="ko-KR"/>
        </w:rPr>
        <w:t>5c.</w:t>
      </w:r>
      <w:r w:rsidRPr="0051736F">
        <w:rPr>
          <w:lang w:eastAsia="ko-KR"/>
        </w:rPr>
        <w:tab/>
        <w:t xml:space="preserve">Each untrusted AF VFL client sends a </w:t>
      </w:r>
      <w:proofErr w:type="spellStart"/>
      <w:r w:rsidRPr="0051736F">
        <w:rPr>
          <w:lang w:eastAsia="ko-KR"/>
        </w:rPr>
        <w:t>Naf_VFLInference_Notify</w:t>
      </w:r>
      <w:proofErr w:type="spellEnd"/>
      <w:r w:rsidRPr="0051736F">
        <w:rPr>
          <w:lang w:eastAsia="ko-KR"/>
        </w:rPr>
        <w:t xml:space="preserve"> or </w:t>
      </w:r>
      <w:proofErr w:type="spellStart"/>
      <w:r w:rsidRPr="0051736F">
        <w:rPr>
          <w:lang w:eastAsia="ko-KR"/>
        </w:rPr>
        <w:t>Naf_VFLInference_Request</w:t>
      </w:r>
      <w:proofErr w:type="spellEnd"/>
      <w:r w:rsidRPr="0051736F">
        <w:rPr>
          <w:lang w:eastAsia="ko-KR"/>
        </w:rPr>
        <w:t xml:space="preserve"> response to the NEF.</w:t>
      </w:r>
    </w:p>
    <w:p w14:paraId="4AA5FD84" w14:textId="77777777" w:rsidR="008D1CE6" w:rsidRPr="0051736F" w:rsidRDefault="008D1CE6" w:rsidP="008D1CE6">
      <w:pPr>
        <w:pStyle w:val="B2"/>
        <w:rPr>
          <w:lang w:eastAsia="ko-KR"/>
        </w:rPr>
      </w:pPr>
      <w:r w:rsidRPr="0051736F">
        <w:rPr>
          <w:lang w:eastAsia="ko-KR"/>
        </w:rPr>
        <w:t>5d.</w:t>
      </w:r>
      <w:r w:rsidRPr="0051736F">
        <w:rPr>
          <w:lang w:eastAsia="ko-KR"/>
        </w:rPr>
        <w:tab/>
        <w:t xml:space="preserve">For each untrusted AF VFL client, the NEF converts any external to internal identifiers and sends an </w:t>
      </w:r>
      <w:proofErr w:type="spellStart"/>
      <w:r w:rsidRPr="0051736F">
        <w:rPr>
          <w:lang w:eastAsia="ko-KR"/>
        </w:rPr>
        <w:t>Nnef_VFLInference_Notify</w:t>
      </w:r>
      <w:proofErr w:type="spellEnd"/>
      <w:r w:rsidRPr="0051736F">
        <w:rPr>
          <w:lang w:eastAsia="ko-KR"/>
        </w:rPr>
        <w:t xml:space="preserve"> or </w:t>
      </w:r>
      <w:proofErr w:type="spellStart"/>
      <w:r w:rsidRPr="0051736F">
        <w:rPr>
          <w:lang w:eastAsia="ko-KR"/>
        </w:rPr>
        <w:t>Nnef_VFLInference_Request</w:t>
      </w:r>
      <w:proofErr w:type="spellEnd"/>
      <w:r w:rsidRPr="0051736F">
        <w:rPr>
          <w:lang w:eastAsia="ko-KR"/>
        </w:rPr>
        <w:t xml:space="preserve"> response to the NWDAF VFL server.</w:t>
      </w:r>
    </w:p>
    <w:p w14:paraId="5CFB95F4" w14:textId="77777777" w:rsidR="008D1CE6" w:rsidRPr="0051736F" w:rsidRDefault="008D1CE6" w:rsidP="008D1CE6">
      <w:pPr>
        <w:pStyle w:val="B1"/>
        <w:rPr>
          <w:lang w:eastAsia="ko-KR"/>
        </w:rPr>
      </w:pPr>
      <w:r w:rsidRPr="0051736F">
        <w:rPr>
          <w:lang w:eastAsia="ko-KR"/>
        </w:rPr>
        <w:t>6.</w:t>
      </w:r>
      <w:r w:rsidRPr="0051736F">
        <w:rPr>
          <w:lang w:eastAsia="ko-KR"/>
        </w:rPr>
        <w:tab/>
        <w:t>The VFL server may collect its local data and generate the intermediate local inference results. When the VFL Server selected VFL clients to participate in the VFL Inference process, it combines all the intermediate local results to generate the combined inference results based on the VFL correlation ID. The VFL server takes into account the participation of each VFL client during the ML training process and the importance of the intermediate local results when it generates the combined inference results.</w:t>
      </w:r>
    </w:p>
    <w:p w14:paraId="3AB4AC26" w14:textId="77777777" w:rsidR="008D1CE6" w:rsidRPr="0051736F" w:rsidRDefault="008D1CE6" w:rsidP="008D1CE6">
      <w:pPr>
        <w:pStyle w:val="B1"/>
        <w:rPr>
          <w:lang w:eastAsia="ko-KR"/>
        </w:rPr>
      </w:pPr>
      <w:r w:rsidRPr="0051736F">
        <w:rPr>
          <w:lang w:eastAsia="ko-KR"/>
        </w:rPr>
        <w:tab/>
        <w:t>The VFL server may compute the VFL accuracy based on all the intermediate local results received from VFL clients and the label, if it receives Analytics accuracy request in step 0. The server also aggregates possibly received analytics metadata.</w:t>
      </w:r>
    </w:p>
    <w:p w14:paraId="403D06F8" w14:textId="77777777" w:rsidR="008D1CE6" w:rsidRPr="0051736F" w:rsidRDefault="008D1CE6" w:rsidP="008D1CE6">
      <w:pPr>
        <w:pStyle w:val="B1"/>
        <w:rPr>
          <w:lang w:eastAsia="ko-KR"/>
        </w:rPr>
      </w:pPr>
      <w:r w:rsidRPr="0051736F">
        <w:rPr>
          <w:lang w:eastAsia="ko-KR"/>
        </w:rPr>
        <w:t>7.</w:t>
      </w:r>
      <w:r w:rsidRPr="0051736F">
        <w:rPr>
          <w:lang w:eastAsia="ko-KR"/>
        </w:rPr>
        <w:tab/>
        <w:t xml:space="preserve">Depending on request, the NWDAF or trusted AF as VFL server sends </w:t>
      </w:r>
      <w:proofErr w:type="spellStart"/>
      <w:r w:rsidRPr="0051736F">
        <w:rPr>
          <w:lang w:eastAsia="ko-KR"/>
        </w:rPr>
        <w:t>Nnwdaf_AnalyticsInfo_Response</w:t>
      </w:r>
      <w:proofErr w:type="spellEnd"/>
      <w:r w:rsidRPr="0051736F">
        <w:rPr>
          <w:lang w:eastAsia="ko-KR"/>
        </w:rPr>
        <w:t xml:space="preserve"> or </w:t>
      </w:r>
      <w:proofErr w:type="spellStart"/>
      <w:r w:rsidRPr="0051736F">
        <w:rPr>
          <w:lang w:eastAsia="ko-KR"/>
        </w:rPr>
        <w:t>Nnwdaf_AnalyticsSubscription_Notify</w:t>
      </w:r>
      <w:proofErr w:type="spellEnd"/>
      <w:r w:rsidRPr="0051736F">
        <w:rPr>
          <w:lang w:eastAsia="ko-KR"/>
        </w:rPr>
        <w:t xml:space="preserve"> or </w:t>
      </w:r>
      <w:proofErr w:type="spellStart"/>
      <w:r w:rsidRPr="0051736F">
        <w:rPr>
          <w:lang w:eastAsia="ko-KR"/>
        </w:rPr>
        <w:t>Naf_Inference_Response</w:t>
      </w:r>
      <w:proofErr w:type="spellEnd"/>
      <w:r w:rsidRPr="0051736F">
        <w:rPr>
          <w:lang w:eastAsia="ko-KR"/>
        </w:rPr>
        <w:t>/Notify to the consumer (i.e. NWDAF containing AnLF) including the VFL inference results, optionally, VFL accuracy.</w:t>
      </w:r>
    </w:p>
    <w:p w14:paraId="004137C8" w14:textId="77777777" w:rsidR="008D1CE6" w:rsidRPr="0051736F" w:rsidRDefault="008D1CE6" w:rsidP="008D1CE6">
      <w:pPr>
        <w:pStyle w:val="B1"/>
        <w:rPr>
          <w:lang w:eastAsia="ko-KR"/>
        </w:rPr>
      </w:pPr>
      <w:r w:rsidRPr="0051736F">
        <w:rPr>
          <w:lang w:eastAsia="ko-KR"/>
        </w:rPr>
        <w:t>8.</w:t>
      </w:r>
      <w:r w:rsidRPr="0051736F">
        <w:rPr>
          <w:lang w:eastAsia="ko-KR"/>
        </w:rPr>
        <w:tab/>
        <w:t xml:space="preserve">The NWDAF containing AnLF provides the analytics output to the analytics consumer NF based on the VFL inference results by means of either </w:t>
      </w:r>
      <w:proofErr w:type="spellStart"/>
      <w:r w:rsidRPr="0051736F">
        <w:rPr>
          <w:lang w:eastAsia="ko-KR"/>
        </w:rPr>
        <w:t>Nnwdaf_AnalyticsInfo_Response</w:t>
      </w:r>
      <w:proofErr w:type="spellEnd"/>
      <w:r w:rsidRPr="0051736F">
        <w:rPr>
          <w:lang w:eastAsia="ko-KR"/>
        </w:rPr>
        <w:t xml:space="preserve"> or </w:t>
      </w:r>
      <w:proofErr w:type="spellStart"/>
      <w:r w:rsidRPr="0051736F">
        <w:rPr>
          <w:lang w:eastAsia="ko-KR"/>
        </w:rPr>
        <w:t>Nnwdaf_AnalyticsSubscription_Notify</w:t>
      </w:r>
      <w:proofErr w:type="spellEnd"/>
      <w:r w:rsidRPr="0051736F">
        <w:rPr>
          <w:lang w:eastAsia="ko-KR"/>
        </w:rPr>
        <w:t>, depending on the service used in step 0.</w:t>
      </w:r>
    </w:p>
    <w:p w14:paraId="6105A568" w14:textId="77777777" w:rsidR="008D1CE6" w:rsidRPr="0051736F" w:rsidRDefault="008D1CE6" w:rsidP="008D1CE6">
      <w:pPr>
        <w:pStyle w:val="B1"/>
        <w:rPr>
          <w:lang w:eastAsia="ko-KR"/>
        </w:rPr>
      </w:pPr>
      <w:r w:rsidRPr="0051736F">
        <w:rPr>
          <w:lang w:eastAsia="ko-KR"/>
        </w:rPr>
        <w:tab/>
        <w:t>The NWDAF containing AnLF may provide VFL accuracy if the consumer NF provides Analytics Accuracy request in step 0.</w:t>
      </w:r>
    </w:p>
    <w:p w14:paraId="30A77800" w14:textId="77777777" w:rsidR="008D1CE6" w:rsidRPr="0051736F" w:rsidRDefault="008D1CE6" w:rsidP="008D1CE6">
      <w:pPr>
        <w:pStyle w:val="NO"/>
        <w:rPr>
          <w:lang w:eastAsia="ko-KR"/>
        </w:rPr>
      </w:pPr>
      <w:r w:rsidRPr="0051736F">
        <w:rPr>
          <w:lang w:eastAsia="ko-KR"/>
        </w:rPr>
        <w:t>NOTE 4:</w:t>
      </w:r>
      <w:r w:rsidRPr="0051736F">
        <w:rPr>
          <w:lang w:eastAsia="ko-KR"/>
        </w:rPr>
        <w:tab/>
        <w:t>There may be some time delay between the time when the AnLF provides the analytics output to consumer NF and the time when the AnLF provides VFL accuracy, as the labels are collected after making predictions. The analytics result and VFL accuracy may be send in different response messages.</w:t>
      </w:r>
    </w:p>
    <w:bookmarkEnd w:id="24"/>
    <w:p w14:paraId="04F8652E" w14:textId="7E6642E2" w:rsidR="00731A09" w:rsidRDefault="00731A09" w:rsidP="00464E73"/>
    <w:p w14:paraId="3E311954" w14:textId="659B079B" w:rsidR="00903BFF" w:rsidRDefault="00903BFF" w:rsidP="00903BFF">
      <w:pPr>
        <w:rPr>
          <w:noProof/>
          <w:color w:val="FF0000"/>
        </w:rPr>
      </w:pPr>
      <w:r w:rsidRPr="00A25773">
        <w:rPr>
          <w:noProof/>
          <w:color w:val="FF0000"/>
        </w:rPr>
        <w:t xml:space="preserve">************************************ </w:t>
      </w:r>
      <w:r>
        <w:rPr>
          <w:noProof/>
          <w:color w:val="FF0000"/>
        </w:rPr>
        <w:t>NEXT</w:t>
      </w:r>
      <w:r w:rsidRPr="00A25773">
        <w:rPr>
          <w:noProof/>
          <w:color w:val="FF0000"/>
        </w:rPr>
        <w:t xml:space="preserve"> CHANGE ****************************************</w:t>
      </w:r>
    </w:p>
    <w:p w14:paraId="3AA55856" w14:textId="77777777" w:rsidR="007C69AE" w:rsidRPr="007C69AE" w:rsidRDefault="007C69AE" w:rsidP="007C69AE">
      <w:pPr>
        <w:keepNext/>
        <w:keepLines/>
        <w:tabs>
          <w:tab w:val="left" w:pos="8647"/>
        </w:tabs>
        <w:spacing w:before="120"/>
        <w:ind w:left="1134" w:hanging="1134"/>
        <w:outlineLvl w:val="2"/>
        <w:rPr>
          <w:rFonts w:ascii="Arial" w:hAnsi="Arial"/>
          <w:sz w:val="28"/>
          <w:lang w:eastAsia="zh-CN"/>
        </w:rPr>
      </w:pPr>
      <w:bookmarkStart w:id="49" w:name="_Toc201138873"/>
      <w:proofErr w:type="spellStart"/>
      <w:r w:rsidRPr="007C69AE">
        <w:rPr>
          <w:rFonts w:ascii="Arial" w:hAnsi="Arial"/>
          <w:sz w:val="28"/>
          <w:lang w:eastAsia="zh-CN"/>
        </w:rPr>
        <w:lastRenderedPageBreak/>
        <w:t>6.2A.2</w:t>
      </w:r>
      <w:proofErr w:type="spellEnd"/>
      <w:r w:rsidRPr="007C69AE">
        <w:rPr>
          <w:rFonts w:ascii="Arial" w:hAnsi="Arial"/>
          <w:sz w:val="28"/>
          <w:lang w:eastAsia="zh-CN"/>
        </w:rPr>
        <w:tab/>
        <w:t>Contents of ML Model Provisioning</w:t>
      </w:r>
      <w:bookmarkEnd w:id="49"/>
    </w:p>
    <w:p w14:paraId="743ABA40" w14:textId="77777777" w:rsidR="007C69AE" w:rsidRPr="007C69AE" w:rsidRDefault="007C69AE" w:rsidP="007C69AE">
      <w:pPr>
        <w:rPr>
          <w:lang w:eastAsia="zh-CN"/>
        </w:rPr>
      </w:pPr>
      <w:r w:rsidRPr="007C69AE">
        <w:rPr>
          <w:lang w:eastAsia="zh-CN"/>
        </w:rPr>
        <w:t>The consumers of the ML Model provisioning services (e.g. NWDAF containing AnLF, NWDAF containing MTLF) as described in clause 7.5 and clause 7.6 may provide the input parameters as listed below:</w:t>
      </w:r>
    </w:p>
    <w:p w14:paraId="0C080F61" w14:textId="77777777" w:rsidR="007C69AE" w:rsidRPr="007C69AE" w:rsidRDefault="007C69AE" w:rsidP="007C69AE">
      <w:pPr>
        <w:ind w:left="568" w:hanging="284"/>
        <w:rPr>
          <w:lang w:eastAsia="zh-CN"/>
        </w:rPr>
      </w:pPr>
      <w:r w:rsidRPr="007C69AE">
        <w:rPr>
          <w:lang w:eastAsia="zh-CN"/>
        </w:rPr>
        <w:t>-</w:t>
      </w:r>
      <w:r w:rsidRPr="007C69AE">
        <w:rPr>
          <w:lang w:eastAsia="zh-CN"/>
        </w:rPr>
        <w:tab/>
        <w:t>A list of Analytics IDs: identifies the analytics for which the ML Model is used.</w:t>
      </w:r>
    </w:p>
    <w:p w14:paraId="2C42C5E5" w14:textId="77777777" w:rsidR="007C69AE" w:rsidRPr="007C69AE" w:rsidRDefault="007C69AE" w:rsidP="007C69AE">
      <w:pPr>
        <w:ind w:left="568" w:hanging="284"/>
        <w:rPr>
          <w:lang w:eastAsia="zh-CN"/>
        </w:rPr>
      </w:pPr>
      <w:r w:rsidRPr="007C69AE">
        <w:rPr>
          <w:lang w:eastAsia="zh-CN"/>
        </w:rPr>
        <w:t>-</w:t>
      </w:r>
      <w:r w:rsidRPr="007C69AE">
        <w:rPr>
          <w:lang w:eastAsia="zh-CN"/>
        </w:rPr>
        <w:tab/>
        <w:t>[OPTIONAL] Vendor ID: identifies the vendor of the consumer (e.g. of NWDAF containing AnLF, NWDAF containing MTLF).</w:t>
      </w:r>
    </w:p>
    <w:p w14:paraId="18AEAAE0" w14:textId="77777777" w:rsidR="007C69AE" w:rsidRPr="007C69AE" w:rsidRDefault="007C69AE" w:rsidP="007C69AE">
      <w:pPr>
        <w:ind w:left="568" w:hanging="284"/>
        <w:rPr>
          <w:lang w:eastAsia="zh-CN"/>
        </w:rPr>
      </w:pPr>
      <w:r w:rsidRPr="007C69AE">
        <w:rPr>
          <w:lang w:eastAsia="zh-CN"/>
        </w:rPr>
        <w:tab/>
        <w:t>For each Analytics ID, the following parameters may be provided:</w:t>
      </w:r>
    </w:p>
    <w:p w14:paraId="7FDE0E31" w14:textId="77777777" w:rsidR="007C69AE" w:rsidRPr="007C69AE" w:rsidRDefault="007C69AE" w:rsidP="007C69AE">
      <w:pPr>
        <w:ind w:left="851" w:hanging="284"/>
        <w:rPr>
          <w:lang w:eastAsia="zh-CN"/>
        </w:rPr>
      </w:pPr>
      <w:r w:rsidRPr="007C69AE">
        <w:rPr>
          <w:lang w:eastAsia="zh-CN"/>
        </w:rPr>
        <w:t>-</w:t>
      </w:r>
      <w:r w:rsidRPr="007C69AE">
        <w:rPr>
          <w:lang w:eastAsia="zh-CN"/>
        </w:rPr>
        <w:tab/>
        <w:t>[OPTIONAL] Use case context: indicates the context of use of the analytics to select the most relevant ML Model.</w:t>
      </w:r>
    </w:p>
    <w:p w14:paraId="04D35E32" w14:textId="77777777" w:rsidR="007C69AE" w:rsidRPr="007C69AE" w:rsidRDefault="007C69AE" w:rsidP="007C69AE">
      <w:pPr>
        <w:keepLines/>
        <w:ind w:left="1135" w:hanging="851"/>
        <w:rPr>
          <w:lang w:eastAsia="zh-CN"/>
        </w:rPr>
      </w:pPr>
      <w:r w:rsidRPr="007C69AE">
        <w:rPr>
          <w:lang w:eastAsia="zh-CN"/>
        </w:rPr>
        <w:t>NOTE 1:</w:t>
      </w:r>
      <w:r w:rsidRPr="007C69AE">
        <w:rPr>
          <w:lang w:eastAsia="zh-CN"/>
        </w:rPr>
        <w:tab/>
        <w:t>The NWDAF containing MTLF can use the parameter "Use case context" to select the most relevant ML Model, when several ML Models are available for the requested Analytics ID(s). The values of this parameter are not standardized.</w:t>
      </w:r>
    </w:p>
    <w:p w14:paraId="3BD16953" w14:textId="77777777" w:rsidR="007C69AE" w:rsidRPr="007C69AE" w:rsidRDefault="007C69AE" w:rsidP="007C69AE">
      <w:pPr>
        <w:ind w:left="851" w:hanging="284"/>
        <w:rPr>
          <w:lang w:eastAsia="zh-CN"/>
        </w:rPr>
      </w:pPr>
      <w:r w:rsidRPr="007C69AE">
        <w:rPr>
          <w:lang w:eastAsia="zh-CN"/>
        </w:rPr>
        <w:t>-</w:t>
      </w:r>
      <w:r w:rsidRPr="007C69AE">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6BC261BA" w14:textId="77777777" w:rsidR="007C69AE" w:rsidRPr="007C69AE" w:rsidRDefault="007C69AE" w:rsidP="007C69AE">
      <w:pPr>
        <w:ind w:left="851" w:hanging="284"/>
        <w:rPr>
          <w:lang w:eastAsia="zh-CN"/>
        </w:rPr>
      </w:pPr>
      <w:r w:rsidRPr="007C69AE">
        <w:rPr>
          <w:lang w:eastAsia="zh-CN"/>
        </w:rPr>
        <w:t>-</w:t>
      </w:r>
      <w:r w:rsidRPr="007C69AE">
        <w:rPr>
          <w:lang w:eastAsia="zh-CN"/>
        </w:rPr>
        <w:tab/>
        <w:t>[OPTIONAL] ML Model Filter Information: indicates the applicable conditions of the trained ML model and enables the consumer to select which ML Model for the analytics is requested, e.g. S-</w:t>
      </w:r>
      <w:proofErr w:type="spellStart"/>
      <w:r w:rsidRPr="007C69AE">
        <w:rPr>
          <w:lang w:eastAsia="zh-CN"/>
        </w:rPr>
        <w:t>NSSAI</w:t>
      </w:r>
      <w:proofErr w:type="spellEnd"/>
      <w:r w:rsidRPr="007C69AE">
        <w:rPr>
          <w:lang w:eastAsia="zh-CN"/>
        </w:rPr>
        <w:t>, Area of Interest. Parameter types in the ML Model Filter Information are the same as parameter types in the Analytics Filter Information which are defined in procedures.</w:t>
      </w:r>
    </w:p>
    <w:p w14:paraId="1B2C0ED7" w14:textId="77777777" w:rsidR="007C69AE" w:rsidRPr="007C69AE" w:rsidRDefault="007C69AE" w:rsidP="007C69AE">
      <w:pPr>
        <w:ind w:left="851" w:hanging="284"/>
        <w:rPr>
          <w:lang w:eastAsia="zh-CN"/>
        </w:rPr>
      </w:pPr>
      <w:r w:rsidRPr="007C69AE">
        <w:rPr>
          <w:lang w:eastAsia="zh-CN"/>
        </w:rPr>
        <w:t>-</w:t>
      </w:r>
      <w:r w:rsidRPr="007C69AE">
        <w:rPr>
          <w:lang w:eastAsia="zh-CN"/>
        </w:rPr>
        <w:tab/>
        <w:t xml:space="preserve">[OPTIONAL] Target of ML Model Reporting: indicates the object(s) for which ML Model is requested, e.g. specific UEs i.e. a list of </w:t>
      </w:r>
      <w:proofErr w:type="spellStart"/>
      <w:r w:rsidRPr="007C69AE">
        <w:rPr>
          <w:lang w:eastAsia="zh-CN"/>
        </w:rPr>
        <w:t>SUPIs</w:t>
      </w:r>
      <w:proofErr w:type="spellEnd"/>
      <w:r w:rsidRPr="007C69AE">
        <w:rPr>
          <w:lang w:eastAsia="zh-CN"/>
        </w:rPr>
        <w:t>, a group of UEs i.e. a list of Internal-Group-Ids or any UE (i.e. all UEs).</w:t>
      </w:r>
    </w:p>
    <w:p w14:paraId="044201BC" w14:textId="77777777" w:rsidR="007C69AE" w:rsidRPr="007C69AE" w:rsidRDefault="007C69AE" w:rsidP="007C69AE">
      <w:pPr>
        <w:ind w:left="851" w:hanging="284"/>
        <w:rPr>
          <w:lang w:eastAsia="zh-CN"/>
        </w:rPr>
      </w:pPr>
      <w:r w:rsidRPr="007C69AE">
        <w:rPr>
          <w:lang w:eastAsia="zh-CN"/>
        </w:rPr>
        <w:t>-</w:t>
      </w:r>
      <w:r w:rsidRPr="007C69AE">
        <w:rPr>
          <w:lang w:eastAsia="zh-CN"/>
        </w:rPr>
        <w:tab/>
        <w:t>[OPTIONAL] Requested representative ratio: a minimum percentage of UE(s) in the group whose data is a non-empty set and can be used in the model training when the Target of ML Model Reporting is a group of UEs i.e. a list of Internal-Group-Ids.</w:t>
      </w:r>
    </w:p>
    <w:p w14:paraId="7349428A" w14:textId="77777777" w:rsidR="007C69AE" w:rsidRPr="007C69AE" w:rsidRDefault="007C69AE" w:rsidP="007C69AE">
      <w:pPr>
        <w:ind w:left="851" w:hanging="284"/>
        <w:rPr>
          <w:lang w:eastAsia="zh-CN"/>
        </w:rPr>
      </w:pPr>
      <w:r w:rsidRPr="007C69AE">
        <w:rPr>
          <w:lang w:eastAsia="zh-CN"/>
        </w:rPr>
        <w:t>-</w:t>
      </w:r>
      <w:r w:rsidRPr="007C69AE">
        <w:rPr>
          <w:lang w:eastAsia="zh-CN"/>
        </w:rPr>
        <w:tab/>
        <w:t>[OPTIONAL] ML Model Target Period: indicates time interval [start, end] for which ML Model for the Analytics is requested. The time interval is expressed with actual start time and actual end time (e.g. via UTC time).</w:t>
      </w:r>
    </w:p>
    <w:p w14:paraId="5C8A9FA4" w14:textId="77777777" w:rsidR="007C69AE" w:rsidRPr="007C69AE" w:rsidRDefault="007C69AE" w:rsidP="007C69AE">
      <w:pPr>
        <w:ind w:left="851" w:hanging="284"/>
        <w:rPr>
          <w:lang w:eastAsia="zh-CN"/>
        </w:rPr>
      </w:pPr>
      <w:r w:rsidRPr="007C69AE">
        <w:rPr>
          <w:lang w:eastAsia="zh-CN"/>
        </w:rPr>
        <w:t>-</w:t>
      </w:r>
      <w:r w:rsidRPr="007C69AE">
        <w:rPr>
          <w:lang w:eastAsia="zh-CN"/>
        </w:rPr>
        <w:tab/>
        <w:t>[OPTIONAL] Inference Input Data information: contains information about various settings that are expected to be used by the consumer (e.g. NWDAF containing AnLF) during inferences such as:</w:t>
      </w:r>
    </w:p>
    <w:p w14:paraId="4D1B4BFE" w14:textId="77777777" w:rsidR="007C69AE" w:rsidRPr="007C69AE" w:rsidRDefault="007C69AE" w:rsidP="007C69AE">
      <w:pPr>
        <w:ind w:left="1135" w:hanging="284"/>
      </w:pPr>
      <w:r w:rsidRPr="007C69AE">
        <w:t>-</w:t>
      </w:r>
      <w:r w:rsidRPr="007C69AE">
        <w:tab/>
        <w:t>the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14:paraId="2B3F1AF4" w14:textId="77777777" w:rsidR="007C69AE" w:rsidRPr="007C69AE" w:rsidRDefault="007C69AE" w:rsidP="007C69AE">
      <w:pPr>
        <w:keepLines/>
        <w:ind w:left="1135" w:hanging="851"/>
      </w:pPr>
      <w:r w:rsidRPr="007C69AE">
        <w:t>NOTE 2:</w:t>
      </w:r>
      <w:r w:rsidRPr="007C69AE">
        <w:tab/>
        <w:t>This can be a subset of the possible Input Data specified for a certain analytics type.</w:t>
      </w:r>
    </w:p>
    <w:p w14:paraId="34D27B11" w14:textId="32DC81AF" w:rsidR="007C69AE" w:rsidRDefault="007C69AE" w:rsidP="007C69AE">
      <w:pPr>
        <w:ind w:left="1135" w:hanging="284"/>
        <w:rPr>
          <w:ins w:id="50" w:author="Lenovo DK r03" w:date="2025-07-01T16:31:00Z"/>
        </w:rPr>
      </w:pPr>
      <w:r w:rsidRPr="007C69AE">
        <w:t>-</w:t>
      </w:r>
      <w:r w:rsidRPr="007C69AE">
        <w:tab/>
        <w:t>the data sources that are expected to be used, indicated as a list of NF instance (or NF set) identifiers.</w:t>
      </w:r>
    </w:p>
    <w:p w14:paraId="00B7884B" w14:textId="77777777" w:rsidR="0029457C" w:rsidRPr="007C69AE" w:rsidRDefault="0029457C" w:rsidP="0029457C">
      <w:pPr>
        <w:ind w:left="1135" w:hanging="284"/>
        <w:rPr>
          <w:ins w:id="51" w:author="Lenovo DK" w:date="2025-07-02T09:36:00Z"/>
        </w:rPr>
      </w:pPr>
      <w:ins w:id="52" w:author="Lenovo DK" w:date="2025-07-02T09:36:00Z">
        <w:r>
          <w:t>-</w:t>
        </w:r>
        <w:r>
          <w:tab/>
          <w:t>If the consumer is VFL client for inference the VFL correlation ID.</w:t>
        </w:r>
      </w:ins>
    </w:p>
    <w:p w14:paraId="56177AD8" w14:textId="77777777" w:rsidR="007C69AE" w:rsidRPr="007C69AE" w:rsidRDefault="007C69AE" w:rsidP="007C69AE">
      <w:pPr>
        <w:ind w:left="851" w:hanging="284"/>
        <w:rPr>
          <w:lang w:eastAsia="zh-CN"/>
        </w:rPr>
      </w:pPr>
      <w:r w:rsidRPr="007C69AE">
        <w:rPr>
          <w:lang w:eastAsia="zh-CN"/>
        </w:rPr>
        <w:t>-</w:t>
      </w:r>
      <w:r w:rsidRPr="007C69AE">
        <w:rPr>
          <w:lang w:eastAsia="zh-CN"/>
        </w:rPr>
        <w:tab/>
        <w:t>[OPTIONAL] Number of ML model(s), indicating the maximum number of ML models that the NWDAF containing MTLF could provide to the consumer (e.g. NWDAF containing AnLF) for the Analytics ID.</w:t>
      </w:r>
    </w:p>
    <w:p w14:paraId="5DD089A2" w14:textId="77777777" w:rsidR="007C69AE" w:rsidRPr="007C69AE" w:rsidRDefault="007C69AE" w:rsidP="007C69AE">
      <w:pPr>
        <w:ind w:left="568" w:hanging="284"/>
        <w:rPr>
          <w:lang w:eastAsia="zh-CN"/>
        </w:rPr>
      </w:pPr>
      <w:r w:rsidRPr="007C69AE">
        <w:rPr>
          <w:lang w:eastAsia="zh-CN"/>
        </w:rPr>
        <w:t>-</w:t>
      </w:r>
      <w:r w:rsidRPr="007C69AE">
        <w:rPr>
          <w:lang w:eastAsia="zh-CN"/>
        </w:rPr>
        <w:tab/>
        <w:t>ML Model Reporting Information with the following parameters:</w:t>
      </w:r>
    </w:p>
    <w:p w14:paraId="243CEB89" w14:textId="77777777" w:rsidR="007C69AE" w:rsidRPr="007C69AE" w:rsidRDefault="007C69AE" w:rsidP="007C69AE">
      <w:pPr>
        <w:ind w:left="851" w:hanging="284"/>
        <w:rPr>
          <w:lang w:eastAsia="zh-CN"/>
        </w:rPr>
      </w:pPr>
      <w:r w:rsidRPr="007C69AE">
        <w:rPr>
          <w:lang w:eastAsia="zh-CN"/>
        </w:rPr>
        <w:t>-</w:t>
      </w:r>
      <w:r w:rsidRPr="007C69AE">
        <w:rPr>
          <w:lang w:eastAsia="zh-CN"/>
        </w:rPr>
        <w:tab/>
        <w:t xml:space="preserve">(Only for </w:t>
      </w:r>
      <w:proofErr w:type="spellStart"/>
      <w:r w:rsidRPr="007C69AE">
        <w:rPr>
          <w:lang w:eastAsia="zh-CN"/>
        </w:rPr>
        <w:t>Nnwdaf_MLModelProvision_Subscribe</w:t>
      </w:r>
      <w:proofErr w:type="spellEnd"/>
      <w:r w:rsidRPr="007C69AE">
        <w:rPr>
          <w:lang w:eastAsia="zh-CN"/>
        </w:rPr>
        <w:t>) ML Model Reporting Information Parameters as per Event Reporting Information Parameter defined in Table 4.15.1-1, TS 23.502 [3].</w:t>
      </w:r>
    </w:p>
    <w:p w14:paraId="5024BEE2" w14:textId="77777777" w:rsidR="007C69AE" w:rsidRPr="007C69AE" w:rsidRDefault="007C69AE" w:rsidP="007C69AE">
      <w:pPr>
        <w:ind w:left="568" w:hanging="284"/>
        <w:rPr>
          <w:lang w:eastAsia="zh-CN"/>
        </w:rPr>
      </w:pPr>
      <w:r w:rsidRPr="007C69AE">
        <w:rPr>
          <w:lang w:eastAsia="zh-CN"/>
        </w:rPr>
        <w:t>-</w:t>
      </w:r>
      <w:r w:rsidRPr="007C69AE">
        <w:rPr>
          <w:lang w:eastAsia="zh-CN"/>
        </w:rPr>
        <w:tab/>
        <w:t>A Notification Target Address (+ Notification Correlation ID) as defined in clause 4.15.1 of TS 23.502 [3], allowing to correlate notifications received from the NWDAF containing MTLF with this subscription.</w:t>
      </w:r>
    </w:p>
    <w:p w14:paraId="2CBBD552" w14:textId="77777777" w:rsidR="007C69AE" w:rsidRPr="007C69AE" w:rsidRDefault="007C69AE" w:rsidP="007C69AE">
      <w:pPr>
        <w:ind w:left="568" w:hanging="284"/>
        <w:rPr>
          <w:lang w:eastAsia="zh-CN"/>
        </w:rPr>
      </w:pPr>
      <w:r w:rsidRPr="007C69AE">
        <w:rPr>
          <w:lang w:eastAsia="zh-CN"/>
        </w:rPr>
        <w:t>-</w:t>
      </w:r>
      <w:r w:rsidRPr="007C69AE">
        <w:rPr>
          <w:lang w:eastAsia="zh-CN"/>
        </w:rPr>
        <w:tab/>
        <w:t>[OPTIONAL] Indication of supporting multiple ML Models.</w:t>
      </w:r>
    </w:p>
    <w:p w14:paraId="3CF36FE0" w14:textId="77777777" w:rsidR="007C69AE" w:rsidRPr="007C69AE" w:rsidRDefault="007C69AE" w:rsidP="007C69AE">
      <w:pPr>
        <w:ind w:left="568" w:hanging="284"/>
        <w:rPr>
          <w:lang w:eastAsia="zh-CN"/>
        </w:rPr>
      </w:pPr>
      <w:r w:rsidRPr="007C69AE">
        <w:rPr>
          <w:lang w:eastAsia="zh-CN"/>
        </w:rPr>
        <w:lastRenderedPageBreak/>
        <w:t>-</w:t>
      </w:r>
      <w:r w:rsidRPr="007C69AE">
        <w:rPr>
          <w:lang w:eastAsia="zh-CN"/>
        </w:rPr>
        <w:tab/>
        <w:t>[OPTIONAL] Accuracy level(s) of Interest.</w:t>
      </w:r>
    </w:p>
    <w:p w14:paraId="6217A9FB" w14:textId="77777777" w:rsidR="007C69AE" w:rsidRPr="007C69AE" w:rsidRDefault="007C69AE" w:rsidP="007C69AE">
      <w:pPr>
        <w:keepLines/>
        <w:ind w:left="1135" w:hanging="851"/>
      </w:pPr>
      <w:r w:rsidRPr="007C69AE">
        <w:t>NOTE 3:</w:t>
      </w:r>
      <w:r w:rsidRPr="007C69AE">
        <w:tab/>
        <w:t>Multiple ML Models Filter Information are composed by Accuracy level(s) of Interest and Number of ML Model(s).</w:t>
      </w:r>
    </w:p>
    <w:p w14:paraId="40E0F892" w14:textId="77777777" w:rsidR="007C69AE" w:rsidRPr="007C69AE" w:rsidRDefault="007C69AE" w:rsidP="007C69AE">
      <w:pPr>
        <w:ind w:left="568" w:hanging="284"/>
        <w:rPr>
          <w:lang w:eastAsia="zh-CN"/>
        </w:rPr>
      </w:pPr>
      <w:r w:rsidRPr="007C69AE">
        <w:rPr>
          <w:lang w:eastAsia="zh-CN"/>
        </w:rPr>
        <w:t>-</w:t>
      </w:r>
      <w:r w:rsidRPr="007C69AE">
        <w:rPr>
          <w:lang w:eastAsia="zh-CN"/>
        </w:rPr>
        <w:tab/>
        <w:t>[OPTIONAL] Time when model is needed: indicates the latest time when the consumer expects to receive the ML Model(s).</w:t>
      </w:r>
    </w:p>
    <w:p w14:paraId="11ACD295" w14:textId="77777777" w:rsidR="007C69AE" w:rsidRPr="007C69AE" w:rsidRDefault="007C69AE" w:rsidP="007C69AE">
      <w:pPr>
        <w:ind w:left="568" w:hanging="284"/>
        <w:rPr>
          <w:lang w:eastAsia="zh-CN"/>
        </w:rPr>
      </w:pPr>
      <w:r w:rsidRPr="007C69AE">
        <w:rPr>
          <w:lang w:eastAsia="zh-CN"/>
        </w:rPr>
        <w:t>-</w:t>
      </w:r>
      <w:r w:rsidRPr="007C69AE">
        <w:rPr>
          <w:lang w:eastAsia="zh-CN"/>
        </w:rPr>
        <w:tab/>
        <w:t>[OPTIONAL] ML Model Monitoring Information:</w:t>
      </w:r>
    </w:p>
    <w:p w14:paraId="2E1753EE" w14:textId="77777777" w:rsidR="007C69AE" w:rsidRPr="007C69AE" w:rsidRDefault="007C69AE" w:rsidP="007C69AE">
      <w:pPr>
        <w:ind w:left="851" w:hanging="284"/>
        <w:rPr>
          <w:lang w:eastAsia="zh-CN"/>
        </w:rPr>
      </w:pPr>
      <w:r w:rsidRPr="007C69AE">
        <w:rPr>
          <w:lang w:eastAsia="zh-CN"/>
        </w:rPr>
        <w:t>-</w:t>
      </w:r>
      <w:r w:rsidRPr="007C69AE">
        <w:rPr>
          <w:lang w:eastAsia="zh-CN"/>
        </w:rPr>
        <w:tab/>
        <w:t>desired ML Model metric.</w:t>
      </w:r>
    </w:p>
    <w:p w14:paraId="4FFB94F8" w14:textId="77777777" w:rsidR="007C69AE" w:rsidRPr="007C69AE" w:rsidRDefault="007C69AE" w:rsidP="007C69AE">
      <w:pPr>
        <w:keepLines/>
        <w:ind w:left="1135" w:hanging="851"/>
        <w:rPr>
          <w:lang w:eastAsia="zh-CN"/>
        </w:rPr>
      </w:pPr>
      <w:r w:rsidRPr="007C69AE">
        <w:rPr>
          <w:lang w:eastAsia="zh-CN"/>
        </w:rPr>
        <w:t>NOTE 4:</w:t>
      </w:r>
      <w:r w:rsidRPr="007C69AE">
        <w:rPr>
          <w:lang w:eastAsia="zh-CN"/>
        </w:rPr>
        <w:tab/>
        <w:t>In this Release, only "ML Model Accuracy" is defined as ML Model metric.</w:t>
      </w:r>
    </w:p>
    <w:p w14:paraId="018EE130" w14:textId="77777777" w:rsidR="007C69AE" w:rsidRPr="007C69AE" w:rsidRDefault="007C69AE" w:rsidP="007C69AE">
      <w:pPr>
        <w:ind w:left="851" w:hanging="284"/>
        <w:rPr>
          <w:lang w:eastAsia="zh-CN"/>
        </w:rPr>
      </w:pPr>
      <w:r w:rsidRPr="007C69AE">
        <w:rPr>
          <w:lang w:eastAsia="zh-CN"/>
        </w:rPr>
        <w:t>-</w:t>
      </w:r>
      <w:r w:rsidRPr="007C69AE">
        <w:rPr>
          <w:lang w:eastAsia="zh-CN"/>
        </w:rPr>
        <w:tab/>
        <w:t xml:space="preserve">[OPTIONAL] (only for </w:t>
      </w:r>
      <w:proofErr w:type="spellStart"/>
      <w:r w:rsidRPr="007C69AE">
        <w:rPr>
          <w:lang w:eastAsia="zh-CN"/>
        </w:rPr>
        <w:t>Nnwdaf_MLModelProvision_Subscribe</w:t>
      </w:r>
      <w:proofErr w:type="spellEnd"/>
      <w:r w:rsidRPr="007C69AE">
        <w:rPr>
          <w:lang w:eastAsia="zh-CN"/>
        </w:rPr>
        <w:t xml:space="preserve"> service operation) ML Model monitoring reporting mode: such as Accuracy reporting interval or pre-determined status. Depending on the reporting mode, the NWDAF containing MTLF reports the ML Model accuracy to NWDAF containing AnLF either periodically or when the ML Model accuracy is crossing an ML Model Accuracy threshold, i.e. the accuracy either becomes higher or lower than the ML Model Accuracy threshold.</w:t>
      </w:r>
    </w:p>
    <w:p w14:paraId="6161A1E9" w14:textId="77777777" w:rsidR="007C69AE" w:rsidRPr="007C69AE" w:rsidRDefault="007C69AE" w:rsidP="007C69AE">
      <w:pPr>
        <w:ind w:left="851" w:hanging="284"/>
      </w:pPr>
      <w:r w:rsidRPr="007C69AE">
        <w:t>-</w:t>
      </w:r>
      <w:r w:rsidRPr="007C69AE">
        <w:tab/>
        <w:t>[OPTIONAL] ML Model Accuracy Threshold: indicating the accuracy threshold of the ML Model requested by the consumer (as a kind of pre-determined status). It also can be used as an indication that the MTLF is triggered to execute the accuracy monitoring operations for the ML Model provisioned to AnLF.</w:t>
      </w:r>
    </w:p>
    <w:p w14:paraId="798D5FAD" w14:textId="77777777" w:rsidR="007C69AE" w:rsidRPr="007C69AE" w:rsidRDefault="007C69AE" w:rsidP="007C69AE">
      <w:pPr>
        <w:ind w:left="851" w:hanging="284"/>
      </w:pPr>
      <w:r w:rsidRPr="007C69AE">
        <w:t>-</w:t>
      </w:r>
      <w:r w:rsidRPr="007C69AE">
        <w:tab/>
        <w:t xml:space="preserve">[OPTIONAL] </w:t>
      </w:r>
      <w:proofErr w:type="spellStart"/>
      <w:r w:rsidRPr="007C69AE">
        <w:t>DataSetTag</w:t>
      </w:r>
      <w:proofErr w:type="spellEnd"/>
      <w:r w:rsidRPr="007C69AE">
        <w:t xml:space="preserve"> and ADRF ID if available: indicates the inference data (including input data, prediction and the ground truth data at the time which the prediction refers to) stored in ADRF which can be used by MTLF to retrain or reprovision of the ML Model.</w:t>
      </w:r>
    </w:p>
    <w:p w14:paraId="3F9C7B11" w14:textId="77777777" w:rsidR="007C69AE" w:rsidRPr="007C69AE" w:rsidRDefault="007C69AE" w:rsidP="007C69AE">
      <w:pPr>
        <w:ind w:left="851" w:hanging="284"/>
      </w:pPr>
      <w:r w:rsidRPr="007C69AE">
        <w:t>-</w:t>
      </w:r>
      <w:r w:rsidRPr="007C69AE">
        <w:tab/>
        <w:t xml:space="preserve">[OPTIONAL] ML Model identifier: indicates the Model that the data corresponding to the </w:t>
      </w:r>
      <w:proofErr w:type="spellStart"/>
      <w:r w:rsidRPr="007C69AE">
        <w:t>DataSetTag</w:t>
      </w:r>
      <w:proofErr w:type="spellEnd"/>
      <w:r w:rsidRPr="007C69AE">
        <w:t xml:space="preserve"> is related to (in the case of subscription modification).</w:t>
      </w:r>
    </w:p>
    <w:p w14:paraId="712A0188" w14:textId="77777777" w:rsidR="007C69AE" w:rsidRPr="007C69AE" w:rsidRDefault="007C69AE" w:rsidP="007C69AE">
      <w:pPr>
        <w:rPr>
          <w:lang w:eastAsia="zh-CN"/>
        </w:rPr>
      </w:pPr>
      <w:r w:rsidRPr="007C69AE">
        <w:rPr>
          <w:lang w:eastAsia="zh-CN"/>
        </w:rPr>
        <w:t>The NWDAF containing MTLF provides to the consumer of the ML Model provisioning service operations as described in clause 7.5 and 7.6, the output information as listed below:</w:t>
      </w:r>
    </w:p>
    <w:p w14:paraId="7389ADBF" w14:textId="77777777" w:rsidR="007C69AE" w:rsidRPr="007C69AE" w:rsidRDefault="007C69AE" w:rsidP="007C69AE">
      <w:pPr>
        <w:ind w:left="568" w:hanging="284"/>
        <w:rPr>
          <w:lang w:eastAsia="zh-CN"/>
        </w:rPr>
      </w:pPr>
      <w:r w:rsidRPr="007C69AE">
        <w:rPr>
          <w:lang w:eastAsia="zh-CN"/>
        </w:rPr>
        <w:t>-</w:t>
      </w:r>
      <w:r w:rsidRPr="007C69AE">
        <w:rPr>
          <w:lang w:eastAsia="zh-CN"/>
        </w:rPr>
        <w:tab/>
        <w:t xml:space="preserve">(Only for </w:t>
      </w:r>
      <w:proofErr w:type="spellStart"/>
      <w:r w:rsidRPr="007C69AE">
        <w:rPr>
          <w:lang w:eastAsia="zh-CN"/>
        </w:rPr>
        <w:t>Nnwdaf_MLModelProvision_Notify</w:t>
      </w:r>
      <w:proofErr w:type="spellEnd"/>
      <w:r w:rsidRPr="007C69AE">
        <w:rPr>
          <w:lang w:eastAsia="zh-CN"/>
        </w:rPr>
        <w:t>) The Notification Correlation Information.</w:t>
      </w:r>
    </w:p>
    <w:p w14:paraId="03DB7599" w14:textId="77777777" w:rsidR="007C69AE" w:rsidRPr="007C69AE" w:rsidRDefault="007C69AE" w:rsidP="007C69AE">
      <w:pPr>
        <w:ind w:left="568" w:hanging="284"/>
        <w:rPr>
          <w:lang w:eastAsia="zh-CN"/>
        </w:rPr>
      </w:pPr>
      <w:r w:rsidRPr="007C69AE">
        <w:rPr>
          <w:lang w:eastAsia="zh-CN"/>
        </w:rPr>
        <w:t>-</w:t>
      </w:r>
      <w:r w:rsidRPr="007C69AE">
        <w:rPr>
          <w:lang w:eastAsia="zh-CN"/>
        </w:rPr>
        <w:tab/>
        <w:t>For each Analytics ID requested by the service consumer, a set of pair (s) of unique ML Model identifier and the following information.</w:t>
      </w:r>
    </w:p>
    <w:p w14:paraId="153B0FC7" w14:textId="77777777" w:rsidR="007C69AE" w:rsidRPr="007C69AE" w:rsidRDefault="007C69AE" w:rsidP="007C69AE">
      <w:pPr>
        <w:ind w:left="851" w:hanging="284"/>
        <w:rPr>
          <w:lang w:eastAsia="zh-CN"/>
        </w:rPr>
      </w:pPr>
      <w:r w:rsidRPr="007C69AE">
        <w:rPr>
          <w:lang w:eastAsia="zh-CN"/>
        </w:rPr>
        <w:t>-</w:t>
      </w:r>
      <w:r w:rsidRPr="007C69AE">
        <w:rPr>
          <w:lang w:eastAsia="zh-CN"/>
        </w:rPr>
        <w:tab/>
        <w:t>ML Model Information, which includes:</w:t>
      </w:r>
    </w:p>
    <w:p w14:paraId="15D90AAE" w14:textId="77777777" w:rsidR="007C69AE" w:rsidRPr="007C69AE" w:rsidRDefault="007C69AE" w:rsidP="007C69AE">
      <w:pPr>
        <w:ind w:left="1135" w:hanging="284"/>
        <w:rPr>
          <w:lang w:eastAsia="zh-CN"/>
        </w:rPr>
      </w:pPr>
      <w:r w:rsidRPr="007C69AE">
        <w:rPr>
          <w:lang w:eastAsia="zh-CN"/>
        </w:rPr>
        <w:t>-</w:t>
      </w:r>
      <w:r w:rsidRPr="007C69AE">
        <w:rPr>
          <w:lang w:eastAsia="zh-CN"/>
        </w:rPr>
        <w:tab/>
        <w:t>the ML Model file address; or</w:t>
      </w:r>
    </w:p>
    <w:p w14:paraId="427B7054" w14:textId="77777777" w:rsidR="007C69AE" w:rsidRDefault="007C69AE" w:rsidP="007C69AE">
      <w:pPr>
        <w:ind w:left="1135" w:hanging="284"/>
        <w:rPr>
          <w:ins w:id="53" w:author="Lenovo DK r03" w:date="2025-07-01T16:36:00Z"/>
          <w:lang w:eastAsia="zh-CN"/>
        </w:rPr>
      </w:pPr>
      <w:r w:rsidRPr="007C69AE">
        <w:rPr>
          <w:lang w:eastAsia="zh-CN"/>
        </w:rPr>
        <w:t>-</w:t>
      </w:r>
      <w:r w:rsidRPr="007C69AE">
        <w:rPr>
          <w:lang w:eastAsia="zh-CN"/>
        </w:rPr>
        <w:tab/>
        <w:t>ADRF (Set) ID; or</w:t>
      </w:r>
    </w:p>
    <w:p w14:paraId="18282AF9" w14:textId="77777777" w:rsidR="0029457C" w:rsidRPr="007C69AE" w:rsidRDefault="0029457C" w:rsidP="0029457C">
      <w:pPr>
        <w:ind w:left="1135" w:hanging="284"/>
        <w:rPr>
          <w:ins w:id="54" w:author="Lenovo DK" w:date="2025-07-02T09:36:00Z"/>
          <w:lang w:eastAsia="zh-CN"/>
        </w:rPr>
      </w:pPr>
      <w:ins w:id="55" w:author="Lenovo DK" w:date="2025-07-02T09:36:00Z">
        <w:r>
          <w:rPr>
            <w:lang w:eastAsia="zh-CN"/>
          </w:rPr>
          <w:t>-</w:t>
        </w:r>
        <w:r>
          <w:rPr>
            <w:lang w:eastAsia="zh-CN"/>
          </w:rPr>
          <w:tab/>
          <w:t>Feature ID(s) in case the model is trained using VFL and contribution weight.</w:t>
        </w:r>
      </w:ins>
    </w:p>
    <w:p w14:paraId="14912C6C" w14:textId="77777777" w:rsidR="007C69AE" w:rsidRPr="007C69AE" w:rsidRDefault="007C69AE" w:rsidP="007C69AE">
      <w:pPr>
        <w:ind w:left="1135" w:hanging="284"/>
        <w:rPr>
          <w:lang w:eastAsia="zh-CN"/>
        </w:rPr>
      </w:pPr>
      <w:r w:rsidRPr="007C69AE">
        <w:rPr>
          <w:lang w:eastAsia="zh-CN"/>
        </w:rPr>
        <w:t>-</w:t>
      </w:r>
      <w:r w:rsidRPr="007C69AE">
        <w:rPr>
          <w:lang w:eastAsia="zh-CN"/>
        </w:rPr>
        <w:tab/>
        <w:t>Indication whether training is ongoing when e.g. VFL accuracy report is provided on request from consumer, or training is completed and thereby Analytics or Inference can be requested to NF identified by ML Model provider information.</w:t>
      </w:r>
    </w:p>
    <w:p w14:paraId="2061DFE9" w14:textId="77777777" w:rsidR="007C69AE" w:rsidRPr="007C69AE" w:rsidRDefault="007C69AE" w:rsidP="007C69AE">
      <w:pPr>
        <w:ind w:left="851" w:hanging="284"/>
        <w:rPr>
          <w:lang w:eastAsia="zh-CN"/>
        </w:rPr>
      </w:pPr>
      <w:r w:rsidRPr="007C69AE">
        <w:rPr>
          <w:lang w:eastAsia="zh-CN"/>
        </w:rPr>
        <w:tab/>
        <w:t>When ADRF (Set) ID is provisioned and the MTLF authorizes the NF Service Consumer to retrieve all ML Models corresponding to a Storage Transaction ID, a Storage Transaction ID may also be provisioned.</w:t>
      </w:r>
    </w:p>
    <w:p w14:paraId="65D7BBB8" w14:textId="53443729" w:rsidR="007C69AE" w:rsidRPr="007C69AE" w:rsidRDefault="007C69AE" w:rsidP="007C69AE">
      <w:pPr>
        <w:keepLines/>
        <w:ind w:left="1135" w:hanging="851"/>
        <w:rPr>
          <w:lang w:eastAsia="zh-CN"/>
        </w:rPr>
      </w:pPr>
      <w:r w:rsidRPr="007C69AE">
        <w:rPr>
          <w:lang w:eastAsia="zh-CN"/>
        </w:rPr>
        <w:t>NOTE 5:</w:t>
      </w:r>
      <w:r w:rsidRPr="007C69AE">
        <w:rPr>
          <w:lang w:eastAsia="zh-CN"/>
        </w:rPr>
        <w:tab/>
        <w:t>When training is done using VFL,</w:t>
      </w:r>
      <w:ins w:id="56" w:author="Lenovo DK" w:date="2025-07-01T16:30:00Z">
        <w:r>
          <w:rPr>
            <w:lang w:eastAsia="zh-CN"/>
          </w:rPr>
          <w:t xml:space="preserve"> if</w:t>
        </w:r>
      </w:ins>
      <w:r w:rsidRPr="007C69AE">
        <w:rPr>
          <w:lang w:eastAsia="zh-CN"/>
        </w:rPr>
        <w:t xml:space="preserve"> no model </w:t>
      </w:r>
      <w:del w:id="57" w:author="Lenovo DK" w:date="2025-07-01T16:30:00Z">
        <w:r w:rsidRPr="007C69AE" w:rsidDel="007C69AE">
          <w:rPr>
            <w:lang w:eastAsia="zh-CN"/>
          </w:rPr>
          <w:delText>will be</w:delText>
        </w:r>
      </w:del>
      <w:ins w:id="58" w:author="Lenovo DK" w:date="2025-07-01T16:30:00Z">
        <w:r>
          <w:rPr>
            <w:lang w:eastAsia="zh-CN"/>
          </w:rPr>
          <w:t>is</w:t>
        </w:r>
      </w:ins>
      <w:r w:rsidRPr="007C69AE">
        <w:rPr>
          <w:lang w:eastAsia="zh-CN"/>
        </w:rPr>
        <w:t xml:space="preserve"> available to be fetched by the consumer. In this case the ML Model identifier contains a non-relevant value. The identification of the VFL server is provisioned using ML Model provider information.</w:t>
      </w:r>
    </w:p>
    <w:p w14:paraId="20496606" w14:textId="378EB117" w:rsidR="007C69AE" w:rsidRPr="007C69AE" w:rsidRDefault="007C69AE" w:rsidP="007C69AE">
      <w:pPr>
        <w:ind w:left="851" w:hanging="284"/>
        <w:rPr>
          <w:lang w:eastAsia="zh-CN"/>
        </w:rPr>
      </w:pPr>
      <w:r w:rsidRPr="007C69AE">
        <w:rPr>
          <w:lang w:eastAsia="zh-CN"/>
        </w:rPr>
        <w:t>-</w:t>
      </w:r>
      <w:r w:rsidRPr="007C69AE">
        <w:rPr>
          <w:lang w:eastAsia="zh-CN"/>
        </w:rPr>
        <w:tab/>
        <w:t xml:space="preserve">[OPTIONAL] ML Model provider information, includes the NF Instance </w:t>
      </w:r>
      <w:proofErr w:type="spellStart"/>
      <w:r w:rsidRPr="007C69AE">
        <w:rPr>
          <w:lang w:eastAsia="zh-CN"/>
        </w:rPr>
        <w:t>Identifer</w:t>
      </w:r>
      <w:proofErr w:type="spellEnd"/>
      <w:r w:rsidRPr="007C69AE">
        <w:rPr>
          <w:lang w:eastAsia="zh-CN"/>
        </w:rPr>
        <w:t xml:space="preserve"> to identify either the NWDAF containing MTLF or AF which is the ML Model provider and is responsible for training/updating this ML Model.</w:t>
      </w:r>
      <w:ins w:id="59" w:author="Lenovo DK" w:date="2025-07-02T09:36:00Z">
        <w:r w:rsidR="0029457C" w:rsidRPr="0029457C">
          <w:rPr>
            <w:lang w:eastAsia="zh-CN"/>
          </w:rPr>
          <w:t xml:space="preserve"> </w:t>
        </w:r>
        <w:r w:rsidR="0029457C">
          <w:rPr>
            <w:lang w:eastAsia="zh-CN"/>
          </w:rPr>
          <w:t>When a model is trained using VFL the ML model provider information may include a list of NF instance identifier to identify the VFL client that participated in the VFL training and for each VFL client, associated Feature ID(s) and contribution weights</w:t>
        </w:r>
      </w:ins>
      <w:ins w:id="60" w:author="Lenovo DK r03" w:date="2025-07-01T16:35:00Z">
        <w:r>
          <w:rPr>
            <w:lang w:eastAsia="zh-CN"/>
          </w:rPr>
          <w:t>.</w:t>
        </w:r>
      </w:ins>
    </w:p>
    <w:p w14:paraId="490E46F3" w14:textId="463C374E" w:rsidR="007C69AE" w:rsidRPr="007C69AE" w:rsidRDefault="007C69AE" w:rsidP="007C69AE">
      <w:pPr>
        <w:keepLines/>
        <w:ind w:left="1135" w:hanging="851"/>
        <w:rPr>
          <w:lang w:eastAsia="zh-CN"/>
        </w:rPr>
      </w:pPr>
      <w:r w:rsidRPr="007C69AE">
        <w:rPr>
          <w:lang w:eastAsia="zh-CN"/>
        </w:rPr>
        <w:lastRenderedPageBreak/>
        <w:t>NOTE 6:</w:t>
      </w:r>
      <w:r w:rsidRPr="007C69AE">
        <w:rPr>
          <w:lang w:eastAsia="zh-CN"/>
        </w:rPr>
        <w:tab/>
        <w:t>For example, if one MTLF provides the Model which is generated by FL server NWDAF, the NF Instance Identifier identifies the FL server NWDAF but not the MTLF. For example, if an AF is serving as VFL server the ML Model provider information identifies the VFL server, not the MTLF.</w:t>
      </w:r>
    </w:p>
    <w:p w14:paraId="1CA3D131" w14:textId="77777777" w:rsidR="007C69AE" w:rsidRPr="007C69AE" w:rsidRDefault="007C69AE" w:rsidP="007C69AE">
      <w:pPr>
        <w:ind w:left="851" w:hanging="284"/>
        <w:rPr>
          <w:lang w:eastAsia="zh-CN"/>
        </w:rPr>
      </w:pPr>
      <w:r w:rsidRPr="007C69AE">
        <w:rPr>
          <w:lang w:eastAsia="zh-CN"/>
        </w:rPr>
        <w:t>-</w:t>
      </w:r>
      <w:r w:rsidRPr="007C69AE">
        <w:rPr>
          <w:lang w:eastAsia="zh-CN"/>
        </w:rPr>
        <w:tab/>
        <w:t>[OPTIONAL] ML Model Filter Information and/or Target of ML Model Reporting may be also provided. They are provided when the ML Model provisioning request include same Analytics IDs but with different Targets of ML Model Reporting and/or ML Model Filter Information.</w:t>
      </w:r>
    </w:p>
    <w:p w14:paraId="539CFA00" w14:textId="77777777" w:rsidR="007C69AE" w:rsidRPr="007C69AE" w:rsidRDefault="007C69AE" w:rsidP="007C69AE">
      <w:pPr>
        <w:ind w:left="851" w:hanging="284"/>
        <w:rPr>
          <w:lang w:eastAsia="zh-CN"/>
        </w:rPr>
      </w:pPr>
      <w:r w:rsidRPr="007C69AE">
        <w:rPr>
          <w:lang w:eastAsia="zh-CN"/>
        </w:rPr>
        <w:t>-</w:t>
      </w:r>
      <w:r w:rsidRPr="007C69AE">
        <w:rPr>
          <w:lang w:eastAsia="zh-CN"/>
        </w:rPr>
        <w:tab/>
        <w:t>[OPTIONAL] ML Model provide indicator: indicates that the ML Model corresponding to the ML Model identifier is updated (e.g. re-trained ML Model).</w:t>
      </w:r>
    </w:p>
    <w:p w14:paraId="482FAA7D" w14:textId="77777777" w:rsidR="007C69AE" w:rsidRPr="007C69AE" w:rsidRDefault="007C69AE" w:rsidP="007C69AE">
      <w:pPr>
        <w:ind w:left="851" w:hanging="284"/>
        <w:rPr>
          <w:lang w:eastAsia="zh-CN"/>
        </w:rPr>
      </w:pPr>
      <w:r w:rsidRPr="007C69AE">
        <w:rPr>
          <w:lang w:eastAsia="zh-CN"/>
        </w:rPr>
        <w:t>-</w:t>
      </w:r>
      <w:r w:rsidRPr="007C69AE">
        <w:rPr>
          <w:lang w:eastAsia="zh-CN"/>
        </w:rPr>
        <w:tab/>
        <w:t>[OPTIONAL] ML Model degradation indicator: indicates whether the provided ML Model is degraded.</w:t>
      </w:r>
    </w:p>
    <w:p w14:paraId="67AC6B1A" w14:textId="77777777" w:rsidR="007C69AE" w:rsidRPr="007C69AE" w:rsidRDefault="007C69AE" w:rsidP="007C69AE">
      <w:pPr>
        <w:ind w:left="851" w:hanging="284"/>
        <w:rPr>
          <w:lang w:eastAsia="zh-CN"/>
        </w:rPr>
      </w:pPr>
      <w:r w:rsidRPr="007C69AE">
        <w:rPr>
          <w:lang w:eastAsia="zh-CN"/>
        </w:rPr>
        <w:t>-</w:t>
      </w:r>
      <w:r w:rsidRPr="007C69AE">
        <w:rPr>
          <w:lang w:eastAsia="zh-CN"/>
        </w:rPr>
        <w:tab/>
        <w:t>[OPTIONAL] Validity period: indicates time period when the provided ML Model Information applies.</w:t>
      </w:r>
    </w:p>
    <w:p w14:paraId="5C95C1A6" w14:textId="77777777" w:rsidR="007C69AE" w:rsidRPr="007C69AE" w:rsidRDefault="007C69AE" w:rsidP="007C69AE">
      <w:pPr>
        <w:ind w:left="851" w:hanging="284"/>
        <w:rPr>
          <w:lang w:eastAsia="zh-CN"/>
        </w:rPr>
      </w:pPr>
      <w:r w:rsidRPr="007C69AE">
        <w:rPr>
          <w:lang w:eastAsia="zh-CN"/>
        </w:rPr>
        <w:t>-</w:t>
      </w:r>
      <w:r w:rsidRPr="007C69AE">
        <w:rPr>
          <w:lang w:eastAsia="zh-CN"/>
        </w:rPr>
        <w:tab/>
        <w:t>[OPTIONAL] Spatial validity: indicates Area where the provided ML Model Information applies.</w:t>
      </w:r>
    </w:p>
    <w:p w14:paraId="7832EB25" w14:textId="77777777" w:rsidR="007C69AE" w:rsidRPr="007C69AE" w:rsidRDefault="007C69AE" w:rsidP="007C69AE">
      <w:pPr>
        <w:keepLines/>
        <w:ind w:left="1135" w:hanging="851"/>
      </w:pPr>
      <w:r w:rsidRPr="007C69AE">
        <w:t>NOTE 7:</w:t>
      </w:r>
      <w:r w:rsidRPr="007C69AE">
        <w:tab/>
        <w:t xml:space="preserve">Spatial validity and Validity period are determined by MTLF internal logic and it is a subset of </w:t>
      </w:r>
      <w:proofErr w:type="spellStart"/>
      <w:r w:rsidRPr="007C69AE">
        <w:t>AoI</w:t>
      </w:r>
      <w:proofErr w:type="spellEnd"/>
      <w:r w:rsidRPr="007C69AE">
        <w:t xml:space="preserve"> if provided in ML Model Filter Information and of ML Model Target Period, respectively.</w:t>
      </w:r>
    </w:p>
    <w:p w14:paraId="5473F595" w14:textId="77777777" w:rsidR="007C69AE" w:rsidRPr="007C69AE" w:rsidRDefault="007C69AE" w:rsidP="007C69AE">
      <w:pPr>
        <w:ind w:left="851" w:hanging="284"/>
        <w:rPr>
          <w:lang w:eastAsia="zh-CN"/>
        </w:rPr>
      </w:pPr>
      <w:r w:rsidRPr="007C69AE">
        <w:rPr>
          <w:lang w:eastAsia="zh-CN"/>
        </w:rPr>
        <w:t>-</w:t>
      </w:r>
      <w:r w:rsidRPr="007C69AE">
        <w:rPr>
          <w:lang w:eastAsia="zh-CN"/>
        </w:rPr>
        <w:tab/>
        <w:t>[OPTIONAL] ML Model representative ratio: indicating the percentage of UE(s) in the group whose data is used in the ML Model training when the Target of ML Model Reporting is a group of UE(s).</w:t>
      </w:r>
    </w:p>
    <w:p w14:paraId="7FA13ACE" w14:textId="77777777" w:rsidR="007C69AE" w:rsidRPr="007C69AE" w:rsidRDefault="007C69AE" w:rsidP="007C69AE">
      <w:pPr>
        <w:ind w:left="851" w:hanging="284"/>
        <w:rPr>
          <w:lang w:eastAsia="zh-CN"/>
        </w:rPr>
      </w:pPr>
      <w:r w:rsidRPr="007C69AE">
        <w:rPr>
          <w:lang w:eastAsia="zh-CN"/>
        </w:rPr>
        <w:t>-</w:t>
      </w:r>
      <w:r w:rsidRPr="007C69AE">
        <w:rPr>
          <w:lang w:eastAsia="zh-CN"/>
        </w:rPr>
        <w:tab/>
        <w:t>[OPTIONAL] Training Input Data Information: contains information about various settings that have been used by MTLF during ML model training, such as:</w:t>
      </w:r>
    </w:p>
    <w:p w14:paraId="6759DD54" w14:textId="77777777" w:rsidR="007C69AE" w:rsidRPr="007C69AE" w:rsidRDefault="007C69AE" w:rsidP="007C69AE">
      <w:pPr>
        <w:ind w:left="1135" w:hanging="284"/>
      </w:pPr>
      <w:r w:rsidRPr="007C69AE">
        <w:t>-</w:t>
      </w:r>
      <w:r w:rsidRPr="007C69AE">
        <w:tab/>
        <w:t>the "Input Data" that have been used, each of them optionally accompanied by metrics that show the data characteristics and granularity with which this data has been used (i.e. a sampling ratio, the maximum number of input values and/or a maximum time interval between the samples of this input data, data range including maximum and minimum values, mean and standard deviation and data distribution when applicable) and the time, i.e. timestamp and duration, when this data was obtained.</w:t>
      </w:r>
    </w:p>
    <w:p w14:paraId="7D8CE050" w14:textId="77777777" w:rsidR="007C69AE" w:rsidRPr="007C69AE" w:rsidRDefault="007C69AE" w:rsidP="007C69AE">
      <w:pPr>
        <w:ind w:left="1135" w:hanging="284"/>
      </w:pPr>
      <w:r w:rsidRPr="007C69AE">
        <w:t>-</w:t>
      </w:r>
      <w:r w:rsidRPr="007C69AE">
        <w:tab/>
        <w:t>the data sources related to the "Input Data" that were used for ML Model training, which have been identified by a list of NF instance (or NF set) identifiers.</w:t>
      </w:r>
    </w:p>
    <w:p w14:paraId="2086667C" w14:textId="77777777" w:rsidR="007C69AE" w:rsidRPr="007C69AE" w:rsidRDefault="007C69AE" w:rsidP="007C69AE">
      <w:pPr>
        <w:keepLines/>
        <w:ind w:left="1135" w:hanging="851"/>
      </w:pPr>
      <w:r w:rsidRPr="007C69AE">
        <w:t>NOTE 8:</w:t>
      </w:r>
      <w:r w:rsidRPr="007C69AE">
        <w:tab/>
        <w:t>This can be a subset of the possible Input Data specified for a certain analytics type.</w:t>
      </w:r>
    </w:p>
    <w:p w14:paraId="5F165B9E" w14:textId="77777777" w:rsidR="007C69AE" w:rsidRPr="007C69AE" w:rsidRDefault="007C69AE" w:rsidP="007C69AE">
      <w:pPr>
        <w:keepLines/>
        <w:ind w:left="1135" w:hanging="851"/>
        <w:rPr>
          <w:lang w:eastAsia="zh-CN"/>
        </w:rPr>
      </w:pPr>
      <w:r w:rsidRPr="007C69AE">
        <w:rPr>
          <w:lang w:eastAsia="zh-CN"/>
        </w:rPr>
        <w:t>NOTE 9:</w:t>
      </w:r>
      <w:r w:rsidRPr="007C69AE">
        <w:rPr>
          <w:lang w:eastAsia="zh-CN"/>
        </w:rPr>
        <w:tab/>
        <w:t>Data source information enables ML Model selection when different models are available for an Analytics ID, or it enables a consumer to avoid selecting a ML Model that used data from a specific data source at a particular time or used data characterized by specific data characteristics.</w:t>
      </w:r>
    </w:p>
    <w:p w14:paraId="77C59B8E" w14:textId="77777777" w:rsidR="007C69AE" w:rsidRPr="007C69AE" w:rsidRDefault="007C69AE" w:rsidP="007C69AE">
      <w:pPr>
        <w:ind w:left="851" w:hanging="284"/>
      </w:pPr>
      <w:r w:rsidRPr="007C69AE">
        <w:t>-</w:t>
      </w:r>
      <w:r w:rsidRPr="007C69AE">
        <w:tab/>
        <w:t>[OPTIONAL] ML Model Accuracy Information: indicates the accuracy of the ML Model if related ML Model Monitoring Information was provided, which includes:</w:t>
      </w:r>
    </w:p>
    <w:p w14:paraId="72ED8AA6" w14:textId="77777777" w:rsidR="007C69AE" w:rsidRPr="007C69AE" w:rsidRDefault="007C69AE" w:rsidP="007C69AE">
      <w:pPr>
        <w:ind w:left="1135" w:hanging="284"/>
        <w:rPr>
          <w:lang w:eastAsia="zh-CN"/>
        </w:rPr>
      </w:pPr>
      <w:r w:rsidRPr="007C69AE">
        <w:rPr>
          <w:lang w:eastAsia="zh-CN"/>
        </w:rPr>
        <w:t>-</w:t>
      </w:r>
      <w:r w:rsidRPr="007C69AE">
        <w:rPr>
          <w:lang w:eastAsia="zh-CN"/>
        </w:rPr>
        <w:tab/>
        <w:t>the metric value of the ML Model.</w:t>
      </w:r>
    </w:p>
    <w:p w14:paraId="1DECEA15" w14:textId="77777777" w:rsidR="007C69AE" w:rsidRPr="007C69AE" w:rsidRDefault="007C69AE" w:rsidP="007C69AE">
      <w:pPr>
        <w:ind w:left="1135" w:hanging="284"/>
      </w:pPr>
      <w:r w:rsidRPr="007C69AE">
        <w:t>-</w:t>
      </w:r>
      <w:r w:rsidRPr="007C69AE">
        <w:tab/>
        <w:t>[OPTIONAL] used ML Model metric.</w:t>
      </w:r>
    </w:p>
    <w:p w14:paraId="24DCF123" w14:textId="77777777" w:rsidR="007C69AE" w:rsidRPr="007C69AE" w:rsidRDefault="007C69AE" w:rsidP="007C69AE">
      <w:pPr>
        <w:rPr>
          <w:lang w:eastAsia="zh-CN"/>
        </w:rPr>
      </w:pPr>
      <w:r w:rsidRPr="007C69AE">
        <w:rPr>
          <w:lang w:eastAsia="zh-CN"/>
        </w:rPr>
        <w:t>To calculate the UE location, the LMF as the consumer can also use the ML Model provisioning services as described in clause 7.5 and clause 7.6 to retrieve ML model from NWDAF containing MTLF. The ML Model retrieving procedure by the LMF from NWDAF containing MTLF and the applicability of the parameters of the contents of ML Model provisioning are as defined in TS 23.273 [39].</w:t>
      </w:r>
    </w:p>
    <w:p w14:paraId="05C71AC5" w14:textId="77777777" w:rsidR="007C69AE" w:rsidRDefault="007C69AE" w:rsidP="00903BFF">
      <w:pPr>
        <w:rPr>
          <w:noProof/>
          <w:color w:val="FF0000"/>
        </w:rPr>
      </w:pPr>
    </w:p>
    <w:p w14:paraId="2EC0F20E" w14:textId="77777777" w:rsidR="007C69AE" w:rsidRDefault="007C69AE" w:rsidP="007C69AE">
      <w:pPr>
        <w:rPr>
          <w:noProof/>
          <w:color w:val="FF0000"/>
        </w:rPr>
      </w:pPr>
      <w:r w:rsidRPr="00A25773">
        <w:rPr>
          <w:noProof/>
          <w:color w:val="FF0000"/>
        </w:rPr>
        <w:t xml:space="preserve">************************************ </w:t>
      </w:r>
      <w:r>
        <w:rPr>
          <w:noProof/>
          <w:color w:val="FF0000"/>
        </w:rPr>
        <w:t>NEXT</w:t>
      </w:r>
      <w:r w:rsidRPr="00A25773">
        <w:rPr>
          <w:noProof/>
          <w:color w:val="FF0000"/>
        </w:rPr>
        <w:t xml:space="preserve"> CHANGE ****************************************</w:t>
      </w:r>
    </w:p>
    <w:p w14:paraId="161B7EE8" w14:textId="77777777" w:rsidR="007C69AE" w:rsidRDefault="007C69AE" w:rsidP="00903BFF">
      <w:pPr>
        <w:rPr>
          <w:noProof/>
          <w:color w:val="FF0000"/>
        </w:rPr>
      </w:pPr>
    </w:p>
    <w:p w14:paraId="5E2A775C" w14:textId="77777777" w:rsidR="00E36BB0" w:rsidRPr="0051736F" w:rsidRDefault="00E36BB0" w:rsidP="00E36BB0">
      <w:pPr>
        <w:pStyle w:val="Heading3"/>
        <w:rPr>
          <w:lang w:eastAsia="ja-JP"/>
        </w:rPr>
      </w:pPr>
      <w:bookmarkStart w:id="61" w:name="_Toc201139076"/>
      <w:bookmarkStart w:id="62" w:name="_Toc193706015"/>
      <w:r w:rsidRPr="0051736F">
        <w:rPr>
          <w:lang w:eastAsia="ja-JP"/>
        </w:rPr>
        <w:t>7.5.2</w:t>
      </w:r>
      <w:r w:rsidRPr="0051736F">
        <w:rPr>
          <w:lang w:eastAsia="ja-JP"/>
        </w:rPr>
        <w:tab/>
      </w:r>
      <w:proofErr w:type="spellStart"/>
      <w:r w:rsidRPr="0051736F">
        <w:rPr>
          <w:lang w:eastAsia="ja-JP"/>
        </w:rPr>
        <w:t>Nnwdaf_MLModelProvision_Subscribe</w:t>
      </w:r>
      <w:proofErr w:type="spellEnd"/>
      <w:r w:rsidRPr="0051736F">
        <w:rPr>
          <w:lang w:eastAsia="ja-JP"/>
        </w:rPr>
        <w:t xml:space="preserve"> service operation</w:t>
      </w:r>
      <w:bookmarkEnd w:id="61"/>
    </w:p>
    <w:p w14:paraId="1E31F963" w14:textId="77777777" w:rsidR="00E36BB0" w:rsidRPr="0051736F" w:rsidRDefault="00E36BB0" w:rsidP="00E36BB0">
      <w:pPr>
        <w:rPr>
          <w:lang w:eastAsia="ja-JP"/>
        </w:rPr>
      </w:pPr>
      <w:r w:rsidRPr="0051736F">
        <w:rPr>
          <w:b/>
          <w:bCs/>
          <w:lang w:eastAsia="ja-JP"/>
        </w:rPr>
        <w:t>Service operation name:</w:t>
      </w:r>
      <w:r w:rsidRPr="0051736F">
        <w:rPr>
          <w:lang w:eastAsia="ja-JP"/>
        </w:rPr>
        <w:t xml:space="preserve"> </w:t>
      </w:r>
      <w:proofErr w:type="spellStart"/>
      <w:r w:rsidRPr="0051736F">
        <w:rPr>
          <w:lang w:eastAsia="ja-JP"/>
        </w:rPr>
        <w:t>Nnwdaf_MLModelProvision_Subscribe</w:t>
      </w:r>
      <w:proofErr w:type="spellEnd"/>
    </w:p>
    <w:p w14:paraId="7E391331" w14:textId="77777777" w:rsidR="00E36BB0" w:rsidRPr="0051736F" w:rsidRDefault="00E36BB0" w:rsidP="00E36BB0">
      <w:pPr>
        <w:rPr>
          <w:lang w:eastAsia="ja-JP"/>
        </w:rPr>
      </w:pPr>
      <w:r w:rsidRPr="0051736F">
        <w:rPr>
          <w:b/>
          <w:bCs/>
          <w:lang w:eastAsia="ja-JP"/>
        </w:rPr>
        <w:t>Description:</w:t>
      </w:r>
      <w:r w:rsidRPr="0051736F">
        <w:rPr>
          <w:lang w:eastAsia="ja-JP"/>
        </w:rPr>
        <w:t xml:space="preserve"> Subscribes to NWDAF ML Model provision with specific parameters.</w:t>
      </w:r>
    </w:p>
    <w:p w14:paraId="6EA242E6" w14:textId="77777777" w:rsidR="00E36BB0" w:rsidRPr="0051736F" w:rsidRDefault="00E36BB0" w:rsidP="00E36BB0">
      <w:pPr>
        <w:rPr>
          <w:lang w:eastAsia="ja-JP"/>
        </w:rPr>
      </w:pPr>
      <w:r w:rsidRPr="0051736F">
        <w:rPr>
          <w:b/>
          <w:bCs/>
          <w:lang w:eastAsia="ja-JP"/>
        </w:rPr>
        <w:lastRenderedPageBreak/>
        <w:t>Inputs, Required:</w:t>
      </w:r>
      <w:r w:rsidRPr="0051736F">
        <w:rPr>
          <w:lang w:eastAsia="ja-JP"/>
        </w:rPr>
        <w:t xml:space="preserve"> (set of) Analytics ID(s) defined in Table 7.1-2 (conditional, required if the ML model is requested for analytics generation), or an indication that a model for LMF-based AI/ML Positioning is requested (conditional, required if the ML model is requested for UE location </w:t>
      </w:r>
      <w:proofErr w:type="spellStart"/>
      <w:r w:rsidRPr="0051736F">
        <w:rPr>
          <w:lang w:eastAsia="ja-JP"/>
        </w:rPr>
        <w:t>caculation</w:t>
      </w:r>
      <w:proofErr w:type="spellEnd"/>
      <w:r w:rsidRPr="0051736F">
        <w:rPr>
          <w:lang w:eastAsia="ja-JP"/>
        </w:rPr>
        <w:t>), Notification Target Address (+ Notification Correlation ID).</w:t>
      </w:r>
    </w:p>
    <w:p w14:paraId="61ED5462" w14:textId="77777777" w:rsidR="00E36BB0" w:rsidRPr="0051736F" w:rsidRDefault="00E36BB0" w:rsidP="00E36BB0">
      <w:pPr>
        <w:pStyle w:val="NO"/>
      </w:pPr>
      <w:r w:rsidRPr="0051736F">
        <w:t>NOTE:</w:t>
      </w:r>
      <w:r w:rsidRPr="0051736F">
        <w:tab/>
        <w:t>Whether the indication of requesting a model for LMF-based AI/ML Positioning is implemented in a new information element is up to stage 3.</w:t>
      </w:r>
    </w:p>
    <w:p w14:paraId="68CB23EB" w14:textId="77777777" w:rsidR="00E36BB0" w:rsidRPr="0051736F" w:rsidRDefault="00E36BB0" w:rsidP="00E36BB0">
      <w:pPr>
        <w:rPr>
          <w:lang w:eastAsia="ja-JP"/>
        </w:rPr>
      </w:pPr>
      <w:r w:rsidRPr="0051736F">
        <w:rPr>
          <w:b/>
          <w:bCs/>
          <w:lang w:eastAsia="ja-JP"/>
        </w:rPr>
        <w:t>Inputs, Optional:</w:t>
      </w:r>
    </w:p>
    <w:p w14:paraId="542DD2ED" w14:textId="77777777" w:rsidR="00E36BB0" w:rsidRPr="0051736F" w:rsidRDefault="00E36BB0" w:rsidP="00E36BB0">
      <w:pPr>
        <w:pStyle w:val="B1"/>
        <w:rPr>
          <w:lang w:eastAsia="ja-JP"/>
        </w:rPr>
      </w:pPr>
      <w:r w:rsidRPr="0051736F">
        <w:rPr>
          <w:lang w:eastAsia="ja-JP"/>
        </w:rPr>
        <w:t>-</w:t>
      </w:r>
      <w:r w:rsidRPr="0051736F">
        <w:rPr>
          <w:lang w:eastAsia="ja-JP"/>
        </w:rPr>
        <w:tab/>
        <w:t>Subscription Correlation ID (in the case of modification of the ML Model subscription).</w:t>
      </w:r>
    </w:p>
    <w:p w14:paraId="7D019ECB" w14:textId="77777777" w:rsidR="00E36BB0" w:rsidRPr="0051736F" w:rsidRDefault="00E36BB0" w:rsidP="00E36BB0">
      <w:pPr>
        <w:pStyle w:val="B1"/>
        <w:rPr>
          <w:lang w:eastAsia="ja-JP"/>
        </w:rPr>
      </w:pPr>
      <w:r w:rsidRPr="0051736F">
        <w:rPr>
          <w:lang w:eastAsia="ja-JP"/>
        </w:rPr>
        <w:t>-</w:t>
      </w:r>
      <w:r w:rsidRPr="0051736F">
        <w:rPr>
          <w:lang w:eastAsia="ja-JP"/>
        </w:rPr>
        <w:tab/>
        <w:t>For each Analytics ID or an indication that a model for LMF-based AI/ML Positioning is requested, the following parameters may be provided: ML Model Filter Information to indicate the conditions for which ML Model for the analytics is requested and Target of ML Model Reporting as defined in clause 6.2A.2, Requested representative ratio, ML Model Target Period, Use case context, Inference Input Data information, indication of support for multiple ML Models, multiple ML Models Filter Information to indicate the conditions for which multiple ML Models are requested, ML Model Interoperability Information.</w:t>
      </w:r>
    </w:p>
    <w:p w14:paraId="4235C3A3" w14:textId="77777777" w:rsidR="00E36BB0" w:rsidRDefault="00E36BB0" w:rsidP="00E36BB0">
      <w:pPr>
        <w:pStyle w:val="B1"/>
        <w:rPr>
          <w:ins w:id="63" w:author="Lenovo DK  r03" w:date="2025-07-01T16:22:00Z"/>
          <w:lang w:eastAsia="ja-JP"/>
        </w:rPr>
      </w:pPr>
      <w:r w:rsidRPr="0051736F">
        <w:rPr>
          <w:lang w:eastAsia="ja-JP"/>
        </w:rPr>
        <w:t>-</w:t>
      </w:r>
      <w:r w:rsidRPr="0051736F">
        <w:rPr>
          <w:lang w:eastAsia="ja-JP"/>
        </w:rPr>
        <w:tab/>
        <w:t xml:space="preserve">NF consumer information, ML Model Reporting Information, Time when model is needed, ML Model Monitoring Information (including e.g. desired ML Model metric, ML Model monitoring reporting mode, ML Model Accuracy Threshold, </w:t>
      </w:r>
      <w:proofErr w:type="spellStart"/>
      <w:r w:rsidRPr="0051736F">
        <w:rPr>
          <w:lang w:eastAsia="ja-JP"/>
        </w:rPr>
        <w:t>DataSetTag</w:t>
      </w:r>
      <w:proofErr w:type="spellEnd"/>
      <w:r w:rsidRPr="0051736F">
        <w:rPr>
          <w:lang w:eastAsia="ja-JP"/>
        </w:rPr>
        <w:t xml:space="preserve"> and ADRF ID, ML Model identifier), Expiry time.</w:t>
      </w:r>
    </w:p>
    <w:p w14:paraId="4B7E6A67" w14:textId="77777777" w:rsidR="0029457C" w:rsidRPr="0051736F" w:rsidRDefault="0029457C" w:rsidP="0029457C">
      <w:pPr>
        <w:pStyle w:val="B1"/>
        <w:rPr>
          <w:ins w:id="64" w:author="Lenovo DK" w:date="2025-07-02T09:36:00Z"/>
          <w:lang w:eastAsia="ja-JP"/>
        </w:rPr>
      </w:pPr>
      <w:ins w:id="65" w:author="Lenovo DK" w:date="2025-07-02T09:36:00Z">
        <w:r>
          <w:rPr>
            <w:lang w:eastAsia="ja-JP"/>
          </w:rPr>
          <w:t>-</w:t>
        </w:r>
        <w:r>
          <w:rPr>
            <w:lang w:eastAsia="ja-JP"/>
          </w:rPr>
          <w:tab/>
          <w:t>VFL correlation ID</w:t>
        </w:r>
      </w:ins>
    </w:p>
    <w:p w14:paraId="239F21A7" w14:textId="77777777" w:rsidR="00E36BB0" w:rsidRPr="0051736F" w:rsidRDefault="00E36BB0" w:rsidP="00E36BB0">
      <w:pPr>
        <w:rPr>
          <w:lang w:eastAsia="ja-JP"/>
        </w:rPr>
      </w:pPr>
      <w:r w:rsidRPr="0051736F">
        <w:rPr>
          <w:b/>
          <w:bCs/>
          <w:lang w:eastAsia="ja-JP"/>
        </w:rPr>
        <w:t>Outputs Required:</w:t>
      </w:r>
      <w:r w:rsidRPr="0051736F">
        <w:rPr>
          <w:lang w:eastAsia="ja-JP"/>
        </w:rPr>
        <w:t xml:space="preserve"> When the subscription is accepted: Subscription Correlation ID (required for management of this subscription), Expiry time (required if the subscription can be expired based on the operator's policy). When the subscription is not accepted, an error response with cause code (e.g. no ML model is available due to VFL model to be used and that the subscription is terminated).</w:t>
      </w:r>
    </w:p>
    <w:p w14:paraId="2ADACA8D" w14:textId="62F8DFFF" w:rsidR="00E36BB0" w:rsidRPr="0051736F" w:rsidRDefault="00E36BB0" w:rsidP="00E36BB0">
      <w:pPr>
        <w:rPr>
          <w:lang w:eastAsia="ja-JP"/>
        </w:rPr>
      </w:pPr>
      <w:r w:rsidRPr="0051736F">
        <w:rPr>
          <w:b/>
          <w:bCs/>
          <w:lang w:eastAsia="ja-JP"/>
        </w:rPr>
        <w:t>Outputs, Optional:</w:t>
      </w:r>
      <w:r w:rsidRPr="0051736F">
        <w:rPr>
          <w:lang w:eastAsia="ja-JP"/>
        </w:rPr>
        <w:t xml:space="preserve"> Indication that no ML model identifier will be made available,</w:t>
      </w:r>
      <w:r w:rsidR="002670B0">
        <w:rPr>
          <w:lang w:eastAsia="ja-JP"/>
        </w:rPr>
        <w:t xml:space="preserve"> </w:t>
      </w:r>
      <w:r w:rsidRPr="0051736F">
        <w:rPr>
          <w:lang w:eastAsia="ja-JP"/>
        </w:rPr>
        <w:t>Indication that training is ongoing or NF ID of a VFL server.</w:t>
      </w:r>
    </w:p>
    <w:bookmarkEnd w:id="62"/>
    <w:p w14:paraId="718E831A" w14:textId="1092307A" w:rsidR="00B901BC" w:rsidRDefault="00B901BC" w:rsidP="00B901BC">
      <w:pPr>
        <w:pStyle w:val="NO"/>
      </w:pPr>
    </w:p>
    <w:p w14:paraId="59F34022" w14:textId="77777777" w:rsidR="00411E37" w:rsidRDefault="00411E37" w:rsidP="00411E37">
      <w:pPr>
        <w:rPr>
          <w:noProof/>
          <w:color w:val="FF0000"/>
        </w:rPr>
      </w:pPr>
      <w:r w:rsidRPr="00A25773">
        <w:rPr>
          <w:noProof/>
          <w:color w:val="FF0000"/>
        </w:rPr>
        <w:t xml:space="preserve">************************************ </w:t>
      </w:r>
      <w:r>
        <w:rPr>
          <w:noProof/>
          <w:color w:val="FF0000"/>
        </w:rPr>
        <w:t>NEXT</w:t>
      </w:r>
      <w:r w:rsidRPr="00A25773">
        <w:rPr>
          <w:noProof/>
          <w:color w:val="FF0000"/>
        </w:rPr>
        <w:t xml:space="preserve"> CHANGE ****************************************</w:t>
      </w:r>
    </w:p>
    <w:p w14:paraId="0A40E364" w14:textId="77777777" w:rsidR="00411E37" w:rsidRDefault="00411E37" w:rsidP="00B901BC">
      <w:pPr>
        <w:pStyle w:val="NO"/>
      </w:pPr>
    </w:p>
    <w:p w14:paraId="6114A14D" w14:textId="77777777" w:rsidR="00411E37" w:rsidRPr="0051736F" w:rsidRDefault="00411E37" w:rsidP="00411E37">
      <w:pPr>
        <w:pStyle w:val="Heading3"/>
        <w:rPr>
          <w:lang w:eastAsia="ja-JP"/>
        </w:rPr>
      </w:pPr>
      <w:bookmarkStart w:id="66" w:name="_Toc201139116"/>
      <w:r w:rsidRPr="0051736F">
        <w:rPr>
          <w:lang w:eastAsia="ja-JP"/>
        </w:rPr>
        <w:t>7.13.2</w:t>
      </w:r>
      <w:r w:rsidRPr="0051736F">
        <w:rPr>
          <w:lang w:eastAsia="ja-JP"/>
        </w:rPr>
        <w:tab/>
      </w:r>
      <w:proofErr w:type="spellStart"/>
      <w:r w:rsidRPr="0051736F">
        <w:rPr>
          <w:lang w:eastAsia="ja-JP"/>
        </w:rPr>
        <w:t>Nnwdaf_VFLInference_Subscribe</w:t>
      </w:r>
      <w:proofErr w:type="spellEnd"/>
      <w:r w:rsidRPr="0051736F">
        <w:rPr>
          <w:lang w:eastAsia="ja-JP"/>
        </w:rPr>
        <w:t xml:space="preserve"> service operation</w:t>
      </w:r>
      <w:bookmarkEnd w:id="66"/>
    </w:p>
    <w:p w14:paraId="6F7CFB42" w14:textId="77777777" w:rsidR="00411E37" w:rsidRPr="0051736F" w:rsidRDefault="00411E37" w:rsidP="00411E37">
      <w:pPr>
        <w:rPr>
          <w:lang w:eastAsia="ja-JP"/>
        </w:rPr>
      </w:pPr>
      <w:r w:rsidRPr="0051736F">
        <w:rPr>
          <w:b/>
          <w:bCs/>
          <w:lang w:eastAsia="ja-JP"/>
        </w:rPr>
        <w:t>Service operation name:</w:t>
      </w:r>
      <w:r w:rsidRPr="0051736F">
        <w:rPr>
          <w:lang w:eastAsia="ja-JP"/>
        </w:rPr>
        <w:t xml:space="preserve"> </w:t>
      </w:r>
      <w:proofErr w:type="spellStart"/>
      <w:r w:rsidRPr="0051736F">
        <w:rPr>
          <w:lang w:eastAsia="ja-JP"/>
        </w:rPr>
        <w:t>Nnwdaf_VFLInference_Subscribe</w:t>
      </w:r>
      <w:proofErr w:type="spellEnd"/>
    </w:p>
    <w:p w14:paraId="28C00F96" w14:textId="77777777" w:rsidR="00411E37" w:rsidRPr="0051736F" w:rsidRDefault="00411E37" w:rsidP="00411E37">
      <w:pPr>
        <w:rPr>
          <w:lang w:eastAsia="ja-JP"/>
        </w:rPr>
      </w:pPr>
      <w:r w:rsidRPr="0051736F">
        <w:rPr>
          <w:b/>
          <w:bCs/>
          <w:lang w:eastAsia="ja-JP"/>
        </w:rPr>
        <w:t>Description:</w:t>
      </w:r>
      <w:r w:rsidRPr="0051736F">
        <w:rPr>
          <w:lang w:eastAsia="ja-JP"/>
        </w:rPr>
        <w:t xml:space="preserve"> Subscribe to VFL inference.</w:t>
      </w:r>
    </w:p>
    <w:p w14:paraId="6B22A3AA" w14:textId="77777777" w:rsidR="00411E37" w:rsidRPr="0051736F" w:rsidRDefault="00411E37" w:rsidP="00411E37">
      <w:pPr>
        <w:rPr>
          <w:b/>
          <w:bCs/>
          <w:lang w:eastAsia="ja-JP"/>
        </w:rPr>
      </w:pPr>
      <w:r w:rsidRPr="0051736F">
        <w:rPr>
          <w:b/>
          <w:bCs/>
          <w:lang w:eastAsia="ja-JP"/>
        </w:rPr>
        <w:t>Inputs, Required:</w:t>
      </w:r>
    </w:p>
    <w:p w14:paraId="2AED971D" w14:textId="77777777" w:rsidR="00411E37" w:rsidRPr="0051736F" w:rsidRDefault="00411E37" w:rsidP="00411E37">
      <w:pPr>
        <w:pStyle w:val="B1"/>
        <w:rPr>
          <w:lang w:eastAsia="ja-JP"/>
        </w:rPr>
      </w:pPr>
      <w:r w:rsidRPr="0051736F">
        <w:rPr>
          <w:lang w:eastAsia="ja-JP"/>
        </w:rPr>
        <w:tab/>
        <w:t>For new subscription:</w:t>
      </w:r>
    </w:p>
    <w:p w14:paraId="77CAEBCE" w14:textId="77777777" w:rsidR="00411E37" w:rsidRPr="0051736F" w:rsidRDefault="00411E37" w:rsidP="00411E37">
      <w:pPr>
        <w:pStyle w:val="B2"/>
        <w:rPr>
          <w:lang w:eastAsia="ja-JP"/>
        </w:rPr>
      </w:pPr>
      <w:r w:rsidRPr="0051736F">
        <w:rPr>
          <w:lang w:eastAsia="ja-JP"/>
        </w:rPr>
        <w:t>-</w:t>
      </w:r>
      <w:r w:rsidRPr="0051736F">
        <w:rPr>
          <w:lang w:eastAsia="ja-JP"/>
        </w:rPr>
        <w:tab/>
        <w:t>Notification Target Address (+ Notification Correlation ID).</w:t>
      </w:r>
    </w:p>
    <w:p w14:paraId="3EC5277C" w14:textId="77777777" w:rsidR="00411E37" w:rsidRPr="0051736F" w:rsidRDefault="00411E37" w:rsidP="00411E37">
      <w:pPr>
        <w:pStyle w:val="B2"/>
        <w:rPr>
          <w:lang w:eastAsia="ja-JP"/>
        </w:rPr>
      </w:pPr>
      <w:r w:rsidRPr="0051736F">
        <w:rPr>
          <w:lang w:eastAsia="ja-JP"/>
        </w:rPr>
        <w:t>-</w:t>
      </w:r>
      <w:r w:rsidRPr="0051736F">
        <w:rPr>
          <w:lang w:eastAsia="ja-JP"/>
        </w:rPr>
        <w:tab/>
        <w:t>Analytics ID.</w:t>
      </w:r>
    </w:p>
    <w:p w14:paraId="2C889E62" w14:textId="77777777" w:rsidR="00411E37" w:rsidRPr="0051736F" w:rsidRDefault="00411E37" w:rsidP="00411E37">
      <w:pPr>
        <w:pStyle w:val="B2"/>
        <w:rPr>
          <w:lang w:eastAsia="ja-JP"/>
        </w:rPr>
      </w:pPr>
      <w:r w:rsidRPr="0051736F">
        <w:rPr>
          <w:lang w:eastAsia="ja-JP"/>
        </w:rPr>
        <w:t>-</w:t>
      </w:r>
      <w:r w:rsidRPr="0051736F">
        <w:rPr>
          <w:lang w:eastAsia="ja-JP"/>
        </w:rPr>
        <w:tab/>
        <w:t>VFL Correlation ID.</w:t>
      </w:r>
    </w:p>
    <w:p w14:paraId="1030E361" w14:textId="77777777" w:rsidR="00411E37" w:rsidRPr="0051736F" w:rsidRDefault="00411E37" w:rsidP="00411E37">
      <w:pPr>
        <w:pStyle w:val="B2"/>
        <w:rPr>
          <w:lang w:eastAsia="ja-JP"/>
        </w:rPr>
      </w:pPr>
      <w:r w:rsidRPr="0051736F">
        <w:rPr>
          <w:lang w:eastAsia="ja-JP"/>
        </w:rPr>
        <w:t>-</w:t>
      </w:r>
      <w:r w:rsidRPr="0051736F">
        <w:rPr>
          <w:lang w:eastAsia="ja-JP"/>
        </w:rPr>
        <w:tab/>
        <w:t>Target of VFL inference.</w:t>
      </w:r>
    </w:p>
    <w:p w14:paraId="3E8FC88B" w14:textId="77777777" w:rsidR="00411E37" w:rsidRPr="0051736F" w:rsidRDefault="00411E37" w:rsidP="00411E37">
      <w:pPr>
        <w:pStyle w:val="B1"/>
        <w:rPr>
          <w:lang w:eastAsia="ja-JP"/>
        </w:rPr>
      </w:pPr>
      <w:r w:rsidRPr="0051736F">
        <w:rPr>
          <w:lang w:eastAsia="ja-JP"/>
        </w:rPr>
        <w:tab/>
        <w:t>When updating a subscription:</w:t>
      </w:r>
    </w:p>
    <w:p w14:paraId="2D0D6134" w14:textId="77777777" w:rsidR="00411E37" w:rsidRPr="0051736F" w:rsidRDefault="00411E37" w:rsidP="00411E37">
      <w:pPr>
        <w:pStyle w:val="B2"/>
        <w:rPr>
          <w:lang w:eastAsia="ja-JP"/>
        </w:rPr>
      </w:pPr>
      <w:r w:rsidRPr="0051736F">
        <w:rPr>
          <w:lang w:eastAsia="ja-JP"/>
        </w:rPr>
        <w:t>-</w:t>
      </w:r>
      <w:r w:rsidRPr="0051736F">
        <w:rPr>
          <w:lang w:eastAsia="ja-JP"/>
        </w:rPr>
        <w:tab/>
        <w:t>Subscription Correlation ID.</w:t>
      </w:r>
    </w:p>
    <w:p w14:paraId="7556C029" w14:textId="77777777" w:rsidR="00411E37" w:rsidRPr="0051736F" w:rsidRDefault="00411E37" w:rsidP="00411E37">
      <w:pPr>
        <w:rPr>
          <w:b/>
          <w:bCs/>
          <w:lang w:eastAsia="ja-JP"/>
        </w:rPr>
      </w:pPr>
      <w:r w:rsidRPr="0051736F">
        <w:rPr>
          <w:b/>
          <w:bCs/>
          <w:lang w:eastAsia="ja-JP"/>
        </w:rPr>
        <w:t>Inputs, Optional:</w:t>
      </w:r>
    </w:p>
    <w:p w14:paraId="1C16CE8C" w14:textId="77777777" w:rsidR="00411E37" w:rsidRPr="0051736F" w:rsidRDefault="00411E37" w:rsidP="00411E37">
      <w:pPr>
        <w:pStyle w:val="B1"/>
        <w:rPr>
          <w:lang w:eastAsia="ja-JP"/>
        </w:rPr>
      </w:pPr>
      <w:r w:rsidRPr="0051736F">
        <w:rPr>
          <w:lang w:eastAsia="ja-JP"/>
        </w:rPr>
        <w:t>-</w:t>
      </w:r>
      <w:r w:rsidRPr="0051736F">
        <w:rPr>
          <w:lang w:eastAsia="ja-JP"/>
        </w:rPr>
        <w:tab/>
        <w:t>VFL inference filter.</w:t>
      </w:r>
    </w:p>
    <w:p w14:paraId="31FE88D5" w14:textId="77777777" w:rsidR="00411E37" w:rsidRPr="0051736F" w:rsidRDefault="00411E37" w:rsidP="00411E37">
      <w:pPr>
        <w:pStyle w:val="B1"/>
        <w:rPr>
          <w:lang w:eastAsia="ja-JP"/>
        </w:rPr>
      </w:pPr>
      <w:r w:rsidRPr="0051736F">
        <w:rPr>
          <w:lang w:eastAsia="ja-JP"/>
        </w:rPr>
        <w:t>-</w:t>
      </w:r>
      <w:r w:rsidRPr="0051736F">
        <w:rPr>
          <w:lang w:eastAsia="ja-JP"/>
        </w:rPr>
        <w:tab/>
        <w:t>Data time window.</w:t>
      </w:r>
    </w:p>
    <w:p w14:paraId="0CD42128" w14:textId="77777777" w:rsidR="00411E37" w:rsidRPr="0051736F" w:rsidRDefault="00411E37" w:rsidP="00411E37">
      <w:pPr>
        <w:pStyle w:val="B1"/>
        <w:rPr>
          <w:lang w:eastAsia="ja-JP"/>
        </w:rPr>
      </w:pPr>
      <w:r w:rsidRPr="0051736F">
        <w:rPr>
          <w:lang w:eastAsia="ja-JP"/>
        </w:rPr>
        <w:lastRenderedPageBreak/>
        <w:t>-</w:t>
      </w:r>
      <w:r w:rsidRPr="0051736F">
        <w:rPr>
          <w:lang w:eastAsia="ja-JP"/>
        </w:rPr>
        <w:tab/>
        <w:t>Time when intermediate local result is needed.</w:t>
      </w:r>
    </w:p>
    <w:p w14:paraId="4108C3D6" w14:textId="77777777" w:rsidR="00411E37" w:rsidRPr="0051736F" w:rsidRDefault="00411E37" w:rsidP="00411E37">
      <w:pPr>
        <w:pStyle w:val="B1"/>
        <w:rPr>
          <w:lang w:eastAsia="ja-JP"/>
        </w:rPr>
      </w:pPr>
      <w:r w:rsidRPr="0051736F">
        <w:rPr>
          <w:lang w:eastAsia="ja-JP"/>
        </w:rPr>
        <w:t>-</w:t>
      </w:r>
      <w:r w:rsidRPr="0051736F">
        <w:rPr>
          <w:lang w:eastAsia="ja-JP"/>
        </w:rPr>
        <w:tab/>
        <w:t>Dataset Statistical Properties.</w:t>
      </w:r>
    </w:p>
    <w:p w14:paraId="084DCD73" w14:textId="77777777" w:rsidR="00411E37" w:rsidRDefault="00411E37" w:rsidP="00411E37">
      <w:pPr>
        <w:pStyle w:val="B1"/>
        <w:rPr>
          <w:ins w:id="67" w:author="Lenovo DK " w:date="2025-06-30T11:49:00Z"/>
          <w:lang w:eastAsia="ja-JP"/>
        </w:rPr>
      </w:pPr>
      <w:r w:rsidRPr="0051736F">
        <w:rPr>
          <w:lang w:eastAsia="ja-JP"/>
        </w:rPr>
        <w:t>-</w:t>
      </w:r>
      <w:r w:rsidRPr="0051736F">
        <w:rPr>
          <w:lang w:eastAsia="ja-JP"/>
        </w:rPr>
        <w:tab/>
        <w:t>Analytics metadata request.</w:t>
      </w:r>
    </w:p>
    <w:p w14:paraId="567A574C" w14:textId="77777777" w:rsidR="0029457C" w:rsidRPr="0051736F" w:rsidRDefault="0029457C" w:rsidP="0029457C">
      <w:pPr>
        <w:pStyle w:val="B1"/>
        <w:rPr>
          <w:ins w:id="68" w:author="Lenovo DK" w:date="2025-07-02T09:37:00Z"/>
          <w:lang w:eastAsia="ja-JP"/>
        </w:rPr>
      </w:pPr>
      <w:ins w:id="69" w:author="Lenovo DK" w:date="2025-07-02T09:37:00Z">
        <w:r>
          <w:rPr>
            <w:lang w:eastAsia="ja-JP"/>
          </w:rPr>
          <w:t>-</w:t>
        </w:r>
        <w:r>
          <w:rPr>
            <w:lang w:eastAsia="ja-JP"/>
          </w:rPr>
          <w:tab/>
          <w:t>One or more NF instance IDs of VFL clients  (used for training) and associated Feature ID (s).</w:t>
        </w:r>
      </w:ins>
    </w:p>
    <w:p w14:paraId="2BCF6D0D" w14:textId="77777777" w:rsidR="00411E37" w:rsidRPr="0051736F" w:rsidRDefault="00411E37" w:rsidP="00411E37">
      <w:pPr>
        <w:rPr>
          <w:lang w:eastAsia="ja-JP"/>
        </w:rPr>
      </w:pPr>
      <w:r w:rsidRPr="0051736F">
        <w:rPr>
          <w:b/>
          <w:bCs/>
          <w:lang w:eastAsia="ja-JP"/>
        </w:rPr>
        <w:t>Outputs Required:</w:t>
      </w:r>
      <w:r w:rsidRPr="0051736F">
        <w:rPr>
          <w:lang w:eastAsia="ja-JP"/>
        </w:rPr>
        <w:t xml:space="preserve"> When the subscription is accepted: Subscription Correlation ID (required for management of this subscription). When the subscription is not accepted, an error response.</w:t>
      </w:r>
    </w:p>
    <w:p w14:paraId="4F974F02" w14:textId="641498CD" w:rsidR="00411E37" w:rsidRPr="0051736F" w:rsidRDefault="00411E37" w:rsidP="00411E37">
      <w:pPr>
        <w:rPr>
          <w:lang w:eastAsia="ja-JP"/>
        </w:rPr>
      </w:pPr>
      <w:r w:rsidRPr="0051736F">
        <w:rPr>
          <w:b/>
          <w:bCs/>
          <w:lang w:eastAsia="ja-JP"/>
        </w:rPr>
        <w:t>Outputs, Optional:</w:t>
      </w:r>
      <w:r w:rsidRPr="0051736F">
        <w:rPr>
          <w:lang w:eastAsia="ja-JP"/>
        </w:rPr>
        <w:t xml:space="preserve"> Client intermediate results.</w:t>
      </w:r>
    </w:p>
    <w:p w14:paraId="4E1CEAD1" w14:textId="77777777" w:rsidR="00411E37" w:rsidRDefault="00411E37" w:rsidP="00B901BC">
      <w:pPr>
        <w:pStyle w:val="NO"/>
      </w:pPr>
    </w:p>
    <w:p w14:paraId="3F8E318C" w14:textId="77777777" w:rsidR="005320CD" w:rsidRDefault="005320CD" w:rsidP="005320CD">
      <w:pPr>
        <w:rPr>
          <w:noProof/>
          <w:color w:val="FF0000"/>
        </w:rPr>
      </w:pPr>
      <w:r w:rsidRPr="00A25773">
        <w:rPr>
          <w:noProof/>
          <w:color w:val="FF0000"/>
        </w:rPr>
        <w:t xml:space="preserve">************************************ </w:t>
      </w:r>
      <w:r>
        <w:rPr>
          <w:noProof/>
          <w:color w:val="FF0000"/>
        </w:rPr>
        <w:t>NEXT</w:t>
      </w:r>
      <w:r w:rsidRPr="00A25773">
        <w:rPr>
          <w:noProof/>
          <w:color w:val="FF0000"/>
        </w:rPr>
        <w:t xml:space="preserve"> CHANGE ****************************************</w:t>
      </w:r>
    </w:p>
    <w:p w14:paraId="0AA2E5E0" w14:textId="77777777" w:rsidR="005320CD" w:rsidRPr="005320CD" w:rsidRDefault="005320CD" w:rsidP="005320C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70" w:name="_Toc201139119"/>
      <w:r w:rsidRPr="005320CD">
        <w:rPr>
          <w:rFonts w:ascii="Arial" w:eastAsia="Times New Roman" w:hAnsi="Arial"/>
          <w:sz w:val="28"/>
          <w:lang w:eastAsia="ja-JP"/>
        </w:rPr>
        <w:t>7.13.5</w:t>
      </w:r>
      <w:r w:rsidRPr="005320CD">
        <w:rPr>
          <w:rFonts w:ascii="Arial" w:eastAsia="Times New Roman" w:hAnsi="Arial"/>
          <w:sz w:val="28"/>
          <w:lang w:eastAsia="ja-JP"/>
        </w:rPr>
        <w:tab/>
      </w:r>
      <w:proofErr w:type="spellStart"/>
      <w:r w:rsidRPr="005320CD">
        <w:rPr>
          <w:rFonts w:ascii="Arial" w:eastAsia="Times New Roman" w:hAnsi="Arial"/>
          <w:sz w:val="28"/>
          <w:lang w:eastAsia="ja-JP"/>
        </w:rPr>
        <w:t>Nnwdaf_VFLInference_Request</w:t>
      </w:r>
      <w:proofErr w:type="spellEnd"/>
      <w:r w:rsidRPr="005320CD">
        <w:rPr>
          <w:rFonts w:ascii="Arial" w:eastAsia="Times New Roman" w:hAnsi="Arial"/>
          <w:sz w:val="28"/>
          <w:lang w:eastAsia="ja-JP"/>
        </w:rPr>
        <w:t xml:space="preserve"> service operation</w:t>
      </w:r>
      <w:bookmarkEnd w:id="70"/>
    </w:p>
    <w:p w14:paraId="265978A0" w14:textId="77777777" w:rsidR="005320CD" w:rsidRPr="005320CD" w:rsidRDefault="005320CD" w:rsidP="005320CD">
      <w:pPr>
        <w:overflowPunct w:val="0"/>
        <w:autoSpaceDE w:val="0"/>
        <w:autoSpaceDN w:val="0"/>
        <w:adjustRightInd w:val="0"/>
        <w:textAlignment w:val="baseline"/>
        <w:rPr>
          <w:rFonts w:eastAsia="Times New Roman"/>
          <w:lang w:eastAsia="ja-JP"/>
        </w:rPr>
      </w:pPr>
      <w:r w:rsidRPr="005320CD">
        <w:rPr>
          <w:rFonts w:eastAsia="Times New Roman"/>
          <w:b/>
          <w:bCs/>
          <w:lang w:eastAsia="ja-JP"/>
        </w:rPr>
        <w:t>Service operation name:</w:t>
      </w:r>
      <w:r w:rsidRPr="005320CD">
        <w:rPr>
          <w:rFonts w:eastAsia="Times New Roman"/>
          <w:lang w:eastAsia="ja-JP"/>
        </w:rPr>
        <w:t xml:space="preserve"> </w:t>
      </w:r>
      <w:proofErr w:type="spellStart"/>
      <w:r w:rsidRPr="005320CD">
        <w:rPr>
          <w:rFonts w:eastAsia="Times New Roman"/>
          <w:lang w:eastAsia="ja-JP"/>
        </w:rPr>
        <w:t>Nnwdaf_VFLInference_Request</w:t>
      </w:r>
      <w:proofErr w:type="spellEnd"/>
    </w:p>
    <w:p w14:paraId="51755915" w14:textId="77777777" w:rsidR="005320CD" w:rsidRPr="005320CD" w:rsidRDefault="005320CD" w:rsidP="005320CD">
      <w:pPr>
        <w:overflowPunct w:val="0"/>
        <w:autoSpaceDE w:val="0"/>
        <w:autoSpaceDN w:val="0"/>
        <w:adjustRightInd w:val="0"/>
        <w:textAlignment w:val="baseline"/>
        <w:rPr>
          <w:rFonts w:eastAsia="Times New Roman"/>
          <w:lang w:eastAsia="ja-JP"/>
        </w:rPr>
      </w:pPr>
      <w:r w:rsidRPr="005320CD">
        <w:rPr>
          <w:rFonts w:eastAsia="Times New Roman"/>
          <w:b/>
          <w:bCs/>
          <w:lang w:eastAsia="ja-JP"/>
        </w:rPr>
        <w:t>Description:</w:t>
      </w:r>
      <w:r w:rsidRPr="005320CD">
        <w:rPr>
          <w:rFonts w:eastAsia="Times New Roman"/>
          <w:lang w:eastAsia="ja-JP"/>
        </w:rPr>
        <w:t xml:space="preserve"> The consumer requests the NWDAF to perform a one-time VFL inference.</w:t>
      </w:r>
    </w:p>
    <w:p w14:paraId="1DE754FF" w14:textId="77777777" w:rsidR="005320CD" w:rsidRPr="005320CD" w:rsidRDefault="005320CD" w:rsidP="005320CD">
      <w:pPr>
        <w:overflowPunct w:val="0"/>
        <w:autoSpaceDE w:val="0"/>
        <w:autoSpaceDN w:val="0"/>
        <w:adjustRightInd w:val="0"/>
        <w:textAlignment w:val="baseline"/>
        <w:rPr>
          <w:rFonts w:eastAsia="Times New Roman"/>
          <w:b/>
          <w:bCs/>
          <w:lang w:eastAsia="ja-JP"/>
        </w:rPr>
      </w:pPr>
      <w:r w:rsidRPr="005320CD">
        <w:rPr>
          <w:rFonts w:eastAsia="Times New Roman"/>
          <w:b/>
          <w:bCs/>
          <w:lang w:eastAsia="ja-JP"/>
        </w:rPr>
        <w:t>Inputs, Required:</w:t>
      </w:r>
    </w:p>
    <w:p w14:paraId="4EB4705C" w14:textId="77777777" w:rsidR="005320CD" w:rsidRPr="005320CD" w:rsidRDefault="005320CD" w:rsidP="005320CD">
      <w:pPr>
        <w:overflowPunct w:val="0"/>
        <w:autoSpaceDE w:val="0"/>
        <w:autoSpaceDN w:val="0"/>
        <w:adjustRightInd w:val="0"/>
        <w:ind w:left="568" w:hanging="284"/>
        <w:textAlignment w:val="baseline"/>
        <w:rPr>
          <w:rFonts w:eastAsia="Times New Roman"/>
          <w:lang w:eastAsia="ja-JP"/>
        </w:rPr>
      </w:pPr>
      <w:r w:rsidRPr="005320CD">
        <w:rPr>
          <w:rFonts w:eastAsia="Times New Roman"/>
          <w:lang w:eastAsia="ja-JP"/>
        </w:rPr>
        <w:t>-</w:t>
      </w:r>
      <w:r w:rsidRPr="005320CD">
        <w:rPr>
          <w:rFonts w:eastAsia="Times New Roman"/>
          <w:lang w:eastAsia="ja-JP"/>
        </w:rPr>
        <w:tab/>
        <w:t>Target of VFL inference.</w:t>
      </w:r>
    </w:p>
    <w:p w14:paraId="7B475C53" w14:textId="77777777" w:rsidR="005320CD" w:rsidRPr="005320CD" w:rsidRDefault="005320CD" w:rsidP="005320CD">
      <w:pPr>
        <w:overflowPunct w:val="0"/>
        <w:autoSpaceDE w:val="0"/>
        <w:autoSpaceDN w:val="0"/>
        <w:adjustRightInd w:val="0"/>
        <w:ind w:left="568" w:hanging="284"/>
        <w:textAlignment w:val="baseline"/>
        <w:rPr>
          <w:rFonts w:eastAsia="Times New Roman"/>
          <w:lang w:eastAsia="ja-JP"/>
        </w:rPr>
      </w:pPr>
      <w:r w:rsidRPr="005320CD">
        <w:rPr>
          <w:rFonts w:eastAsia="Times New Roman"/>
          <w:lang w:eastAsia="ja-JP"/>
        </w:rPr>
        <w:t>-</w:t>
      </w:r>
      <w:r w:rsidRPr="005320CD">
        <w:rPr>
          <w:rFonts w:eastAsia="Times New Roman"/>
          <w:lang w:eastAsia="ja-JP"/>
        </w:rPr>
        <w:tab/>
        <w:t>VFL Correlation ID.</w:t>
      </w:r>
    </w:p>
    <w:p w14:paraId="7BADD35C" w14:textId="77777777" w:rsidR="005320CD" w:rsidRPr="005320CD" w:rsidRDefault="005320CD" w:rsidP="005320CD">
      <w:pPr>
        <w:overflowPunct w:val="0"/>
        <w:autoSpaceDE w:val="0"/>
        <w:autoSpaceDN w:val="0"/>
        <w:adjustRightInd w:val="0"/>
        <w:ind w:left="568" w:hanging="284"/>
        <w:textAlignment w:val="baseline"/>
        <w:rPr>
          <w:rFonts w:eastAsia="Times New Roman"/>
          <w:lang w:eastAsia="ja-JP"/>
        </w:rPr>
      </w:pPr>
      <w:r w:rsidRPr="005320CD">
        <w:rPr>
          <w:rFonts w:eastAsia="Times New Roman"/>
          <w:lang w:eastAsia="ja-JP"/>
        </w:rPr>
        <w:t>-</w:t>
      </w:r>
      <w:r w:rsidRPr="005320CD">
        <w:rPr>
          <w:rFonts w:eastAsia="Times New Roman"/>
          <w:lang w:eastAsia="ja-JP"/>
        </w:rPr>
        <w:tab/>
        <w:t>Analytics ID.</w:t>
      </w:r>
    </w:p>
    <w:p w14:paraId="56927053" w14:textId="77777777" w:rsidR="005320CD" w:rsidRPr="005320CD" w:rsidRDefault="005320CD" w:rsidP="005320CD">
      <w:pPr>
        <w:overflowPunct w:val="0"/>
        <w:autoSpaceDE w:val="0"/>
        <w:autoSpaceDN w:val="0"/>
        <w:adjustRightInd w:val="0"/>
        <w:textAlignment w:val="baseline"/>
        <w:rPr>
          <w:rFonts w:eastAsia="Times New Roman"/>
          <w:b/>
          <w:bCs/>
          <w:lang w:eastAsia="ja-JP"/>
        </w:rPr>
      </w:pPr>
      <w:r w:rsidRPr="005320CD">
        <w:rPr>
          <w:rFonts w:eastAsia="Times New Roman"/>
          <w:b/>
          <w:bCs/>
          <w:lang w:eastAsia="ja-JP"/>
        </w:rPr>
        <w:t>Inputs, Optional:</w:t>
      </w:r>
    </w:p>
    <w:p w14:paraId="4AEBFC64" w14:textId="77777777" w:rsidR="005320CD" w:rsidRPr="005320CD" w:rsidRDefault="005320CD" w:rsidP="005320CD">
      <w:pPr>
        <w:overflowPunct w:val="0"/>
        <w:autoSpaceDE w:val="0"/>
        <w:autoSpaceDN w:val="0"/>
        <w:adjustRightInd w:val="0"/>
        <w:ind w:left="568" w:hanging="284"/>
        <w:textAlignment w:val="baseline"/>
        <w:rPr>
          <w:rFonts w:eastAsia="Times New Roman"/>
          <w:lang w:eastAsia="ja-JP"/>
        </w:rPr>
      </w:pPr>
      <w:r w:rsidRPr="005320CD">
        <w:rPr>
          <w:rFonts w:eastAsia="Times New Roman"/>
          <w:lang w:eastAsia="ja-JP"/>
        </w:rPr>
        <w:t>-</w:t>
      </w:r>
      <w:r w:rsidRPr="005320CD">
        <w:rPr>
          <w:rFonts w:eastAsia="Times New Roman"/>
          <w:lang w:eastAsia="ja-JP"/>
        </w:rPr>
        <w:tab/>
        <w:t>VFL inference filter.</w:t>
      </w:r>
    </w:p>
    <w:p w14:paraId="5A3E52CE" w14:textId="77777777" w:rsidR="005320CD" w:rsidRPr="005320CD" w:rsidRDefault="005320CD" w:rsidP="005320CD">
      <w:pPr>
        <w:overflowPunct w:val="0"/>
        <w:autoSpaceDE w:val="0"/>
        <w:autoSpaceDN w:val="0"/>
        <w:adjustRightInd w:val="0"/>
        <w:ind w:left="568" w:hanging="284"/>
        <w:textAlignment w:val="baseline"/>
        <w:rPr>
          <w:rFonts w:eastAsia="Times New Roman"/>
          <w:lang w:eastAsia="ja-JP"/>
        </w:rPr>
      </w:pPr>
      <w:r w:rsidRPr="005320CD">
        <w:rPr>
          <w:rFonts w:eastAsia="Times New Roman"/>
          <w:lang w:eastAsia="ja-JP"/>
        </w:rPr>
        <w:t>-</w:t>
      </w:r>
      <w:r w:rsidRPr="005320CD">
        <w:rPr>
          <w:rFonts w:eastAsia="Times New Roman"/>
          <w:lang w:eastAsia="ja-JP"/>
        </w:rPr>
        <w:tab/>
        <w:t>Data time window.</w:t>
      </w:r>
    </w:p>
    <w:p w14:paraId="23FB97CF" w14:textId="77777777" w:rsidR="005320CD" w:rsidRPr="005320CD" w:rsidRDefault="005320CD" w:rsidP="005320CD">
      <w:pPr>
        <w:overflowPunct w:val="0"/>
        <w:autoSpaceDE w:val="0"/>
        <w:autoSpaceDN w:val="0"/>
        <w:adjustRightInd w:val="0"/>
        <w:ind w:left="568" w:hanging="284"/>
        <w:textAlignment w:val="baseline"/>
        <w:rPr>
          <w:rFonts w:eastAsia="Times New Roman"/>
          <w:lang w:eastAsia="ja-JP"/>
        </w:rPr>
      </w:pPr>
      <w:r w:rsidRPr="005320CD">
        <w:rPr>
          <w:rFonts w:eastAsia="Times New Roman"/>
          <w:lang w:eastAsia="ja-JP"/>
        </w:rPr>
        <w:t>-</w:t>
      </w:r>
      <w:r w:rsidRPr="005320CD">
        <w:rPr>
          <w:rFonts w:eastAsia="Times New Roman"/>
          <w:lang w:eastAsia="ja-JP"/>
        </w:rPr>
        <w:tab/>
        <w:t>Time when intermediate local result is needed.</w:t>
      </w:r>
    </w:p>
    <w:p w14:paraId="05FB940E" w14:textId="77777777" w:rsidR="005320CD" w:rsidRPr="005320CD" w:rsidRDefault="005320CD" w:rsidP="005320CD">
      <w:pPr>
        <w:overflowPunct w:val="0"/>
        <w:autoSpaceDE w:val="0"/>
        <w:autoSpaceDN w:val="0"/>
        <w:adjustRightInd w:val="0"/>
        <w:ind w:left="568" w:hanging="284"/>
        <w:textAlignment w:val="baseline"/>
        <w:rPr>
          <w:rFonts w:eastAsia="Times New Roman"/>
          <w:lang w:eastAsia="ja-JP"/>
        </w:rPr>
      </w:pPr>
      <w:r w:rsidRPr="005320CD">
        <w:rPr>
          <w:rFonts w:eastAsia="Times New Roman"/>
          <w:lang w:eastAsia="ja-JP"/>
        </w:rPr>
        <w:t>-</w:t>
      </w:r>
      <w:r w:rsidRPr="005320CD">
        <w:rPr>
          <w:rFonts w:eastAsia="Times New Roman"/>
          <w:lang w:eastAsia="ja-JP"/>
        </w:rPr>
        <w:tab/>
        <w:t>Dataset Statistical Properties.</w:t>
      </w:r>
    </w:p>
    <w:p w14:paraId="1F6B84E0" w14:textId="77777777" w:rsidR="005320CD" w:rsidRDefault="005320CD" w:rsidP="005320CD">
      <w:pPr>
        <w:overflowPunct w:val="0"/>
        <w:autoSpaceDE w:val="0"/>
        <w:autoSpaceDN w:val="0"/>
        <w:adjustRightInd w:val="0"/>
        <w:ind w:left="568" w:hanging="284"/>
        <w:textAlignment w:val="baseline"/>
        <w:rPr>
          <w:ins w:id="71" w:author="Lenovo DK r03" w:date="2025-07-01T16:43:00Z"/>
          <w:rFonts w:eastAsia="Times New Roman"/>
          <w:lang w:eastAsia="ja-JP"/>
        </w:rPr>
      </w:pPr>
      <w:r w:rsidRPr="005320CD">
        <w:rPr>
          <w:rFonts w:eastAsia="Times New Roman"/>
          <w:lang w:eastAsia="ja-JP"/>
        </w:rPr>
        <w:t>-</w:t>
      </w:r>
      <w:r w:rsidRPr="005320CD">
        <w:rPr>
          <w:rFonts w:eastAsia="Times New Roman"/>
          <w:lang w:eastAsia="ja-JP"/>
        </w:rPr>
        <w:tab/>
        <w:t>Analytics metadata request.</w:t>
      </w:r>
    </w:p>
    <w:p w14:paraId="292DE664" w14:textId="77777777" w:rsidR="0029457C" w:rsidRPr="005320CD" w:rsidRDefault="0029457C" w:rsidP="0029457C">
      <w:pPr>
        <w:pStyle w:val="B1"/>
        <w:rPr>
          <w:ins w:id="72" w:author="Lenovo DK" w:date="2025-07-02T09:37:00Z"/>
          <w:rFonts w:eastAsia="Times New Roman"/>
          <w:lang w:eastAsia="ja-JP"/>
        </w:rPr>
      </w:pPr>
      <w:ins w:id="73" w:author="Lenovo DK" w:date="2025-07-02T09:37:00Z">
        <w:r>
          <w:rPr>
            <w:lang w:eastAsia="ja-JP"/>
          </w:rPr>
          <w:t>-</w:t>
        </w:r>
        <w:r>
          <w:rPr>
            <w:lang w:eastAsia="ja-JP"/>
          </w:rPr>
          <w:tab/>
          <w:t>One or more NF instance ID of VFL clients (used for training) and associated Feature ID (s).</w:t>
        </w:r>
      </w:ins>
    </w:p>
    <w:p w14:paraId="7AD54A28" w14:textId="77777777" w:rsidR="005320CD" w:rsidRPr="005320CD" w:rsidRDefault="005320CD" w:rsidP="005320CD">
      <w:pPr>
        <w:overflowPunct w:val="0"/>
        <w:autoSpaceDE w:val="0"/>
        <w:autoSpaceDN w:val="0"/>
        <w:adjustRightInd w:val="0"/>
        <w:textAlignment w:val="baseline"/>
        <w:rPr>
          <w:rFonts w:eastAsia="Times New Roman"/>
          <w:lang w:eastAsia="ja-JP"/>
        </w:rPr>
      </w:pPr>
      <w:r w:rsidRPr="005320CD">
        <w:rPr>
          <w:rFonts w:eastAsia="Times New Roman"/>
          <w:b/>
          <w:bCs/>
          <w:lang w:eastAsia="ja-JP"/>
        </w:rPr>
        <w:t>Outputs, Required:</w:t>
      </w:r>
      <w:r w:rsidRPr="005320CD">
        <w:rPr>
          <w:rFonts w:eastAsia="Times New Roman"/>
          <w:lang w:eastAsia="ja-JP"/>
        </w:rPr>
        <w:t xml:space="preserve"> If the request is accepted, then client intermediate results. When the request is not accepted, an error response.</w:t>
      </w:r>
    </w:p>
    <w:p w14:paraId="638AD6FE" w14:textId="77777777" w:rsidR="005320CD" w:rsidRPr="005320CD" w:rsidRDefault="005320CD" w:rsidP="005320CD">
      <w:pPr>
        <w:overflowPunct w:val="0"/>
        <w:autoSpaceDE w:val="0"/>
        <w:autoSpaceDN w:val="0"/>
        <w:adjustRightInd w:val="0"/>
        <w:textAlignment w:val="baseline"/>
        <w:rPr>
          <w:rFonts w:eastAsia="Times New Roman"/>
          <w:lang w:eastAsia="ja-JP"/>
        </w:rPr>
      </w:pPr>
      <w:r w:rsidRPr="005320CD">
        <w:rPr>
          <w:rFonts w:eastAsia="Times New Roman"/>
          <w:b/>
          <w:bCs/>
          <w:lang w:eastAsia="ja-JP"/>
        </w:rPr>
        <w:t>Outputs, Optional:</w:t>
      </w:r>
    </w:p>
    <w:p w14:paraId="6066AEDB" w14:textId="77777777" w:rsidR="005320CD" w:rsidRPr="005320CD" w:rsidRDefault="005320CD" w:rsidP="005320CD">
      <w:pPr>
        <w:overflowPunct w:val="0"/>
        <w:autoSpaceDE w:val="0"/>
        <w:autoSpaceDN w:val="0"/>
        <w:adjustRightInd w:val="0"/>
        <w:ind w:left="568" w:hanging="284"/>
        <w:textAlignment w:val="baseline"/>
        <w:rPr>
          <w:rFonts w:eastAsia="Times New Roman"/>
          <w:lang w:eastAsia="ja-JP"/>
        </w:rPr>
      </w:pPr>
      <w:r w:rsidRPr="005320CD">
        <w:rPr>
          <w:rFonts w:eastAsia="Times New Roman"/>
          <w:lang w:eastAsia="ja-JP"/>
        </w:rPr>
        <w:t>-</w:t>
      </w:r>
      <w:r w:rsidRPr="005320CD">
        <w:rPr>
          <w:rFonts w:eastAsia="Times New Roman"/>
          <w:lang w:eastAsia="ja-JP"/>
        </w:rPr>
        <w:tab/>
        <w:t>Analytics Metadata Information.</w:t>
      </w:r>
    </w:p>
    <w:p w14:paraId="7610821A" w14:textId="77777777" w:rsidR="005320CD" w:rsidRPr="003964A6" w:rsidRDefault="005320CD" w:rsidP="00B901BC">
      <w:pPr>
        <w:pStyle w:val="NO"/>
      </w:pPr>
    </w:p>
    <w:p w14:paraId="599E2F46" w14:textId="77777777" w:rsidR="000E6238" w:rsidRDefault="000E6238" w:rsidP="000E6238">
      <w:pPr>
        <w:rPr>
          <w:noProof/>
          <w:color w:val="FF0000"/>
        </w:rPr>
      </w:pPr>
      <w:bookmarkStart w:id="74" w:name="_CR5_37_5_2"/>
      <w:bookmarkStart w:id="75" w:name="_CR5_37_5_3"/>
      <w:bookmarkEnd w:id="3"/>
      <w:bookmarkEnd w:id="4"/>
      <w:bookmarkEnd w:id="5"/>
      <w:bookmarkEnd w:id="6"/>
      <w:bookmarkEnd w:id="7"/>
      <w:bookmarkEnd w:id="8"/>
      <w:bookmarkEnd w:id="9"/>
      <w:bookmarkEnd w:id="10"/>
      <w:bookmarkEnd w:id="11"/>
      <w:bookmarkEnd w:id="12"/>
      <w:bookmarkEnd w:id="74"/>
      <w:bookmarkEnd w:id="75"/>
      <w:r w:rsidRPr="00A25773">
        <w:rPr>
          <w:noProof/>
          <w:color w:val="FF0000"/>
        </w:rPr>
        <w:t xml:space="preserve">************************************ </w:t>
      </w:r>
      <w:r>
        <w:rPr>
          <w:noProof/>
          <w:color w:val="FF0000"/>
        </w:rPr>
        <w:t>END</w:t>
      </w:r>
      <w:r w:rsidRPr="00A25773">
        <w:rPr>
          <w:noProof/>
          <w:color w:val="FF0000"/>
        </w:rPr>
        <w:t xml:space="preserve"> OF CHANGE ****************************************</w:t>
      </w:r>
    </w:p>
    <w:p w14:paraId="24886387" w14:textId="77777777" w:rsidR="00A25773" w:rsidRPr="00A25773" w:rsidRDefault="00A25773">
      <w:pPr>
        <w:rPr>
          <w:noProof/>
          <w:color w:val="FF0000"/>
        </w:rPr>
      </w:pPr>
    </w:p>
    <w:sectPr w:rsidR="00A25773" w:rsidRPr="00A2577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AB2BA5" w14:textId="77777777" w:rsidR="002504D3" w:rsidRDefault="002504D3">
      <w:r>
        <w:separator/>
      </w:r>
    </w:p>
  </w:endnote>
  <w:endnote w:type="continuationSeparator" w:id="0">
    <w:p w14:paraId="23741A9C" w14:textId="77777777" w:rsidR="002504D3" w:rsidRDefault="002504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A6A438" w14:textId="77777777" w:rsidR="002504D3" w:rsidRDefault="002504D3">
      <w:r>
        <w:separator/>
      </w:r>
    </w:p>
  </w:footnote>
  <w:footnote w:type="continuationSeparator" w:id="0">
    <w:p w14:paraId="3EFBBCFE" w14:textId="77777777" w:rsidR="002504D3" w:rsidRDefault="002504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952FE0"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1D2C9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19AB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49BF3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0F3C8A"/>
    <w:multiLevelType w:val="hybridMultilevel"/>
    <w:tmpl w:val="0E46F62A"/>
    <w:lvl w:ilvl="0" w:tplc="08284D62">
      <w:start w:val="2"/>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77082D97"/>
    <w:multiLevelType w:val="hybridMultilevel"/>
    <w:tmpl w:val="1DF6D07A"/>
    <w:lvl w:ilvl="0" w:tplc="71204CBC">
      <w:start w:val="2"/>
      <w:numFmt w:val="bullet"/>
      <w:lvlText w:val="-"/>
      <w:lvlJc w:val="left"/>
      <w:pPr>
        <w:ind w:left="460" w:hanging="360"/>
      </w:pPr>
      <w:rPr>
        <w:rFonts w:ascii="Arial" w:eastAsia="SimSu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281231234">
    <w:abstractNumId w:val="0"/>
  </w:num>
  <w:num w:numId="2" w16cid:durableId="821117453">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DK">
    <w15:presenceInfo w15:providerId="None" w15:userId="Lenovo DK"/>
  </w15:person>
  <w15:person w15:author="Lenovo DK r01">
    <w15:presenceInfo w15:providerId="None" w15:userId="Lenovo DK r01"/>
  </w15:person>
  <w15:person w15:author="Lenovo DK ">
    <w15:presenceInfo w15:providerId="None" w15:userId="Lenovo DK "/>
  </w15:person>
  <w15:person w15:author="Lenovo DK  r03">
    <w15:presenceInfo w15:providerId="None" w15:userId="Lenovo DK  r03"/>
  </w15:person>
  <w15:person w15:author="Lenovo DK r03">
    <w15:presenceInfo w15:providerId="None" w15:userId="Lenovo DK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C4"/>
    <w:rsid w:val="000074A2"/>
    <w:rsid w:val="00011209"/>
    <w:rsid w:val="000134B9"/>
    <w:rsid w:val="000155DA"/>
    <w:rsid w:val="00022E4A"/>
    <w:rsid w:val="000323F8"/>
    <w:rsid w:val="000361BF"/>
    <w:rsid w:val="0003738B"/>
    <w:rsid w:val="000378A0"/>
    <w:rsid w:val="00041CDB"/>
    <w:rsid w:val="000421A8"/>
    <w:rsid w:val="00043C27"/>
    <w:rsid w:val="00046885"/>
    <w:rsid w:val="00060102"/>
    <w:rsid w:val="000776A5"/>
    <w:rsid w:val="000809DA"/>
    <w:rsid w:val="000903E5"/>
    <w:rsid w:val="00091FD2"/>
    <w:rsid w:val="00092D5A"/>
    <w:rsid w:val="000A3BEA"/>
    <w:rsid w:val="000A4366"/>
    <w:rsid w:val="000A6394"/>
    <w:rsid w:val="000A7B57"/>
    <w:rsid w:val="000B0293"/>
    <w:rsid w:val="000B1BBA"/>
    <w:rsid w:val="000B4DD9"/>
    <w:rsid w:val="000C038A"/>
    <w:rsid w:val="000C6598"/>
    <w:rsid w:val="000E472F"/>
    <w:rsid w:val="000E6238"/>
    <w:rsid w:val="000E7383"/>
    <w:rsid w:val="000E7BD6"/>
    <w:rsid w:val="000F0AB2"/>
    <w:rsid w:val="00102048"/>
    <w:rsid w:val="001046E4"/>
    <w:rsid w:val="00106C78"/>
    <w:rsid w:val="00107586"/>
    <w:rsid w:val="00107D7F"/>
    <w:rsid w:val="00116881"/>
    <w:rsid w:val="00124C5F"/>
    <w:rsid w:val="001251E0"/>
    <w:rsid w:val="00130CE3"/>
    <w:rsid w:val="00140373"/>
    <w:rsid w:val="001442F2"/>
    <w:rsid w:val="00145D43"/>
    <w:rsid w:val="0014655D"/>
    <w:rsid w:val="00152D70"/>
    <w:rsid w:val="00154C97"/>
    <w:rsid w:val="00157746"/>
    <w:rsid w:val="001603E2"/>
    <w:rsid w:val="001679C2"/>
    <w:rsid w:val="00170BC8"/>
    <w:rsid w:val="001720BD"/>
    <w:rsid w:val="00182F07"/>
    <w:rsid w:val="00187E51"/>
    <w:rsid w:val="00191A07"/>
    <w:rsid w:val="00192C46"/>
    <w:rsid w:val="0019516E"/>
    <w:rsid w:val="001A0B9E"/>
    <w:rsid w:val="001A1C02"/>
    <w:rsid w:val="001A1DC3"/>
    <w:rsid w:val="001A25FB"/>
    <w:rsid w:val="001A3A04"/>
    <w:rsid w:val="001A42AA"/>
    <w:rsid w:val="001A60CF"/>
    <w:rsid w:val="001A7B60"/>
    <w:rsid w:val="001B5300"/>
    <w:rsid w:val="001B7A65"/>
    <w:rsid w:val="001C025D"/>
    <w:rsid w:val="001C3298"/>
    <w:rsid w:val="001C59D1"/>
    <w:rsid w:val="001C6409"/>
    <w:rsid w:val="001D5452"/>
    <w:rsid w:val="001D7473"/>
    <w:rsid w:val="001E15CF"/>
    <w:rsid w:val="001E31C6"/>
    <w:rsid w:val="001E41F3"/>
    <w:rsid w:val="001F064F"/>
    <w:rsid w:val="001F2BD6"/>
    <w:rsid w:val="00205588"/>
    <w:rsid w:val="00211044"/>
    <w:rsid w:val="00231313"/>
    <w:rsid w:val="002324B5"/>
    <w:rsid w:val="0023641D"/>
    <w:rsid w:val="002407CE"/>
    <w:rsid w:val="00241B12"/>
    <w:rsid w:val="002429C7"/>
    <w:rsid w:val="002504D3"/>
    <w:rsid w:val="0026004D"/>
    <w:rsid w:val="00264438"/>
    <w:rsid w:val="002670B0"/>
    <w:rsid w:val="00275D12"/>
    <w:rsid w:val="00276C21"/>
    <w:rsid w:val="00281D0E"/>
    <w:rsid w:val="0028221D"/>
    <w:rsid w:val="00285654"/>
    <w:rsid w:val="002860C4"/>
    <w:rsid w:val="0029457C"/>
    <w:rsid w:val="002A01CC"/>
    <w:rsid w:val="002A0832"/>
    <w:rsid w:val="002A0B1F"/>
    <w:rsid w:val="002B5741"/>
    <w:rsid w:val="002C082F"/>
    <w:rsid w:val="002C1632"/>
    <w:rsid w:val="002D513D"/>
    <w:rsid w:val="002F322E"/>
    <w:rsid w:val="00304677"/>
    <w:rsid w:val="00305409"/>
    <w:rsid w:val="00305A7C"/>
    <w:rsid w:val="00305E97"/>
    <w:rsid w:val="00306E41"/>
    <w:rsid w:val="0031072C"/>
    <w:rsid w:val="00312F45"/>
    <w:rsid w:val="00313F55"/>
    <w:rsid w:val="00316F1E"/>
    <w:rsid w:val="00320EBB"/>
    <w:rsid w:val="003232F7"/>
    <w:rsid w:val="00345408"/>
    <w:rsid w:val="003527D6"/>
    <w:rsid w:val="003562AD"/>
    <w:rsid w:val="00356C52"/>
    <w:rsid w:val="0036589D"/>
    <w:rsid w:val="003726D2"/>
    <w:rsid w:val="00382B37"/>
    <w:rsid w:val="00395661"/>
    <w:rsid w:val="003A0111"/>
    <w:rsid w:val="003C283C"/>
    <w:rsid w:val="003C679C"/>
    <w:rsid w:val="003E1A36"/>
    <w:rsid w:val="003E4E85"/>
    <w:rsid w:val="004038E8"/>
    <w:rsid w:val="00411212"/>
    <w:rsid w:val="00411E37"/>
    <w:rsid w:val="004242F1"/>
    <w:rsid w:val="00430680"/>
    <w:rsid w:val="00432981"/>
    <w:rsid w:val="00436693"/>
    <w:rsid w:val="00445C0D"/>
    <w:rsid w:val="004471E7"/>
    <w:rsid w:val="00451664"/>
    <w:rsid w:val="004629C6"/>
    <w:rsid w:val="00464C12"/>
    <w:rsid w:val="00464E73"/>
    <w:rsid w:val="004843BB"/>
    <w:rsid w:val="004B0E08"/>
    <w:rsid w:val="004B1041"/>
    <w:rsid w:val="004B75B7"/>
    <w:rsid w:val="004C4C69"/>
    <w:rsid w:val="004C5023"/>
    <w:rsid w:val="004C633F"/>
    <w:rsid w:val="004D6374"/>
    <w:rsid w:val="004E2F2A"/>
    <w:rsid w:val="00500BEE"/>
    <w:rsid w:val="0051580D"/>
    <w:rsid w:val="00521CBF"/>
    <w:rsid w:val="00524EEE"/>
    <w:rsid w:val="00530BB8"/>
    <w:rsid w:val="005320CD"/>
    <w:rsid w:val="00533328"/>
    <w:rsid w:val="00533CD9"/>
    <w:rsid w:val="00547B27"/>
    <w:rsid w:val="00557C8A"/>
    <w:rsid w:val="00560FA4"/>
    <w:rsid w:val="005722D2"/>
    <w:rsid w:val="00580A28"/>
    <w:rsid w:val="00586025"/>
    <w:rsid w:val="00592D74"/>
    <w:rsid w:val="00594608"/>
    <w:rsid w:val="005A4EEE"/>
    <w:rsid w:val="005B248E"/>
    <w:rsid w:val="005C54FC"/>
    <w:rsid w:val="005C6DD7"/>
    <w:rsid w:val="005E0FB6"/>
    <w:rsid w:val="005E23E6"/>
    <w:rsid w:val="005E2C44"/>
    <w:rsid w:val="006004AE"/>
    <w:rsid w:val="00621188"/>
    <w:rsid w:val="006257ED"/>
    <w:rsid w:val="00634427"/>
    <w:rsid w:val="0066106C"/>
    <w:rsid w:val="00661C2E"/>
    <w:rsid w:val="00670218"/>
    <w:rsid w:val="006717C3"/>
    <w:rsid w:val="00673D58"/>
    <w:rsid w:val="00674169"/>
    <w:rsid w:val="00680A65"/>
    <w:rsid w:val="00686E92"/>
    <w:rsid w:val="00693CFD"/>
    <w:rsid w:val="00695808"/>
    <w:rsid w:val="0069628B"/>
    <w:rsid w:val="006B1EB3"/>
    <w:rsid w:val="006B3298"/>
    <w:rsid w:val="006B46FB"/>
    <w:rsid w:val="006B4AA5"/>
    <w:rsid w:val="006D4316"/>
    <w:rsid w:val="006D4A29"/>
    <w:rsid w:val="006E21FB"/>
    <w:rsid w:val="006F2343"/>
    <w:rsid w:val="006F4045"/>
    <w:rsid w:val="0070082B"/>
    <w:rsid w:val="007026E1"/>
    <w:rsid w:val="00705FB8"/>
    <w:rsid w:val="0070699B"/>
    <w:rsid w:val="007221E5"/>
    <w:rsid w:val="007230CB"/>
    <w:rsid w:val="00731A09"/>
    <w:rsid w:val="00743D52"/>
    <w:rsid w:val="00745B39"/>
    <w:rsid w:val="00750199"/>
    <w:rsid w:val="00792342"/>
    <w:rsid w:val="007B512A"/>
    <w:rsid w:val="007C2097"/>
    <w:rsid w:val="007C6536"/>
    <w:rsid w:val="007C69AE"/>
    <w:rsid w:val="007C7627"/>
    <w:rsid w:val="007D04D5"/>
    <w:rsid w:val="007D4E25"/>
    <w:rsid w:val="007D6A07"/>
    <w:rsid w:val="007E0EE5"/>
    <w:rsid w:val="007E2A04"/>
    <w:rsid w:val="007F538E"/>
    <w:rsid w:val="007F5F63"/>
    <w:rsid w:val="00803827"/>
    <w:rsid w:val="00811BE1"/>
    <w:rsid w:val="00827544"/>
    <w:rsid w:val="008279FA"/>
    <w:rsid w:val="00835E33"/>
    <w:rsid w:val="0084254D"/>
    <w:rsid w:val="0084436E"/>
    <w:rsid w:val="008457B6"/>
    <w:rsid w:val="00852B10"/>
    <w:rsid w:val="008626E7"/>
    <w:rsid w:val="00870EE7"/>
    <w:rsid w:val="00876CEF"/>
    <w:rsid w:val="0087794F"/>
    <w:rsid w:val="008937AB"/>
    <w:rsid w:val="00894C04"/>
    <w:rsid w:val="0089535F"/>
    <w:rsid w:val="008A6957"/>
    <w:rsid w:val="008C5400"/>
    <w:rsid w:val="008D1CE6"/>
    <w:rsid w:val="008D6540"/>
    <w:rsid w:val="008D7D3B"/>
    <w:rsid w:val="008E540C"/>
    <w:rsid w:val="008F686C"/>
    <w:rsid w:val="00903BFF"/>
    <w:rsid w:val="0092076E"/>
    <w:rsid w:val="009209A0"/>
    <w:rsid w:val="00935C9B"/>
    <w:rsid w:val="0094428A"/>
    <w:rsid w:val="00944DCF"/>
    <w:rsid w:val="00944FCE"/>
    <w:rsid w:val="0096089E"/>
    <w:rsid w:val="00962119"/>
    <w:rsid w:val="009663F2"/>
    <w:rsid w:val="00971433"/>
    <w:rsid w:val="009777D9"/>
    <w:rsid w:val="0098593A"/>
    <w:rsid w:val="00991B88"/>
    <w:rsid w:val="00992348"/>
    <w:rsid w:val="0099285E"/>
    <w:rsid w:val="00995303"/>
    <w:rsid w:val="009A2758"/>
    <w:rsid w:val="009A3D94"/>
    <w:rsid w:val="009A579D"/>
    <w:rsid w:val="009E3297"/>
    <w:rsid w:val="009F734F"/>
    <w:rsid w:val="00A01023"/>
    <w:rsid w:val="00A11ACC"/>
    <w:rsid w:val="00A17998"/>
    <w:rsid w:val="00A246B6"/>
    <w:rsid w:val="00A24BEA"/>
    <w:rsid w:val="00A25773"/>
    <w:rsid w:val="00A27E5E"/>
    <w:rsid w:val="00A35C61"/>
    <w:rsid w:val="00A4081E"/>
    <w:rsid w:val="00A41A00"/>
    <w:rsid w:val="00A4340B"/>
    <w:rsid w:val="00A46979"/>
    <w:rsid w:val="00A473F6"/>
    <w:rsid w:val="00A47E70"/>
    <w:rsid w:val="00A5151B"/>
    <w:rsid w:val="00A5425E"/>
    <w:rsid w:val="00A57828"/>
    <w:rsid w:val="00A645E2"/>
    <w:rsid w:val="00A65805"/>
    <w:rsid w:val="00A665B5"/>
    <w:rsid w:val="00A71419"/>
    <w:rsid w:val="00A7671C"/>
    <w:rsid w:val="00A82BDA"/>
    <w:rsid w:val="00A83346"/>
    <w:rsid w:val="00A87784"/>
    <w:rsid w:val="00A92FC4"/>
    <w:rsid w:val="00AC3783"/>
    <w:rsid w:val="00AD1CD8"/>
    <w:rsid w:val="00AD4DB7"/>
    <w:rsid w:val="00AD5C66"/>
    <w:rsid w:val="00AE11B7"/>
    <w:rsid w:val="00AF3EF2"/>
    <w:rsid w:val="00B021A3"/>
    <w:rsid w:val="00B041DF"/>
    <w:rsid w:val="00B07E17"/>
    <w:rsid w:val="00B258BB"/>
    <w:rsid w:val="00B40445"/>
    <w:rsid w:val="00B51EDA"/>
    <w:rsid w:val="00B642C7"/>
    <w:rsid w:val="00B67B97"/>
    <w:rsid w:val="00B7496F"/>
    <w:rsid w:val="00B74CA0"/>
    <w:rsid w:val="00B81B69"/>
    <w:rsid w:val="00B901BC"/>
    <w:rsid w:val="00B92BD9"/>
    <w:rsid w:val="00B968C8"/>
    <w:rsid w:val="00BA29FD"/>
    <w:rsid w:val="00BA3EC5"/>
    <w:rsid w:val="00BB5DFC"/>
    <w:rsid w:val="00BB6383"/>
    <w:rsid w:val="00BD005B"/>
    <w:rsid w:val="00BD23F2"/>
    <w:rsid w:val="00BD279D"/>
    <w:rsid w:val="00BD6BB8"/>
    <w:rsid w:val="00BE49D7"/>
    <w:rsid w:val="00BE5ACB"/>
    <w:rsid w:val="00C11129"/>
    <w:rsid w:val="00C1176A"/>
    <w:rsid w:val="00C16113"/>
    <w:rsid w:val="00C16956"/>
    <w:rsid w:val="00C33B7B"/>
    <w:rsid w:val="00C5718E"/>
    <w:rsid w:val="00C61FDD"/>
    <w:rsid w:val="00C64161"/>
    <w:rsid w:val="00C71309"/>
    <w:rsid w:val="00C73230"/>
    <w:rsid w:val="00C77755"/>
    <w:rsid w:val="00C85CB6"/>
    <w:rsid w:val="00C87407"/>
    <w:rsid w:val="00C95985"/>
    <w:rsid w:val="00CB15E3"/>
    <w:rsid w:val="00CB5F63"/>
    <w:rsid w:val="00CC5026"/>
    <w:rsid w:val="00CF779B"/>
    <w:rsid w:val="00D0015A"/>
    <w:rsid w:val="00D023DE"/>
    <w:rsid w:val="00D0296B"/>
    <w:rsid w:val="00D03F9A"/>
    <w:rsid w:val="00D12B3F"/>
    <w:rsid w:val="00D160DF"/>
    <w:rsid w:val="00D21E16"/>
    <w:rsid w:val="00D40636"/>
    <w:rsid w:val="00D43984"/>
    <w:rsid w:val="00D573CC"/>
    <w:rsid w:val="00D712E0"/>
    <w:rsid w:val="00D720B9"/>
    <w:rsid w:val="00D741B1"/>
    <w:rsid w:val="00D824A0"/>
    <w:rsid w:val="00D93BE9"/>
    <w:rsid w:val="00DB7DE4"/>
    <w:rsid w:val="00DC0D1D"/>
    <w:rsid w:val="00DC426D"/>
    <w:rsid w:val="00DC4E1B"/>
    <w:rsid w:val="00DD4683"/>
    <w:rsid w:val="00DE0B86"/>
    <w:rsid w:val="00DE34CF"/>
    <w:rsid w:val="00DF08A0"/>
    <w:rsid w:val="00DF129A"/>
    <w:rsid w:val="00DF260D"/>
    <w:rsid w:val="00E005B6"/>
    <w:rsid w:val="00E01340"/>
    <w:rsid w:val="00E06488"/>
    <w:rsid w:val="00E06DF2"/>
    <w:rsid w:val="00E076D3"/>
    <w:rsid w:val="00E2307A"/>
    <w:rsid w:val="00E235EA"/>
    <w:rsid w:val="00E236C2"/>
    <w:rsid w:val="00E345BE"/>
    <w:rsid w:val="00E36BB0"/>
    <w:rsid w:val="00E63D10"/>
    <w:rsid w:val="00E73A4A"/>
    <w:rsid w:val="00E77510"/>
    <w:rsid w:val="00E82D30"/>
    <w:rsid w:val="00EA09A6"/>
    <w:rsid w:val="00EA2A4C"/>
    <w:rsid w:val="00EA78F2"/>
    <w:rsid w:val="00EC28F6"/>
    <w:rsid w:val="00EC3060"/>
    <w:rsid w:val="00EE7D7C"/>
    <w:rsid w:val="00EF3CFE"/>
    <w:rsid w:val="00F00DFF"/>
    <w:rsid w:val="00F025E0"/>
    <w:rsid w:val="00F053AF"/>
    <w:rsid w:val="00F13D83"/>
    <w:rsid w:val="00F22AC5"/>
    <w:rsid w:val="00F25D98"/>
    <w:rsid w:val="00F269A6"/>
    <w:rsid w:val="00F300FB"/>
    <w:rsid w:val="00F41259"/>
    <w:rsid w:val="00F462B6"/>
    <w:rsid w:val="00F523C0"/>
    <w:rsid w:val="00F60CC2"/>
    <w:rsid w:val="00F63255"/>
    <w:rsid w:val="00F6515F"/>
    <w:rsid w:val="00F80B4D"/>
    <w:rsid w:val="00F8141F"/>
    <w:rsid w:val="00F8595E"/>
    <w:rsid w:val="00FA2194"/>
    <w:rsid w:val="00FA3A07"/>
    <w:rsid w:val="00FA4E9C"/>
    <w:rsid w:val="00FB30F0"/>
    <w:rsid w:val="00FB4517"/>
    <w:rsid w:val="00FB6386"/>
    <w:rsid w:val="00FD6F51"/>
    <w:rsid w:val="00FE0204"/>
    <w:rsid w:val="00FF3B38"/>
    <w:rsid w:val="00FF4A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F0EC30"/>
  <w15:chartTrackingRefBased/>
  <w15:docId w15:val="{B4E8A9F5-6A2A-4A1E-9BF4-97562BA0B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A25773"/>
    <w:rPr>
      <w:rFonts w:ascii="Times New Roman" w:hAnsi="Times New Roman"/>
      <w:lang w:eastAsia="en-US"/>
    </w:rPr>
  </w:style>
  <w:style w:type="character" w:customStyle="1" w:styleId="NOZchn">
    <w:name w:val="NO Zchn"/>
    <w:link w:val="NO"/>
    <w:qFormat/>
    <w:rsid w:val="00A25773"/>
    <w:rPr>
      <w:rFonts w:ascii="Times New Roman" w:hAnsi="Times New Roman"/>
      <w:lang w:eastAsia="en-US"/>
    </w:rPr>
  </w:style>
  <w:style w:type="character" w:customStyle="1" w:styleId="THChar">
    <w:name w:val="TH Char"/>
    <w:link w:val="TH"/>
    <w:qFormat/>
    <w:rsid w:val="00A25773"/>
    <w:rPr>
      <w:rFonts w:ascii="Arial" w:hAnsi="Arial"/>
      <w:b/>
      <w:lang w:eastAsia="en-US"/>
    </w:rPr>
  </w:style>
  <w:style w:type="character" w:customStyle="1" w:styleId="TFChar">
    <w:name w:val="TF Char"/>
    <w:link w:val="TF"/>
    <w:rsid w:val="00A25773"/>
    <w:rPr>
      <w:rFonts w:ascii="Arial" w:hAnsi="Arial"/>
      <w:b/>
      <w:lang w:eastAsia="en-US"/>
    </w:rPr>
  </w:style>
  <w:style w:type="table" w:styleId="TableGrid">
    <w:name w:val="Table Grid"/>
    <w:basedOn w:val="TableNormal"/>
    <w:rsid w:val="004B104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4B1041"/>
    <w:rPr>
      <w:rFonts w:ascii="Arial" w:hAnsi="Arial"/>
      <w:sz w:val="18"/>
      <w:lang w:eastAsia="en-US"/>
    </w:rPr>
  </w:style>
  <w:style w:type="character" w:customStyle="1" w:styleId="TAHCar">
    <w:name w:val="TAH Car"/>
    <w:link w:val="TAH"/>
    <w:rsid w:val="004B1041"/>
    <w:rPr>
      <w:rFonts w:ascii="Arial" w:hAnsi="Arial"/>
      <w:b/>
      <w:sz w:val="18"/>
      <w:lang w:eastAsia="en-US"/>
    </w:rPr>
  </w:style>
  <w:style w:type="character" w:customStyle="1" w:styleId="TACChar">
    <w:name w:val="TAC Char"/>
    <w:link w:val="TAC"/>
    <w:qFormat/>
    <w:rsid w:val="004B1041"/>
    <w:rPr>
      <w:rFonts w:ascii="Arial" w:hAnsi="Arial"/>
      <w:sz w:val="18"/>
      <w:lang w:eastAsia="en-US"/>
    </w:rPr>
  </w:style>
  <w:style w:type="character" w:customStyle="1" w:styleId="NOChar">
    <w:name w:val="NO Char"/>
    <w:rsid w:val="00B7496F"/>
    <w:rPr>
      <w:lang w:eastAsia="en-US"/>
    </w:rPr>
  </w:style>
  <w:style w:type="character" w:customStyle="1" w:styleId="B2Char">
    <w:name w:val="B2 Char"/>
    <w:link w:val="B2"/>
    <w:qFormat/>
    <w:rsid w:val="00B7496F"/>
    <w:rPr>
      <w:rFonts w:ascii="Times New Roman" w:hAnsi="Times New Roman"/>
      <w:lang w:eastAsia="en-US"/>
    </w:rPr>
  </w:style>
  <w:style w:type="character" w:customStyle="1" w:styleId="TANChar">
    <w:name w:val="TAN Char"/>
    <w:link w:val="TAN"/>
    <w:rsid w:val="00B51EDA"/>
    <w:rPr>
      <w:rFonts w:ascii="Arial" w:hAnsi="Arial"/>
      <w:sz w:val="18"/>
      <w:lang w:eastAsia="en-US"/>
    </w:rPr>
  </w:style>
  <w:style w:type="character" w:customStyle="1" w:styleId="Heading1Char">
    <w:name w:val="Heading 1 Char"/>
    <w:link w:val="Heading1"/>
    <w:rsid w:val="008E540C"/>
    <w:rPr>
      <w:rFonts w:ascii="Arial" w:hAnsi="Arial"/>
      <w:sz w:val="36"/>
      <w:lang w:eastAsia="en-US"/>
    </w:rPr>
  </w:style>
  <w:style w:type="paragraph" w:styleId="Revision">
    <w:name w:val="Revision"/>
    <w:hidden/>
    <w:uiPriority w:val="99"/>
    <w:semiHidden/>
    <w:rsid w:val="004E2F2A"/>
    <w:rPr>
      <w:rFonts w:ascii="Times New Roman" w:hAnsi="Times New Roman"/>
      <w:lang w:val="en-GB"/>
    </w:rPr>
  </w:style>
  <w:style w:type="character" w:customStyle="1" w:styleId="EXChar">
    <w:name w:val="EX Char"/>
    <w:link w:val="EX"/>
    <w:locked/>
    <w:rsid w:val="00A83346"/>
    <w:rPr>
      <w:rFonts w:ascii="Times New Roman" w:hAnsi="Times New Roman"/>
      <w:lang w:val="en-GB"/>
    </w:rPr>
  </w:style>
  <w:style w:type="paragraph" w:styleId="ListParagraph">
    <w:name w:val="List Paragraph"/>
    <w:basedOn w:val="Normal"/>
    <w:uiPriority w:val="34"/>
    <w:qFormat/>
    <w:rsid w:val="00A473F6"/>
    <w:pPr>
      <w:ind w:left="720"/>
      <w:contextualSpacing/>
    </w:pPr>
  </w:style>
  <w:style w:type="character" w:customStyle="1" w:styleId="EditorsNoteChar">
    <w:name w:val="Editor's Note Char"/>
    <w:link w:val="EditorsNote"/>
    <w:rsid w:val="0070699B"/>
    <w:rPr>
      <w:rFonts w:ascii="Times New Roman" w:hAnsi="Times New Roman"/>
      <w:color w:val="FF0000"/>
      <w:lang w:val="en-GB"/>
    </w:rPr>
  </w:style>
  <w:style w:type="character" w:customStyle="1" w:styleId="CRCoverPageZchn">
    <w:name w:val="CR Cover Page Zchn"/>
    <w:link w:val="CRCoverPage"/>
    <w:rsid w:val="00436693"/>
    <w:rPr>
      <w:rFonts w:ascii="Arial" w:hAnsi="Arial"/>
      <w:lang w:val="en-GB"/>
    </w:rPr>
  </w:style>
  <w:style w:type="character" w:customStyle="1" w:styleId="ui-provider">
    <w:name w:val="ui-provider"/>
    <w:basedOn w:val="DefaultParagraphFont"/>
    <w:rsid w:val="00B40445"/>
  </w:style>
  <w:style w:type="paragraph" w:customStyle="1" w:styleId="Normal1">
    <w:name w:val="Normal1"/>
    <w:basedOn w:val="Normal"/>
    <w:rsid w:val="00EF3CFE"/>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E36E3B-6600-420E-A51F-A7659BA07D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1</Pages>
  <Words>6890</Words>
  <Characters>39273</Characters>
  <Application>Microsoft Office Word</Application>
  <DocSecurity>0</DocSecurity>
  <Lines>327</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46071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Lenovo DK</cp:lastModifiedBy>
  <cp:revision>9</cp:revision>
  <cp:lastPrinted>1900-01-01T00:00:00Z</cp:lastPrinted>
  <dcterms:created xsi:type="dcterms:W3CDTF">2025-08-14T11:25:00Z</dcterms:created>
  <dcterms:modified xsi:type="dcterms:W3CDTF">2025-08-15T16:19:00Z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07222825-62ea-40f3-96b5-5375c07996e2_Enabled">
    <vt:lpwstr>true</vt:lpwstr>
  </property>
  <property fmtid="{D5CDD505-2E9C-101B-9397-08002B2CF9AE}" pid="4" name="MSIP_Label_07222825-62ea-40f3-96b5-5375c07996e2_SetDate">
    <vt:lpwstr>2023-01-12T14:44:57Z</vt:lpwstr>
  </property>
  <property fmtid="{D5CDD505-2E9C-101B-9397-08002B2CF9AE}" pid="5" name="MSIP_Label_07222825-62ea-40f3-96b5-5375c07996e2_Method">
    <vt:lpwstr>Privileged</vt:lpwstr>
  </property>
  <property fmtid="{D5CDD505-2E9C-101B-9397-08002B2CF9AE}" pid="6" name="MSIP_Label_07222825-62ea-40f3-96b5-5375c07996e2_Name">
    <vt:lpwstr>unrestricted_parent.2</vt:lpwstr>
  </property>
  <property fmtid="{D5CDD505-2E9C-101B-9397-08002B2CF9AE}" pid="7" name="MSIP_Label_07222825-62ea-40f3-96b5-5375c07996e2_SiteId">
    <vt:lpwstr>90c7a20a-f34b-40bf-bc48-b9253b6f5d20</vt:lpwstr>
  </property>
  <property fmtid="{D5CDD505-2E9C-101B-9397-08002B2CF9AE}" pid="8" name="MSIP_Label_07222825-62ea-40f3-96b5-5375c07996e2_ActionId">
    <vt:lpwstr>327351de-c960-49a7-a82b-3db808f4e1eb</vt:lpwstr>
  </property>
  <property fmtid="{D5CDD505-2E9C-101B-9397-08002B2CF9AE}" pid="9" name="MSIP_Label_07222825-62ea-40f3-96b5-5375c07996e2_ContentBits">
    <vt:lpwstr>0</vt:lpwstr>
  </property>
  <property fmtid="{D5CDD505-2E9C-101B-9397-08002B2CF9AE}" pid="10" name="GrammarlyDocumentId">
    <vt:lpwstr>7db2c7b26a08c7e228e90526b93605f7cf2b7c3785282f2cad8b1df91b1b8dc9</vt:lpwstr>
  </property>
</Properties>
</file>