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3ED8E" w14:textId="3BE2B7EC" w:rsidR="00694948" w:rsidRPr="007242C6" w:rsidRDefault="00523B17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bookmarkStart w:id="0" w:name="_Hlk196989587"/>
      <w:bookmarkStart w:id="1" w:name="_Hlk107925427"/>
      <w:r w:rsidRPr="007242C6">
        <w:rPr>
          <w:rFonts w:ascii="Arial" w:hAnsi="Arial"/>
          <w:b/>
          <w:bCs/>
          <w:sz w:val="24"/>
          <w:szCs w:val="24"/>
        </w:rPr>
        <w:t>3GPP TSG WG RAN5 Meeting #10</w:t>
      </w:r>
      <w:r w:rsidR="004E4582">
        <w:rPr>
          <w:rFonts w:ascii="Arial" w:hAnsi="Arial"/>
          <w:b/>
          <w:bCs/>
          <w:sz w:val="24"/>
          <w:szCs w:val="24"/>
        </w:rPr>
        <w:t>9</w:t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>R5-2</w:t>
      </w:r>
      <w:r>
        <w:rPr>
          <w:rFonts w:ascii="Arial" w:hAnsi="Arial"/>
          <w:b/>
          <w:bCs/>
          <w:sz w:val="24"/>
          <w:szCs w:val="24"/>
        </w:rPr>
        <w:t>5</w:t>
      </w:r>
      <w:r w:rsidR="004E4582">
        <w:rPr>
          <w:rFonts w:ascii="Arial" w:hAnsi="Arial"/>
          <w:b/>
          <w:bCs/>
          <w:sz w:val="24"/>
          <w:szCs w:val="24"/>
        </w:rPr>
        <w:t>6356</w:t>
      </w:r>
    </w:p>
    <w:p w14:paraId="3F5D2A2A" w14:textId="4289926D" w:rsidR="00523B17" w:rsidRPr="007242C6" w:rsidRDefault="004E4582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Dallas, USA</w:t>
      </w:r>
    </w:p>
    <w:p w14:paraId="74277555" w14:textId="4BA5DA12" w:rsidR="00523B17" w:rsidRPr="007242C6" w:rsidRDefault="004E4582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17</w:t>
      </w:r>
      <w:r w:rsidR="00523B17" w:rsidRPr="007242C6">
        <w:rPr>
          <w:rFonts w:ascii="Arial" w:hAnsi="Arial"/>
          <w:b/>
          <w:bCs/>
          <w:sz w:val="24"/>
          <w:szCs w:val="24"/>
        </w:rPr>
        <w:t>th – 2</w:t>
      </w:r>
      <w:r>
        <w:rPr>
          <w:rFonts w:ascii="Arial" w:hAnsi="Arial"/>
          <w:b/>
          <w:bCs/>
          <w:sz w:val="24"/>
          <w:szCs w:val="24"/>
        </w:rPr>
        <w:t>1st</w:t>
      </w:r>
      <w:r w:rsidR="00523B17" w:rsidRPr="007242C6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November</w:t>
      </w:r>
      <w:r w:rsidR="00523B17" w:rsidRPr="007242C6">
        <w:rPr>
          <w:rFonts w:ascii="Arial" w:hAnsi="Arial"/>
          <w:b/>
          <w:bCs/>
          <w:sz w:val="24"/>
          <w:szCs w:val="24"/>
        </w:rPr>
        <w:t xml:space="preserve"> 202</w:t>
      </w:r>
      <w:r w:rsidR="00523B17">
        <w:rPr>
          <w:rFonts w:ascii="Arial" w:hAnsi="Arial"/>
          <w:b/>
          <w:bCs/>
          <w:sz w:val="24"/>
          <w:szCs w:val="24"/>
        </w:rPr>
        <w:t>5</w:t>
      </w:r>
    </w:p>
    <w:bookmarkEnd w:id="0"/>
    <w:p w14:paraId="28CD232F" w14:textId="77777777" w:rsidR="00604C97" w:rsidRDefault="00604C97" w:rsidP="00604C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D605F9" w:rsidRPr="00D628B6" w14:paraId="01FA6139" w14:textId="77777777" w:rsidTr="008A3D74">
        <w:tc>
          <w:tcPr>
            <w:tcW w:w="2463" w:type="dxa"/>
          </w:tcPr>
          <w:bookmarkEnd w:id="1"/>
          <w:p w14:paraId="60CB8BBA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Agenda Item:</w:t>
            </w:r>
          </w:p>
        </w:tc>
        <w:tc>
          <w:tcPr>
            <w:tcW w:w="6399" w:type="dxa"/>
          </w:tcPr>
          <w:p w14:paraId="7BBC4D9C" w14:textId="1E71BE7D" w:rsidR="00D605F9" w:rsidRPr="00D628B6" w:rsidRDefault="004E4582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</w:t>
            </w:r>
            <w:r w:rsidR="00D605F9" w:rsidRPr="00D628B6">
              <w:rPr>
                <w:rFonts w:eastAsia="MS Mincho"/>
                <w:sz w:val="28"/>
                <w:szCs w:val="28"/>
              </w:rPr>
              <w:t>.1</w:t>
            </w:r>
          </w:p>
        </w:tc>
      </w:tr>
      <w:tr w:rsidR="00D605F9" w:rsidRPr="00D628B6" w14:paraId="3B6531D1" w14:textId="77777777" w:rsidTr="008A3D74">
        <w:tc>
          <w:tcPr>
            <w:tcW w:w="2463" w:type="dxa"/>
          </w:tcPr>
          <w:p w14:paraId="7D706B72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Source:</w:t>
            </w:r>
          </w:p>
        </w:tc>
        <w:tc>
          <w:tcPr>
            <w:tcW w:w="6399" w:type="dxa"/>
          </w:tcPr>
          <w:p w14:paraId="5CD6E6E8" w14:textId="58CDC56A" w:rsidR="00D605F9" w:rsidRPr="00D628B6" w:rsidRDefault="00ED49A4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ETSI Secretariat</w:t>
            </w:r>
          </w:p>
        </w:tc>
      </w:tr>
      <w:tr w:rsidR="00D605F9" w:rsidRPr="00D628B6" w14:paraId="55D41F9D" w14:textId="77777777" w:rsidTr="008A3D74">
        <w:tc>
          <w:tcPr>
            <w:tcW w:w="2463" w:type="dxa"/>
          </w:tcPr>
          <w:p w14:paraId="3434E91B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Title:</w:t>
            </w:r>
          </w:p>
        </w:tc>
        <w:tc>
          <w:tcPr>
            <w:tcW w:w="6399" w:type="dxa"/>
          </w:tcPr>
          <w:p w14:paraId="6CDF83E7" w14:textId="6147CC9E" w:rsidR="00AE62CB" w:rsidRPr="00D628B6" w:rsidRDefault="004E4582" w:rsidP="003B3CBE">
            <w:pPr>
              <w:pStyle w:val="TAL"/>
              <w:rPr>
                <w:rFonts w:eastAsia="MS Mincho"/>
                <w:bCs/>
                <w:sz w:val="28"/>
                <w:szCs w:val="28"/>
              </w:rPr>
            </w:pPr>
            <w:r w:rsidRPr="004E4582">
              <w:rPr>
                <w:rFonts w:eastAsia="MS Mincho"/>
                <w:bCs/>
                <w:sz w:val="28"/>
                <w:szCs w:val="28"/>
              </w:rPr>
              <w:t>Nomination of candidate for the 3GPP TSG RAN5 Vice Chairman</w:t>
            </w:r>
          </w:p>
        </w:tc>
      </w:tr>
      <w:tr w:rsidR="00D605F9" w:rsidRPr="00D628B6" w14:paraId="56D19303" w14:textId="77777777" w:rsidTr="008A3D74">
        <w:tc>
          <w:tcPr>
            <w:tcW w:w="2463" w:type="dxa"/>
          </w:tcPr>
          <w:p w14:paraId="45CDBD0D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Document for:</w:t>
            </w:r>
          </w:p>
        </w:tc>
        <w:tc>
          <w:tcPr>
            <w:tcW w:w="6399" w:type="dxa"/>
          </w:tcPr>
          <w:p w14:paraId="00DA6E99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Information</w:t>
            </w:r>
          </w:p>
        </w:tc>
      </w:tr>
    </w:tbl>
    <w:p w14:paraId="4101B31B" w14:textId="77777777" w:rsidR="00D605F9" w:rsidRDefault="00D605F9" w:rsidP="00D605F9"/>
    <w:p w14:paraId="7940F004" w14:textId="77777777" w:rsidR="00EC05E4" w:rsidRDefault="00EC05E4" w:rsidP="00D605F9"/>
    <w:sectPr w:rsidR="00EC05E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A4927" w14:textId="77777777" w:rsidR="00F14F3D" w:rsidRDefault="00F14F3D">
      <w:r>
        <w:separator/>
      </w:r>
    </w:p>
  </w:endnote>
  <w:endnote w:type="continuationSeparator" w:id="0">
    <w:p w14:paraId="70971219" w14:textId="77777777" w:rsidR="00F14F3D" w:rsidRDefault="00F1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9A41" w14:textId="77777777" w:rsidR="00F14F3D" w:rsidRDefault="00F14F3D">
      <w:r>
        <w:separator/>
      </w:r>
    </w:p>
  </w:footnote>
  <w:footnote w:type="continuationSeparator" w:id="0">
    <w:p w14:paraId="5BAD8CEE" w14:textId="77777777" w:rsidR="00F14F3D" w:rsidRDefault="00F1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E055" w14:textId="77777777" w:rsidR="00A024CF" w:rsidRDefault="00A024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F682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6078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24D2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CE5298"/>
    <w:multiLevelType w:val="hybridMultilevel"/>
    <w:tmpl w:val="9166851C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3686896"/>
    <w:multiLevelType w:val="hybridMultilevel"/>
    <w:tmpl w:val="0032FE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5C55"/>
    <w:multiLevelType w:val="hybridMultilevel"/>
    <w:tmpl w:val="ED22E154"/>
    <w:lvl w:ilvl="0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0E644C30"/>
    <w:multiLevelType w:val="hybridMultilevel"/>
    <w:tmpl w:val="DFC633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A789F"/>
    <w:multiLevelType w:val="hybridMultilevel"/>
    <w:tmpl w:val="F118D0BA"/>
    <w:lvl w:ilvl="0" w:tplc="AB66EE56">
      <w:start w:val="9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F701B2"/>
    <w:multiLevelType w:val="multilevel"/>
    <w:tmpl w:val="492C794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 w15:restartNumberingAfterBreak="0">
    <w:nsid w:val="11D83E62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0" w15:restartNumberingAfterBreak="0">
    <w:nsid w:val="18837F47"/>
    <w:multiLevelType w:val="multilevel"/>
    <w:tmpl w:val="00000000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B6153"/>
    <w:multiLevelType w:val="hybridMultilevel"/>
    <w:tmpl w:val="A480346A"/>
    <w:lvl w:ilvl="0" w:tplc="BBA8B5A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1E33F2"/>
    <w:multiLevelType w:val="singleLevel"/>
    <w:tmpl w:val="C42AF606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26B7A"/>
    <w:multiLevelType w:val="hybridMultilevel"/>
    <w:tmpl w:val="CEB0C2D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54CAB"/>
    <w:multiLevelType w:val="hybridMultilevel"/>
    <w:tmpl w:val="26C00AD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F1C7839"/>
    <w:multiLevelType w:val="hybridMultilevel"/>
    <w:tmpl w:val="D82A6D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6D2688"/>
    <w:multiLevelType w:val="hybridMultilevel"/>
    <w:tmpl w:val="B4B2943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19C65CD"/>
    <w:multiLevelType w:val="singleLevel"/>
    <w:tmpl w:val="ADDC7ECA"/>
    <w:lvl w:ilvl="0">
      <w:start w:val="1"/>
      <w:numFmt w:val="bullet"/>
      <w:pStyle w:val="Bullet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6F2762"/>
    <w:multiLevelType w:val="singleLevel"/>
    <w:tmpl w:val="8D823A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32568F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20" w15:restartNumberingAfterBreak="0">
    <w:nsid w:val="422B1D14"/>
    <w:multiLevelType w:val="hybridMultilevel"/>
    <w:tmpl w:val="89E23C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F5A3E"/>
    <w:multiLevelType w:val="hybridMultilevel"/>
    <w:tmpl w:val="801C4CE6"/>
    <w:lvl w:ilvl="0" w:tplc="041D000F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4F32AD"/>
    <w:multiLevelType w:val="singleLevel"/>
    <w:tmpl w:val="986CEEA2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5CF86BA5"/>
    <w:multiLevelType w:val="hybridMultilevel"/>
    <w:tmpl w:val="E1109CAC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F0B79C2"/>
    <w:multiLevelType w:val="hybridMultilevel"/>
    <w:tmpl w:val="BC942BA4"/>
    <w:lvl w:ilvl="0" w:tplc="E1401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F6E6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DAF4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E0BA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667F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506B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E99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664F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2437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E240C"/>
    <w:multiLevelType w:val="multilevel"/>
    <w:tmpl w:val="08090029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3B67CDB"/>
    <w:multiLevelType w:val="multilevel"/>
    <w:tmpl w:val="79DC931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6B86D7C"/>
    <w:multiLevelType w:val="hybridMultilevel"/>
    <w:tmpl w:val="04C2C09A"/>
    <w:lvl w:ilvl="0" w:tplc="040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8247F8C"/>
    <w:multiLevelType w:val="multilevel"/>
    <w:tmpl w:val="514ADEF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9761E92"/>
    <w:multiLevelType w:val="hybridMultilevel"/>
    <w:tmpl w:val="C90EBE5A"/>
    <w:lvl w:ilvl="0" w:tplc="04090001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652E6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2" w15:restartNumberingAfterBreak="0">
    <w:nsid w:val="6D800F8F"/>
    <w:multiLevelType w:val="hybridMultilevel"/>
    <w:tmpl w:val="41D28792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1A25F5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4" w15:restartNumberingAfterBreak="0">
    <w:nsid w:val="6F0863A0"/>
    <w:multiLevelType w:val="hybridMultilevel"/>
    <w:tmpl w:val="93F0D90A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1D706D1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6" w15:restartNumberingAfterBreak="0">
    <w:nsid w:val="72DB0119"/>
    <w:multiLevelType w:val="hybridMultilevel"/>
    <w:tmpl w:val="A9B28AE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74F5D65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9" w15:restartNumberingAfterBreak="0">
    <w:nsid w:val="777811BE"/>
    <w:multiLevelType w:val="hybridMultilevel"/>
    <w:tmpl w:val="89120BD2"/>
    <w:lvl w:ilvl="0" w:tplc="49CCA230">
      <w:start w:val="9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D2CF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F744AE9"/>
    <w:multiLevelType w:val="hybridMultilevel"/>
    <w:tmpl w:val="0A6E917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423380276">
    <w:abstractNumId w:val="23"/>
  </w:num>
  <w:num w:numId="2" w16cid:durableId="1617369179">
    <w:abstractNumId w:val="9"/>
  </w:num>
  <w:num w:numId="3" w16cid:durableId="491916734">
    <w:abstractNumId w:val="38"/>
  </w:num>
  <w:num w:numId="4" w16cid:durableId="1622227943">
    <w:abstractNumId w:val="35"/>
  </w:num>
  <w:num w:numId="5" w16cid:durableId="1092092467">
    <w:abstractNumId w:val="19"/>
  </w:num>
  <w:num w:numId="6" w16cid:durableId="2144031628">
    <w:abstractNumId w:val="33"/>
  </w:num>
  <w:num w:numId="7" w16cid:durableId="1537308156">
    <w:abstractNumId w:val="31"/>
  </w:num>
  <w:num w:numId="8" w16cid:durableId="55517234">
    <w:abstractNumId w:val="12"/>
  </w:num>
  <w:num w:numId="9" w16cid:durableId="1448357390">
    <w:abstractNumId w:val="17"/>
  </w:num>
  <w:num w:numId="10" w16cid:durableId="2052993932">
    <w:abstractNumId w:val="22"/>
    <w:lvlOverride w:ilvl="0">
      <w:startOverride w:val="10"/>
    </w:lvlOverride>
  </w:num>
  <w:num w:numId="11" w16cid:durableId="1242520490">
    <w:abstractNumId w:val="25"/>
  </w:num>
  <w:num w:numId="12" w16cid:durableId="1345208254">
    <w:abstractNumId w:val="28"/>
  </w:num>
  <w:num w:numId="13" w16cid:durableId="251398201">
    <w:abstractNumId w:val="14"/>
  </w:num>
  <w:num w:numId="14" w16cid:durableId="496308267">
    <w:abstractNumId w:val="34"/>
  </w:num>
  <w:num w:numId="15" w16cid:durableId="2054427813">
    <w:abstractNumId w:val="32"/>
  </w:num>
  <w:num w:numId="16" w16cid:durableId="740911405">
    <w:abstractNumId w:val="20"/>
  </w:num>
  <w:num w:numId="17" w16cid:durableId="1014915466">
    <w:abstractNumId w:val="6"/>
  </w:num>
  <w:num w:numId="18" w16cid:durableId="959186827">
    <w:abstractNumId w:val="21"/>
  </w:num>
  <w:num w:numId="19" w16cid:durableId="409430388">
    <w:abstractNumId w:val="30"/>
  </w:num>
  <w:num w:numId="20" w16cid:durableId="1105615583">
    <w:abstractNumId w:val="37"/>
  </w:num>
  <w:num w:numId="21" w16cid:durableId="1752851054">
    <w:abstractNumId w:val="36"/>
  </w:num>
  <w:num w:numId="22" w16cid:durableId="1723017445">
    <w:abstractNumId w:val="18"/>
  </w:num>
  <w:num w:numId="23" w16cid:durableId="135345573">
    <w:abstractNumId w:val="41"/>
  </w:num>
  <w:num w:numId="24" w16cid:durableId="1146431559">
    <w:abstractNumId w:val="24"/>
  </w:num>
  <w:num w:numId="25" w16cid:durableId="1416979470">
    <w:abstractNumId w:val="27"/>
  </w:num>
  <w:num w:numId="26" w16cid:durableId="810437946">
    <w:abstractNumId w:val="8"/>
  </w:num>
  <w:num w:numId="27" w16cid:durableId="2060781180">
    <w:abstractNumId w:val="29"/>
  </w:num>
  <w:num w:numId="28" w16cid:durableId="2129002499">
    <w:abstractNumId w:val="4"/>
  </w:num>
  <w:num w:numId="29" w16cid:durableId="338431759">
    <w:abstractNumId w:val="26"/>
  </w:num>
  <w:num w:numId="30" w16cid:durableId="1683241733">
    <w:abstractNumId w:val="16"/>
  </w:num>
  <w:num w:numId="31" w16cid:durableId="1676105144">
    <w:abstractNumId w:val="7"/>
  </w:num>
  <w:num w:numId="32" w16cid:durableId="913124846">
    <w:abstractNumId w:val="39"/>
  </w:num>
  <w:num w:numId="33" w16cid:durableId="999581974">
    <w:abstractNumId w:val="13"/>
  </w:num>
  <w:num w:numId="34" w16cid:durableId="1257403129">
    <w:abstractNumId w:val="5"/>
  </w:num>
  <w:num w:numId="35" w16cid:durableId="436023445">
    <w:abstractNumId w:val="40"/>
  </w:num>
  <w:num w:numId="36" w16cid:durableId="122622606">
    <w:abstractNumId w:val="3"/>
  </w:num>
  <w:num w:numId="37" w16cid:durableId="387461910">
    <w:abstractNumId w:val="42"/>
  </w:num>
  <w:num w:numId="38" w16cid:durableId="27491918">
    <w:abstractNumId w:val="15"/>
  </w:num>
  <w:num w:numId="39" w16cid:durableId="947346045">
    <w:abstractNumId w:val="10"/>
  </w:num>
  <w:num w:numId="40" w16cid:durableId="693193374">
    <w:abstractNumId w:val="2"/>
  </w:num>
  <w:num w:numId="41" w16cid:durableId="1278638504">
    <w:abstractNumId w:val="1"/>
  </w:num>
  <w:num w:numId="42" w16cid:durableId="1685133352">
    <w:abstractNumId w:val="0"/>
  </w:num>
  <w:num w:numId="43" w16cid:durableId="1849445248">
    <w:abstractNumId w:val="11"/>
  </w:num>
  <w:num w:numId="44" w16cid:durableId="1001540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0AC6"/>
    <w:rsid w:val="00004653"/>
    <w:rsid w:val="00013950"/>
    <w:rsid w:val="00024792"/>
    <w:rsid w:val="000338DD"/>
    <w:rsid w:val="00087082"/>
    <w:rsid w:val="000A68BD"/>
    <w:rsid w:val="000C3C15"/>
    <w:rsid w:val="000C70CF"/>
    <w:rsid w:val="000E0310"/>
    <w:rsid w:val="0010223C"/>
    <w:rsid w:val="00120DB3"/>
    <w:rsid w:val="00121CED"/>
    <w:rsid w:val="00125070"/>
    <w:rsid w:val="00133A4C"/>
    <w:rsid w:val="001561E6"/>
    <w:rsid w:val="00157FF7"/>
    <w:rsid w:val="00166117"/>
    <w:rsid w:val="00172D89"/>
    <w:rsid w:val="00183EA7"/>
    <w:rsid w:val="001A337B"/>
    <w:rsid w:val="001B5396"/>
    <w:rsid w:val="001B5A52"/>
    <w:rsid w:val="001E4BCD"/>
    <w:rsid w:val="001F1DD1"/>
    <w:rsid w:val="001F30F0"/>
    <w:rsid w:val="00202FA6"/>
    <w:rsid w:val="0021747C"/>
    <w:rsid w:val="00220069"/>
    <w:rsid w:val="0023673D"/>
    <w:rsid w:val="00252C11"/>
    <w:rsid w:val="002672EE"/>
    <w:rsid w:val="0028042C"/>
    <w:rsid w:val="002959AA"/>
    <w:rsid w:val="002A5036"/>
    <w:rsid w:val="002C19DA"/>
    <w:rsid w:val="002E3B77"/>
    <w:rsid w:val="002E4A2F"/>
    <w:rsid w:val="002E4F62"/>
    <w:rsid w:val="002F3D48"/>
    <w:rsid w:val="0030102E"/>
    <w:rsid w:val="003030A7"/>
    <w:rsid w:val="00307679"/>
    <w:rsid w:val="003407A8"/>
    <w:rsid w:val="00341A09"/>
    <w:rsid w:val="0035190B"/>
    <w:rsid w:val="00356103"/>
    <w:rsid w:val="00357E32"/>
    <w:rsid w:val="003673F5"/>
    <w:rsid w:val="00375D07"/>
    <w:rsid w:val="00396AD0"/>
    <w:rsid w:val="003B07C7"/>
    <w:rsid w:val="003B3CBE"/>
    <w:rsid w:val="003B72AF"/>
    <w:rsid w:val="003E2F19"/>
    <w:rsid w:val="003E3775"/>
    <w:rsid w:val="00400BBE"/>
    <w:rsid w:val="0040268F"/>
    <w:rsid w:val="0043061E"/>
    <w:rsid w:val="004565C1"/>
    <w:rsid w:val="0046187A"/>
    <w:rsid w:val="004722F1"/>
    <w:rsid w:val="00485FF3"/>
    <w:rsid w:val="00487C80"/>
    <w:rsid w:val="004A7B22"/>
    <w:rsid w:val="004A7F09"/>
    <w:rsid w:val="004C72ED"/>
    <w:rsid w:val="004C7E19"/>
    <w:rsid w:val="004D7F2C"/>
    <w:rsid w:val="004E07C7"/>
    <w:rsid w:val="004E4582"/>
    <w:rsid w:val="004E50A0"/>
    <w:rsid w:val="004F13A0"/>
    <w:rsid w:val="00500EA2"/>
    <w:rsid w:val="005053A9"/>
    <w:rsid w:val="0051087E"/>
    <w:rsid w:val="00523B17"/>
    <w:rsid w:val="00553E22"/>
    <w:rsid w:val="0055639D"/>
    <w:rsid w:val="00560BBF"/>
    <w:rsid w:val="005655A8"/>
    <w:rsid w:val="00573EED"/>
    <w:rsid w:val="00580A57"/>
    <w:rsid w:val="00590B5D"/>
    <w:rsid w:val="005A3A46"/>
    <w:rsid w:val="005B1C5F"/>
    <w:rsid w:val="005C6799"/>
    <w:rsid w:val="005D4160"/>
    <w:rsid w:val="005D4BCA"/>
    <w:rsid w:val="005E4628"/>
    <w:rsid w:val="005F2D83"/>
    <w:rsid w:val="00604C97"/>
    <w:rsid w:val="006568F4"/>
    <w:rsid w:val="00694948"/>
    <w:rsid w:val="00697AB9"/>
    <w:rsid w:val="006B23E6"/>
    <w:rsid w:val="006B5706"/>
    <w:rsid w:val="006B5F32"/>
    <w:rsid w:val="006B7456"/>
    <w:rsid w:val="00700D1D"/>
    <w:rsid w:val="00702378"/>
    <w:rsid w:val="00706A34"/>
    <w:rsid w:val="0071152F"/>
    <w:rsid w:val="0072213E"/>
    <w:rsid w:val="007443C7"/>
    <w:rsid w:val="00746FB3"/>
    <w:rsid w:val="00747CD6"/>
    <w:rsid w:val="00760F9F"/>
    <w:rsid w:val="007B386E"/>
    <w:rsid w:val="007B53EA"/>
    <w:rsid w:val="007B7944"/>
    <w:rsid w:val="007B7D08"/>
    <w:rsid w:val="007C4A3A"/>
    <w:rsid w:val="007D6005"/>
    <w:rsid w:val="007D7207"/>
    <w:rsid w:val="007E1F6A"/>
    <w:rsid w:val="00803D75"/>
    <w:rsid w:val="008170C0"/>
    <w:rsid w:val="00833624"/>
    <w:rsid w:val="00843081"/>
    <w:rsid w:val="00850A34"/>
    <w:rsid w:val="00860AC6"/>
    <w:rsid w:val="00872CBA"/>
    <w:rsid w:val="00873B07"/>
    <w:rsid w:val="00875A79"/>
    <w:rsid w:val="008A3D74"/>
    <w:rsid w:val="008B44A9"/>
    <w:rsid w:val="008B4E7D"/>
    <w:rsid w:val="008E062B"/>
    <w:rsid w:val="008E5E5C"/>
    <w:rsid w:val="008E728B"/>
    <w:rsid w:val="008F7613"/>
    <w:rsid w:val="00905710"/>
    <w:rsid w:val="00915FB5"/>
    <w:rsid w:val="009243AE"/>
    <w:rsid w:val="009264A8"/>
    <w:rsid w:val="009371B1"/>
    <w:rsid w:val="00937584"/>
    <w:rsid w:val="00945332"/>
    <w:rsid w:val="009461D6"/>
    <w:rsid w:val="00966747"/>
    <w:rsid w:val="0099135D"/>
    <w:rsid w:val="00992061"/>
    <w:rsid w:val="009B2F5C"/>
    <w:rsid w:val="009C3D35"/>
    <w:rsid w:val="009D2330"/>
    <w:rsid w:val="009F40A1"/>
    <w:rsid w:val="009F637D"/>
    <w:rsid w:val="00A024CF"/>
    <w:rsid w:val="00A0594F"/>
    <w:rsid w:val="00A1091C"/>
    <w:rsid w:val="00A17D88"/>
    <w:rsid w:val="00A261E5"/>
    <w:rsid w:val="00A329E1"/>
    <w:rsid w:val="00A3586D"/>
    <w:rsid w:val="00A46048"/>
    <w:rsid w:val="00A61C13"/>
    <w:rsid w:val="00A63DEC"/>
    <w:rsid w:val="00A73CB2"/>
    <w:rsid w:val="00A82D61"/>
    <w:rsid w:val="00AB0E93"/>
    <w:rsid w:val="00AB24C9"/>
    <w:rsid w:val="00AD21D8"/>
    <w:rsid w:val="00AD4F38"/>
    <w:rsid w:val="00AE62CB"/>
    <w:rsid w:val="00B06028"/>
    <w:rsid w:val="00B25A6A"/>
    <w:rsid w:val="00B503C9"/>
    <w:rsid w:val="00B54E3C"/>
    <w:rsid w:val="00B75085"/>
    <w:rsid w:val="00B8340A"/>
    <w:rsid w:val="00B8481D"/>
    <w:rsid w:val="00B92074"/>
    <w:rsid w:val="00B9240B"/>
    <w:rsid w:val="00BA6689"/>
    <w:rsid w:val="00BB4B69"/>
    <w:rsid w:val="00BB5FF3"/>
    <w:rsid w:val="00BD2618"/>
    <w:rsid w:val="00BD48E1"/>
    <w:rsid w:val="00BE4BD6"/>
    <w:rsid w:val="00C5315A"/>
    <w:rsid w:val="00C65849"/>
    <w:rsid w:val="00C7015B"/>
    <w:rsid w:val="00C718D1"/>
    <w:rsid w:val="00C71B7A"/>
    <w:rsid w:val="00CB2D03"/>
    <w:rsid w:val="00CB6BE6"/>
    <w:rsid w:val="00CC05C2"/>
    <w:rsid w:val="00CE5D0D"/>
    <w:rsid w:val="00D12717"/>
    <w:rsid w:val="00D2357A"/>
    <w:rsid w:val="00D33405"/>
    <w:rsid w:val="00D33A1C"/>
    <w:rsid w:val="00D41FB5"/>
    <w:rsid w:val="00D45A35"/>
    <w:rsid w:val="00D50139"/>
    <w:rsid w:val="00D605F9"/>
    <w:rsid w:val="00D628B6"/>
    <w:rsid w:val="00DB38D3"/>
    <w:rsid w:val="00DB4D21"/>
    <w:rsid w:val="00DC67B9"/>
    <w:rsid w:val="00DD24A7"/>
    <w:rsid w:val="00DE0541"/>
    <w:rsid w:val="00DE394C"/>
    <w:rsid w:val="00DE3CFA"/>
    <w:rsid w:val="00DE5581"/>
    <w:rsid w:val="00DE6609"/>
    <w:rsid w:val="00DF62EC"/>
    <w:rsid w:val="00DF732C"/>
    <w:rsid w:val="00E0302B"/>
    <w:rsid w:val="00E06AD8"/>
    <w:rsid w:val="00E10C3E"/>
    <w:rsid w:val="00E211A8"/>
    <w:rsid w:val="00E3496B"/>
    <w:rsid w:val="00E56176"/>
    <w:rsid w:val="00E56F99"/>
    <w:rsid w:val="00E76F85"/>
    <w:rsid w:val="00E806D0"/>
    <w:rsid w:val="00E8598D"/>
    <w:rsid w:val="00EA78E1"/>
    <w:rsid w:val="00EB4BDE"/>
    <w:rsid w:val="00EC05E4"/>
    <w:rsid w:val="00ED49A4"/>
    <w:rsid w:val="00ED7D4B"/>
    <w:rsid w:val="00F02E81"/>
    <w:rsid w:val="00F0313C"/>
    <w:rsid w:val="00F101B6"/>
    <w:rsid w:val="00F12F18"/>
    <w:rsid w:val="00F13ED1"/>
    <w:rsid w:val="00F14F3D"/>
    <w:rsid w:val="00F369A6"/>
    <w:rsid w:val="00F47E21"/>
    <w:rsid w:val="00F5022B"/>
    <w:rsid w:val="00F504AA"/>
    <w:rsid w:val="00F73931"/>
    <w:rsid w:val="00F75A20"/>
    <w:rsid w:val="00F81ABC"/>
    <w:rsid w:val="00F9395B"/>
    <w:rsid w:val="00FA1B79"/>
    <w:rsid w:val="00FC1AD7"/>
    <w:rsid w:val="00FC2480"/>
    <w:rsid w:val="00FC7F78"/>
    <w:rsid w:val="00FE04DC"/>
    <w:rsid w:val="00FE0970"/>
    <w:rsid w:val="00FE1241"/>
    <w:rsid w:val="00FE6B1D"/>
    <w:rsid w:val="00FF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01A89"/>
  <w15:chartTrackingRefBased/>
  <w15:docId w15:val="{951FCE97-61BB-4D56-8C92-0DEE84EB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45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h11,h12,h13,h14,h15,h16,h17,h111,h121,h131,h141,h151,h161,h18,h112,h122,h132,h142,h152,h162,h19,h113,h123,h133,h143,h153,h163,1,Section of paper,Heading 1_a,app heading 1,l1,Huvudrubrik,Memo Heading 1,título 1,ghost,g,l"/>
    <w:next w:val="Normal"/>
    <w:qFormat/>
    <w:rsid w:val="004E45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UNDERRUBRIK 1-2,h2,Head2A,2,level 2,DO NOT USE_h2,h21"/>
    <w:basedOn w:val="Heading1"/>
    <w:next w:val="Normal"/>
    <w:link w:val="Heading2Char"/>
    <w:qFormat/>
    <w:rsid w:val="004E45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Underrubrik2,Memo Heading 3,h3"/>
    <w:basedOn w:val="Heading2"/>
    <w:next w:val="Normal"/>
    <w:qFormat/>
    <w:rsid w:val="004E4582"/>
    <w:pPr>
      <w:spacing w:before="120"/>
      <w:outlineLvl w:val="2"/>
    </w:pPr>
    <w:rPr>
      <w:sz w:val="28"/>
    </w:rPr>
  </w:style>
  <w:style w:type="paragraph" w:styleId="Heading4">
    <w:name w:val="heading 4"/>
    <w:aliases w:val="Memo Heading 4,Memo Heading 5"/>
    <w:basedOn w:val="Heading3"/>
    <w:next w:val="Normal"/>
    <w:qFormat/>
    <w:rsid w:val="004E45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4E45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582"/>
    <w:pPr>
      <w:outlineLvl w:val="5"/>
    </w:pPr>
  </w:style>
  <w:style w:type="paragraph" w:styleId="Heading7">
    <w:name w:val="heading 7"/>
    <w:basedOn w:val="H6"/>
    <w:next w:val="Normal"/>
    <w:qFormat/>
    <w:rsid w:val="004E4582"/>
    <w:pPr>
      <w:outlineLvl w:val="6"/>
    </w:pPr>
  </w:style>
  <w:style w:type="paragraph" w:styleId="Heading8">
    <w:name w:val="heading 8"/>
    <w:basedOn w:val="Heading1"/>
    <w:next w:val="Normal"/>
    <w:qFormat/>
    <w:rsid w:val="004E45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582"/>
    <w:pPr>
      <w:outlineLvl w:val="8"/>
    </w:pPr>
  </w:style>
  <w:style w:type="character" w:default="1" w:styleId="DefaultParagraphFont">
    <w:name w:val="Default Paragraph Font"/>
    <w:semiHidden/>
    <w:rsid w:val="004E45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4582"/>
  </w:style>
  <w:style w:type="paragraph" w:customStyle="1" w:styleId="H6">
    <w:name w:val="H6"/>
    <w:basedOn w:val="Heading5"/>
    <w:next w:val="Normal"/>
    <w:rsid w:val="004E458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E4582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5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E45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E4582"/>
    <w:pPr>
      <w:ind w:left="1701" w:hanging="1701"/>
    </w:pPr>
  </w:style>
  <w:style w:type="paragraph" w:styleId="TOC4">
    <w:name w:val="toc 4"/>
    <w:basedOn w:val="TOC3"/>
    <w:semiHidden/>
    <w:rsid w:val="004E4582"/>
    <w:pPr>
      <w:ind w:left="1418" w:hanging="1418"/>
    </w:pPr>
  </w:style>
  <w:style w:type="paragraph" w:styleId="TOC3">
    <w:name w:val="toc 3"/>
    <w:basedOn w:val="TOC2"/>
    <w:semiHidden/>
    <w:rsid w:val="004E4582"/>
    <w:pPr>
      <w:ind w:left="1134" w:hanging="1134"/>
    </w:pPr>
  </w:style>
  <w:style w:type="paragraph" w:styleId="TOC2">
    <w:name w:val="toc 2"/>
    <w:basedOn w:val="TOC1"/>
    <w:semiHidden/>
    <w:rsid w:val="004E45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582"/>
    <w:pPr>
      <w:ind w:left="284"/>
    </w:pPr>
  </w:style>
  <w:style w:type="paragraph" w:styleId="Index1">
    <w:name w:val="index 1"/>
    <w:basedOn w:val="Normal"/>
    <w:semiHidden/>
    <w:rsid w:val="004E4582"/>
    <w:pPr>
      <w:keepLines/>
      <w:spacing w:after="0"/>
    </w:pPr>
  </w:style>
  <w:style w:type="paragraph" w:customStyle="1" w:styleId="ZH">
    <w:name w:val="ZH"/>
    <w:rsid w:val="004E45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E4582"/>
    <w:pPr>
      <w:outlineLvl w:val="9"/>
    </w:pPr>
  </w:style>
  <w:style w:type="paragraph" w:styleId="ListNumber2">
    <w:name w:val="List Number 2"/>
    <w:basedOn w:val="ListNumber"/>
    <w:rsid w:val="004E4582"/>
    <w:pPr>
      <w:ind w:left="851"/>
    </w:pPr>
  </w:style>
  <w:style w:type="paragraph" w:styleId="ListNumber">
    <w:name w:val="List Number"/>
    <w:basedOn w:val="List"/>
    <w:rsid w:val="004E4582"/>
  </w:style>
  <w:style w:type="paragraph" w:styleId="List">
    <w:name w:val="List"/>
    <w:basedOn w:val="Normal"/>
    <w:rsid w:val="004E458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4E45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4E4582"/>
    <w:rPr>
      <w:b/>
      <w:position w:val="6"/>
      <w:sz w:val="16"/>
    </w:rPr>
  </w:style>
  <w:style w:type="paragraph" w:styleId="FootnoteText">
    <w:name w:val="footnote text"/>
    <w:basedOn w:val="Normal"/>
    <w:semiHidden/>
    <w:rsid w:val="004E45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E4582"/>
    <w:rPr>
      <w:b/>
    </w:rPr>
  </w:style>
  <w:style w:type="paragraph" w:customStyle="1" w:styleId="TAC">
    <w:name w:val="TAC"/>
    <w:basedOn w:val="TAL"/>
    <w:rsid w:val="004E4582"/>
    <w:pPr>
      <w:jc w:val="center"/>
    </w:pPr>
  </w:style>
  <w:style w:type="paragraph" w:customStyle="1" w:styleId="TAL">
    <w:name w:val="TAL"/>
    <w:basedOn w:val="Normal"/>
    <w:link w:val="TAL0"/>
    <w:rsid w:val="004E458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E4582"/>
    <w:pPr>
      <w:keepNext w:val="0"/>
      <w:spacing w:before="0" w:after="240"/>
    </w:pPr>
  </w:style>
  <w:style w:type="paragraph" w:customStyle="1" w:styleId="TH">
    <w:name w:val="TH"/>
    <w:basedOn w:val="Normal"/>
    <w:rsid w:val="004E45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E4582"/>
    <w:pPr>
      <w:keepLines/>
      <w:ind w:left="1135" w:hanging="851"/>
    </w:pPr>
  </w:style>
  <w:style w:type="paragraph" w:styleId="TOC9">
    <w:name w:val="toc 9"/>
    <w:basedOn w:val="TOC8"/>
    <w:semiHidden/>
    <w:rsid w:val="004E4582"/>
    <w:pPr>
      <w:ind w:left="1418" w:hanging="1418"/>
    </w:pPr>
  </w:style>
  <w:style w:type="paragraph" w:customStyle="1" w:styleId="EX">
    <w:name w:val="EX"/>
    <w:basedOn w:val="Normal"/>
    <w:rsid w:val="004E4582"/>
    <w:pPr>
      <w:keepLines/>
      <w:ind w:left="1702" w:hanging="1418"/>
    </w:pPr>
  </w:style>
  <w:style w:type="paragraph" w:customStyle="1" w:styleId="FP">
    <w:name w:val="FP"/>
    <w:basedOn w:val="Normal"/>
    <w:rsid w:val="004E4582"/>
    <w:pPr>
      <w:spacing w:after="0"/>
    </w:pPr>
  </w:style>
  <w:style w:type="paragraph" w:customStyle="1" w:styleId="LD">
    <w:name w:val="LD"/>
    <w:rsid w:val="004E45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E4582"/>
    <w:pPr>
      <w:spacing w:after="0"/>
    </w:pPr>
  </w:style>
  <w:style w:type="paragraph" w:customStyle="1" w:styleId="EW">
    <w:name w:val="EW"/>
    <w:basedOn w:val="EX"/>
    <w:rsid w:val="004E4582"/>
    <w:pPr>
      <w:spacing w:after="0"/>
    </w:pPr>
  </w:style>
  <w:style w:type="paragraph" w:styleId="TOC6">
    <w:name w:val="toc 6"/>
    <w:basedOn w:val="TOC5"/>
    <w:next w:val="Normal"/>
    <w:semiHidden/>
    <w:rsid w:val="004E4582"/>
    <w:pPr>
      <w:ind w:left="1985" w:hanging="1985"/>
    </w:pPr>
  </w:style>
  <w:style w:type="paragraph" w:styleId="TOC7">
    <w:name w:val="toc 7"/>
    <w:basedOn w:val="TOC6"/>
    <w:next w:val="Normal"/>
    <w:semiHidden/>
    <w:rsid w:val="004E4582"/>
    <w:pPr>
      <w:ind w:left="2268" w:hanging="2268"/>
    </w:pPr>
  </w:style>
  <w:style w:type="paragraph" w:styleId="ListBullet2">
    <w:name w:val="List Bullet 2"/>
    <w:basedOn w:val="ListBullet"/>
    <w:rsid w:val="004E4582"/>
    <w:pPr>
      <w:ind w:left="851"/>
    </w:pPr>
  </w:style>
  <w:style w:type="paragraph" w:styleId="ListBullet">
    <w:name w:val="List Bullet"/>
    <w:basedOn w:val="List"/>
    <w:rsid w:val="004E4582"/>
  </w:style>
  <w:style w:type="paragraph" w:styleId="ListBullet3">
    <w:name w:val="List Bullet 3"/>
    <w:basedOn w:val="ListBullet2"/>
    <w:rsid w:val="004E4582"/>
    <w:pPr>
      <w:ind w:left="1135"/>
    </w:pPr>
  </w:style>
  <w:style w:type="paragraph" w:customStyle="1" w:styleId="EQ">
    <w:name w:val="EQ"/>
    <w:basedOn w:val="Normal"/>
    <w:next w:val="Normal"/>
    <w:rsid w:val="004E45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E45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5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4582"/>
    <w:pPr>
      <w:jc w:val="right"/>
    </w:pPr>
  </w:style>
  <w:style w:type="paragraph" w:customStyle="1" w:styleId="TAN">
    <w:name w:val="TAN"/>
    <w:basedOn w:val="TAL"/>
    <w:rsid w:val="004E4582"/>
    <w:pPr>
      <w:ind w:left="851" w:hanging="851"/>
    </w:pPr>
  </w:style>
  <w:style w:type="paragraph" w:customStyle="1" w:styleId="ZA">
    <w:name w:val="ZA"/>
    <w:rsid w:val="004E45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45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E45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E45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E4582"/>
    <w:pPr>
      <w:framePr w:wrap="notBeside" w:y="16161"/>
    </w:pPr>
  </w:style>
  <w:style w:type="character" w:customStyle="1" w:styleId="ZGSM">
    <w:name w:val="ZGSM"/>
    <w:rsid w:val="004E4582"/>
  </w:style>
  <w:style w:type="paragraph" w:styleId="List2">
    <w:name w:val="List 2"/>
    <w:basedOn w:val="List"/>
    <w:rsid w:val="004E4582"/>
    <w:pPr>
      <w:ind w:left="851"/>
    </w:pPr>
  </w:style>
  <w:style w:type="paragraph" w:customStyle="1" w:styleId="ZG">
    <w:name w:val="ZG"/>
    <w:rsid w:val="004E45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E4582"/>
    <w:pPr>
      <w:ind w:left="1135"/>
    </w:pPr>
  </w:style>
  <w:style w:type="paragraph" w:styleId="List4">
    <w:name w:val="List 4"/>
    <w:basedOn w:val="List3"/>
    <w:rsid w:val="004E4582"/>
    <w:pPr>
      <w:ind w:left="1418"/>
    </w:pPr>
  </w:style>
  <w:style w:type="paragraph" w:styleId="List5">
    <w:name w:val="List 5"/>
    <w:basedOn w:val="List4"/>
    <w:rsid w:val="004E4582"/>
    <w:pPr>
      <w:ind w:left="1702"/>
    </w:pPr>
  </w:style>
  <w:style w:type="paragraph" w:customStyle="1" w:styleId="EditorsNote">
    <w:name w:val="Editor's Note"/>
    <w:basedOn w:val="NO"/>
    <w:rsid w:val="004E4582"/>
    <w:rPr>
      <w:color w:val="FF0000"/>
    </w:rPr>
  </w:style>
  <w:style w:type="paragraph" w:styleId="ListBullet4">
    <w:name w:val="List Bullet 4"/>
    <w:basedOn w:val="ListBullet3"/>
    <w:rsid w:val="004E4582"/>
    <w:pPr>
      <w:ind w:left="1418"/>
    </w:pPr>
  </w:style>
  <w:style w:type="paragraph" w:styleId="ListBullet5">
    <w:name w:val="List Bullet 5"/>
    <w:basedOn w:val="ListBullet4"/>
    <w:rsid w:val="004E4582"/>
    <w:pPr>
      <w:ind w:left="1702"/>
    </w:pPr>
  </w:style>
  <w:style w:type="paragraph" w:customStyle="1" w:styleId="B1">
    <w:name w:val="B1"/>
    <w:basedOn w:val="List"/>
    <w:rsid w:val="004E4582"/>
  </w:style>
  <w:style w:type="paragraph" w:customStyle="1" w:styleId="B2">
    <w:name w:val="B2"/>
    <w:basedOn w:val="List2"/>
    <w:rsid w:val="004E4582"/>
  </w:style>
  <w:style w:type="paragraph" w:customStyle="1" w:styleId="B3">
    <w:name w:val="B3"/>
    <w:basedOn w:val="List3"/>
    <w:rsid w:val="004E4582"/>
  </w:style>
  <w:style w:type="paragraph" w:customStyle="1" w:styleId="B4">
    <w:name w:val="B4"/>
    <w:basedOn w:val="List4"/>
    <w:rsid w:val="004E4582"/>
  </w:style>
  <w:style w:type="paragraph" w:customStyle="1" w:styleId="B5">
    <w:name w:val="B5"/>
    <w:basedOn w:val="List5"/>
    <w:rsid w:val="004E4582"/>
  </w:style>
  <w:style w:type="paragraph" w:styleId="Footer">
    <w:name w:val="footer"/>
    <w:basedOn w:val="Header"/>
    <w:rsid w:val="004E4582"/>
    <w:pPr>
      <w:jc w:val="center"/>
    </w:pPr>
    <w:rPr>
      <w:i/>
    </w:rPr>
  </w:style>
  <w:style w:type="paragraph" w:customStyle="1" w:styleId="ZTD">
    <w:name w:val="ZTD"/>
    <w:basedOn w:val="ZB"/>
    <w:rsid w:val="004E4582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BB5FF3"/>
    <w:rPr>
      <w:color w:val="0000FF"/>
      <w:u w:val="single"/>
    </w:rPr>
  </w:style>
  <w:style w:type="paragraph" w:customStyle="1" w:styleId="NormalP">
    <w:name w:val="Normal.P"/>
    <w:rsid w:val="00DB4D21"/>
    <w:pPr>
      <w:widowControl w:val="0"/>
      <w:spacing w:after="240"/>
      <w:jc w:val="both"/>
    </w:pPr>
    <w:rPr>
      <w:rFonts w:ascii="Arial" w:eastAsia="MS Mincho" w:hAnsi="Arial" w:cs="Arial"/>
      <w:lang w:eastAsia="en-US"/>
    </w:rPr>
  </w:style>
  <w:style w:type="paragraph" w:customStyle="1" w:styleId="Bullet2">
    <w:name w:val="Bullet 2"/>
    <w:basedOn w:val="Normal"/>
    <w:rsid w:val="00DB4D21"/>
    <w:pPr>
      <w:numPr>
        <w:numId w:val="9"/>
      </w:num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Indent">
    <w:name w:val="Indent"/>
    <w:basedOn w:val="Normal"/>
    <w:link w:val="IndentChar"/>
    <w:rsid w:val="00DB4D21"/>
    <w:pPr>
      <w:overflowPunct/>
      <w:autoSpaceDE/>
      <w:autoSpaceDN/>
      <w:adjustRightInd/>
      <w:spacing w:before="60" w:after="60"/>
      <w:ind w:left="709"/>
      <w:textAlignment w:val="auto"/>
    </w:pPr>
    <w:rPr>
      <w:rFonts w:ascii="Arial" w:eastAsia="MS Mincho" w:hAnsi="Arial"/>
      <w:lang w:eastAsia="en-US"/>
    </w:rPr>
  </w:style>
  <w:style w:type="character" w:customStyle="1" w:styleId="IndentChar">
    <w:name w:val="Indent Char"/>
    <w:link w:val="Indent"/>
    <w:rsid w:val="00DB4D21"/>
    <w:rPr>
      <w:rFonts w:ascii="Arial" w:eastAsia="MS Mincho" w:hAnsi="Arial"/>
      <w:lang w:val="en-GB" w:eastAsia="en-US" w:bidi="ar-SA"/>
    </w:rPr>
  </w:style>
  <w:style w:type="paragraph" w:customStyle="1" w:styleId="tal1">
    <w:name w:val="tal"/>
    <w:basedOn w:val="Normal"/>
    <w:rsid w:val="00DB4D21"/>
    <w:pPr>
      <w:keepNext/>
      <w:adjustRightInd/>
      <w:spacing w:after="0"/>
      <w:textAlignment w:val="auto"/>
    </w:pPr>
    <w:rPr>
      <w:rFonts w:ascii="Arial" w:eastAsia="MS Mincho" w:hAnsi="Arial" w:cs="Arial"/>
      <w:sz w:val="18"/>
      <w:szCs w:val="18"/>
      <w:lang w:val="en-US"/>
    </w:rPr>
  </w:style>
  <w:style w:type="table" w:styleId="TableGrid">
    <w:name w:val="Table Grid"/>
    <w:basedOn w:val="TableNormal"/>
    <w:rsid w:val="00D605F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link w:val="TAL"/>
    <w:rsid w:val="00905710"/>
    <w:rPr>
      <w:rFonts w:ascii="Arial" w:hAnsi="Arial"/>
      <w:sz w:val="18"/>
    </w:rPr>
  </w:style>
  <w:style w:type="character" w:customStyle="1" w:styleId="TAHCar">
    <w:name w:val="TAH Car"/>
    <w:link w:val="TAH"/>
    <w:rsid w:val="002A5036"/>
    <w:rPr>
      <w:rFonts w:ascii="Arial" w:hAnsi="Arial"/>
      <w:b/>
      <w:sz w:val="18"/>
    </w:rPr>
  </w:style>
  <w:style w:type="character" w:customStyle="1" w:styleId="Heading2Char">
    <w:name w:val="Heading 2 Char"/>
    <w:aliases w:val="H2 Char,UNDERRUBRIK 1-2 Char,h2 Char,Head2A Char,2 Char,level 2 Char,DO NOT USE_h2 Char,h21 Char"/>
    <w:link w:val="Heading2"/>
    <w:rsid w:val="006B5F32"/>
    <w:rPr>
      <w:rFonts w:ascii="Arial" w:hAnsi="Arial"/>
      <w:sz w:val="32"/>
    </w:rPr>
  </w:style>
  <w:style w:type="paragraph" w:styleId="DocumentMap">
    <w:name w:val="Document Map"/>
    <w:basedOn w:val="Normal"/>
    <w:link w:val="DocumentMapChar"/>
    <w:rsid w:val="005C679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5C6799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F02E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02E8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30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6B74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IS</dc:creator>
  <cp:keywords>ESA, style sheet, Winword</cp:keywords>
  <dc:description/>
  <cp:lastModifiedBy>IS</cp:lastModifiedBy>
  <cp:revision>2</cp:revision>
  <cp:lastPrinted>1899-12-31T23:00:00Z</cp:lastPrinted>
  <dcterms:created xsi:type="dcterms:W3CDTF">2025-11-07T14:14:00Z</dcterms:created>
  <dcterms:modified xsi:type="dcterms:W3CDTF">2025-11-07T14:14:00Z</dcterms:modified>
</cp:coreProperties>
</file>