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R5-255584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5A3C5C" w:rsidR="001E41F3" w:rsidRDefault="008F03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NR_mmWave_protect-UEConTest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FA75F" w:rsidR="001E41F3" w:rsidRDefault="008F03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test point analysis for NS_202, CA_NS_202, CA_NS_205</w:t>
            </w:r>
            <w:r>
              <w:fldChar w:fldCharType="end"/>
            </w:r>
            <w:r w:rsidR="005A773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4BDC2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NS 202 and 205 to</w:t>
            </w:r>
            <w:r>
              <w:rPr>
                <w:noProof/>
              </w:rPr>
              <w:t>6.2.3,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  <w:r>
              <w:rPr>
                <w:noProof/>
              </w:rPr>
              <w:t>.</w:t>
            </w:r>
          </w:p>
        </w:tc>
      </w:tr>
      <w:tr w:rsidR="005A77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DE6A2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7A18BE">
              <w:rPr>
                <w:noProof/>
              </w:rPr>
              <w:t xml:space="preserve">ork item </w:t>
            </w:r>
            <w:r w:rsidRPr="0027362F">
              <w:rPr>
                <w:noProof/>
              </w:rPr>
              <w:fldChar w:fldCharType="begin"/>
            </w:r>
            <w:r w:rsidRPr="0027362F">
              <w:rPr>
                <w:noProof/>
              </w:rPr>
              <w:instrText xml:space="preserve"> DOCPROPERTY  RelatedWis  \* MERGEFORMAT </w:instrText>
            </w:r>
            <w:r w:rsidRPr="0027362F">
              <w:rPr>
                <w:noProof/>
              </w:rPr>
              <w:fldChar w:fldCharType="separate"/>
            </w:r>
            <w:r w:rsidRPr="0027362F">
              <w:rPr>
                <w:noProof/>
              </w:rPr>
              <w:t>NR_mmWave_protect-UEConTest</w:t>
            </w:r>
            <w:r w:rsidRPr="0027362F"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7A18BE">
              <w:rPr>
                <w:noProof/>
              </w:rPr>
              <w:t>cannot be completed</w:t>
            </w:r>
          </w:p>
        </w:tc>
      </w:tr>
      <w:tr w:rsidR="005A7734" w14:paraId="034AF533" w14:textId="77777777" w:rsidTr="00547111">
        <w:tc>
          <w:tcPr>
            <w:tcW w:w="2694" w:type="dxa"/>
            <w:gridSpan w:val="2"/>
          </w:tcPr>
          <w:p w14:paraId="39D9EB5B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4EBB5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>
              <w:rPr>
                <w:noProof/>
              </w:rPr>
              <w:t>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>,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</w:p>
        </w:tc>
      </w:tr>
      <w:tr w:rsidR="005A77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77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2D934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03968D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R55577,</w:t>
            </w:r>
            <w:r>
              <w:t xml:space="preserve"> </w:t>
            </w:r>
          </w:p>
        </w:tc>
      </w:tr>
      <w:tr w:rsidR="005A77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8D1FA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3AF4CD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Pr="003E11E3">
              <w:rPr>
                <w:noProof/>
              </w:rPr>
              <w:t>R5-255586</w:t>
            </w:r>
            <w:r>
              <w:rPr>
                <w:noProof/>
              </w:rPr>
              <w:t xml:space="preserve"> </w:t>
            </w:r>
          </w:p>
        </w:tc>
      </w:tr>
      <w:tr w:rsidR="005A77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CE54E1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B380C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7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</w:p>
        </w:tc>
      </w:tr>
      <w:tr w:rsidR="005A77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77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7734" w:rsidRPr="008863B9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7734" w:rsidRPr="008863B9" w:rsidRDefault="005A7734" w:rsidP="005A77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77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9C777AF" w14:textId="77777777" w:rsidR="008F03E6" w:rsidRPr="008F03E6" w:rsidRDefault="008F03E6" w:rsidP="008F03E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210568524"/>
      <w:r w:rsidRPr="008F03E6">
        <w:rPr>
          <w:rFonts w:ascii="Arial" w:hAnsi="Arial"/>
          <w:sz w:val="32"/>
          <w:lang w:eastAsia="en-GB"/>
        </w:rPr>
        <w:t>4.2</w:t>
      </w:r>
      <w:r w:rsidRPr="008F03E6">
        <w:rPr>
          <w:rFonts w:ascii="Arial" w:hAnsi="Arial"/>
          <w:sz w:val="32"/>
          <w:lang w:eastAsia="en-GB"/>
        </w:rPr>
        <w:tab/>
        <w:t>Test point analysis for FR2</w:t>
      </w:r>
      <w:bookmarkEnd w:id="1"/>
      <w:r w:rsidRPr="008F03E6">
        <w:rPr>
          <w:rFonts w:ascii="Arial" w:hAnsi="Arial"/>
          <w:sz w:val="32"/>
          <w:lang w:eastAsia="en-GB"/>
        </w:rPr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144727FA" w14:textId="77777777" w:rsidR="008F03E6" w:rsidRPr="008F03E6" w:rsidRDefault="008F03E6" w:rsidP="008F03E6">
      <w:pPr>
        <w:keepNext/>
        <w:keepLines/>
        <w:autoSpaceDN w:val="0"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8F03E6">
        <w:rPr>
          <w:rFonts w:ascii="Arial" w:eastAsia="Malgun Gothic" w:hAnsi="Arial"/>
          <w:sz w:val="28"/>
        </w:rPr>
        <w:t>4.2.1</w:t>
      </w:r>
      <w:r w:rsidRPr="008F03E6">
        <w:rPr>
          <w:rFonts w:ascii="Arial" w:eastAsia="Malgun Gothic" w:hAnsi="Arial"/>
          <w:sz w:val="28"/>
        </w:rPr>
        <w:tab/>
        <w:t>Test point analysis per test case</w:t>
      </w:r>
    </w:p>
    <w:p w14:paraId="08D56C87" w14:textId="77777777" w:rsidR="008F03E6" w:rsidRPr="008F03E6" w:rsidRDefault="008F03E6" w:rsidP="008F03E6">
      <w:pPr>
        <w:keepNext/>
        <w:keepLines/>
        <w:autoSpaceDN w:val="0"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8F03E6">
        <w:rPr>
          <w:rFonts w:ascii="Arial" w:eastAsia="Malgun Gothic" w:hAnsi="Arial"/>
          <w:sz w:val="24"/>
        </w:rPr>
        <w:t>4.2.1.1</w:t>
      </w:r>
      <w:r w:rsidRPr="008F03E6">
        <w:rPr>
          <w:rFonts w:ascii="Arial" w:eastAsia="Malgun Gothic" w:hAnsi="Arial"/>
          <w:sz w:val="24"/>
        </w:rPr>
        <w:tab/>
        <w:t>FR2 single carrier, NR CA and UL MIMO test cases</w:t>
      </w:r>
    </w:p>
    <w:p w14:paraId="7EB12E30" w14:textId="77777777" w:rsidR="008F03E6" w:rsidRPr="008F03E6" w:rsidRDefault="008F03E6" w:rsidP="008F03E6">
      <w:pPr>
        <w:overflowPunct w:val="0"/>
        <w:autoSpaceDE w:val="0"/>
        <w:autoSpaceDN w:val="0"/>
        <w:adjustRightInd w:val="0"/>
        <w:rPr>
          <w:lang w:eastAsia="en-GB"/>
        </w:rPr>
      </w:pPr>
      <w:r w:rsidRPr="008F03E6">
        <w:rPr>
          <w:lang w:eastAsia="en-GB"/>
        </w:rPr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E45DBA6" w14:textId="77777777" w:rsidR="008F03E6" w:rsidRPr="008F03E6" w:rsidRDefault="008F03E6" w:rsidP="008F03E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8F03E6">
        <w:rPr>
          <w:rFonts w:ascii="Arial" w:hAnsi="Arial" w:cs="Arial"/>
          <w:b/>
          <w:lang w:val="fr-FR" w:eastAsia="fr-FR"/>
        </w:rPr>
        <w:lastRenderedPageBreak/>
        <w:t xml:space="preserve">Table 4.2.1.1-1: NR UE </w:t>
      </w:r>
      <w:proofErr w:type="spellStart"/>
      <w:r w:rsidRPr="008F03E6">
        <w:rPr>
          <w:rFonts w:ascii="Arial" w:hAnsi="Arial" w:cs="Arial"/>
          <w:b/>
          <w:lang w:val="fr-FR" w:eastAsia="fr-FR"/>
        </w:rPr>
        <w:t>transmitter</w:t>
      </w:r>
      <w:proofErr w:type="spellEnd"/>
      <w:r w:rsidRPr="008F03E6">
        <w:rPr>
          <w:rFonts w:ascii="Arial" w:hAnsi="Arial" w:cs="Arial"/>
          <w:b/>
          <w:lang w:val="fr-FR" w:eastAsia="fr-FR"/>
        </w:rPr>
        <w:t xml:space="preserve"> test point </w:t>
      </w:r>
      <w:proofErr w:type="spellStart"/>
      <w:r w:rsidRPr="008F03E6">
        <w:rPr>
          <w:rFonts w:ascii="Arial" w:hAnsi="Arial" w:cs="Arial"/>
          <w:b/>
          <w:lang w:val="fr-FR" w:eastAsia="fr-FR"/>
        </w:rPr>
        <w:t>selection</w:t>
      </w:r>
      <w:proofErr w:type="spellEnd"/>
      <w:r w:rsidRPr="008F03E6">
        <w:rPr>
          <w:rFonts w:ascii="Arial" w:hAnsi="Arial" w:cs="Arial"/>
          <w:b/>
          <w:lang w:val="fr-FR" w:eastAsia="fr-FR"/>
        </w:rPr>
        <w:t xml:space="preserve">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8F03E6" w:rsidRPr="008F03E6" w14:paraId="29AB2E60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6505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F03E6">
              <w:rPr>
                <w:rFonts w:ascii="Arial" w:hAnsi="Arial" w:cs="Arial"/>
                <w:b/>
                <w:sz w:val="18"/>
                <w:lang w:val="fr-FR" w:eastAsia="fr-FR"/>
              </w:rPr>
              <w:t>Subclause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3215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8F03E6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8F03E6">
              <w:rPr>
                <w:rFonts w:ascii="Arial" w:hAnsi="Arial" w:cs="Arial"/>
                <w:b/>
                <w:sz w:val="18"/>
                <w:lang w:val="fr-FR" w:eastAsia="fr-FR"/>
              </w:rPr>
              <w:t xml:space="preserve"> of test points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0B20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b/>
                <w:sz w:val="18"/>
                <w:lang w:val="fr-FR" w:eastAsia="fr-FR"/>
              </w:rPr>
              <w:t xml:space="preserve">Justification in </w:t>
            </w:r>
            <w:proofErr w:type="spellStart"/>
            <w:r w:rsidRPr="008F03E6">
              <w:rPr>
                <w:rFonts w:ascii="Arial" w:hAnsi="Arial" w:cs="Arial"/>
                <w:b/>
                <w:sz w:val="18"/>
                <w:lang w:val="fr-FR" w:eastAsia="fr-FR"/>
              </w:rPr>
              <w:t>attachment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86A5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F03E6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8F03E6" w:rsidRPr="008F03E6" w14:paraId="73B10A64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E8D3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6.2.1 UE maximum output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B939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9FFE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9669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RAN5#94-e</w:t>
            </w:r>
          </w:p>
        </w:tc>
      </w:tr>
      <w:tr w:rsidR="008F03E6" w:rsidRPr="008F03E6" w14:paraId="47CF5EC6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8CC5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6.2.2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UE maximum output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reduction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57E1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power class 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1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: 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90</w:t>
            </w:r>
          </w:p>
          <w:p w14:paraId="12D12550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power class 2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&amp;3&amp;4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: 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84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27F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”38.521-2_TPanalysis_6.2.2_MPR_6.5.2.1_SEM_6.5.2.3_NR_ACLR_</w:t>
            </w:r>
            <w:r w:rsidRPr="008F03E6">
              <w:rPr>
                <w:rFonts w:ascii="Arial" w:hAnsi="Arial" w:cs="Arial"/>
                <w:sz w:val="18"/>
                <w:lang w:val="fr-FR" w:eastAsia="zh-TW"/>
              </w:rPr>
              <w:t>v6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B1AE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RAN5#89-e</w:t>
            </w:r>
          </w:p>
          <w:p w14:paraId="0D2856D3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RAN5#90-e</w:t>
            </w:r>
          </w:p>
          <w:p w14:paraId="5F97A4B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RAN5#91-e</w:t>
            </w:r>
          </w:p>
          <w:p w14:paraId="57979018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RAN5#92-e</w:t>
            </w:r>
          </w:p>
          <w:p w14:paraId="6C7FD3B7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RAN5#94-e</w:t>
            </w:r>
          </w:p>
          <w:p w14:paraId="7EE9FC00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RAN5#95-e</w:t>
            </w:r>
          </w:p>
          <w:p w14:paraId="71759B2F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RAN5#98</w:t>
            </w:r>
          </w:p>
        </w:tc>
      </w:tr>
      <w:tr w:rsidR="008F03E6" w:rsidRPr="008F03E6" w14:paraId="5D060645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9FC7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8F03E6">
              <w:rPr>
                <w:rFonts w:ascii="Arial" w:hAnsi="Arial" w:cs="v4.2.0"/>
                <w:sz w:val="18"/>
                <w:lang w:val="fr-FR" w:eastAsia="fr-FR"/>
              </w:rPr>
              <w:t xml:space="preserve">6.2.4_1 </w:t>
            </w:r>
            <w:proofErr w:type="spellStart"/>
            <w:r w:rsidRPr="008F03E6">
              <w:rPr>
                <w:rFonts w:ascii="Arial" w:hAnsi="Arial" w:cs="v4.2.0"/>
                <w:sz w:val="18"/>
                <w:lang w:val="fr-FR" w:eastAsia="fr-FR"/>
              </w:rPr>
              <w:t>Configured</w:t>
            </w:r>
            <w:proofErr w:type="spellEnd"/>
            <w:r w:rsidRPr="008F03E6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8F03E6">
              <w:rPr>
                <w:rFonts w:ascii="Arial" w:hAnsi="Arial" w:cs="v4.2.0"/>
                <w:sz w:val="18"/>
                <w:lang w:val="fr-FR" w:eastAsia="fr-FR"/>
              </w:rPr>
              <w:t>transmitted</w:t>
            </w:r>
            <w:proofErr w:type="spellEnd"/>
            <w:r w:rsidRPr="008F03E6">
              <w:rPr>
                <w:rFonts w:ascii="Arial" w:hAnsi="Arial" w:cs="v4.2.0"/>
                <w:sz w:val="18"/>
                <w:lang w:val="fr-FR" w:eastAsia="fr-FR"/>
              </w:rPr>
              <w:t xml:space="preserve"> power </w:t>
            </w:r>
            <w:proofErr w:type="spellStart"/>
            <w:r w:rsidRPr="008F03E6">
              <w:rPr>
                <w:rFonts w:ascii="Arial" w:hAnsi="Arial" w:cs="v4.2.0"/>
                <w:sz w:val="18"/>
                <w:lang w:val="fr-FR" w:eastAsia="fr-FR"/>
              </w:rPr>
              <w:t>with</w:t>
            </w:r>
            <w:proofErr w:type="spellEnd"/>
            <w:r w:rsidRPr="008F03E6">
              <w:rPr>
                <w:rFonts w:ascii="Arial" w:hAnsi="Arial" w:cs="v4.2.0"/>
                <w:sz w:val="18"/>
                <w:lang w:val="fr-FR" w:eastAsia="fr-FR"/>
              </w:rPr>
              <w:t xml:space="preserve">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8AEE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AD32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1DBF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RAN5#96-e</w:t>
            </w:r>
          </w:p>
        </w:tc>
      </w:tr>
      <w:tr w:rsidR="008F03E6" w:rsidRPr="008F03E6" w14:paraId="688CB9A5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75C2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fr-FR" w:eastAsia="en-GB"/>
              </w:rPr>
            </w:pPr>
            <w:r w:rsidRPr="008F03E6">
              <w:rPr>
                <w:rFonts w:ascii="Arial" w:hAnsi="Arial" w:cs="Arial"/>
                <w:sz w:val="18"/>
                <w:lang w:val="fr-FR" w:eastAsia="zh-TW"/>
              </w:rPr>
              <w:t xml:space="preserve">6.2.5 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UE Maximum Output Power – EIRP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UL Gaps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7482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zh-TW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81AF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“38.521-2_TPanalysis_6.2.5_EIRP_UL-Gaps_v1.zip”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E3F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RAN5#99</w:t>
            </w:r>
          </w:p>
        </w:tc>
      </w:tr>
      <w:tr w:rsidR="008F03E6" w:rsidRPr="008F03E6" w14:paraId="490EDB03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E83F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TW"/>
              </w:rPr>
            </w:pPr>
            <w:r w:rsidRPr="008F03E6">
              <w:rPr>
                <w:rFonts w:ascii="Arial" w:hAnsi="Arial" w:cs="Arial"/>
                <w:sz w:val="18"/>
                <w:lang w:val="fr-FR" w:eastAsia="zh-TW"/>
              </w:rPr>
              <w:t>6.2A.1.1 UE maximum output power - EIRP and TRP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BC04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8F03E6">
              <w:rPr>
                <w:rFonts w:ascii="Arial" w:hAnsi="Arial"/>
                <w:sz w:val="18"/>
                <w:lang w:eastAsia="zh-TW"/>
              </w:rPr>
              <w:t>TRP</w:t>
            </w:r>
            <w:r w:rsidRPr="008F03E6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8F03E6">
              <w:rPr>
                <w:rFonts w:ascii="Arial" w:hAnsi="Arial"/>
                <w:sz w:val="18"/>
                <w:lang w:eastAsia="zh-TW"/>
              </w:rPr>
              <w:t>4</w:t>
            </w:r>
          </w:p>
          <w:p w14:paraId="70759421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 w:rsidRPr="008F03E6">
              <w:rPr>
                <w:rFonts w:ascii="Arial" w:hAnsi="Arial" w:cs="Arial"/>
                <w:sz w:val="18"/>
                <w:lang w:val="fr-FR" w:eastAsia="zh-TW"/>
              </w:rPr>
              <w:t>EIRP</w:t>
            </w:r>
            <w:r w:rsidRPr="008F03E6">
              <w:rPr>
                <w:rFonts w:ascii="Arial" w:hAnsi="Arial" w:cs="Arial"/>
                <w:sz w:val="18"/>
                <w:lang w:val="fr-FR" w:eastAsia="ko-KR"/>
              </w:rPr>
              <w:t xml:space="preserve">: </w:t>
            </w:r>
            <w:r w:rsidRPr="008F03E6">
              <w:rPr>
                <w:rFonts w:ascii="Arial" w:hAnsi="Arial" w:cs="Arial"/>
                <w:sz w:val="18"/>
                <w:lang w:val="fr-FR" w:eastAsia="zh-TW"/>
              </w:rPr>
              <w:t>20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BC68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TW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38.521-2_TPanalysis_6.2</w:t>
            </w:r>
            <w:r w:rsidRPr="008F03E6">
              <w:rPr>
                <w:rFonts w:ascii="Arial" w:hAnsi="Arial" w:cs="Arial"/>
                <w:sz w:val="18"/>
                <w:lang w:val="fr-FR" w:eastAsia="zh-TW"/>
              </w:rPr>
              <w:t>A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.</w:t>
            </w:r>
            <w:r w:rsidRPr="008F03E6">
              <w:rPr>
                <w:rFonts w:ascii="Arial" w:hAnsi="Arial" w:cs="Arial"/>
                <w:sz w:val="18"/>
                <w:lang w:val="fr-FR" w:eastAsia="zh-TW"/>
              </w:rPr>
              <w:t>1.x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_M</w:t>
            </w:r>
            <w:r w:rsidRPr="008F03E6">
              <w:rPr>
                <w:rFonts w:ascii="Arial" w:hAnsi="Arial" w:cs="Arial"/>
                <w:sz w:val="18"/>
                <w:lang w:val="fr-FR" w:eastAsia="zh-TW"/>
              </w:rPr>
              <w:t>OP_Spherical Coverage_CA_v1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DCE4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TW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8F03E6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8F03E6" w:rsidRPr="008F03E6" w14:paraId="3CB6CF5A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E72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TW"/>
              </w:rPr>
            </w:pPr>
            <w:r w:rsidRPr="008F03E6">
              <w:rPr>
                <w:rFonts w:ascii="Arial" w:hAnsi="Arial" w:cs="Arial"/>
                <w:sz w:val="18"/>
                <w:lang w:val="fr-FR" w:eastAsia="zh-TW"/>
              </w:rPr>
              <w:t xml:space="preserve">6.2A.1.2 UE maximum output power -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zh-TW"/>
              </w:rPr>
              <w:t>Spherical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zh-TW"/>
              </w:rPr>
              <w:t xml:space="preserve">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zh-TW"/>
              </w:rPr>
              <w:t>coverage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zh-TW"/>
              </w:rPr>
              <w:t xml:space="preserve">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37BC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 w:rsidRPr="008F03E6">
              <w:rPr>
                <w:rFonts w:ascii="Arial" w:hAnsi="Arial" w:cs="Arial"/>
                <w:sz w:val="18"/>
                <w:lang w:val="fr-FR" w:eastAsia="zh-TW"/>
              </w:rPr>
              <w:t>20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FC58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38.521-2_TPanalysis_6.2</w:t>
            </w:r>
            <w:r w:rsidRPr="008F03E6">
              <w:rPr>
                <w:rFonts w:ascii="Arial" w:hAnsi="Arial" w:cs="Arial"/>
                <w:sz w:val="18"/>
                <w:lang w:val="fr-FR" w:eastAsia="zh-TW"/>
              </w:rPr>
              <w:t>A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.</w:t>
            </w:r>
            <w:r w:rsidRPr="008F03E6">
              <w:rPr>
                <w:rFonts w:ascii="Arial" w:hAnsi="Arial" w:cs="Arial"/>
                <w:sz w:val="18"/>
                <w:lang w:val="fr-FR" w:eastAsia="zh-TW"/>
              </w:rPr>
              <w:t>1.x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_M</w:t>
            </w:r>
            <w:r w:rsidRPr="008F03E6">
              <w:rPr>
                <w:rFonts w:ascii="Arial" w:hAnsi="Arial" w:cs="Arial"/>
                <w:sz w:val="18"/>
                <w:lang w:val="fr-FR" w:eastAsia="zh-TW"/>
              </w:rPr>
              <w:t>OP_Spherical Coverage_CA_v1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75A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TW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8F03E6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8F03E6" w:rsidRPr="008F03E6" w14:paraId="0E5A2CC0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8C4E" w14:textId="77777777" w:rsidR="008F03E6" w:rsidRPr="008F03E6" w:rsidRDefault="008F03E6" w:rsidP="008F03E6">
            <w:pPr>
              <w:keepNext/>
              <w:keepLines/>
              <w:autoSpaceDN w:val="0"/>
              <w:spacing w:after="0"/>
              <w:rPr>
                <w:rFonts w:ascii="Arial" w:eastAsia="SimSun" w:hAnsi="Arial"/>
                <w:sz w:val="18"/>
              </w:rPr>
            </w:pPr>
            <w:r w:rsidRPr="008F03E6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79A7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 w:rsidRPr="008F03E6">
              <w:rPr>
                <w:rFonts w:ascii="Arial" w:eastAsia="SimSun" w:hAnsi="Arial" w:cs="Arial"/>
                <w:sz w:val="18"/>
                <w:lang w:val="fr-FR"/>
              </w:rPr>
              <w:t>FFS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FC65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F03E6">
              <w:rPr>
                <w:rFonts w:ascii="Arial" w:eastAsia="SimSun" w:hAnsi="Arial" w:cs="Arial"/>
                <w:sz w:val="18"/>
                <w:lang w:val="fr-FR" w:eastAsia="zh-CN"/>
              </w:rPr>
              <w:t>“</w:t>
            </w:r>
            <w:r w:rsidRPr="008F03E6">
              <w:rPr>
                <w:rFonts w:ascii="Arial" w:eastAsia="SimSun" w:hAnsi="Arial" w:cs="Arial"/>
                <w:sz w:val="18"/>
                <w:lang w:val="fr-FR"/>
              </w:rPr>
              <w:t>38.521-2_TPanalysis_6.2A.2_MPR</w:t>
            </w:r>
            <w:r w:rsidRPr="008F03E6">
              <w:rPr>
                <w:rFonts w:ascii="Arial" w:eastAsia="SimSun" w:hAnsi="Arial" w:cs="Arial"/>
                <w:sz w:val="18"/>
                <w:lang w:val="fr-FR" w:eastAsia="fr-FR"/>
              </w:rPr>
              <w:t>_v3.zip</w:t>
            </w:r>
            <w:r w:rsidRPr="008F03E6">
              <w:rPr>
                <w:rFonts w:ascii="Arial" w:eastAsia="SimSun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8AEE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8F03E6">
              <w:rPr>
                <w:rFonts w:ascii="Arial" w:eastAsia="SimSun" w:hAnsi="Arial" w:cs="Arial"/>
                <w:sz w:val="18"/>
                <w:lang w:val="fr-FR"/>
              </w:rPr>
              <w:t>RAN5#84</w:t>
            </w:r>
          </w:p>
          <w:p w14:paraId="63CC96F0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RAN5#96-e</w:t>
            </w:r>
          </w:p>
          <w:p w14:paraId="3AC76428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RAN5#99</w:t>
            </w:r>
          </w:p>
        </w:tc>
      </w:tr>
      <w:tr w:rsidR="008F03E6" w:rsidRPr="008F03E6" w14:paraId="10FE1B7D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698A" w14:textId="77777777" w:rsidR="008F03E6" w:rsidRPr="008F03E6" w:rsidRDefault="008F03E6" w:rsidP="008F03E6">
            <w:pPr>
              <w:keepNext/>
              <w:keepLines/>
              <w:autoSpaceDN w:val="0"/>
              <w:spacing w:after="0"/>
              <w:rPr>
                <w:rFonts w:ascii="Arial" w:eastAsia="SimSun" w:hAnsi="Arial"/>
                <w:sz w:val="18"/>
              </w:rPr>
            </w:pPr>
            <w:r w:rsidRPr="008F03E6">
              <w:rPr>
                <w:rFonts w:ascii="Arial" w:eastAsia="SimSun" w:hAnsi="Arial"/>
                <w:sz w:val="18"/>
                <w:lang w:eastAsia="en-GB"/>
              </w:rPr>
              <w:t>6.2D.1</w:t>
            </w:r>
            <w:r w:rsidRPr="008F03E6">
              <w:rPr>
                <w:rFonts w:ascii="Arial" w:eastAsia="SimSun" w:hAnsi="Arial"/>
                <w:sz w:val="18"/>
                <w:lang w:eastAsia="en-GB"/>
              </w:rPr>
              <w:tab/>
              <w:t>UE maximum output power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97E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E279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F619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RAN5#94-e</w:t>
            </w:r>
          </w:p>
        </w:tc>
      </w:tr>
      <w:tr w:rsidR="008F03E6" w:rsidRPr="008F03E6" w14:paraId="73F28E10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4E4B" w14:textId="77777777" w:rsidR="008F03E6" w:rsidRPr="008F03E6" w:rsidRDefault="008F03E6" w:rsidP="008F03E6">
            <w:pPr>
              <w:keepNext/>
              <w:keepLines/>
              <w:autoSpaceDN w:val="0"/>
              <w:spacing w:after="0"/>
              <w:rPr>
                <w:rFonts w:ascii="Arial" w:eastAsia="SimSun" w:hAnsi="Arial"/>
                <w:sz w:val="18"/>
              </w:rPr>
            </w:pPr>
            <w:r w:rsidRPr="008F03E6">
              <w:rPr>
                <w:rFonts w:ascii="Arial" w:eastAsia="SimSun" w:hAnsi="Arial"/>
                <w:sz w:val="18"/>
                <w:lang w:eastAsia="en-GB"/>
              </w:rPr>
              <w:t>6.2D.2 UE maximum output power reduction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82D1" w14:textId="77777777" w:rsidR="008F03E6" w:rsidRPr="008F03E6" w:rsidRDefault="008F03E6" w:rsidP="008F03E6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F03E6">
              <w:rPr>
                <w:rFonts w:ascii="Arial" w:eastAsia="SimSun" w:hAnsi="Arial"/>
                <w:sz w:val="18"/>
                <w:lang w:eastAsia="en-GB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513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”38.521-2_TPanalysis_6.2.2_MPR_6.5.2.1_SEM_6.5.2.3_NR_ACLR_v6.zip”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454F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03E6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4B6CD1B9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r w:rsidRPr="008F03E6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28B680DF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6"/>
                <w:lang w:eastAsia="en-GB"/>
              </w:rPr>
            </w:pPr>
            <w:r w:rsidRPr="008F03E6">
              <w:rPr>
                <w:rFonts w:ascii="Arial" w:hAnsi="Arial" w:cs="Arial"/>
                <w:sz w:val="18"/>
                <w:szCs w:val="16"/>
                <w:lang w:eastAsia="en-GB"/>
              </w:rPr>
              <w:t>RAN5#94-e</w:t>
            </w:r>
          </w:p>
          <w:p w14:paraId="7C7ABC9B" w14:textId="77777777" w:rsidR="008F03E6" w:rsidRPr="008F03E6" w:rsidRDefault="008F03E6" w:rsidP="008F03E6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03E6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0BA27F19" w14:textId="77777777" w:rsidR="008F03E6" w:rsidRPr="008F03E6" w:rsidRDefault="008F03E6" w:rsidP="008F03E6">
            <w:pPr>
              <w:keepNext/>
              <w:keepLines/>
              <w:autoSpaceDN w:val="0"/>
              <w:spacing w:after="0"/>
              <w:rPr>
                <w:rFonts w:ascii="Arial" w:eastAsia="SimSun" w:hAnsi="Arial"/>
                <w:sz w:val="18"/>
              </w:rPr>
            </w:pPr>
            <w:r w:rsidRPr="008F03E6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8F03E6" w:rsidRPr="008F03E6" w14:paraId="0F9DEC28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ED8E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6.3.1 Minimum output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303C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4AD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“38.521-2_TPanalysis_6.3.1_MinOP_v2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.zip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“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A454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RAN5#84</w:t>
            </w:r>
          </w:p>
        </w:tc>
      </w:tr>
      <w:tr w:rsidR="008F03E6" w:rsidRPr="008F03E6" w14:paraId="15AC6679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7281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6.3.2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Transmit OFF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8CA4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7E2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38.521-2_TPanalysis_6.3.2_Tx_OFF_power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BDCE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</w:tr>
      <w:tr w:rsidR="008F03E6" w:rsidRPr="008F03E6" w14:paraId="6FD4282D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F33F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 xml:space="preserve">6.3.3.2 General ON/OFF time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ja-JP"/>
              </w:rPr>
              <w:t>mask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6FB5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58F4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>“38.521-2_TPanalysis_6.3.3.2_OnOff.zip”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7F8E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>RAN5#92-e</w:t>
            </w:r>
          </w:p>
        </w:tc>
      </w:tr>
      <w:tr w:rsidR="008F03E6" w:rsidRPr="008F03E6" w14:paraId="5AE92264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2C07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 xml:space="preserve">6.3.4.2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ja-JP"/>
              </w:rPr>
              <w:t>Absolute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ja-JP"/>
              </w:rPr>
              <w:t xml:space="preserve">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ja-JP"/>
              </w:rPr>
              <w:t>tolerance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CEC1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>8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7D29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>“38.521-2_TPanalysis_6.3.4.2_AbsPtol.zip”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4676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>RAN5#91-e</w:t>
            </w:r>
          </w:p>
        </w:tc>
      </w:tr>
      <w:tr w:rsidR="008F03E6" w:rsidRPr="008F03E6" w14:paraId="6CB86BFD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2F91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8F03E6">
              <w:rPr>
                <w:rFonts w:ascii="Arial" w:hAnsi="Arial"/>
                <w:sz w:val="18"/>
                <w:lang w:eastAsia="en-GB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B453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F03E6">
              <w:rPr>
                <w:rFonts w:ascii="Arial" w:hAnsi="Arial"/>
                <w:sz w:val="18"/>
                <w:lang w:eastAsia="en-GB"/>
              </w:rPr>
              <w:t>Ramp up: 1</w:t>
            </w:r>
          </w:p>
          <w:p w14:paraId="49CCCE83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F03E6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511B42E4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F03E6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13B9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8F03E6">
              <w:rPr>
                <w:rFonts w:ascii="Arial" w:hAnsi="Arial"/>
                <w:sz w:val="18"/>
                <w:lang w:eastAsia="en-GB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7375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</w:rPr>
            </w:pPr>
            <w:r w:rsidRPr="008F03E6">
              <w:rPr>
                <w:rFonts w:ascii="Arial" w:hAnsi="Arial"/>
                <w:sz w:val="18"/>
                <w:lang w:eastAsia="en-GB"/>
              </w:rPr>
              <w:t>RAN5#82</w:t>
            </w:r>
          </w:p>
          <w:p w14:paraId="0928FB6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F03E6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0441D5EC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8F03E6">
              <w:rPr>
                <w:rFonts w:ascii="Arial" w:hAnsi="Arial"/>
                <w:sz w:val="18"/>
              </w:rPr>
              <w:t>RAN5#93-e</w:t>
            </w:r>
          </w:p>
        </w:tc>
      </w:tr>
      <w:tr w:rsidR="008F03E6" w:rsidRPr="008F03E6" w14:paraId="6A423F7E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BE05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8F03E6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C26C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F03E6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27C885C6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F03E6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BCE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8F03E6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8F03E6">
              <w:rPr>
                <w:rFonts w:ascii="Arial" w:hAnsi="Arial"/>
                <w:sz w:val="18"/>
                <w:lang w:eastAsia="en-GB"/>
              </w:rPr>
              <w:t>_2</w:t>
            </w:r>
            <w:r w:rsidRPr="008F03E6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61D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8F03E6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26E2EA46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8F03E6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8F03E6" w:rsidRPr="008F03E6" w14:paraId="5ED35E11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AA3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6.3A.1.1 Minimum output power for CA (2UL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4AA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 w:rsidRPr="008F03E6">
              <w:rPr>
                <w:rFonts w:ascii="Arial" w:eastAsia="Malgun Gothic" w:hAnsi="Arial" w:cs="Arial"/>
                <w:sz w:val="18"/>
                <w:lang w:val="fr-FR" w:eastAsia="ko-KR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1C33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“38.521-2_TPanalysis_6.3A.1.1_MinOP.zip”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8C18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RAN5#83</w:t>
            </w:r>
          </w:p>
        </w:tc>
      </w:tr>
      <w:tr w:rsidR="008F03E6" w:rsidRPr="008F03E6" w14:paraId="7D5D4F8A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9AFF" w14:textId="77777777" w:rsidR="008F03E6" w:rsidRPr="008F03E6" w:rsidRDefault="008F03E6" w:rsidP="008F03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>6.3A.2.1 Transmit OFF power for CA (2UL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2D42" w14:textId="77777777" w:rsidR="008F03E6" w:rsidRPr="008F03E6" w:rsidRDefault="008F03E6" w:rsidP="008F03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fr-FR" w:eastAsia="ja-JP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2A4C" w14:textId="77777777" w:rsidR="008F03E6" w:rsidRPr="008F03E6" w:rsidRDefault="008F03E6" w:rsidP="008F03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“38.521-2_TPanalysis_6.3A.</w:t>
            </w:r>
            <w:r w:rsidRPr="008F03E6">
              <w:rPr>
                <w:rFonts w:ascii="Arial" w:hAnsi="Arial" w:cs="Arial"/>
                <w:sz w:val="18"/>
                <w:lang w:val="fr-FR" w:eastAsia="ja-JP"/>
              </w:rPr>
              <w:t>2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.1_</w:t>
            </w:r>
            <w:r w:rsidRPr="008F03E6">
              <w:rPr>
                <w:rFonts w:ascii="Arial" w:hAnsi="Arial" w:cs="Arial"/>
                <w:sz w:val="18"/>
                <w:lang w:val="fr-FR" w:eastAsia="ja-JP"/>
              </w:rPr>
              <w:t>Tx_OFF_Power_CA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7FF8" w14:textId="77777777" w:rsidR="008F03E6" w:rsidRPr="008F03E6" w:rsidRDefault="008F03E6" w:rsidP="008F03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>RAN5#88-e</w:t>
            </w:r>
          </w:p>
        </w:tc>
      </w:tr>
      <w:tr w:rsidR="008F03E6" w:rsidRPr="008F03E6" w14:paraId="3B57BD05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6A79" w14:textId="77777777" w:rsidR="008F03E6" w:rsidRPr="008F03E6" w:rsidRDefault="008F03E6" w:rsidP="008F03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8F03E6">
              <w:rPr>
                <w:rFonts w:ascii="Arial" w:hAnsi="Arial" w:cs="Arial"/>
                <w:sz w:val="18"/>
                <w:lang w:val="fr-FR" w:eastAsia="zh-TW"/>
              </w:rPr>
              <w:t xml:space="preserve">6.3A.3.1 Transmit ON/OFF time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zh-TW"/>
              </w:rPr>
              <w:t>mask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zh-TW"/>
              </w:rPr>
              <w:t xml:space="preserve"> for CA (2UL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A236" w14:textId="77777777" w:rsidR="008F03E6" w:rsidRPr="008F03E6" w:rsidRDefault="008F03E6" w:rsidP="008F03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8F03E6">
              <w:rPr>
                <w:rFonts w:ascii="Arial" w:hAnsi="Arial" w:cs="Arial"/>
                <w:sz w:val="18"/>
                <w:lang w:val="fr-FR" w:eastAsia="zh-TW"/>
              </w:rPr>
              <w:t>7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CE01" w14:textId="77777777" w:rsidR="008F03E6" w:rsidRPr="008F03E6" w:rsidRDefault="008F03E6" w:rsidP="008F03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38.521-2_TPanalysis_6.3A.3.1_Tx_OnOff_Power_CA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D4C8" w14:textId="77777777" w:rsidR="008F03E6" w:rsidRPr="008F03E6" w:rsidRDefault="008F03E6" w:rsidP="008F03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8F03E6">
              <w:rPr>
                <w:rFonts w:ascii="Arial" w:hAnsi="Arial" w:cs="Arial"/>
                <w:sz w:val="18"/>
                <w:lang w:val="fr-FR" w:eastAsia="ja-JP"/>
              </w:rPr>
              <w:t>RAN5#105</w:t>
            </w:r>
          </w:p>
        </w:tc>
      </w:tr>
      <w:tr w:rsidR="008F03E6" w:rsidRPr="008F03E6" w14:paraId="30B3F077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43C8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lastRenderedPageBreak/>
              <w:t xml:space="preserve">6.3A.4.2.1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Absolute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tolerance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for CA (2UL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16C3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1F23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38.521-2_TPanalysis_6.3A.4.2.1_AbsPCTol_CA.zip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7BED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RAN5#85</w:t>
            </w:r>
          </w:p>
        </w:tc>
      </w:tr>
      <w:tr w:rsidR="008F03E6" w:rsidRPr="008F03E6" w14:paraId="74535730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D602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6.3A.4.2.2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Absolute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tolerance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for CA (3UL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B6DC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EF3C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38.521-2_TPanalysis_6.3A.4.2.1_AbsPCTol_CA.zip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D56C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RAN5#85</w:t>
            </w:r>
          </w:p>
        </w:tc>
      </w:tr>
      <w:tr w:rsidR="008F03E6" w:rsidRPr="008F03E6" w14:paraId="7E53E093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CD2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6.3A.4.2.3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Absolute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tolerance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for CA (4UL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A07F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F29D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38.521-2_TPanalysis_6.3A.4.2.1_AbsPCTol_CA.zip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6002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RAN5#85</w:t>
            </w:r>
          </w:p>
        </w:tc>
      </w:tr>
      <w:tr w:rsidR="008F03E6" w:rsidRPr="008F03E6" w14:paraId="5C92BDC5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5BE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6.3A.4.2.4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Absolute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tolerance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for CA (5UL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0B3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AD94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38.521-2_TPanalysis_6.3A.4.2.1_AbsPCTol_CA.zip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C3C3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RAN5#85</w:t>
            </w:r>
          </w:p>
        </w:tc>
      </w:tr>
      <w:tr w:rsidR="008F03E6" w:rsidRPr="008F03E6" w14:paraId="3D28EBEB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15AC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6.3A.4.2.5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Absolute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tolerance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for CA (6UL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1890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252E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 analysis_6.3A.4.2.1_AbsPCTol_CA.zip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1986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RAN5#85</w:t>
            </w:r>
          </w:p>
        </w:tc>
      </w:tr>
      <w:tr w:rsidR="008F03E6" w:rsidRPr="008F03E6" w14:paraId="27177EA1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5FB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6.3A.4.2.6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Absolute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tolerance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for CA (7UL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4135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518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 analysis_6.3A.4.2.1_AbsPCTol_CA.zip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F950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RAN5#85</w:t>
            </w:r>
          </w:p>
        </w:tc>
      </w:tr>
      <w:tr w:rsidR="008F03E6" w:rsidRPr="008F03E6" w14:paraId="5E1EAD64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B709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6.3A.4.2.7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Absolute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tolerance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for CA (8UL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B838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4862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38.521-2_TPanalysis_6.3A.4.2.1_AbsPCTol_CA.zip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C42D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RAN5#85</w:t>
            </w:r>
          </w:p>
        </w:tc>
      </w:tr>
      <w:tr w:rsidR="008F03E6" w:rsidRPr="008F03E6" w14:paraId="5A44D2E5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B443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6.3A.4.4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Aggregate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tolerance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4D80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F533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38.521-2_TPanalysis_6.3A.4.4_Aggregate power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tolerance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for CA.zip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8D3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>RAN5#92-e</w:t>
            </w:r>
          </w:p>
        </w:tc>
      </w:tr>
      <w:tr w:rsidR="008F03E6" w:rsidRPr="008F03E6" w14:paraId="5026B500" w14:textId="77777777" w:rsidTr="008F03E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7974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6.3D.1 Minimum output power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1DF2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BFB4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“38.521-2_TPanalysis_6.3.1_MinOP_v2</w:t>
            </w:r>
            <w:r w:rsidRPr="008F03E6">
              <w:rPr>
                <w:rFonts w:ascii="Arial" w:hAnsi="Arial" w:cs="Arial"/>
                <w:sz w:val="18"/>
                <w:lang w:val="fr-FR" w:eastAsia="zh-CN"/>
              </w:rPr>
              <w:t>.zip</w:t>
            </w:r>
            <w:r w:rsidRPr="008F03E6">
              <w:rPr>
                <w:rFonts w:ascii="Arial" w:hAnsi="Arial" w:cs="Arial"/>
                <w:sz w:val="18"/>
                <w:lang w:val="fr-FR" w:eastAsia="fr-FR"/>
              </w:rPr>
              <w:t>“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40B7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RAN5#84</w:t>
            </w:r>
          </w:p>
        </w:tc>
      </w:tr>
      <w:tr w:rsidR="008F03E6" w:rsidRPr="008F03E6" w14:paraId="1411DC4E" w14:textId="77777777" w:rsidTr="008F0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990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6.3D.3.4 SRS time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mask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for UL-MIMO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FEE1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18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ED74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“38.521-2_TPanalysis_6.3.3.2_SRS_M_UL-MIMO</w:t>
            </w:r>
            <w:r w:rsidRPr="008F03E6">
              <w:rPr>
                <w:rFonts w:ascii="Arial" w:hAnsi="Arial" w:cs="Arial"/>
                <w:sz w:val="18"/>
                <w:szCs w:val="18"/>
                <w:lang w:val="fr-FR" w:eastAsia="zh-CN"/>
              </w:rPr>
              <w:t>.zip</w:t>
            </w: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“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74AC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RAN5#85</w:t>
            </w:r>
          </w:p>
        </w:tc>
      </w:tr>
      <w:tr w:rsidR="008F03E6" w:rsidRPr="008F03E6" w14:paraId="01394BFC" w14:textId="77777777" w:rsidTr="008F0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4C72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6.4.1 Frequency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error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560E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2A1B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"38.521-2_TPanalysis_6.4.1_6.4D.1_FreqErr_v2.zip"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3189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RAN5#104</w:t>
            </w:r>
          </w:p>
        </w:tc>
      </w:tr>
      <w:tr w:rsidR="008F03E6" w:rsidRPr="008F03E6" w14:paraId="10669C6A" w14:textId="77777777" w:rsidTr="008F0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B5BA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6.4.2.1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Error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F03E6">
              <w:rPr>
                <w:rFonts w:ascii="Arial" w:hAnsi="Arial" w:cs="Arial"/>
                <w:sz w:val="18"/>
                <w:lang w:val="fr-FR" w:eastAsia="fr-FR"/>
              </w:rPr>
              <w:t>Vector</w:t>
            </w:r>
            <w:proofErr w:type="spellEnd"/>
            <w:r w:rsidRPr="008F03E6">
              <w:rPr>
                <w:rFonts w:ascii="Arial" w:hAnsi="Arial" w:cs="Arial"/>
                <w:sz w:val="18"/>
                <w:lang w:val="fr-FR" w:eastAsia="fr-FR"/>
              </w:rPr>
              <w:t xml:space="preserve"> Magnitude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565F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PUSCH: 168</w:t>
            </w:r>
          </w:p>
          <w:p w14:paraId="3E6A4986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PUCCH: 24</w:t>
            </w:r>
          </w:p>
          <w:p w14:paraId="0E93750F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PRACH: 24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744D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lang w:val="fr-FR" w:eastAsia="fr-FR"/>
              </w:rPr>
              <w:t>“38.521-2_TPanalysis_6.4.2.1_EVM.zip”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C20" w14:textId="77777777" w:rsidR="008F03E6" w:rsidRPr="008F03E6" w:rsidRDefault="008F03E6" w:rsidP="008F0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F03E6">
              <w:rPr>
                <w:rFonts w:ascii="Arial" w:hAnsi="Arial" w:cs="Arial"/>
                <w:sz w:val="18"/>
                <w:szCs w:val="18"/>
                <w:lang w:val="fr-FR" w:eastAsia="fr-FR"/>
              </w:rPr>
              <w:t>RAN5#3-5G-NR Adhoc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DA6E" w14:textId="77777777" w:rsidR="001C58AD" w:rsidRDefault="001C58AD">
      <w:r>
        <w:separator/>
      </w:r>
    </w:p>
  </w:endnote>
  <w:endnote w:type="continuationSeparator" w:id="0">
    <w:p w14:paraId="33148498" w14:textId="77777777" w:rsidR="001C58AD" w:rsidRDefault="001C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016D" w14:textId="77777777" w:rsidR="001C58AD" w:rsidRDefault="001C58AD">
      <w:r>
        <w:separator/>
      </w:r>
    </w:p>
  </w:footnote>
  <w:footnote w:type="continuationSeparator" w:id="0">
    <w:p w14:paraId="6053033C" w14:textId="77777777" w:rsidR="001C58AD" w:rsidRDefault="001C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58A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1E3"/>
    <w:rsid w:val="003E1A36"/>
    <w:rsid w:val="00405C9E"/>
    <w:rsid w:val="00410371"/>
    <w:rsid w:val="004242F1"/>
    <w:rsid w:val="00425878"/>
    <w:rsid w:val="00455609"/>
    <w:rsid w:val="004B75B7"/>
    <w:rsid w:val="005141D9"/>
    <w:rsid w:val="0051580D"/>
    <w:rsid w:val="00543F59"/>
    <w:rsid w:val="00547111"/>
    <w:rsid w:val="00592D74"/>
    <w:rsid w:val="005A7734"/>
    <w:rsid w:val="005E2C44"/>
    <w:rsid w:val="00621188"/>
    <w:rsid w:val="006257ED"/>
    <w:rsid w:val="00653DE4"/>
    <w:rsid w:val="00665C47"/>
    <w:rsid w:val="00695808"/>
    <w:rsid w:val="006B46FB"/>
    <w:rsid w:val="006D3A3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03E6"/>
    <w:rsid w:val="008F3789"/>
    <w:rsid w:val="008F686C"/>
    <w:rsid w:val="00907550"/>
    <w:rsid w:val="009148DE"/>
    <w:rsid w:val="00941E30"/>
    <w:rsid w:val="009531B0"/>
    <w:rsid w:val="0096327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1E82"/>
    <w:rsid w:val="00D24991"/>
    <w:rsid w:val="00D50255"/>
    <w:rsid w:val="00D66520"/>
    <w:rsid w:val="00D84AE9"/>
    <w:rsid w:val="00D9124E"/>
    <w:rsid w:val="00DE34CF"/>
    <w:rsid w:val="00E13F3D"/>
    <w:rsid w:val="00E211DF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11</cp:revision>
  <cp:lastPrinted>1899-12-31T23:00:00Z</cp:lastPrinted>
  <dcterms:created xsi:type="dcterms:W3CDTF">2025-10-24T13:14:00Z</dcterms:created>
  <dcterms:modified xsi:type="dcterms:W3CDTF">2025-11-08T05:20:00Z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R5-255584</vt:lpwstr>
  </property>
  <property fmtid="{D5CDD505-2E9C-101B-9397-08002B2CF9AE}" pid="10" name="Spec#">
    <vt:lpwstr>38.905</vt:lpwstr>
  </property>
  <property fmtid="{D5CDD505-2E9C-101B-9397-08002B2CF9AE}" pid="11" name="Cr#">
    <vt:lpwstr>1085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 test point analysis for NS_202, CA_NS_202, CA_NS_205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NR_mmWave_protect-UEConTest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Rel-19</vt:lpwstr>
  </property>
</Properties>
</file>