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52503" w14:textId="4430E263" w:rsidR="00602634" w:rsidRPr="00FE68FA" w:rsidRDefault="00602634" w:rsidP="00602634">
      <w:pPr>
        <w:pStyle w:val="Header"/>
        <w:tabs>
          <w:tab w:val="right" w:pos="9639"/>
        </w:tabs>
        <w:rPr>
          <w:bCs/>
          <w:sz w:val="24"/>
          <w:szCs w:val="24"/>
          <w:lang w:val="en-GB"/>
        </w:rPr>
      </w:pPr>
      <w:r w:rsidRPr="00FE68FA">
        <w:rPr>
          <w:bCs/>
          <w:sz w:val="24"/>
          <w:szCs w:val="24"/>
          <w:lang w:val="en-GB"/>
        </w:rPr>
        <w:t>3GPP TSG</w:t>
      </w:r>
      <w:r>
        <w:rPr>
          <w:bCs/>
          <w:sz w:val="24"/>
          <w:szCs w:val="24"/>
          <w:lang w:val="en-GB"/>
        </w:rPr>
        <w:t>-</w:t>
      </w:r>
      <w:r w:rsidRPr="00FE68FA">
        <w:rPr>
          <w:bCs/>
          <w:sz w:val="24"/>
          <w:szCs w:val="24"/>
          <w:lang w:val="en-GB"/>
        </w:rPr>
        <w:t>RAN WG</w:t>
      </w:r>
      <w:r>
        <w:rPr>
          <w:bCs/>
          <w:sz w:val="24"/>
          <w:szCs w:val="24"/>
          <w:lang w:val="en-GB"/>
        </w:rPr>
        <w:t>2</w:t>
      </w:r>
      <w:r w:rsidRPr="00FE68FA">
        <w:rPr>
          <w:bCs/>
          <w:sz w:val="24"/>
          <w:szCs w:val="24"/>
          <w:lang w:val="en-GB"/>
        </w:rPr>
        <w:t xml:space="preserve"> </w:t>
      </w:r>
      <w:r>
        <w:rPr>
          <w:bCs/>
          <w:sz w:val="24"/>
          <w:szCs w:val="24"/>
          <w:lang w:val="en-GB"/>
        </w:rPr>
        <w:t xml:space="preserve">Meeting </w:t>
      </w:r>
      <w:r w:rsidRPr="00FE68FA">
        <w:rPr>
          <w:bCs/>
          <w:sz w:val="24"/>
          <w:szCs w:val="24"/>
          <w:lang w:val="en-GB"/>
        </w:rPr>
        <w:t>#1</w:t>
      </w:r>
      <w:r>
        <w:rPr>
          <w:bCs/>
          <w:sz w:val="24"/>
          <w:szCs w:val="24"/>
          <w:lang w:val="en-GB"/>
        </w:rPr>
        <w:t>32</w:t>
      </w:r>
      <w:r w:rsidRPr="00FE68FA">
        <w:rPr>
          <w:bCs/>
          <w:sz w:val="24"/>
          <w:szCs w:val="24"/>
          <w:lang w:val="en-GB"/>
        </w:rPr>
        <w:tab/>
      </w:r>
      <w:r w:rsidR="004B3234" w:rsidRPr="004B3234">
        <w:rPr>
          <w:bCs/>
          <w:sz w:val="24"/>
          <w:szCs w:val="24"/>
          <w:lang w:val="en-GB"/>
        </w:rPr>
        <w:t>R2-2508785</w:t>
      </w:r>
    </w:p>
    <w:p w14:paraId="55199B3C" w14:textId="1C6D51C0" w:rsidR="00602634" w:rsidRPr="00566DD3" w:rsidRDefault="00602634" w:rsidP="00602634">
      <w:pPr>
        <w:pStyle w:val="Header"/>
        <w:rPr>
          <w:sz w:val="24"/>
          <w:szCs w:val="24"/>
          <w:lang w:val="en-GB"/>
        </w:rPr>
      </w:pPr>
      <w:r>
        <w:rPr>
          <w:bCs/>
          <w:sz w:val="24"/>
          <w:szCs w:val="24"/>
          <w:lang w:val="en-GB"/>
        </w:rPr>
        <w:t>Dallas</w:t>
      </w:r>
      <w:r w:rsidRPr="00D34C80">
        <w:rPr>
          <w:bCs/>
          <w:sz w:val="24"/>
          <w:szCs w:val="24"/>
          <w:lang w:val="en-GB"/>
        </w:rPr>
        <w:t xml:space="preserve">, </w:t>
      </w:r>
      <w:r>
        <w:rPr>
          <w:bCs/>
          <w:sz w:val="24"/>
          <w:szCs w:val="24"/>
          <w:lang w:val="en-GB"/>
        </w:rPr>
        <w:t>USA</w:t>
      </w:r>
      <w:r w:rsidRPr="00D34C80">
        <w:rPr>
          <w:bCs/>
          <w:sz w:val="24"/>
          <w:szCs w:val="24"/>
          <w:lang w:val="en-GB"/>
        </w:rPr>
        <w:t xml:space="preserve">, </w:t>
      </w:r>
      <w:r>
        <w:rPr>
          <w:bCs/>
          <w:sz w:val="24"/>
          <w:szCs w:val="24"/>
          <w:lang w:val="en-GB"/>
        </w:rPr>
        <w:t>Nov</w:t>
      </w:r>
      <w:r w:rsidRPr="00D34C80">
        <w:rPr>
          <w:bCs/>
          <w:sz w:val="24"/>
          <w:szCs w:val="24"/>
          <w:lang w:val="en-GB"/>
        </w:rPr>
        <w:t xml:space="preserve"> 17</w:t>
      </w:r>
      <w:r w:rsidRPr="00041CA9">
        <w:rPr>
          <w:bCs/>
          <w:sz w:val="24"/>
          <w:szCs w:val="24"/>
          <w:vertAlign w:val="superscript"/>
          <w:lang w:val="en-GB"/>
        </w:rPr>
        <w:t>th</w:t>
      </w:r>
      <w:r>
        <w:rPr>
          <w:bCs/>
          <w:sz w:val="24"/>
          <w:szCs w:val="24"/>
          <w:lang w:val="en-GB"/>
        </w:rPr>
        <w:t>- 21</w:t>
      </w:r>
      <w:r w:rsidR="00706C62" w:rsidRPr="00041CA9">
        <w:rPr>
          <w:bCs/>
          <w:sz w:val="24"/>
          <w:szCs w:val="24"/>
          <w:vertAlign w:val="superscript"/>
          <w:lang w:val="en-GB"/>
        </w:rPr>
        <w:t>st</w:t>
      </w:r>
      <w:r w:rsidR="00706C62">
        <w:rPr>
          <w:bCs/>
          <w:sz w:val="24"/>
          <w:szCs w:val="24"/>
          <w:lang w:val="en-GB"/>
        </w:rPr>
        <w:t>,</w:t>
      </w:r>
      <w:r>
        <w:rPr>
          <w:bCs/>
          <w:sz w:val="24"/>
          <w:szCs w:val="24"/>
          <w:lang w:val="en-GB"/>
        </w:rPr>
        <w:t xml:space="preserve"> 2025</w:t>
      </w:r>
      <w:r w:rsidRPr="00566DD3">
        <w:rPr>
          <w:bCs/>
          <w:sz w:val="24"/>
          <w:szCs w:val="24"/>
          <w:lang w:val="en-GB"/>
        </w:rPr>
        <w:t> </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44DE2581"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D34C80">
        <w:rPr>
          <w:rFonts w:cs="Arial"/>
          <w:b/>
          <w:bCs/>
          <w:sz w:val="24"/>
          <w:szCs w:val="24"/>
        </w:rPr>
        <w:t>10.3.1</w:t>
      </w:r>
      <w:r w:rsidR="00602634">
        <w:rPr>
          <w:rFonts w:cs="Arial"/>
          <w:b/>
          <w:bCs/>
          <w:sz w:val="24"/>
          <w:szCs w:val="24"/>
        </w:rPr>
        <w:t>.1</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417A9778"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 xml:space="preserve">Discussion on </w:t>
      </w:r>
      <w:r w:rsidR="00D34C80">
        <w:rPr>
          <w:rFonts w:ascii="Arial" w:hAnsi="Arial" w:cs="Arial"/>
          <w:b/>
          <w:bCs/>
          <w:sz w:val="24"/>
        </w:rPr>
        <w:t>Radio Protocol Architecture – User Plane</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12C32342"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 </w:t>
      </w:r>
      <w:r w:rsidR="00481A9D">
        <w:t>(</w:t>
      </w:r>
      <w:r w:rsidR="00285FC8">
        <w:fldChar w:fldCharType="begin"/>
      </w:r>
      <w:r w:rsidR="00285FC8">
        <w:instrText xml:space="preserve"> REF _Ref210381632 \r \h </w:instrText>
      </w:r>
      <w:r w:rsidR="00285FC8">
        <w:fldChar w:fldCharType="separate"/>
      </w:r>
      <w:r w:rsidR="007C027A">
        <w:t>1</w:t>
      </w:r>
      <w:r w:rsidR="00285FC8">
        <w:fldChar w:fldCharType="end"/>
      </w:r>
      <w:r w:rsidR="00481A9D">
        <w:t>)</w:t>
      </w:r>
    </w:p>
    <w:p w14:paraId="15DDA063" w14:textId="77777777" w:rsidR="00AD2720" w:rsidRPr="00A4280D" w:rsidRDefault="00AD2720" w:rsidP="00AD2720">
      <w:pPr>
        <w:pStyle w:val="ListParagraph"/>
        <w:numPr>
          <w:ilvl w:val="0"/>
          <w:numId w:val="35"/>
        </w:numPr>
        <w:overflowPunct w:val="0"/>
        <w:autoSpaceDE w:val="0"/>
        <w:autoSpaceDN w:val="0"/>
        <w:adjustRightInd w:val="0"/>
        <w:spacing w:after="120"/>
        <w:textAlignment w:val="baseline"/>
        <w:rPr>
          <w:color w:val="000000" w:themeColor="text1"/>
          <w:sz w:val="21"/>
          <w:szCs w:val="21"/>
        </w:rPr>
      </w:pPr>
      <w:r w:rsidRPr="00A4280D">
        <w:rPr>
          <w:color w:val="000000" w:themeColor="text1"/>
          <w:sz w:val="21"/>
          <w:szCs w:val="21"/>
        </w:rPr>
        <w:t xml:space="preserve">Radio </w:t>
      </w:r>
      <w:proofErr w:type="spellStart"/>
      <w:r w:rsidRPr="00A4280D">
        <w:rPr>
          <w:color w:val="000000" w:themeColor="text1"/>
          <w:sz w:val="21"/>
          <w:szCs w:val="21"/>
        </w:rPr>
        <w:t>interface</w:t>
      </w:r>
      <w:proofErr w:type="spellEnd"/>
      <w:r w:rsidRPr="00A4280D">
        <w:rPr>
          <w:color w:val="000000" w:themeColor="text1"/>
          <w:sz w:val="21"/>
          <w:szCs w:val="21"/>
        </w:rPr>
        <w:t xml:space="preserve"> </w:t>
      </w:r>
      <w:proofErr w:type="spellStart"/>
      <w:r w:rsidRPr="00A4280D">
        <w:rPr>
          <w:color w:val="000000" w:themeColor="text1"/>
          <w:sz w:val="21"/>
          <w:szCs w:val="21"/>
        </w:rPr>
        <w:t>protocol</w:t>
      </w:r>
      <w:proofErr w:type="spellEnd"/>
      <w:r w:rsidRPr="00A4280D">
        <w:rPr>
          <w:color w:val="000000" w:themeColor="text1"/>
          <w:sz w:val="21"/>
          <w:szCs w:val="21"/>
        </w:rPr>
        <w:t xml:space="preserve"> </w:t>
      </w:r>
      <w:proofErr w:type="spellStart"/>
      <w:r w:rsidRPr="00A4280D">
        <w:rPr>
          <w:color w:val="000000" w:themeColor="text1"/>
          <w:sz w:val="21"/>
          <w:szCs w:val="21"/>
        </w:rPr>
        <w:t>architecture</w:t>
      </w:r>
      <w:proofErr w:type="spellEnd"/>
      <w:r w:rsidRPr="00A4280D">
        <w:rPr>
          <w:color w:val="000000" w:themeColor="text1"/>
          <w:sz w:val="21"/>
          <w:szCs w:val="21"/>
        </w:rPr>
        <w:t xml:space="preserve"> and </w:t>
      </w:r>
      <w:proofErr w:type="spellStart"/>
      <w:r w:rsidRPr="00A4280D">
        <w:rPr>
          <w:color w:val="000000" w:themeColor="text1"/>
          <w:sz w:val="21"/>
          <w:szCs w:val="21"/>
        </w:rPr>
        <w:t>procedures</w:t>
      </w:r>
      <w:proofErr w:type="spellEnd"/>
      <w:r w:rsidRPr="00A4280D">
        <w:rPr>
          <w:color w:val="000000" w:themeColor="text1"/>
          <w:sz w:val="21"/>
          <w:szCs w:val="21"/>
        </w:rPr>
        <w:t xml:space="preserve"> for 6GR [RAN2, RAN1, RAN4, RAN3]</w:t>
      </w:r>
    </w:p>
    <w:p w14:paraId="725EC05E" w14:textId="77777777" w:rsidR="00AD2720" w:rsidRPr="00A4280D" w:rsidRDefault="00AD2720" w:rsidP="00AD2720">
      <w:pPr>
        <w:pStyle w:val="ListParagraph"/>
        <w:numPr>
          <w:ilvl w:val="0"/>
          <w:numId w:val="36"/>
        </w:numPr>
        <w:overflowPunct w:val="0"/>
        <w:autoSpaceDE w:val="0"/>
        <w:autoSpaceDN w:val="0"/>
        <w:adjustRightInd w:val="0"/>
        <w:spacing w:after="120"/>
        <w:textAlignment w:val="baseline"/>
        <w:rPr>
          <w:color w:val="000000" w:themeColor="text1"/>
          <w:sz w:val="21"/>
          <w:szCs w:val="21"/>
        </w:rPr>
      </w:pPr>
      <w:r w:rsidRPr="00A4280D">
        <w:rPr>
          <w:color w:val="000000" w:themeColor="text1"/>
          <w:sz w:val="21"/>
          <w:szCs w:val="21"/>
          <w:highlight w:val="yellow"/>
        </w:rPr>
        <w:t xml:space="preserve">User </w:t>
      </w:r>
      <w:proofErr w:type="spellStart"/>
      <w:r w:rsidRPr="00A4280D">
        <w:rPr>
          <w:color w:val="000000" w:themeColor="text1"/>
          <w:sz w:val="21"/>
          <w:szCs w:val="21"/>
          <w:highlight w:val="yellow"/>
        </w:rPr>
        <w:t>Plane</w:t>
      </w:r>
      <w:proofErr w:type="spellEnd"/>
      <w:r w:rsidRPr="00A4280D">
        <w:rPr>
          <w:color w:val="000000" w:themeColor="text1"/>
          <w:sz w:val="21"/>
          <w:szCs w:val="21"/>
          <w:highlight w:val="yellow"/>
        </w:rPr>
        <w:t xml:space="preserve"> </w:t>
      </w:r>
      <w:proofErr w:type="spellStart"/>
      <w:r w:rsidRPr="00A4280D">
        <w:rPr>
          <w:color w:val="000000" w:themeColor="text1"/>
          <w:sz w:val="21"/>
          <w:szCs w:val="21"/>
          <w:highlight w:val="yellow"/>
        </w:rPr>
        <w:t>architecture</w:t>
      </w:r>
      <w:proofErr w:type="spellEnd"/>
      <w:r w:rsidRPr="00A4280D">
        <w:rPr>
          <w:color w:val="000000" w:themeColor="text1"/>
          <w:sz w:val="21"/>
          <w:szCs w:val="21"/>
          <w:highlight w:val="yellow"/>
        </w:rPr>
        <w:t xml:space="preserve"> and </w:t>
      </w:r>
      <w:proofErr w:type="spellStart"/>
      <w:r w:rsidRPr="00A4280D">
        <w:rPr>
          <w:color w:val="000000" w:themeColor="text1"/>
          <w:sz w:val="21"/>
          <w:szCs w:val="21"/>
          <w:highlight w:val="yellow"/>
        </w:rPr>
        <w:t>protocol</w:t>
      </w:r>
      <w:proofErr w:type="spellEnd"/>
      <w:r w:rsidRPr="00A4280D">
        <w:rPr>
          <w:color w:val="000000" w:themeColor="text1"/>
          <w:sz w:val="21"/>
          <w:szCs w:val="21"/>
          <w:highlight w:val="yellow"/>
        </w:rPr>
        <w:t xml:space="preserve"> design [RAN2]</w:t>
      </w:r>
    </w:p>
    <w:p w14:paraId="3806BE26" w14:textId="77777777" w:rsidR="00AD2720" w:rsidRPr="00A4280D" w:rsidRDefault="00AD2720" w:rsidP="00AD2720">
      <w:pPr>
        <w:pStyle w:val="ListParagraph"/>
        <w:numPr>
          <w:ilvl w:val="0"/>
          <w:numId w:val="36"/>
        </w:numPr>
        <w:overflowPunct w:val="0"/>
        <w:autoSpaceDE w:val="0"/>
        <w:autoSpaceDN w:val="0"/>
        <w:adjustRightInd w:val="0"/>
        <w:spacing w:after="120"/>
        <w:textAlignment w:val="baseline"/>
        <w:rPr>
          <w:color w:val="000000" w:themeColor="text1"/>
          <w:sz w:val="21"/>
          <w:szCs w:val="21"/>
        </w:rPr>
      </w:pPr>
      <w:r w:rsidRPr="00A4280D">
        <w:rPr>
          <w:color w:val="000000" w:themeColor="text1"/>
          <w:sz w:val="21"/>
          <w:szCs w:val="21"/>
        </w:rPr>
        <w:t xml:space="preserve">Control </w:t>
      </w:r>
      <w:proofErr w:type="spellStart"/>
      <w:r w:rsidRPr="00A4280D">
        <w:rPr>
          <w:color w:val="000000" w:themeColor="text1"/>
          <w:sz w:val="21"/>
          <w:szCs w:val="21"/>
        </w:rPr>
        <w:t>Plane</w:t>
      </w:r>
      <w:proofErr w:type="spellEnd"/>
      <w:r w:rsidRPr="00A4280D">
        <w:rPr>
          <w:color w:val="000000" w:themeColor="text1"/>
          <w:sz w:val="21"/>
          <w:szCs w:val="21"/>
        </w:rPr>
        <w:t xml:space="preserve"> </w:t>
      </w:r>
      <w:proofErr w:type="spellStart"/>
      <w:r w:rsidRPr="00A4280D">
        <w:rPr>
          <w:color w:val="000000" w:themeColor="text1"/>
          <w:sz w:val="21"/>
          <w:szCs w:val="21"/>
        </w:rPr>
        <w:t>architecture</w:t>
      </w:r>
      <w:proofErr w:type="spellEnd"/>
      <w:r w:rsidRPr="00A4280D">
        <w:rPr>
          <w:color w:val="000000" w:themeColor="text1"/>
          <w:sz w:val="21"/>
          <w:szCs w:val="21"/>
        </w:rPr>
        <w:t xml:space="preserve"> (</w:t>
      </w:r>
      <w:proofErr w:type="spellStart"/>
      <w:r w:rsidRPr="00A4280D">
        <w:rPr>
          <w:color w:val="000000" w:themeColor="text1"/>
          <w:sz w:val="21"/>
          <w:szCs w:val="21"/>
        </w:rPr>
        <w:t>including</w:t>
      </w:r>
      <w:proofErr w:type="spellEnd"/>
      <w:r w:rsidRPr="00A4280D">
        <w:rPr>
          <w:color w:val="000000" w:themeColor="text1"/>
          <w:sz w:val="21"/>
          <w:szCs w:val="21"/>
        </w:rPr>
        <w:t xml:space="preserve"> RRC </w:t>
      </w:r>
      <w:proofErr w:type="spellStart"/>
      <w:r w:rsidRPr="00A4280D">
        <w:rPr>
          <w:color w:val="000000" w:themeColor="text1"/>
          <w:sz w:val="21"/>
          <w:szCs w:val="21"/>
        </w:rPr>
        <w:t>states</w:t>
      </w:r>
      <w:proofErr w:type="spellEnd"/>
      <w:r w:rsidRPr="00A4280D">
        <w:rPr>
          <w:color w:val="000000" w:themeColor="text1"/>
          <w:sz w:val="21"/>
          <w:szCs w:val="21"/>
        </w:rPr>
        <w:t xml:space="preserve">) and </w:t>
      </w:r>
      <w:proofErr w:type="spellStart"/>
      <w:r w:rsidRPr="00A4280D">
        <w:rPr>
          <w:color w:val="000000" w:themeColor="text1"/>
          <w:sz w:val="21"/>
          <w:szCs w:val="21"/>
        </w:rPr>
        <w:t>protocol</w:t>
      </w:r>
      <w:proofErr w:type="spellEnd"/>
      <w:r w:rsidRPr="00A4280D">
        <w:rPr>
          <w:color w:val="000000" w:themeColor="text1"/>
          <w:sz w:val="21"/>
          <w:szCs w:val="21"/>
        </w:rPr>
        <w:t xml:space="preserve"> design [RAN2, RAN3]</w:t>
      </w:r>
    </w:p>
    <w:p w14:paraId="75B99623" w14:textId="77777777" w:rsidR="00AD2720" w:rsidRPr="00A4280D" w:rsidRDefault="00AD2720" w:rsidP="00AD2720">
      <w:pPr>
        <w:pStyle w:val="ListParagraph"/>
        <w:numPr>
          <w:ilvl w:val="0"/>
          <w:numId w:val="36"/>
        </w:numPr>
        <w:overflowPunct w:val="0"/>
        <w:autoSpaceDE w:val="0"/>
        <w:autoSpaceDN w:val="0"/>
        <w:adjustRightInd w:val="0"/>
        <w:spacing w:after="120"/>
        <w:textAlignment w:val="baseline"/>
        <w:rPr>
          <w:color w:val="000000" w:themeColor="text1"/>
          <w:sz w:val="21"/>
          <w:szCs w:val="21"/>
        </w:rPr>
      </w:pPr>
      <w:r w:rsidRPr="00A4280D">
        <w:rPr>
          <w:color w:val="000000" w:themeColor="text1"/>
          <w:sz w:val="21"/>
          <w:szCs w:val="21"/>
        </w:rPr>
        <w:t xml:space="preserve">Access </w:t>
      </w:r>
      <w:proofErr w:type="spellStart"/>
      <w:r w:rsidRPr="00A4280D">
        <w:rPr>
          <w:color w:val="000000" w:themeColor="text1"/>
          <w:sz w:val="21"/>
          <w:szCs w:val="21"/>
        </w:rPr>
        <w:t>stratum</w:t>
      </w:r>
      <w:proofErr w:type="spellEnd"/>
      <w:r w:rsidRPr="00A4280D">
        <w:rPr>
          <w:color w:val="000000" w:themeColor="text1"/>
          <w:sz w:val="21"/>
          <w:szCs w:val="21"/>
        </w:rPr>
        <w:t xml:space="preserve"> </w:t>
      </w:r>
      <w:proofErr w:type="spellStart"/>
      <w:r w:rsidRPr="00A4280D">
        <w:rPr>
          <w:color w:val="000000" w:themeColor="text1"/>
          <w:sz w:val="21"/>
          <w:szCs w:val="21"/>
        </w:rPr>
        <w:t>security</w:t>
      </w:r>
      <w:proofErr w:type="spellEnd"/>
      <w:r w:rsidRPr="00A4280D">
        <w:rPr>
          <w:color w:val="000000" w:themeColor="text1"/>
          <w:sz w:val="21"/>
          <w:szCs w:val="21"/>
        </w:rPr>
        <w:t xml:space="preserve"> </w:t>
      </w:r>
      <w:proofErr w:type="spellStart"/>
      <w:r w:rsidRPr="00A4280D">
        <w:rPr>
          <w:color w:val="000000" w:themeColor="text1"/>
          <w:sz w:val="21"/>
          <w:szCs w:val="21"/>
        </w:rPr>
        <w:t>aspects</w:t>
      </w:r>
      <w:proofErr w:type="spellEnd"/>
      <w:r w:rsidRPr="00A4280D">
        <w:rPr>
          <w:color w:val="000000" w:themeColor="text1"/>
          <w:sz w:val="21"/>
          <w:szCs w:val="21"/>
        </w:rPr>
        <w:t xml:space="preserve">, in </w:t>
      </w:r>
      <w:proofErr w:type="spellStart"/>
      <w:r w:rsidRPr="00A4280D">
        <w:rPr>
          <w:color w:val="000000" w:themeColor="text1"/>
          <w:sz w:val="21"/>
          <w:szCs w:val="21"/>
        </w:rPr>
        <w:t>alignment</w:t>
      </w:r>
      <w:proofErr w:type="spellEnd"/>
      <w:r w:rsidRPr="00A4280D">
        <w:rPr>
          <w:color w:val="000000" w:themeColor="text1"/>
          <w:sz w:val="21"/>
          <w:szCs w:val="21"/>
        </w:rPr>
        <w:t xml:space="preserve"> </w:t>
      </w:r>
      <w:proofErr w:type="spellStart"/>
      <w:r w:rsidRPr="00A4280D">
        <w:rPr>
          <w:color w:val="000000" w:themeColor="text1"/>
          <w:sz w:val="21"/>
          <w:szCs w:val="21"/>
        </w:rPr>
        <w:t>with</w:t>
      </w:r>
      <w:proofErr w:type="spellEnd"/>
      <w:r w:rsidRPr="00A4280D">
        <w:rPr>
          <w:color w:val="000000" w:themeColor="text1"/>
          <w:sz w:val="21"/>
          <w:szCs w:val="21"/>
        </w:rPr>
        <w:t xml:space="preserve"> </w:t>
      </w:r>
      <w:proofErr w:type="spellStart"/>
      <w:r w:rsidRPr="00A4280D">
        <w:rPr>
          <w:color w:val="000000" w:themeColor="text1"/>
          <w:sz w:val="21"/>
          <w:szCs w:val="21"/>
        </w:rPr>
        <w:t>requirements</w:t>
      </w:r>
      <w:proofErr w:type="spellEnd"/>
      <w:r w:rsidRPr="00A4280D">
        <w:rPr>
          <w:color w:val="000000" w:themeColor="text1"/>
          <w:sz w:val="21"/>
          <w:szCs w:val="21"/>
        </w:rPr>
        <w:t xml:space="preserve"> </w:t>
      </w:r>
      <w:proofErr w:type="spellStart"/>
      <w:r w:rsidRPr="00A4280D">
        <w:rPr>
          <w:color w:val="000000" w:themeColor="text1"/>
          <w:sz w:val="21"/>
          <w:szCs w:val="21"/>
        </w:rPr>
        <w:t>from</w:t>
      </w:r>
      <w:proofErr w:type="spellEnd"/>
      <w:r w:rsidRPr="00A4280D">
        <w:rPr>
          <w:color w:val="000000" w:themeColor="text1"/>
          <w:sz w:val="21"/>
          <w:szCs w:val="21"/>
        </w:rPr>
        <w:t xml:space="preserve"> SA3 [RAN2]</w:t>
      </w:r>
    </w:p>
    <w:p w14:paraId="6BC1B0DA" w14:textId="77777777" w:rsidR="00AD2720" w:rsidRPr="00A4280D" w:rsidRDefault="00AD2720" w:rsidP="00AD2720">
      <w:pPr>
        <w:pStyle w:val="ListParagraph"/>
        <w:numPr>
          <w:ilvl w:val="0"/>
          <w:numId w:val="36"/>
        </w:numPr>
        <w:overflowPunct w:val="0"/>
        <w:autoSpaceDE w:val="0"/>
        <w:autoSpaceDN w:val="0"/>
        <w:adjustRightInd w:val="0"/>
        <w:spacing w:after="120"/>
        <w:textAlignment w:val="baseline"/>
        <w:rPr>
          <w:bCs/>
          <w:sz w:val="21"/>
          <w:szCs w:val="21"/>
        </w:rPr>
      </w:pPr>
      <w:r w:rsidRPr="00A4280D">
        <w:rPr>
          <w:rFonts w:hint="eastAsia"/>
          <w:color w:val="000000" w:themeColor="text1"/>
          <w:sz w:val="21"/>
          <w:szCs w:val="21"/>
          <w:lang w:eastAsia="ja-JP"/>
        </w:rPr>
        <w:t xml:space="preserve">Radio </w:t>
      </w:r>
      <w:proofErr w:type="spellStart"/>
      <w:r w:rsidRPr="00A4280D">
        <w:rPr>
          <w:rFonts w:hint="eastAsia"/>
          <w:color w:val="000000" w:themeColor="text1"/>
          <w:sz w:val="21"/>
          <w:szCs w:val="21"/>
          <w:lang w:eastAsia="ja-JP"/>
        </w:rPr>
        <w:t>s</w:t>
      </w:r>
      <w:r w:rsidRPr="00A4280D">
        <w:rPr>
          <w:color w:val="000000" w:themeColor="text1"/>
          <w:sz w:val="21"/>
          <w:szCs w:val="21"/>
        </w:rPr>
        <w:t>ignalling</w:t>
      </w:r>
      <w:proofErr w:type="spellEnd"/>
      <w:r w:rsidRPr="00A4280D">
        <w:rPr>
          <w:color w:val="000000" w:themeColor="text1"/>
          <w:sz w:val="21"/>
          <w:szCs w:val="21"/>
        </w:rPr>
        <w:t xml:space="preserve"> </w:t>
      </w:r>
      <w:proofErr w:type="spellStart"/>
      <w:r w:rsidRPr="00A4280D">
        <w:rPr>
          <w:color w:val="000000" w:themeColor="text1"/>
          <w:sz w:val="21"/>
          <w:szCs w:val="21"/>
        </w:rPr>
        <w:t>framework</w:t>
      </w:r>
      <w:proofErr w:type="spellEnd"/>
      <w:r w:rsidRPr="00A4280D">
        <w:rPr>
          <w:color w:val="000000" w:themeColor="text1"/>
          <w:sz w:val="21"/>
          <w:szCs w:val="21"/>
        </w:rPr>
        <w:t xml:space="preserve"> for UE </w:t>
      </w:r>
      <w:proofErr w:type="spellStart"/>
      <w:r w:rsidRPr="00A4280D">
        <w:rPr>
          <w:color w:val="000000" w:themeColor="text1"/>
          <w:sz w:val="21"/>
          <w:szCs w:val="21"/>
        </w:rPr>
        <w:t>capabilities</w:t>
      </w:r>
      <w:proofErr w:type="spellEnd"/>
      <w:r w:rsidRPr="00A4280D">
        <w:rPr>
          <w:color w:val="000000" w:themeColor="text1"/>
          <w:sz w:val="21"/>
          <w:szCs w:val="21"/>
        </w:rPr>
        <w:t xml:space="preserve">, </w:t>
      </w:r>
      <w:proofErr w:type="spellStart"/>
      <w:r w:rsidRPr="00A4280D">
        <w:rPr>
          <w:color w:val="000000" w:themeColor="text1"/>
          <w:sz w:val="21"/>
          <w:szCs w:val="21"/>
        </w:rPr>
        <w:t>aiming</w:t>
      </w:r>
      <w:proofErr w:type="spellEnd"/>
      <w:r w:rsidRPr="00A4280D">
        <w:rPr>
          <w:color w:val="000000" w:themeColor="text1"/>
          <w:sz w:val="21"/>
          <w:szCs w:val="21"/>
        </w:rPr>
        <w:t xml:space="preserve"> at </w:t>
      </w:r>
      <w:proofErr w:type="spellStart"/>
      <w:r w:rsidRPr="00A4280D">
        <w:rPr>
          <w:color w:val="000000" w:themeColor="text1"/>
          <w:sz w:val="21"/>
          <w:szCs w:val="21"/>
        </w:rPr>
        <w:t>improvements</w:t>
      </w:r>
      <w:proofErr w:type="spellEnd"/>
      <w:r w:rsidRPr="00A4280D">
        <w:rPr>
          <w:color w:val="000000" w:themeColor="text1"/>
          <w:sz w:val="21"/>
          <w:szCs w:val="21"/>
        </w:rPr>
        <w:t xml:space="preserve"> and </w:t>
      </w:r>
      <w:proofErr w:type="spellStart"/>
      <w:r w:rsidRPr="00A4280D">
        <w:rPr>
          <w:color w:val="000000" w:themeColor="text1"/>
          <w:sz w:val="21"/>
          <w:szCs w:val="21"/>
        </w:rPr>
        <w:t>simplification</w:t>
      </w:r>
      <w:proofErr w:type="spellEnd"/>
      <w:r w:rsidRPr="00A4280D">
        <w:rPr>
          <w:color w:val="000000" w:themeColor="text1"/>
          <w:sz w:val="21"/>
          <w:szCs w:val="21"/>
        </w:rPr>
        <w:t xml:space="preserve"> </w:t>
      </w:r>
      <w:proofErr w:type="spellStart"/>
      <w:r w:rsidRPr="00A4280D">
        <w:rPr>
          <w:color w:val="000000" w:themeColor="text1"/>
          <w:sz w:val="21"/>
          <w:szCs w:val="21"/>
        </w:rPr>
        <w:t>compared</w:t>
      </w:r>
      <w:proofErr w:type="spellEnd"/>
      <w:r w:rsidRPr="00A4280D">
        <w:rPr>
          <w:color w:val="000000" w:themeColor="text1"/>
          <w:sz w:val="21"/>
          <w:szCs w:val="21"/>
        </w:rPr>
        <w:t xml:space="preserve"> to 5G NR [RAN2, RAN1, RAN4]</w:t>
      </w:r>
    </w:p>
    <w:p w14:paraId="00AA89DE" w14:textId="77777777" w:rsidR="00AD2720" w:rsidRPr="00A4280D" w:rsidRDefault="00AD2720" w:rsidP="00AD2720">
      <w:pPr>
        <w:pStyle w:val="ListParagraph"/>
        <w:numPr>
          <w:ilvl w:val="0"/>
          <w:numId w:val="36"/>
        </w:numPr>
        <w:overflowPunct w:val="0"/>
        <w:autoSpaceDE w:val="0"/>
        <w:autoSpaceDN w:val="0"/>
        <w:adjustRightInd w:val="0"/>
        <w:spacing w:after="120"/>
        <w:textAlignment w:val="baseline"/>
        <w:rPr>
          <w:bCs/>
          <w:sz w:val="21"/>
          <w:szCs w:val="21"/>
        </w:rPr>
      </w:pPr>
      <w:r w:rsidRPr="00A4280D">
        <w:rPr>
          <w:bCs/>
          <w:sz w:val="21"/>
          <w:szCs w:val="21"/>
        </w:rPr>
        <w:t xml:space="preserve">Data </w:t>
      </w:r>
      <w:proofErr w:type="spellStart"/>
      <w:r w:rsidRPr="00A4280D">
        <w:rPr>
          <w:bCs/>
          <w:sz w:val="21"/>
          <w:szCs w:val="21"/>
        </w:rPr>
        <w:t>transfer</w:t>
      </w:r>
      <w:proofErr w:type="spellEnd"/>
      <w:r w:rsidRPr="00A4280D">
        <w:rPr>
          <w:bCs/>
          <w:sz w:val="21"/>
          <w:szCs w:val="21"/>
        </w:rPr>
        <w:t xml:space="preserve"> design to </w:t>
      </w:r>
      <w:proofErr w:type="spellStart"/>
      <w:r w:rsidRPr="00A4280D">
        <w:rPr>
          <w:bCs/>
          <w:sz w:val="21"/>
          <w:szCs w:val="21"/>
        </w:rPr>
        <w:t>support</w:t>
      </w:r>
      <w:proofErr w:type="spellEnd"/>
      <w:r w:rsidRPr="00A4280D">
        <w:rPr>
          <w:bCs/>
          <w:sz w:val="21"/>
          <w:szCs w:val="21"/>
        </w:rPr>
        <w:t xml:space="preserve"> </w:t>
      </w:r>
      <w:proofErr w:type="spellStart"/>
      <w:r w:rsidRPr="00A4280D">
        <w:rPr>
          <w:bCs/>
          <w:sz w:val="21"/>
          <w:szCs w:val="21"/>
        </w:rPr>
        <w:t>various</w:t>
      </w:r>
      <w:proofErr w:type="spellEnd"/>
      <w:r w:rsidRPr="00A4280D">
        <w:rPr>
          <w:bCs/>
          <w:sz w:val="21"/>
          <w:szCs w:val="21"/>
        </w:rPr>
        <w:t xml:space="preserve"> </w:t>
      </w:r>
      <w:proofErr w:type="spellStart"/>
      <w:r w:rsidRPr="00A4280D">
        <w:rPr>
          <w:bCs/>
          <w:sz w:val="21"/>
          <w:szCs w:val="21"/>
        </w:rPr>
        <w:t>types</w:t>
      </w:r>
      <w:proofErr w:type="spellEnd"/>
      <w:r w:rsidRPr="00A4280D">
        <w:rPr>
          <w:bCs/>
          <w:sz w:val="21"/>
          <w:szCs w:val="21"/>
        </w:rPr>
        <w:t xml:space="preserve"> of data (e.g. AI/ML, </w:t>
      </w:r>
      <w:proofErr w:type="spellStart"/>
      <w:r w:rsidRPr="00A4280D">
        <w:rPr>
          <w:bCs/>
          <w:sz w:val="21"/>
          <w:szCs w:val="21"/>
        </w:rPr>
        <w:t>Sensing</w:t>
      </w:r>
      <w:proofErr w:type="spellEnd"/>
      <w:r w:rsidRPr="00A4280D">
        <w:rPr>
          <w:bCs/>
          <w:sz w:val="21"/>
          <w:szCs w:val="21"/>
        </w:rPr>
        <w:t xml:space="preserve">, </w:t>
      </w:r>
      <w:proofErr w:type="spellStart"/>
      <w:r w:rsidRPr="00A4280D">
        <w:rPr>
          <w:bCs/>
          <w:sz w:val="21"/>
          <w:szCs w:val="21"/>
        </w:rPr>
        <w:t>etc</w:t>
      </w:r>
      <w:proofErr w:type="spellEnd"/>
      <w:r w:rsidRPr="00A4280D">
        <w:rPr>
          <w:bCs/>
          <w:sz w:val="21"/>
          <w:szCs w:val="21"/>
        </w:rPr>
        <w:t>) [RAN2</w:t>
      </w:r>
      <w:r w:rsidRPr="00A4280D">
        <w:rPr>
          <w:rFonts w:hint="eastAsia"/>
          <w:bCs/>
          <w:sz w:val="21"/>
          <w:szCs w:val="21"/>
          <w:lang w:eastAsia="ja-JP"/>
        </w:rPr>
        <w:t xml:space="preserve">, </w:t>
      </w:r>
      <w:r w:rsidRPr="00A4280D">
        <w:rPr>
          <w:bCs/>
          <w:sz w:val="21"/>
          <w:szCs w:val="21"/>
        </w:rPr>
        <w:t>RAN3]</w:t>
      </w:r>
    </w:p>
    <w:p w14:paraId="7EA129FB" w14:textId="627D97AA" w:rsidR="000D1270" w:rsidRPr="00A57439" w:rsidRDefault="000D1270" w:rsidP="00AE0561">
      <w:pPr>
        <w:overflowPunct/>
        <w:autoSpaceDE/>
        <w:autoSpaceDN/>
        <w:adjustRightInd/>
        <w:snapToGrid w:val="0"/>
        <w:spacing w:after="0"/>
        <w:ind w:left="1440"/>
        <w:textAlignment w:val="auto"/>
      </w:pPr>
    </w:p>
    <w:p w14:paraId="05E75EEB" w14:textId="5F572E87" w:rsidR="008D091E" w:rsidRPr="0009004E" w:rsidRDefault="008D091E" w:rsidP="00DD7249">
      <w:r>
        <w:t xml:space="preserve">During the 5G Study, the </w:t>
      </w:r>
      <w:r>
        <w:rPr>
          <w:rFonts w:hint="eastAsia"/>
        </w:rPr>
        <w:t>Re</w:t>
      </w:r>
      <w:r>
        <w:t>l-14 RAN2-led TR 38.804</w:t>
      </w:r>
      <w:r w:rsidR="00DE6681">
        <w:t xml:space="preserve">, </w:t>
      </w:r>
      <w:r>
        <w:t xml:space="preserve">the user plane discussion of the air interface in RAN2 agreed to consider the following aspects </w:t>
      </w:r>
      <w:r w:rsidR="00DD7249">
        <w:t xml:space="preserve">under </w:t>
      </w:r>
      <w:r w:rsidRPr="0009004E">
        <w:t xml:space="preserve">UP protocols functions and bearer types. </w:t>
      </w:r>
    </w:p>
    <w:p w14:paraId="18310529" w14:textId="7F2AF595" w:rsidR="008D091E" w:rsidRPr="0009004E" w:rsidRDefault="008D091E" w:rsidP="0009004E">
      <w:pPr>
        <w:pStyle w:val="ListParagraph"/>
        <w:numPr>
          <w:ilvl w:val="0"/>
          <w:numId w:val="41"/>
        </w:numPr>
        <w:pBdr>
          <w:top w:val="nil"/>
          <w:left w:val="nil"/>
          <w:bottom w:val="nil"/>
          <w:right w:val="nil"/>
          <w:between w:val="nil"/>
        </w:pBdr>
        <w:spacing w:after="120"/>
        <w:jc w:val="both"/>
        <w:rPr>
          <w:sz w:val="20"/>
          <w:szCs w:val="20"/>
        </w:rPr>
      </w:pPr>
      <w:proofErr w:type="spellStart"/>
      <w:r w:rsidRPr="0009004E">
        <w:rPr>
          <w:rFonts w:hint="eastAsia"/>
          <w:sz w:val="20"/>
          <w:szCs w:val="20"/>
        </w:rPr>
        <w:t>O</w:t>
      </w:r>
      <w:r w:rsidRPr="0009004E">
        <w:rPr>
          <w:sz w:val="20"/>
          <w:szCs w:val="20"/>
        </w:rPr>
        <w:t>verview</w:t>
      </w:r>
      <w:proofErr w:type="spellEnd"/>
      <w:r w:rsidRPr="0009004E">
        <w:rPr>
          <w:sz w:val="20"/>
          <w:szCs w:val="20"/>
        </w:rPr>
        <w:t xml:space="preserve"> of L2 functions and </w:t>
      </w:r>
      <w:r w:rsidRPr="0009004E">
        <w:rPr>
          <w:sz w:val="20"/>
          <w:szCs w:val="20"/>
          <w:lang w:val="en-US" w:eastAsia="ja-JP"/>
        </w:rPr>
        <w:t xml:space="preserve">L2 data flow </w:t>
      </w:r>
      <w:r w:rsidRPr="0009004E">
        <w:rPr>
          <w:sz w:val="20"/>
          <w:szCs w:val="20"/>
        </w:rPr>
        <w:t>(</w:t>
      </w:r>
      <w:proofErr w:type="spellStart"/>
      <w:r w:rsidRPr="0009004E">
        <w:rPr>
          <w:sz w:val="20"/>
          <w:szCs w:val="20"/>
        </w:rPr>
        <w:t>impacting</w:t>
      </w:r>
      <w:proofErr w:type="spellEnd"/>
      <w:r w:rsidRPr="0009004E">
        <w:rPr>
          <w:sz w:val="20"/>
          <w:szCs w:val="20"/>
        </w:rPr>
        <w:t xml:space="preserve"> RAN1/RAN3/SA)</w:t>
      </w:r>
    </w:p>
    <w:p w14:paraId="2B9FBAAE" w14:textId="77777777" w:rsidR="008D091E" w:rsidRPr="0009004E" w:rsidRDefault="008D091E" w:rsidP="0009004E">
      <w:pPr>
        <w:pStyle w:val="ListParagraph"/>
        <w:numPr>
          <w:ilvl w:val="0"/>
          <w:numId w:val="41"/>
        </w:numPr>
        <w:pBdr>
          <w:top w:val="nil"/>
          <w:left w:val="nil"/>
          <w:bottom w:val="nil"/>
          <w:right w:val="nil"/>
          <w:between w:val="nil"/>
        </w:pBdr>
        <w:spacing w:after="120"/>
        <w:jc w:val="both"/>
        <w:rPr>
          <w:sz w:val="20"/>
          <w:szCs w:val="20"/>
        </w:rPr>
      </w:pPr>
      <w:r w:rsidRPr="0009004E">
        <w:rPr>
          <w:sz w:val="20"/>
          <w:szCs w:val="20"/>
        </w:rPr>
        <w:t xml:space="preserve">Services and functions </w:t>
      </w:r>
      <w:proofErr w:type="spellStart"/>
      <w:r w:rsidRPr="0009004E">
        <w:rPr>
          <w:sz w:val="20"/>
          <w:szCs w:val="20"/>
        </w:rPr>
        <w:t>provided</w:t>
      </w:r>
      <w:proofErr w:type="spellEnd"/>
      <w:r w:rsidRPr="0009004E">
        <w:rPr>
          <w:sz w:val="20"/>
          <w:szCs w:val="20"/>
        </w:rPr>
        <w:t xml:space="preserve"> </w:t>
      </w:r>
      <w:proofErr w:type="spellStart"/>
      <w:r w:rsidRPr="0009004E">
        <w:rPr>
          <w:sz w:val="20"/>
          <w:szCs w:val="20"/>
        </w:rPr>
        <w:t>by</w:t>
      </w:r>
      <w:proofErr w:type="spellEnd"/>
      <w:r w:rsidRPr="0009004E">
        <w:rPr>
          <w:sz w:val="20"/>
          <w:szCs w:val="20"/>
        </w:rPr>
        <w:t xml:space="preserve"> </w:t>
      </w:r>
      <w:proofErr w:type="spellStart"/>
      <w:r w:rsidRPr="0009004E">
        <w:rPr>
          <w:sz w:val="20"/>
          <w:szCs w:val="20"/>
        </w:rPr>
        <w:t>each</w:t>
      </w:r>
      <w:proofErr w:type="spellEnd"/>
      <w:r w:rsidRPr="0009004E">
        <w:rPr>
          <w:sz w:val="20"/>
          <w:szCs w:val="20"/>
        </w:rPr>
        <w:t xml:space="preserve"> UP </w:t>
      </w:r>
      <w:proofErr w:type="spellStart"/>
      <w:r w:rsidRPr="0009004E">
        <w:rPr>
          <w:sz w:val="20"/>
          <w:szCs w:val="20"/>
        </w:rPr>
        <w:t>layer</w:t>
      </w:r>
      <w:proofErr w:type="spellEnd"/>
      <w:r w:rsidRPr="0009004E">
        <w:rPr>
          <w:sz w:val="20"/>
          <w:szCs w:val="20"/>
        </w:rPr>
        <w:t xml:space="preserve"> (</w:t>
      </w:r>
      <w:proofErr w:type="spellStart"/>
      <w:r w:rsidRPr="0009004E">
        <w:rPr>
          <w:sz w:val="20"/>
          <w:szCs w:val="20"/>
        </w:rPr>
        <w:t>including</w:t>
      </w:r>
      <w:proofErr w:type="spellEnd"/>
      <w:r w:rsidRPr="0009004E">
        <w:rPr>
          <w:sz w:val="20"/>
          <w:szCs w:val="20"/>
        </w:rPr>
        <w:t xml:space="preserve"> MAC/RLC/PDCP/SDAP) (</w:t>
      </w:r>
      <w:proofErr w:type="spellStart"/>
      <w:r w:rsidRPr="0009004E">
        <w:rPr>
          <w:sz w:val="20"/>
          <w:szCs w:val="20"/>
        </w:rPr>
        <w:t>impacting</w:t>
      </w:r>
      <w:proofErr w:type="spellEnd"/>
      <w:r w:rsidRPr="0009004E">
        <w:rPr>
          <w:sz w:val="20"/>
          <w:szCs w:val="20"/>
        </w:rPr>
        <w:t xml:space="preserve"> RAN1/RAN3/SA)</w:t>
      </w:r>
    </w:p>
    <w:p w14:paraId="29C97550" w14:textId="77777777" w:rsidR="008D091E" w:rsidRPr="0009004E" w:rsidRDefault="008D091E" w:rsidP="0009004E">
      <w:pPr>
        <w:pStyle w:val="ListParagraph"/>
        <w:numPr>
          <w:ilvl w:val="0"/>
          <w:numId w:val="41"/>
        </w:numPr>
        <w:pBdr>
          <w:top w:val="nil"/>
          <w:left w:val="nil"/>
          <w:bottom w:val="nil"/>
          <w:right w:val="nil"/>
          <w:between w:val="nil"/>
        </w:pBdr>
        <w:spacing w:after="120"/>
        <w:jc w:val="both"/>
        <w:rPr>
          <w:sz w:val="20"/>
          <w:szCs w:val="20"/>
        </w:rPr>
      </w:pPr>
      <w:proofErr w:type="spellStart"/>
      <w:r w:rsidRPr="0009004E">
        <w:rPr>
          <w:rFonts w:hint="eastAsia"/>
          <w:sz w:val="20"/>
          <w:szCs w:val="20"/>
        </w:rPr>
        <w:t>D</w:t>
      </w:r>
      <w:r w:rsidRPr="0009004E">
        <w:rPr>
          <w:sz w:val="20"/>
          <w:szCs w:val="20"/>
        </w:rPr>
        <w:t>escription</w:t>
      </w:r>
      <w:proofErr w:type="spellEnd"/>
      <w:r w:rsidRPr="0009004E">
        <w:rPr>
          <w:sz w:val="20"/>
          <w:szCs w:val="20"/>
        </w:rPr>
        <w:t xml:space="preserve"> of </w:t>
      </w:r>
      <w:proofErr w:type="spellStart"/>
      <w:r w:rsidRPr="0009004E">
        <w:rPr>
          <w:sz w:val="20"/>
          <w:szCs w:val="20"/>
        </w:rPr>
        <w:t>bearer</w:t>
      </w:r>
      <w:proofErr w:type="spellEnd"/>
      <w:r w:rsidRPr="0009004E">
        <w:rPr>
          <w:sz w:val="20"/>
          <w:szCs w:val="20"/>
        </w:rPr>
        <w:t xml:space="preserve"> </w:t>
      </w:r>
      <w:proofErr w:type="spellStart"/>
      <w:r w:rsidRPr="0009004E">
        <w:rPr>
          <w:sz w:val="20"/>
          <w:szCs w:val="20"/>
        </w:rPr>
        <w:t>types</w:t>
      </w:r>
      <w:proofErr w:type="spellEnd"/>
      <w:r w:rsidRPr="0009004E">
        <w:rPr>
          <w:sz w:val="20"/>
          <w:szCs w:val="20"/>
        </w:rPr>
        <w:t xml:space="preserve"> (e.g. </w:t>
      </w:r>
      <w:proofErr w:type="spellStart"/>
      <w:r w:rsidRPr="0009004E">
        <w:rPr>
          <w:sz w:val="20"/>
          <w:szCs w:val="20"/>
        </w:rPr>
        <w:t>split</w:t>
      </w:r>
      <w:proofErr w:type="spellEnd"/>
      <w:r w:rsidRPr="0009004E">
        <w:rPr>
          <w:sz w:val="20"/>
          <w:szCs w:val="20"/>
        </w:rPr>
        <w:t xml:space="preserve">/SCG </w:t>
      </w:r>
      <w:proofErr w:type="spellStart"/>
      <w:r w:rsidRPr="0009004E">
        <w:rPr>
          <w:sz w:val="20"/>
          <w:szCs w:val="20"/>
        </w:rPr>
        <w:t>bearer</w:t>
      </w:r>
      <w:proofErr w:type="spellEnd"/>
      <w:r w:rsidRPr="0009004E">
        <w:rPr>
          <w:sz w:val="20"/>
          <w:szCs w:val="20"/>
        </w:rPr>
        <w:t>) (</w:t>
      </w:r>
      <w:proofErr w:type="spellStart"/>
      <w:r w:rsidRPr="0009004E">
        <w:rPr>
          <w:sz w:val="20"/>
          <w:szCs w:val="20"/>
        </w:rPr>
        <w:t>impacting</w:t>
      </w:r>
      <w:proofErr w:type="spellEnd"/>
      <w:r w:rsidRPr="0009004E">
        <w:rPr>
          <w:sz w:val="20"/>
          <w:szCs w:val="20"/>
        </w:rPr>
        <w:t xml:space="preserve"> RAN3)</w:t>
      </w:r>
    </w:p>
    <w:p w14:paraId="30A63835" w14:textId="77777777" w:rsidR="008D091E" w:rsidRPr="0009004E" w:rsidRDefault="008D091E" w:rsidP="0009004E">
      <w:pPr>
        <w:pStyle w:val="ListParagraph"/>
        <w:numPr>
          <w:ilvl w:val="0"/>
          <w:numId w:val="41"/>
        </w:numPr>
        <w:pBdr>
          <w:top w:val="nil"/>
          <w:left w:val="nil"/>
          <w:bottom w:val="nil"/>
          <w:right w:val="nil"/>
          <w:between w:val="nil"/>
        </w:pBdr>
        <w:spacing w:after="120"/>
        <w:jc w:val="both"/>
        <w:rPr>
          <w:sz w:val="20"/>
          <w:szCs w:val="20"/>
        </w:rPr>
      </w:pPr>
      <w:proofErr w:type="spellStart"/>
      <w:r w:rsidRPr="0009004E">
        <w:rPr>
          <w:sz w:val="20"/>
          <w:szCs w:val="20"/>
        </w:rPr>
        <w:t>Numerologies</w:t>
      </w:r>
      <w:proofErr w:type="spellEnd"/>
      <w:r w:rsidRPr="0009004E">
        <w:rPr>
          <w:sz w:val="20"/>
          <w:szCs w:val="20"/>
        </w:rPr>
        <w:t xml:space="preserve"> and </w:t>
      </w:r>
      <w:proofErr w:type="spellStart"/>
      <w:r w:rsidRPr="0009004E">
        <w:rPr>
          <w:sz w:val="20"/>
          <w:szCs w:val="20"/>
        </w:rPr>
        <w:t>scheduling</w:t>
      </w:r>
      <w:proofErr w:type="spellEnd"/>
      <w:r w:rsidRPr="0009004E">
        <w:rPr>
          <w:sz w:val="20"/>
          <w:szCs w:val="20"/>
        </w:rPr>
        <w:t xml:space="preserve"> </w:t>
      </w:r>
      <w:proofErr w:type="spellStart"/>
      <w:r w:rsidRPr="0009004E">
        <w:rPr>
          <w:rFonts w:hint="eastAsia"/>
          <w:sz w:val="20"/>
          <w:szCs w:val="20"/>
        </w:rPr>
        <w:t>d</w:t>
      </w:r>
      <w:r w:rsidRPr="0009004E">
        <w:rPr>
          <w:sz w:val="20"/>
          <w:szCs w:val="20"/>
        </w:rPr>
        <w:t>urations</w:t>
      </w:r>
      <w:proofErr w:type="spellEnd"/>
      <w:r w:rsidRPr="0009004E">
        <w:rPr>
          <w:sz w:val="20"/>
          <w:szCs w:val="20"/>
        </w:rPr>
        <w:t xml:space="preserve"> (e.g. SCS and </w:t>
      </w:r>
      <w:proofErr w:type="spellStart"/>
      <w:r w:rsidRPr="0009004E">
        <w:rPr>
          <w:sz w:val="20"/>
          <w:szCs w:val="20"/>
        </w:rPr>
        <w:t>symbol</w:t>
      </w:r>
      <w:proofErr w:type="spellEnd"/>
      <w:r w:rsidRPr="0009004E">
        <w:rPr>
          <w:sz w:val="20"/>
          <w:szCs w:val="20"/>
        </w:rPr>
        <w:t>/</w:t>
      </w:r>
      <w:proofErr w:type="spellStart"/>
      <w:r w:rsidRPr="0009004E">
        <w:rPr>
          <w:sz w:val="20"/>
          <w:szCs w:val="20"/>
        </w:rPr>
        <w:t>slot</w:t>
      </w:r>
      <w:proofErr w:type="spellEnd"/>
      <w:r w:rsidRPr="0009004E">
        <w:rPr>
          <w:sz w:val="20"/>
          <w:szCs w:val="20"/>
        </w:rPr>
        <w:t xml:space="preserve"> </w:t>
      </w:r>
      <w:proofErr w:type="spellStart"/>
      <w:r w:rsidRPr="0009004E">
        <w:rPr>
          <w:sz w:val="20"/>
          <w:szCs w:val="20"/>
        </w:rPr>
        <w:t>duration</w:t>
      </w:r>
      <w:proofErr w:type="spellEnd"/>
      <w:r w:rsidRPr="0009004E">
        <w:rPr>
          <w:sz w:val="20"/>
          <w:szCs w:val="20"/>
        </w:rPr>
        <w:t xml:space="preserve"> </w:t>
      </w:r>
      <w:proofErr w:type="spellStart"/>
      <w:r w:rsidRPr="0009004E">
        <w:rPr>
          <w:sz w:val="20"/>
          <w:szCs w:val="20"/>
        </w:rPr>
        <w:t>according</w:t>
      </w:r>
      <w:proofErr w:type="spellEnd"/>
      <w:r w:rsidRPr="0009004E">
        <w:rPr>
          <w:sz w:val="20"/>
          <w:szCs w:val="20"/>
        </w:rPr>
        <w:t xml:space="preserve"> to </w:t>
      </w:r>
      <w:proofErr w:type="spellStart"/>
      <w:r w:rsidRPr="0009004E">
        <w:rPr>
          <w:sz w:val="20"/>
          <w:szCs w:val="20"/>
        </w:rPr>
        <w:t>the</w:t>
      </w:r>
      <w:proofErr w:type="spellEnd"/>
      <w:r w:rsidRPr="0009004E">
        <w:rPr>
          <w:sz w:val="20"/>
          <w:szCs w:val="20"/>
        </w:rPr>
        <w:t xml:space="preserve"> </w:t>
      </w:r>
      <w:proofErr w:type="spellStart"/>
      <w:r w:rsidRPr="0009004E">
        <w:rPr>
          <w:sz w:val="20"/>
          <w:szCs w:val="20"/>
        </w:rPr>
        <w:t>inputs</w:t>
      </w:r>
      <w:proofErr w:type="spellEnd"/>
      <w:r w:rsidRPr="0009004E">
        <w:rPr>
          <w:sz w:val="20"/>
          <w:szCs w:val="20"/>
        </w:rPr>
        <w:t xml:space="preserve"> </w:t>
      </w:r>
      <w:proofErr w:type="spellStart"/>
      <w:r w:rsidRPr="0009004E">
        <w:rPr>
          <w:sz w:val="20"/>
          <w:szCs w:val="20"/>
        </w:rPr>
        <w:t>from</w:t>
      </w:r>
      <w:proofErr w:type="spellEnd"/>
      <w:r w:rsidRPr="0009004E">
        <w:rPr>
          <w:sz w:val="20"/>
          <w:szCs w:val="20"/>
        </w:rPr>
        <w:t xml:space="preserve"> RAN1)</w:t>
      </w:r>
    </w:p>
    <w:p w14:paraId="73C7214B" w14:textId="77777777" w:rsidR="008D091E" w:rsidRPr="0009004E" w:rsidRDefault="008D091E" w:rsidP="0009004E">
      <w:pPr>
        <w:pStyle w:val="ListParagraph"/>
        <w:numPr>
          <w:ilvl w:val="0"/>
          <w:numId w:val="41"/>
        </w:numPr>
        <w:pBdr>
          <w:top w:val="nil"/>
          <w:left w:val="nil"/>
          <w:bottom w:val="nil"/>
          <w:right w:val="nil"/>
          <w:between w:val="nil"/>
        </w:pBdr>
        <w:spacing w:after="120"/>
        <w:jc w:val="both"/>
        <w:rPr>
          <w:sz w:val="20"/>
          <w:szCs w:val="20"/>
        </w:rPr>
      </w:pPr>
      <w:r w:rsidRPr="0009004E">
        <w:rPr>
          <w:rFonts w:hint="eastAsia"/>
          <w:sz w:val="20"/>
          <w:szCs w:val="20"/>
        </w:rPr>
        <w:t>A</w:t>
      </w:r>
      <w:r w:rsidRPr="0009004E">
        <w:rPr>
          <w:sz w:val="20"/>
          <w:szCs w:val="20"/>
        </w:rPr>
        <w:t>RQ and HARQ (</w:t>
      </w:r>
      <w:proofErr w:type="spellStart"/>
      <w:r w:rsidRPr="0009004E">
        <w:rPr>
          <w:sz w:val="20"/>
          <w:szCs w:val="20"/>
        </w:rPr>
        <w:t>impacting</w:t>
      </w:r>
      <w:proofErr w:type="spellEnd"/>
      <w:r w:rsidRPr="0009004E">
        <w:rPr>
          <w:sz w:val="20"/>
          <w:szCs w:val="20"/>
        </w:rPr>
        <w:t xml:space="preserve"> RAN1)</w:t>
      </w:r>
    </w:p>
    <w:p w14:paraId="3955247F" w14:textId="77777777" w:rsidR="008D091E" w:rsidRPr="0009004E" w:rsidRDefault="008D091E" w:rsidP="0009004E">
      <w:pPr>
        <w:pStyle w:val="ListParagraph"/>
        <w:numPr>
          <w:ilvl w:val="0"/>
          <w:numId w:val="41"/>
        </w:numPr>
        <w:pBdr>
          <w:top w:val="nil"/>
          <w:left w:val="nil"/>
          <w:bottom w:val="nil"/>
          <w:right w:val="nil"/>
          <w:between w:val="nil"/>
        </w:pBdr>
        <w:spacing w:after="120"/>
        <w:jc w:val="both"/>
        <w:rPr>
          <w:sz w:val="20"/>
          <w:szCs w:val="20"/>
        </w:rPr>
      </w:pPr>
      <w:proofErr w:type="spellStart"/>
      <w:r w:rsidRPr="0009004E">
        <w:rPr>
          <w:rFonts w:hint="eastAsia"/>
          <w:sz w:val="20"/>
          <w:szCs w:val="20"/>
        </w:rPr>
        <w:t>S</w:t>
      </w:r>
      <w:r w:rsidRPr="0009004E">
        <w:rPr>
          <w:sz w:val="20"/>
          <w:szCs w:val="20"/>
        </w:rPr>
        <w:t>cheduling</w:t>
      </w:r>
      <w:proofErr w:type="spellEnd"/>
      <w:r w:rsidRPr="0009004E">
        <w:rPr>
          <w:sz w:val="20"/>
          <w:szCs w:val="20"/>
        </w:rPr>
        <w:t xml:space="preserve"> </w:t>
      </w:r>
      <w:proofErr w:type="spellStart"/>
      <w:r w:rsidRPr="0009004E">
        <w:rPr>
          <w:sz w:val="20"/>
          <w:szCs w:val="20"/>
        </w:rPr>
        <w:t>schemes</w:t>
      </w:r>
      <w:proofErr w:type="spellEnd"/>
      <w:r w:rsidRPr="0009004E">
        <w:rPr>
          <w:sz w:val="20"/>
          <w:szCs w:val="20"/>
        </w:rPr>
        <w:t xml:space="preserve"> (e.g. DL/UL </w:t>
      </w:r>
      <w:proofErr w:type="spellStart"/>
      <w:r w:rsidRPr="0009004E">
        <w:rPr>
          <w:sz w:val="20"/>
          <w:szCs w:val="20"/>
        </w:rPr>
        <w:t>dynamic</w:t>
      </w:r>
      <w:proofErr w:type="spellEnd"/>
      <w:r w:rsidRPr="0009004E">
        <w:rPr>
          <w:sz w:val="20"/>
          <w:szCs w:val="20"/>
        </w:rPr>
        <w:t>/</w:t>
      </w:r>
      <w:proofErr w:type="spellStart"/>
      <w:r w:rsidRPr="0009004E">
        <w:rPr>
          <w:sz w:val="20"/>
          <w:szCs w:val="20"/>
        </w:rPr>
        <w:t>configured</w:t>
      </w:r>
      <w:proofErr w:type="spellEnd"/>
      <w:r w:rsidRPr="0009004E">
        <w:rPr>
          <w:sz w:val="20"/>
          <w:szCs w:val="20"/>
        </w:rPr>
        <w:t xml:space="preserve"> </w:t>
      </w:r>
      <w:proofErr w:type="spellStart"/>
      <w:r w:rsidRPr="0009004E">
        <w:rPr>
          <w:sz w:val="20"/>
          <w:szCs w:val="20"/>
        </w:rPr>
        <w:t>scheduling</w:t>
      </w:r>
      <w:proofErr w:type="spellEnd"/>
      <w:r w:rsidRPr="0009004E">
        <w:rPr>
          <w:sz w:val="20"/>
          <w:szCs w:val="20"/>
        </w:rPr>
        <w:t>) (</w:t>
      </w:r>
      <w:proofErr w:type="spellStart"/>
      <w:r w:rsidRPr="0009004E">
        <w:rPr>
          <w:sz w:val="20"/>
          <w:szCs w:val="20"/>
        </w:rPr>
        <w:t>impacting</w:t>
      </w:r>
      <w:proofErr w:type="spellEnd"/>
      <w:r w:rsidRPr="0009004E">
        <w:rPr>
          <w:sz w:val="20"/>
          <w:szCs w:val="20"/>
        </w:rPr>
        <w:t xml:space="preserve"> RAN1)</w:t>
      </w:r>
    </w:p>
    <w:p w14:paraId="1265E558" w14:textId="77777777" w:rsidR="008D091E" w:rsidRPr="0009004E" w:rsidRDefault="008D091E" w:rsidP="0009004E">
      <w:pPr>
        <w:pStyle w:val="ListParagraph"/>
        <w:numPr>
          <w:ilvl w:val="0"/>
          <w:numId w:val="41"/>
        </w:numPr>
        <w:pBdr>
          <w:top w:val="nil"/>
          <w:left w:val="nil"/>
          <w:bottom w:val="nil"/>
          <w:right w:val="nil"/>
          <w:between w:val="nil"/>
        </w:pBdr>
        <w:spacing w:after="120"/>
        <w:jc w:val="both"/>
        <w:rPr>
          <w:sz w:val="20"/>
          <w:szCs w:val="20"/>
        </w:rPr>
      </w:pPr>
      <w:proofErr w:type="spellStart"/>
      <w:r w:rsidRPr="0009004E">
        <w:rPr>
          <w:rFonts w:hint="eastAsia"/>
          <w:sz w:val="20"/>
          <w:szCs w:val="20"/>
        </w:rPr>
        <w:t>Q</w:t>
      </w:r>
      <w:r w:rsidRPr="0009004E">
        <w:rPr>
          <w:sz w:val="20"/>
          <w:szCs w:val="20"/>
        </w:rPr>
        <w:t>oS</w:t>
      </w:r>
      <w:proofErr w:type="spellEnd"/>
      <w:r w:rsidRPr="0009004E">
        <w:rPr>
          <w:sz w:val="20"/>
          <w:szCs w:val="20"/>
        </w:rPr>
        <w:t xml:space="preserve"> </w:t>
      </w:r>
      <w:proofErr w:type="spellStart"/>
      <w:r w:rsidRPr="0009004E">
        <w:rPr>
          <w:sz w:val="20"/>
          <w:szCs w:val="20"/>
        </w:rPr>
        <w:t>control</w:t>
      </w:r>
      <w:proofErr w:type="spellEnd"/>
      <w:r w:rsidRPr="0009004E">
        <w:rPr>
          <w:sz w:val="20"/>
          <w:szCs w:val="20"/>
        </w:rPr>
        <w:t xml:space="preserve"> (e.g. </w:t>
      </w:r>
      <w:proofErr w:type="spellStart"/>
      <w:r w:rsidRPr="0009004E">
        <w:rPr>
          <w:sz w:val="20"/>
          <w:szCs w:val="20"/>
        </w:rPr>
        <w:t>QoS</w:t>
      </w:r>
      <w:proofErr w:type="spellEnd"/>
      <w:r w:rsidRPr="0009004E">
        <w:rPr>
          <w:sz w:val="20"/>
          <w:szCs w:val="20"/>
        </w:rPr>
        <w:t xml:space="preserve"> </w:t>
      </w:r>
      <w:proofErr w:type="spellStart"/>
      <w:r w:rsidRPr="0009004E">
        <w:rPr>
          <w:sz w:val="20"/>
          <w:szCs w:val="20"/>
        </w:rPr>
        <w:t>flow</w:t>
      </w:r>
      <w:proofErr w:type="spellEnd"/>
      <w:r w:rsidRPr="0009004E">
        <w:rPr>
          <w:sz w:val="20"/>
          <w:szCs w:val="20"/>
        </w:rPr>
        <w:t xml:space="preserve"> to DRB </w:t>
      </w:r>
      <w:proofErr w:type="spellStart"/>
      <w:r w:rsidRPr="0009004E">
        <w:rPr>
          <w:sz w:val="20"/>
          <w:szCs w:val="20"/>
        </w:rPr>
        <w:t>mapping</w:t>
      </w:r>
      <w:proofErr w:type="spellEnd"/>
      <w:r w:rsidRPr="0009004E">
        <w:rPr>
          <w:sz w:val="20"/>
          <w:szCs w:val="20"/>
        </w:rPr>
        <w:t>) (</w:t>
      </w:r>
      <w:proofErr w:type="spellStart"/>
      <w:r w:rsidRPr="0009004E">
        <w:rPr>
          <w:sz w:val="20"/>
          <w:szCs w:val="20"/>
        </w:rPr>
        <w:t>impacting</w:t>
      </w:r>
      <w:proofErr w:type="spellEnd"/>
      <w:r w:rsidRPr="0009004E">
        <w:rPr>
          <w:sz w:val="20"/>
          <w:szCs w:val="20"/>
        </w:rPr>
        <w:t xml:space="preserve"> SA)</w:t>
      </w:r>
    </w:p>
    <w:p w14:paraId="6A1C2633" w14:textId="77777777" w:rsidR="008D091E" w:rsidRPr="0009004E" w:rsidRDefault="008D091E" w:rsidP="0009004E">
      <w:pPr>
        <w:pStyle w:val="ListParagraph"/>
        <w:numPr>
          <w:ilvl w:val="0"/>
          <w:numId w:val="41"/>
        </w:numPr>
        <w:pBdr>
          <w:top w:val="nil"/>
          <w:left w:val="nil"/>
          <w:bottom w:val="nil"/>
          <w:right w:val="nil"/>
          <w:between w:val="nil"/>
        </w:pBdr>
        <w:spacing w:after="120"/>
        <w:jc w:val="both"/>
        <w:rPr>
          <w:sz w:val="20"/>
          <w:szCs w:val="20"/>
        </w:rPr>
      </w:pPr>
      <w:r w:rsidRPr="0009004E">
        <w:rPr>
          <w:rFonts w:hint="eastAsia"/>
          <w:sz w:val="20"/>
          <w:szCs w:val="20"/>
        </w:rPr>
        <w:t>R</w:t>
      </w:r>
      <w:r w:rsidRPr="0009004E">
        <w:rPr>
          <w:sz w:val="20"/>
          <w:szCs w:val="20"/>
        </w:rPr>
        <w:t xml:space="preserve">andom </w:t>
      </w:r>
      <w:proofErr w:type="spellStart"/>
      <w:r w:rsidRPr="0009004E">
        <w:rPr>
          <w:sz w:val="20"/>
          <w:szCs w:val="20"/>
        </w:rPr>
        <w:t>access</w:t>
      </w:r>
      <w:proofErr w:type="spellEnd"/>
      <w:r w:rsidRPr="0009004E">
        <w:rPr>
          <w:sz w:val="20"/>
          <w:szCs w:val="20"/>
        </w:rPr>
        <w:t xml:space="preserve"> </w:t>
      </w:r>
      <w:proofErr w:type="spellStart"/>
      <w:r w:rsidRPr="0009004E">
        <w:rPr>
          <w:sz w:val="20"/>
          <w:szCs w:val="20"/>
        </w:rPr>
        <w:t>procedure</w:t>
      </w:r>
      <w:proofErr w:type="spellEnd"/>
      <w:r w:rsidRPr="0009004E">
        <w:rPr>
          <w:sz w:val="20"/>
          <w:szCs w:val="20"/>
        </w:rPr>
        <w:t xml:space="preserve"> (</w:t>
      </w:r>
      <w:proofErr w:type="spellStart"/>
      <w:r w:rsidRPr="0009004E">
        <w:rPr>
          <w:sz w:val="20"/>
          <w:szCs w:val="20"/>
        </w:rPr>
        <w:t>impacting</w:t>
      </w:r>
      <w:proofErr w:type="spellEnd"/>
      <w:r w:rsidRPr="0009004E">
        <w:rPr>
          <w:sz w:val="20"/>
          <w:szCs w:val="20"/>
        </w:rPr>
        <w:t xml:space="preserve"> RAN1/RAN4)</w:t>
      </w:r>
    </w:p>
    <w:p w14:paraId="54F26C6F" w14:textId="77777777" w:rsidR="008D091E" w:rsidRPr="0009004E" w:rsidRDefault="008D091E" w:rsidP="0009004E">
      <w:pPr>
        <w:pStyle w:val="ListParagraph"/>
        <w:numPr>
          <w:ilvl w:val="0"/>
          <w:numId w:val="41"/>
        </w:numPr>
        <w:pBdr>
          <w:top w:val="nil"/>
          <w:left w:val="nil"/>
          <w:bottom w:val="nil"/>
          <w:right w:val="nil"/>
          <w:between w:val="nil"/>
        </w:pBdr>
        <w:spacing w:after="120"/>
        <w:jc w:val="both"/>
        <w:rPr>
          <w:sz w:val="20"/>
          <w:szCs w:val="20"/>
        </w:rPr>
      </w:pPr>
      <w:r w:rsidRPr="0009004E">
        <w:rPr>
          <w:rFonts w:hint="eastAsia"/>
          <w:sz w:val="20"/>
          <w:szCs w:val="20"/>
        </w:rPr>
        <w:t>U</w:t>
      </w:r>
      <w:r w:rsidRPr="0009004E">
        <w:rPr>
          <w:sz w:val="20"/>
          <w:szCs w:val="20"/>
        </w:rPr>
        <w:t xml:space="preserve">E </w:t>
      </w:r>
      <w:proofErr w:type="spellStart"/>
      <w:r w:rsidRPr="0009004E">
        <w:rPr>
          <w:sz w:val="20"/>
          <w:szCs w:val="20"/>
        </w:rPr>
        <w:t>power</w:t>
      </w:r>
      <w:proofErr w:type="spellEnd"/>
      <w:r w:rsidRPr="0009004E">
        <w:rPr>
          <w:sz w:val="20"/>
          <w:szCs w:val="20"/>
        </w:rPr>
        <w:t xml:space="preserve"> </w:t>
      </w:r>
      <w:proofErr w:type="spellStart"/>
      <w:r w:rsidRPr="0009004E">
        <w:rPr>
          <w:sz w:val="20"/>
          <w:szCs w:val="20"/>
        </w:rPr>
        <w:t>saving</w:t>
      </w:r>
      <w:proofErr w:type="spellEnd"/>
      <w:r w:rsidRPr="0009004E">
        <w:rPr>
          <w:sz w:val="20"/>
          <w:szCs w:val="20"/>
        </w:rPr>
        <w:t xml:space="preserve"> (e.g. DRX) (</w:t>
      </w:r>
      <w:proofErr w:type="spellStart"/>
      <w:r w:rsidRPr="0009004E">
        <w:rPr>
          <w:sz w:val="20"/>
          <w:szCs w:val="20"/>
        </w:rPr>
        <w:t>impacting</w:t>
      </w:r>
      <w:proofErr w:type="spellEnd"/>
      <w:r w:rsidRPr="0009004E">
        <w:rPr>
          <w:sz w:val="20"/>
          <w:szCs w:val="20"/>
        </w:rPr>
        <w:t xml:space="preserve"> RAN1/RAN4)</w:t>
      </w:r>
    </w:p>
    <w:p w14:paraId="47463C72" w14:textId="7CC363CC" w:rsidR="008D091E" w:rsidRDefault="008D091E" w:rsidP="006167E5">
      <w:pPr>
        <w:spacing w:before="120"/>
      </w:pPr>
    </w:p>
    <w:p w14:paraId="2EF34BE3" w14:textId="7BB17C77" w:rsidR="0052234F" w:rsidRDefault="00884532" w:rsidP="006167E5">
      <w:pPr>
        <w:spacing w:before="120"/>
      </w:pPr>
      <w:r>
        <w:t xml:space="preserve">In this </w:t>
      </w:r>
      <w:r w:rsidR="00AD2720">
        <w:t>contribution</w:t>
      </w:r>
      <w:r w:rsidR="00C14783">
        <w:t xml:space="preserve">, we </w:t>
      </w:r>
      <w:r w:rsidR="00AD2720">
        <w:t>present</w:t>
      </w:r>
      <w:r w:rsidR="00066C74">
        <w:t xml:space="preserve"> our </w:t>
      </w:r>
      <w:r w:rsidR="00AD2720">
        <w:t xml:space="preserve">analysis and </w:t>
      </w:r>
      <w:r w:rsidR="00066C74">
        <w:t>view</w:t>
      </w:r>
      <w:r w:rsidR="008205D4">
        <w:t>s</w:t>
      </w:r>
      <w:r w:rsidR="00066C74">
        <w:t xml:space="preserve"> </w:t>
      </w:r>
      <w:r w:rsidR="00AD2720">
        <w:t xml:space="preserve">regarding </w:t>
      </w:r>
      <w:r w:rsidR="00DD7249">
        <w:t xml:space="preserve">some of these aspects including </w:t>
      </w:r>
      <w:r w:rsidR="00AD2720">
        <w:t>the User plane architecture and protocol design</w:t>
      </w:r>
      <w:r w:rsidR="002E6982">
        <w:t xml:space="preserve"> for 6GR.</w:t>
      </w:r>
    </w:p>
    <w:p w14:paraId="4A7E65D9" w14:textId="54F91CA9" w:rsidR="002C5D79" w:rsidRPr="00F119AB" w:rsidRDefault="00603E08" w:rsidP="00602634">
      <w:pPr>
        <w:pStyle w:val="Heading1"/>
      </w:pPr>
      <w:r>
        <w:t>Discussion</w:t>
      </w:r>
    </w:p>
    <w:p w14:paraId="6452A480" w14:textId="2A57D91E" w:rsidR="002002CB" w:rsidRDefault="004049C8" w:rsidP="004D2004">
      <w:pPr>
        <w:pStyle w:val="Heading2"/>
      </w:pPr>
      <w:r>
        <w:t xml:space="preserve">User Plane </w:t>
      </w:r>
      <w:r w:rsidR="00DD7249">
        <w:t>functions</w:t>
      </w:r>
    </w:p>
    <w:p w14:paraId="2957BB71" w14:textId="7FE7A6ED" w:rsidR="005E0244" w:rsidRDefault="002C5D79">
      <w:r>
        <w:t>The 5G RAN user plane protocol architecture is provided below</w:t>
      </w:r>
    </w:p>
    <w:p w14:paraId="1970B379" w14:textId="3E24B080" w:rsidR="0008540A" w:rsidRDefault="0008540A">
      <w:r w:rsidRPr="0008540A">
        <w:rPr>
          <w:noProof/>
        </w:rPr>
        <w:lastRenderedPageBreak/>
        <w:drawing>
          <wp:inline distT="0" distB="0" distL="0" distR="0" wp14:anchorId="2093F8A4" wp14:editId="39C52A90">
            <wp:extent cx="6120765" cy="2046605"/>
            <wp:effectExtent l="0" t="0" r="635" b="0"/>
            <wp:docPr id="21300194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019476" name=""/>
                    <pic:cNvPicPr/>
                  </pic:nvPicPr>
                  <pic:blipFill>
                    <a:blip r:embed="rId13"/>
                    <a:stretch>
                      <a:fillRect/>
                    </a:stretch>
                  </pic:blipFill>
                  <pic:spPr>
                    <a:xfrm>
                      <a:off x="0" y="0"/>
                      <a:ext cx="6120765" cy="2046605"/>
                    </a:xfrm>
                    <a:prstGeom prst="rect">
                      <a:avLst/>
                    </a:prstGeom>
                  </pic:spPr>
                </pic:pic>
              </a:graphicData>
            </a:graphic>
          </wp:inline>
        </w:drawing>
      </w:r>
    </w:p>
    <w:p w14:paraId="29573863" w14:textId="19836E2F" w:rsidR="0008540A" w:rsidRDefault="0008540A" w:rsidP="0008540A">
      <w:pPr>
        <w:jc w:val="center"/>
      </w:pPr>
      <w:r>
        <w:t>Figure 1: 5G User plane protocol architecture</w:t>
      </w:r>
    </w:p>
    <w:p w14:paraId="593B2CC2" w14:textId="77777777" w:rsidR="00DD7249" w:rsidRDefault="00DD7249"/>
    <w:p w14:paraId="7C153129" w14:textId="01814232" w:rsidR="00DD7249" w:rsidRPr="00CE3B75" w:rsidRDefault="00DD7249" w:rsidP="00DD7249">
      <w:r w:rsidRPr="00CE3B75">
        <w:t>The main services and functions of the MAC sublayer include:</w:t>
      </w:r>
    </w:p>
    <w:p w14:paraId="540BDC97" w14:textId="313D2449" w:rsidR="00DD7249" w:rsidRPr="00CE3B75" w:rsidRDefault="00DD7249" w:rsidP="00DD7249">
      <w:pPr>
        <w:pStyle w:val="B1"/>
      </w:pPr>
      <w:r w:rsidRPr="00CE3B75">
        <w:t>-</w:t>
      </w:r>
      <w:r w:rsidRPr="00CE3B75">
        <w:tab/>
        <w:t>Mapping between logical channels and transport channels</w:t>
      </w:r>
      <w:r>
        <w:t>.</w:t>
      </w:r>
    </w:p>
    <w:p w14:paraId="661A7FDE" w14:textId="2B6C140A" w:rsidR="00DD7249" w:rsidRPr="00CE3B75" w:rsidRDefault="00DD7249" w:rsidP="00DD7249">
      <w:pPr>
        <w:pStyle w:val="B1"/>
      </w:pPr>
      <w:r w:rsidRPr="00CE3B75">
        <w:t>-</w:t>
      </w:r>
      <w:r w:rsidRPr="00CE3B75">
        <w:tab/>
        <w:t>Multiplexing/demultiplexing of MAC SDUs</w:t>
      </w:r>
      <w:r w:rsidR="00992589">
        <w:t xml:space="preserve"> </w:t>
      </w:r>
      <w:r>
        <w:t>(RLC PDUs)</w:t>
      </w:r>
      <w:r w:rsidRPr="00CE3B75">
        <w:t xml:space="preserve"> belonging to one or different logical channels into/from transport blocks (TB) delivered to/from the physical layer on transport channels</w:t>
      </w:r>
      <w:r>
        <w:t xml:space="preserve">. </w:t>
      </w:r>
    </w:p>
    <w:p w14:paraId="21A860E2" w14:textId="2C3B9B77" w:rsidR="00DD7249" w:rsidRPr="00CE3B75" w:rsidRDefault="00DD7249" w:rsidP="00DD7249">
      <w:pPr>
        <w:pStyle w:val="B1"/>
      </w:pPr>
      <w:r w:rsidRPr="00CE3B75">
        <w:t>-</w:t>
      </w:r>
      <w:r w:rsidRPr="00CE3B75">
        <w:tab/>
      </w:r>
      <w:r>
        <w:t>Scheduling (Dynamic Resource Allocation): Decide which UE or logical channel gets which time-frequency resources.</w:t>
      </w:r>
    </w:p>
    <w:p w14:paraId="539993E5" w14:textId="7259581F" w:rsidR="00DD7249" w:rsidRPr="00CE3B75" w:rsidRDefault="00DD7249" w:rsidP="00DD7249">
      <w:pPr>
        <w:pStyle w:val="B1"/>
      </w:pPr>
      <w:r w:rsidRPr="00CE3B75">
        <w:t>-</w:t>
      </w:r>
      <w:r w:rsidRPr="00CE3B75">
        <w:tab/>
      </w:r>
      <w:r>
        <w:t>HARQ (Hybrid ARQ): Perform fast retransmissions with soft combining for e</w:t>
      </w:r>
      <w:r w:rsidRPr="00CE3B75">
        <w:t>rror correction</w:t>
      </w:r>
      <w:r>
        <w:t>.</w:t>
      </w:r>
    </w:p>
    <w:p w14:paraId="45CB9135" w14:textId="3CF1159A" w:rsidR="00DD7249" w:rsidRDefault="00DD7249" w:rsidP="00DD7249">
      <w:pPr>
        <w:pStyle w:val="B1"/>
      </w:pPr>
      <w:r w:rsidRPr="00CE3B75">
        <w:t>-</w:t>
      </w:r>
      <w:r w:rsidRPr="00CE3B75">
        <w:tab/>
      </w:r>
      <w:r>
        <w:t>Buffer Status Reporting, Scheduling Request (SR): Procedures for UE to request uplink resources from gNB.</w:t>
      </w:r>
    </w:p>
    <w:p w14:paraId="4E9216C9" w14:textId="6A16BD10" w:rsidR="00DD7249" w:rsidRDefault="00DD7249" w:rsidP="00DD7249">
      <w:pPr>
        <w:pStyle w:val="B1"/>
      </w:pPr>
      <w:r>
        <w:t>-  Random Access (RACH) Coordination: Manage initial access and contention resolution.</w:t>
      </w:r>
    </w:p>
    <w:p w14:paraId="4D7E088B" w14:textId="035BF79C" w:rsidR="00DD7249" w:rsidRPr="00CE3B75" w:rsidRDefault="00DD7249" w:rsidP="00DD7249">
      <w:pPr>
        <w:pStyle w:val="B1"/>
      </w:pPr>
      <w:r>
        <w:t>-  Timing Alignment Maintenance: Adjust UE uplink timing for OFDMA alignment</w:t>
      </w:r>
    </w:p>
    <w:p w14:paraId="2D8E7001" w14:textId="70FFB005" w:rsidR="00DD7249" w:rsidRPr="00CE3B75" w:rsidRDefault="00DD7249" w:rsidP="00DD7249">
      <w:pPr>
        <w:pStyle w:val="B1"/>
      </w:pPr>
      <w:r w:rsidRPr="00CE3B75">
        <w:t>-</w:t>
      </w:r>
      <w:r w:rsidRPr="00CE3B75">
        <w:tab/>
      </w:r>
      <w:r>
        <w:t xml:space="preserve">Logical Channel Prioritization (LCP): </w:t>
      </w:r>
      <w:r w:rsidRPr="00CE3B75">
        <w:t>Priority handling between logical channels of one UE</w:t>
      </w:r>
      <w:r>
        <w:t>.</w:t>
      </w:r>
    </w:p>
    <w:p w14:paraId="4C6B905B" w14:textId="69757F9F" w:rsidR="00DD7249" w:rsidRPr="00CE3B75" w:rsidRDefault="00DD7249" w:rsidP="00DD7249">
      <w:pPr>
        <w:pStyle w:val="B1"/>
      </w:pPr>
      <w:bookmarkStart w:id="0" w:name="_Hlk5951748"/>
      <w:r w:rsidRPr="00CE3B75">
        <w:t>-</w:t>
      </w:r>
      <w:r w:rsidRPr="00CE3B75">
        <w:tab/>
        <w:t>Priority handling between overlapping resources of one UE</w:t>
      </w:r>
      <w:bookmarkEnd w:id="0"/>
      <w:r>
        <w:t>.</w:t>
      </w:r>
    </w:p>
    <w:p w14:paraId="558DE386" w14:textId="416ADD80" w:rsidR="00DD7249" w:rsidRPr="00CE3B75" w:rsidRDefault="00DD7249" w:rsidP="00DD7249">
      <w:pPr>
        <w:pStyle w:val="B1"/>
      </w:pPr>
      <w:r w:rsidRPr="00CE3B75">
        <w:t>-</w:t>
      </w:r>
      <w:r w:rsidRPr="00CE3B75">
        <w:tab/>
      </w:r>
      <w:r>
        <w:t>Padding and Fragmentation</w:t>
      </w:r>
      <w:r w:rsidRPr="00CE3B75">
        <w:t>.</w:t>
      </w:r>
    </w:p>
    <w:p w14:paraId="3F5E7E2C" w14:textId="77777777" w:rsidR="00DD7249" w:rsidRDefault="00DD7249" w:rsidP="00DD7249">
      <w:pPr>
        <w:tabs>
          <w:tab w:val="left" w:pos="576"/>
        </w:tabs>
      </w:pPr>
    </w:p>
    <w:p w14:paraId="271B2671" w14:textId="56D51C6E" w:rsidR="00DD7249" w:rsidRPr="00CE3B75" w:rsidRDefault="00DD7249" w:rsidP="00DD7249">
      <w:r w:rsidRPr="00CE3B75">
        <w:t>The main services and functions of the RLC sublayer include:</w:t>
      </w:r>
    </w:p>
    <w:p w14:paraId="542732C2" w14:textId="6F729927" w:rsidR="00DD7249" w:rsidRPr="00CE3B75" w:rsidRDefault="00DD7249" w:rsidP="00DD7249">
      <w:pPr>
        <w:pStyle w:val="B1"/>
      </w:pPr>
      <w:r w:rsidRPr="00CE3B75">
        <w:t>-</w:t>
      </w:r>
      <w:r w:rsidRPr="00CE3B75">
        <w:tab/>
        <w:t xml:space="preserve">Segmentation </w:t>
      </w:r>
      <w:r>
        <w:t>and re-assembly: Splits PDCP SDUs into smaller RLC PDUs (segmentation) and reassembles them at the receiver</w:t>
      </w:r>
    </w:p>
    <w:p w14:paraId="7E5A799F" w14:textId="2D2CE298" w:rsidR="00DD7249" w:rsidRPr="00DD7249" w:rsidRDefault="00DD7249" w:rsidP="00DD7249">
      <w:pPr>
        <w:pStyle w:val="B1"/>
        <w:rPr>
          <w:b/>
          <w:bCs/>
        </w:rPr>
      </w:pPr>
      <w:r w:rsidRPr="00CE3B75">
        <w:t>-</w:t>
      </w:r>
      <w:r w:rsidRPr="00CE3B75">
        <w:tab/>
      </w:r>
      <w:r>
        <w:t>Retransmission (ARQ)</w:t>
      </w:r>
      <w:r>
        <w:rPr>
          <w:b/>
          <w:bCs/>
        </w:rPr>
        <w:t xml:space="preserve">: </w:t>
      </w:r>
      <w:r>
        <w:t>Detects missing PDUs using sequence numbers and retransmits (AM only)</w:t>
      </w:r>
    </w:p>
    <w:p w14:paraId="780731E8" w14:textId="5B4B493F" w:rsidR="00DD7249" w:rsidRDefault="00DD7249" w:rsidP="00DD7249">
      <w:pPr>
        <w:pStyle w:val="B1"/>
      </w:pPr>
      <w:r>
        <w:t>-  In-sequence Delivery</w:t>
      </w:r>
      <w:r w:rsidRPr="00CE3B75">
        <w:t xml:space="preserve"> (UM and AM</w:t>
      </w:r>
      <w:r w:rsidR="00992589" w:rsidRPr="00CE3B75">
        <w:t>).</w:t>
      </w:r>
    </w:p>
    <w:p w14:paraId="5F66FB66" w14:textId="6FF43A30" w:rsidR="00DD7249" w:rsidRDefault="00DD7249" w:rsidP="00DD7249">
      <w:pPr>
        <w:pStyle w:val="B1"/>
      </w:pPr>
      <w:r>
        <w:t>-  Re-ordering: Reorders out-of-sequence PDUs using RLC sequence numbers</w:t>
      </w:r>
    </w:p>
    <w:p w14:paraId="5411675B" w14:textId="76136F0C" w:rsidR="00DD7249" w:rsidRPr="00CE3B75" w:rsidRDefault="00DD7249" w:rsidP="00DD7249">
      <w:pPr>
        <w:pStyle w:val="B1"/>
      </w:pPr>
      <w:r>
        <w:t>-  Concatenation: Combines multiple smaller SDUs into one RLC PDU</w:t>
      </w:r>
    </w:p>
    <w:p w14:paraId="47127BAE" w14:textId="7626B480" w:rsidR="00DD7249" w:rsidRPr="00CE3B75" w:rsidRDefault="00DD7249" w:rsidP="00DD7249">
      <w:pPr>
        <w:pStyle w:val="B1"/>
      </w:pPr>
      <w:r w:rsidRPr="00CE3B75">
        <w:t>-</w:t>
      </w:r>
      <w:r w:rsidRPr="00CE3B75">
        <w:tab/>
        <w:t xml:space="preserve">Error Correction </w:t>
      </w:r>
      <w:r>
        <w:t>(</w:t>
      </w:r>
      <w:r w:rsidRPr="00CE3B75">
        <w:t>ARQ</w:t>
      </w:r>
      <w:r>
        <w:t>)</w:t>
      </w:r>
      <w:r w:rsidRPr="00CE3B75">
        <w:t xml:space="preserve"> </w:t>
      </w:r>
      <w:r>
        <w:t xml:space="preserve">- </w:t>
      </w:r>
      <w:r w:rsidRPr="00CE3B75">
        <w:t>AM only</w:t>
      </w:r>
      <w:r>
        <w:t>.</w:t>
      </w:r>
    </w:p>
    <w:p w14:paraId="34A7C805" w14:textId="0427DEF6" w:rsidR="00DD7249" w:rsidRDefault="00DD7249" w:rsidP="00DD7249">
      <w:pPr>
        <w:pStyle w:val="B1"/>
      </w:pPr>
      <w:r w:rsidRPr="00CE3B75">
        <w:t>-</w:t>
      </w:r>
      <w:r w:rsidRPr="00CE3B75">
        <w:tab/>
        <w:t>Duplicate Detection (AM only)</w:t>
      </w:r>
      <w:r>
        <w:t>.</w:t>
      </w:r>
    </w:p>
    <w:p w14:paraId="76914790" w14:textId="5EB0A6EF" w:rsidR="00DD7249" w:rsidRDefault="00DD7249" w:rsidP="00DD7249">
      <w:pPr>
        <w:pStyle w:val="B1"/>
      </w:pPr>
      <w:r>
        <w:t>-  Buffer management: Manages transmission and reception buffers</w:t>
      </w:r>
    </w:p>
    <w:p w14:paraId="61C36353" w14:textId="1B0A7222" w:rsidR="00DD7249" w:rsidRPr="00CE3B75" w:rsidRDefault="00DD7249" w:rsidP="00DD7249">
      <w:pPr>
        <w:pStyle w:val="B1"/>
      </w:pPr>
      <w:r>
        <w:t>-  Status Reporting: Sends RLC STATUS PDUs (ACK/NACK info)</w:t>
      </w:r>
    </w:p>
    <w:p w14:paraId="1DF3FA4D" w14:textId="4A12CE13" w:rsidR="00DD7249" w:rsidRPr="00CE3B75" w:rsidRDefault="00DD7249" w:rsidP="00DD7249">
      <w:pPr>
        <w:pStyle w:val="B1"/>
      </w:pPr>
      <w:r w:rsidRPr="00CE3B75">
        <w:t>-</w:t>
      </w:r>
      <w:r w:rsidRPr="00CE3B75">
        <w:tab/>
        <w:t xml:space="preserve">Protocol error detection </w:t>
      </w:r>
      <w:r w:rsidRPr="00CE3B75">
        <w:rPr>
          <w:lang w:eastAsia="ko-KR"/>
        </w:rPr>
        <w:t>(AM only</w:t>
      </w:r>
      <w:r>
        <w:rPr>
          <w:lang w:eastAsia="ko-KR"/>
        </w:rPr>
        <w:t>).</w:t>
      </w:r>
    </w:p>
    <w:p w14:paraId="33D62029" w14:textId="77777777" w:rsidR="00DD7249" w:rsidRPr="00E769B7" w:rsidRDefault="00DD7249" w:rsidP="00DD7249">
      <w:pPr>
        <w:tabs>
          <w:tab w:val="left" w:pos="576"/>
        </w:tabs>
      </w:pPr>
    </w:p>
    <w:p w14:paraId="389C839C" w14:textId="77777777" w:rsidR="00DD7249" w:rsidRPr="00CE3B75" w:rsidRDefault="00DD7249" w:rsidP="00DD7249">
      <w:r w:rsidRPr="00CE3B75">
        <w:t>The main services and functions of the PDCP sublayer include:</w:t>
      </w:r>
    </w:p>
    <w:p w14:paraId="14B03E11" w14:textId="3DBEB678" w:rsidR="00DD7249" w:rsidRPr="00CE3B75" w:rsidRDefault="00DD7249" w:rsidP="00DD7249">
      <w:pPr>
        <w:pStyle w:val="B1"/>
      </w:pPr>
      <w:r w:rsidRPr="00CE3B75">
        <w:t>-</w:t>
      </w:r>
      <w:r w:rsidRPr="00CE3B75">
        <w:tab/>
      </w:r>
      <w:r>
        <w:t>Sequence Numbering: Assigns and manages PDCP SNs to each PDU</w:t>
      </w:r>
    </w:p>
    <w:p w14:paraId="4849CBDF" w14:textId="5C7C72F0" w:rsidR="00DD7249" w:rsidRPr="00CE3B75" w:rsidRDefault="00DD7249" w:rsidP="00DD7249">
      <w:pPr>
        <w:pStyle w:val="B1"/>
      </w:pPr>
      <w:r w:rsidRPr="00CE3B75">
        <w:t>-</w:t>
      </w:r>
      <w:r w:rsidRPr="00CE3B75">
        <w:tab/>
        <w:t xml:space="preserve">Header </w:t>
      </w:r>
      <w:r>
        <w:t>(de)</w:t>
      </w:r>
      <w:r w:rsidRPr="00CE3B75">
        <w:t>compression</w:t>
      </w:r>
      <w:r>
        <w:t>.</w:t>
      </w:r>
    </w:p>
    <w:p w14:paraId="0A1A5CEC" w14:textId="18CA9A95" w:rsidR="00DD7249" w:rsidRPr="00CE3B75" w:rsidRDefault="00DD7249" w:rsidP="00DD7249">
      <w:pPr>
        <w:pStyle w:val="B1"/>
      </w:pPr>
      <w:r w:rsidRPr="00CE3B75">
        <w:t>-</w:t>
      </w:r>
      <w:r w:rsidRPr="00CE3B75">
        <w:tab/>
        <w:t xml:space="preserve">Compression and decompression of uplink PDCP SDUs: DEFLATE based UDC </w:t>
      </w:r>
      <w:r w:rsidR="00992589" w:rsidRPr="00CE3B75">
        <w:t>only.</w:t>
      </w:r>
    </w:p>
    <w:p w14:paraId="306B90B1" w14:textId="3336760F" w:rsidR="00DD7249" w:rsidRPr="00CE3B75" w:rsidRDefault="00DD7249" w:rsidP="00DD7249">
      <w:pPr>
        <w:pStyle w:val="B1"/>
      </w:pPr>
      <w:r w:rsidRPr="00CE3B75">
        <w:t>-</w:t>
      </w:r>
      <w:r w:rsidRPr="00CE3B75">
        <w:tab/>
      </w:r>
      <w:r>
        <w:t xml:space="preserve">Security (Ciphering &amp; Integrity Protection). </w:t>
      </w:r>
    </w:p>
    <w:p w14:paraId="299AB0AA" w14:textId="6A9C9FE5" w:rsidR="00DD7249" w:rsidRPr="00CE3B75" w:rsidRDefault="00DD7249" w:rsidP="00DD7249">
      <w:pPr>
        <w:pStyle w:val="B1"/>
      </w:pPr>
      <w:r w:rsidRPr="00CE3B75">
        <w:t>-</w:t>
      </w:r>
      <w:r w:rsidRPr="00CE3B75">
        <w:tab/>
      </w:r>
      <w:r>
        <w:t>Reordering &amp; In-sequence Delivery: Ensures packets are delivered in correct order</w:t>
      </w:r>
    </w:p>
    <w:p w14:paraId="39A6CD28" w14:textId="6A2CB896" w:rsidR="00DD7249" w:rsidRDefault="00DD7249" w:rsidP="00DD7249">
      <w:pPr>
        <w:pStyle w:val="B1"/>
        <w:rPr>
          <w:lang w:eastAsia="ko-KR"/>
        </w:rPr>
      </w:pPr>
      <w:r>
        <w:rPr>
          <w:lang w:eastAsia="ko-KR"/>
        </w:rPr>
        <w:t xml:space="preserve">-  </w:t>
      </w:r>
      <w:r>
        <w:t>Duplicate Detection &amp; Elimination: Removes duplicate PDCP PDUs (e.g. during carrier duplication or HO)</w:t>
      </w:r>
    </w:p>
    <w:p w14:paraId="2E7845D9" w14:textId="1D0D91AC" w:rsidR="00DD7249" w:rsidRPr="00CE3B75" w:rsidRDefault="00DD7249" w:rsidP="00DD7249">
      <w:pPr>
        <w:pStyle w:val="B1"/>
        <w:rPr>
          <w:lang w:eastAsia="ko-KR"/>
        </w:rPr>
      </w:pPr>
      <w:r w:rsidRPr="00CE3B75">
        <w:rPr>
          <w:lang w:eastAsia="ko-KR"/>
        </w:rPr>
        <w:t>-</w:t>
      </w:r>
      <w:r w:rsidRPr="00CE3B75">
        <w:rPr>
          <w:lang w:eastAsia="ko-KR"/>
        </w:rPr>
        <w:tab/>
      </w:r>
      <w:r>
        <w:t>Re-establishment &amp; HO support</w:t>
      </w:r>
      <w:r>
        <w:rPr>
          <w:lang w:eastAsia="ko-KR"/>
        </w:rPr>
        <w:t xml:space="preserve">: </w:t>
      </w:r>
      <w:r>
        <w:t>Transfer or re-establish PDCP state between cells.</w:t>
      </w:r>
    </w:p>
    <w:p w14:paraId="7490FDB8" w14:textId="35F1F84D" w:rsidR="00DD7249" w:rsidRPr="00CE3B75" w:rsidRDefault="00DD7249" w:rsidP="00DD7249">
      <w:pPr>
        <w:pStyle w:val="B1"/>
        <w:rPr>
          <w:lang w:eastAsia="ko-KR"/>
        </w:rPr>
      </w:pPr>
      <w:r w:rsidRPr="00CE3B75">
        <w:rPr>
          <w:lang w:eastAsia="ko-KR"/>
        </w:rPr>
        <w:t>-</w:t>
      </w:r>
      <w:r w:rsidRPr="00CE3B75">
        <w:rPr>
          <w:lang w:eastAsia="ko-KR"/>
        </w:rPr>
        <w:tab/>
        <w:t>Duplication</w:t>
      </w:r>
      <w:r>
        <w:rPr>
          <w:lang w:eastAsia="ko-KR"/>
        </w:rPr>
        <w:t xml:space="preserve"> of control signalling and/or user data.</w:t>
      </w:r>
    </w:p>
    <w:p w14:paraId="7B50BCEA" w14:textId="29BEACDA" w:rsidR="00DD7249" w:rsidRDefault="00DD7249" w:rsidP="00DD7249">
      <w:pPr>
        <w:pStyle w:val="B1"/>
      </w:pPr>
      <w:r w:rsidRPr="00CE3B75">
        <w:t>-</w:t>
      </w:r>
      <w:r w:rsidRPr="00CE3B75">
        <w:tab/>
      </w:r>
      <w:r>
        <w:t>Discard Timer Handling: Discard PDUs that cannot be transmitted</w:t>
      </w:r>
      <w:r w:rsidRPr="00CE3B75">
        <w:t>.</w:t>
      </w:r>
    </w:p>
    <w:p w14:paraId="4627B345" w14:textId="77777777" w:rsidR="00DD7249" w:rsidRDefault="00DD7249"/>
    <w:p w14:paraId="79565989" w14:textId="14A651D7" w:rsidR="00DD7249" w:rsidRDefault="00602634">
      <w:r>
        <w:t>Based on</w:t>
      </w:r>
      <w:r w:rsidR="00DD7249">
        <w:t xml:space="preserve"> the list of functionalities performed by each protocol layer, </w:t>
      </w:r>
      <w:proofErr w:type="gramStart"/>
      <w:r w:rsidR="00DD7249">
        <w:t>it is clear that all</w:t>
      </w:r>
      <w:proofErr w:type="gramEnd"/>
      <w:r w:rsidR="00DD7249">
        <w:t xml:space="preserve"> the above listed functions are essential in 6GR also, as the </w:t>
      </w:r>
      <w:r>
        <w:t xml:space="preserve">services required to be supported by </w:t>
      </w:r>
      <w:r w:rsidR="00DD7249">
        <w:t xml:space="preserve">user plane </w:t>
      </w:r>
      <w:r>
        <w:t>functions</w:t>
      </w:r>
      <w:r w:rsidR="00DD7249">
        <w:t xml:space="preserve"> </w:t>
      </w:r>
      <w:r>
        <w:t>in</w:t>
      </w:r>
      <w:r w:rsidR="00DD7249">
        <w:t xml:space="preserve"> 5G and 6GR</w:t>
      </w:r>
      <w:r>
        <w:t xml:space="preserve"> remain the same</w:t>
      </w:r>
      <w:r w:rsidR="00DD7249">
        <w:t>. However, the new services that were introduced late in 5G which are probably going to be predominant in 6GR (</w:t>
      </w:r>
      <w:proofErr w:type="spellStart"/>
      <w:r w:rsidR="00DD7249">
        <w:t>eg</w:t>
      </w:r>
      <w:proofErr w:type="spellEnd"/>
      <w:r w:rsidR="00DD7249">
        <w:t xml:space="preserve">: XR/AI/Sensing/HRLLC etc) require more efficient UP processing and higher data rates. Latency and implementation complexity are some more factors that need </w:t>
      </w:r>
      <w:r>
        <w:t>scrutiny</w:t>
      </w:r>
      <w:r w:rsidR="00DD7249">
        <w:t>.</w:t>
      </w:r>
    </w:p>
    <w:p w14:paraId="1A926975" w14:textId="4094BC8D" w:rsidR="00306085" w:rsidRDefault="00306085">
      <w:r w:rsidRPr="00306085">
        <w:t xml:space="preserve">In 5G, the Radio Link Control (RLC) layer is a crucial part of the protocol stack, sitting between the MAC (Medium Access Control) and PDCP (Packet Data Convergence Protocol) layers. </w:t>
      </w:r>
      <w:r w:rsidR="00DD7249">
        <w:t>Its main functions are listed above.</w:t>
      </w:r>
      <w:r w:rsidR="00DD7249" w:rsidRPr="00DD7249">
        <w:t xml:space="preserve"> </w:t>
      </w:r>
      <w:r w:rsidR="00DD7249">
        <w:t xml:space="preserve">However, we observe that there are some redundant functions that exist among different layers of 5G UP protocol stack.  </w:t>
      </w:r>
    </w:p>
    <w:p w14:paraId="32FF10F3" w14:textId="259FB52C" w:rsidR="00DD7249" w:rsidRPr="00400081" w:rsidRDefault="00DD7249" w:rsidP="00400081">
      <w:pPr>
        <w:pStyle w:val="ListParagraph"/>
        <w:numPr>
          <w:ilvl w:val="0"/>
          <w:numId w:val="37"/>
        </w:numPr>
        <w:rPr>
          <w:sz w:val="20"/>
          <w:szCs w:val="20"/>
        </w:rPr>
      </w:pPr>
      <w:r w:rsidRPr="00400081">
        <w:rPr>
          <w:sz w:val="20"/>
          <w:szCs w:val="20"/>
        </w:rPr>
        <w:t>PDCP and AM RLC, both support the packet retransmissions with a corresponding status report. This requires two separate SNs (Sequence Number) allocated in both PDCP and RLC respectively.</w:t>
      </w:r>
    </w:p>
    <w:p w14:paraId="56193059" w14:textId="198FEDC9" w:rsidR="00DD7249" w:rsidRPr="00400081" w:rsidRDefault="00DD7249" w:rsidP="00400081">
      <w:pPr>
        <w:pStyle w:val="ListParagraph"/>
        <w:numPr>
          <w:ilvl w:val="0"/>
          <w:numId w:val="37"/>
        </w:numPr>
        <w:rPr>
          <w:sz w:val="20"/>
          <w:szCs w:val="20"/>
        </w:rPr>
      </w:pPr>
      <w:r w:rsidRPr="00400081">
        <w:rPr>
          <w:sz w:val="20"/>
          <w:szCs w:val="20"/>
        </w:rPr>
        <w:t xml:space="preserve">In-sequence </w:t>
      </w:r>
      <w:proofErr w:type="spellStart"/>
      <w:r w:rsidRPr="00400081">
        <w:rPr>
          <w:sz w:val="20"/>
          <w:szCs w:val="20"/>
        </w:rPr>
        <w:t>delivery</w:t>
      </w:r>
      <w:proofErr w:type="spellEnd"/>
      <w:r w:rsidR="00992589">
        <w:rPr>
          <w:sz w:val="20"/>
          <w:szCs w:val="20"/>
        </w:rPr>
        <w:t>:</w:t>
      </w:r>
      <w:r w:rsidRPr="00400081">
        <w:rPr>
          <w:sz w:val="20"/>
          <w:szCs w:val="20"/>
        </w:rPr>
        <w:t xml:space="preserve"> </w:t>
      </w:r>
      <w:proofErr w:type="spellStart"/>
      <w:r w:rsidRPr="00400081">
        <w:rPr>
          <w:sz w:val="20"/>
          <w:szCs w:val="20"/>
        </w:rPr>
        <w:t>Because</w:t>
      </w:r>
      <w:proofErr w:type="spellEnd"/>
      <w:r w:rsidRPr="00400081">
        <w:rPr>
          <w:sz w:val="20"/>
          <w:szCs w:val="20"/>
        </w:rPr>
        <w:t xml:space="preserve"> </w:t>
      </w:r>
      <w:proofErr w:type="spellStart"/>
      <w:r w:rsidRPr="00400081">
        <w:rPr>
          <w:sz w:val="20"/>
          <w:szCs w:val="20"/>
        </w:rPr>
        <w:t>there</w:t>
      </w:r>
      <w:proofErr w:type="spellEnd"/>
      <w:r w:rsidRPr="00400081">
        <w:rPr>
          <w:sz w:val="20"/>
          <w:szCs w:val="20"/>
        </w:rPr>
        <w:t xml:space="preserve"> </w:t>
      </w:r>
      <w:proofErr w:type="spellStart"/>
      <w:r w:rsidRPr="00400081">
        <w:rPr>
          <w:sz w:val="20"/>
          <w:szCs w:val="20"/>
        </w:rPr>
        <w:t>are</w:t>
      </w:r>
      <w:proofErr w:type="spellEnd"/>
      <w:r w:rsidRPr="00400081">
        <w:rPr>
          <w:sz w:val="20"/>
          <w:szCs w:val="20"/>
        </w:rPr>
        <w:t xml:space="preserve"> two SNs, in-order delivery is performed at both layers.</w:t>
      </w:r>
    </w:p>
    <w:p w14:paraId="2938151F" w14:textId="6F9CEBB1" w:rsidR="00DD7249" w:rsidRPr="00400081" w:rsidRDefault="00DD7249" w:rsidP="00400081">
      <w:pPr>
        <w:pStyle w:val="ListParagraph"/>
        <w:numPr>
          <w:ilvl w:val="0"/>
          <w:numId w:val="37"/>
        </w:numPr>
        <w:rPr>
          <w:sz w:val="20"/>
          <w:szCs w:val="20"/>
        </w:rPr>
      </w:pPr>
      <w:proofErr w:type="spellStart"/>
      <w:r w:rsidRPr="00400081">
        <w:rPr>
          <w:sz w:val="20"/>
          <w:szCs w:val="20"/>
        </w:rPr>
        <w:t>The</w:t>
      </w:r>
      <w:proofErr w:type="spellEnd"/>
      <w:r w:rsidRPr="00400081">
        <w:rPr>
          <w:sz w:val="20"/>
          <w:szCs w:val="20"/>
        </w:rPr>
        <w:t xml:space="preserve"> ARQ in PDCP is triggered only for specific use cases (e.g. handover and bearer type change), and the ARQ in RLC is used for the AM RLC. There is also HARQ in MAC which also manages physical layer re-transmissions. Therefore, there </w:t>
      </w:r>
      <w:proofErr w:type="spellStart"/>
      <w:r w:rsidRPr="00400081">
        <w:rPr>
          <w:sz w:val="20"/>
          <w:szCs w:val="20"/>
        </w:rPr>
        <w:t>are</w:t>
      </w:r>
      <w:proofErr w:type="spellEnd"/>
      <w:r w:rsidRPr="00400081">
        <w:rPr>
          <w:sz w:val="20"/>
          <w:szCs w:val="20"/>
        </w:rPr>
        <w:t xml:space="preserve"> </w:t>
      </w:r>
      <w:proofErr w:type="spellStart"/>
      <w:r w:rsidRPr="00400081">
        <w:rPr>
          <w:sz w:val="20"/>
          <w:szCs w:val="20"/>
        </w:rPr>
        <w:t>two</w:t>
      </w:r>
      <w:proofErr w:type="spellEnd"/>
      <w:r w:rsidRPr="00400081">
        <w:rPr>
          <w:sz w:val="20"/>
          <w:szCs w:val="20"/>
        </w:rPr>
        <w:t xml:space="preserve"> ARQ and </w:t>
      </w:r>
      <w:proofErr w:type="spellStart"/>
      <w:r w:rsidRPr="00400081">
        <w:rPr>
          <w:sz w:val="20"/>
          <w:szCs w:val="20"/>
        </w:rPr>
        <w:t>one</w:t>
      </w:r>
      <w:proofErr w:type="spellEnd"/>
      <w:r w:rsidRPr="00400081">
        <w:rPr>
          <w:sz w:val="20"/>
          <w:szCs w:val="20"/>
        </w:rPr>
        <w:t xml:space="preserve"> HARQ </w:t>
      </w:r>
      <w:proofErr w:type="spellStart"/>
      <w:r w:rsidRPr="00400081">
        <w:rPr>
          <w:sz w:val="20"/>
          <w:szCs w:val="20"/>
        </w:rPr>
        <w:t>based</w:t>
      </w:r>
      <w:proofErr w:type="spellEnd"/>
      <w:r w:rsidRPr="00400081">
        <w:rPr>
          <w:sz w:val="20"/>
          <w:szCs w:val="20"/>
        </w:rPr>
        <w:t xml:space="preserve"> </w:t>
      </w:r>
      <w:proofErr w:type="spellStart"/>
      <w:r w:rsidRPr="00400081">
        <w:rPr>
          <w:sz w:val="20"/>
          <w:szCs w:val="20"/>
        </w:rPr>
        <w:t>re</w:t>
      </w:r>
      <w:proofErr w:type="spellEnd"/>
      <w:r w:rsidRPr="00400081">
        <w:rPr>
          <w:sz w:val="20"/>
          <w:szCs w:val="20"/>
        </w:rPr>
        <w:t>-transmission function</w:t>
      </w:r>
      <w:r w:rsidR="00400081">
        <w:rPr>
          <w:sz w:val="20"/>
          <w:szCs w:val="20"/>
        </w:rPr>
        <w:t>s</w:t>
      </w:r>
      <w:r w:rsidRPr="00400081">
        <w:rPr>
          <w:sz w:val="20"/>
          <w:szCs w:val="20"/>
        </w:rPr>
        <w:t xml:space="preserve"> in </w:t>
      </w:r>
      <w:proofErr w:type="spellStart"/>
      <w:r w:rsidRPr="00400081">
        <w:rPr>
          <w:sz w:val="20"/>
          <w:szCs w:val="20"/>
        </w:rPr>
        <w:t>the</w:t>
      </w:r>
      <w:proofErr w:type="spellEnd"/>
      <w:r w:rsidRPr="00400081">
        <w:rPr>
          <w:sz w:val="20"/>
          <w:szCs w:val="20"/>
        </w:rPr>
        <w:t xml:space="preserve"> </w:t>
      </w:r>
      <w:r w:rsidR="00400081">
        <w:rPr>
          <w:sz w:val="20"/>
          <w:szCs w:val="20"/>
        </w:rPr>
        <w:t xml:space="preserve">5G </w:t>
      </w:r>
      <w:r w:rsidRPr="00400081">
        <w:rPr>
          <w:sz w:val="20"/>
          <w:szCs w:val="20"/>
        </w:rPr>
        <w:t xml:space="preserve">UP </w:t>
      </w:r>
      <w:proofErr w:type="spellStart"/>
      <w:r w:rsidRPr="00400081">
        <w:rPr>
          <w:sz w:val="20"/>
          <w:szCs w:val="20"/>
        </w:rPr>
        <w:t>stack</w:t>
      </w:r>
      <w:proofErr w:type="spellEnd"/>
      <w:r w:rsidRPr="00400081">
        <w:rPr>
          <w:sz w:val="20"/>
          <w:szCs w:val="20"/>
        </w:rPr>
        <w:t>.</w:t>
      </w:r>
    </w:p>
    <w:p w14:paraId="71BDAD94" w14:textId="52905171" w:rsidR="00DD7249" w:rsidRDefault="00DD7249" w:rsidP="00400081">
      <w:pPr>
        <w:pStyle w:val="ListParagraph"/>
        <w:numPr>
          <w:ilvl w:val="0"/>
          <w:numId w:val="37"/>
        </w:numPr>
      </w:pPr>
      <w:r w:rsidRPr="00400081">
        <w:rPr>
          <w:sz w:val="20"/>
          <w:szCs w:val="20"/>
        </w:rPr>
        <w:t xml:space="preserve">Duplicate detection is </w:t>
      </w:r>
      <w:proofErr w:type="spellStart"/>
      <w:r w:rsidRPr="00400081">
        <w:rPr>
          <w:sz w:val="20"/>
          <w:szCs w:val="20"/>
        </w:rPr>
        <w:t>another</w:t>
      </w:r>
      <w:proofErr w:type="spellEnd"/>
      <w:r w:rsidRPr="00400081">
        <w:rPr>
          <w:sz w:val="20"/>
          <w:szCs w:val="20"/>
        </w:rPr>
        <w:t xml:space="preserve"> function which is performed at both RLC and PDCP.</w:t>
      </w:r>
    </w:p>
    <w:p w14:paraId="22D98A58" w14:textId="77777777" w:rsidR="00400081" w:rsidRDefault="00400081"/>
    <w:p w14:paraId="41C15B6E" w14:textId="072BFB45" w:rsidR="008832F1" w:rsidRPr="008610BD" w:rsidRDefault="008832F1" w:rsidP="008832F1">
      <w:pPr>
        <w:pStyle w:val="Observation"/>
        <w:rPr>
          <w:rFonts w:ascii="Times New Roman" w:hAnsi="Times New Roman"/>
          <w:lang w:val="en-US"/>
        </w:rPr>
      </w:pPr>
      <w:bookmarkStart w:id="1" w:name="_Toc209708224"/>
      <w:bookmarkStart w:id="2" w:name="_Toc210403981"/>
      <w:bookmarkStart w:id="3" w:name="_Ref213363642"/>
      <w:bookmarkStart w:id="4" w:name="_Ref213363659"/>
      <w:bookmarkStart w:id="5" w:name="_Ref213367357"/>
      <w:bookmarkStart w:id="6" w:name="_Ref213367370"/>
      <w:r>
        <w:rPr>
          <w:rFonts w:ascii="Times New Roman" w:hAnsi="Times New Roman"/>
        </w:rPr>
        <w:t>Some user plane functions are duplicated in different layers of the 5G User plane stack</w:t>
      </w:r>
      <w:r w:rsidRPr="008610BD">
        <w:rPr>
          <w:rFonts w:ascii="Times New Roman" w:hAnsi="Times New Roman"/>
          <w:lang w:val="en-US"/>
        </w:rPr>
        <w:t>.</w:t>
      </w:r>
      <w:bookmarkEnd w:id="1"/>
      <w:bookmarkEnd w:id="2"/>
      <w:bookmarkEnd w:id="3"/>
      <w:bookmarkEnd w:id="4"/>
      <w:bookmarkEnd w:id="5"/>
      <w:bookmarkEnd w:id="6"/>
    </w:p>
    <w:p w14:paraId="6AB1CAE3" w14:textId="77777777" w:rsidR="008832F1" w:rsidRDefault="008832F1"/>
    <w:p w14:paraId="3F38896A" w14:textId="0EA8542C" w:rsidR="00DD7249" w:rsidRDefault="00DD7249">
      <w:r>
        <w:t>Because of these redundancies, there is an associated signalling overhead (</w:t>
      </w:r>
      <w:proofErr w:type="spellStart"/>
      <w:r>
        <w:t>eg</w:t>
      </w:r>
      <w:proofErr w:type="spellEnd"/>
      <w:r>
        <w:t>: two SNs) and more cross-layer interactions. This is in addition to the latency, implementation complexity and processing overhead incurred.</w:t>
      </w:r>
    </w:p>
    <w:p w14:paraId="635DEF7C" w14:textId="0F07FF66" w:rsidR="00417895" w:rsidRDefault="00417895">
      <w:r w:rsidRPr="00417895">
        <w:t xml:space="preserve">Buffers at PDCP, MAC and RLC layers are overhead on memory requirements, because the PDUs </w:t>
      </w:r>
      <w:proofErr w:type="gramStart"/>
      <w:r w:rsidRPr="00417895">
        <w:t>have to</w:t>
      </w:r>
      <w:proofErr w:type="gramEnd"/>
      <w:r w:rsidRPr="00417895">
        <w:t xml:space="preserve"> be stored in the RLC buffers till they are acknowledged. They need to be stored in PDCP </w:t>
      </w:r>
      <w:r w:rsidR="00400081">
        <w:t xml:space="preserve">buffers </w:t>
      </w:r>
      <w:r w:rsidRPr="00417895">
        <w:t>till they are re-ordered, which supersedes RLC. This is an overhead because RLC PDUs and MAC PDUs don’t have a 1-1 mapping and MAC maintains its own priority queues.</w:t>
      </w:r>
    </w:p>
    <w:p w14:paraId="38002989" w14:textId="5C0ACDE3" w:rsidR="00DD7249" w:rsidRDefault="00DD7249">
      <w:r>
        <w:t xml:space="preserve">In summary, considering the duplicated functions and the tight coordination required between different layers, we think that there is a scope to eliminate the duplicated functions and design an optimal and more efficient UP protocol stack for 6GR. One solution in that direction could be </w:t>
      </w:r>
      <w:r w:rsidR="00010DCE">
        <w:t xml:space="preserve">first </w:t>
      </w:r>
      <w:proofErr w:type="gramStart"/>
      <w:r w:rsidR="00010DCE">
        <w:t>classify</w:t>
      </w:r>
      <w:proofErr w:type="gramEnd"/>
      <w:r w:rsidR="00010DCE">
        <w:t xml:space="preserve"> the required and redundant functions of RLC, </w:t>
      </w:r>
      <w:r>
        <w:t xml:space="preserve">remove the redundant functions of RLC and move the necessary functions to either PDCP or MAC. For </w:t>
      </w:r>
      <w:proofErr w:type="spellStart"/>
      <w:r>
        <w:t>eg</w:t>
      </w:r>
      <w:proofErr w:type="spellEnd"/>
      <w:r>
        <w:t xml:space="preserve">: there could be only one ARQ based re-transmission, Reordering &amp; In-sequence Delivery function in the entire stack. PDCP layer could be empowered with Segmentation functionality, leading to a lean, efficient, less complex, less overhead and fast processing protocol stack.  </w:t>
      </w:r>
    </w:p>
    <w:p w14:paraId="120F7544" w14:textId="77777777" w:rsidR="00400081" w:rsidRDefault="00400081"/>
    <w:p w14:paraId="42C08970" w14:textId="44BDC98B" w:rsidR="0008540A" w:rsidRDefault="0008540A">
      <w:r>
        <w:lastRenderedPageBreak/>
        <w:t xml:space="preserve">We propose to study </w:t>
      </w:r>
      <w:r w:rsidR="00DD7249">
        <w:t xml:space="preserve">and design </w:t>
      </w:r>
      <w:r w:rsidR="003433D8">
        <w:t>an enhanced</w:t>
      </w:r>
      <w:r>
        <w:t xml:space="preserve"> User plane protocol architecture </w:t>
      </w:r>
      <w:r w:rsidR="003433D8">
        <w:t>for 6GR</w:t>
      </w:r>
      <w:r>
        <w:t xml:space="preserve"> by </w:t>
      </w:r>
      <w:r w:rsidR="00DD7249">
        <w:t>eliminating the duplicate functions and merging</w:t>
      </w:r>
      <w:r>
        <w:t xml:space="preserve"> the </w:t>
      </w:r>
      <w:r w:rsidR="00DD7249">
        <w:t xml:space="preserve">required functions of </w:t>
      </w:r>
      <w:r>
        <w:t xml:space="preserve">RLC layer </w:t>
      </w:r>
      <w:r w:rsidR="00DD7249">
        <w:t>with</w:t>
      </w:r>
      <w:r w:rsidR="00DD6834">
        <w:t xml:space="preserve"> </w:t>
      </w:r>
      <w:r w:rsidR="00DD7249">
        <w:t xml:space="preserve">either </w:t>
      </w:r>
      <w:r w:rsidR="00DD6834">
        <w:t xml:space="preserve">PDCP or MAC. </w:t>
      </w:r>
    </w:p>
    <w:p w14:paraId="741BA64E" w14:textId="26557F35" w:rsidR="00417895" w:rsidRDefault="00DD7249" w:rsidP="00417895">
      <w:pPr>
        <w:pStyle w:val="Proposal"/>
        <w:rPr>
          <w:rFonts w:ascii="Times New Roman" w:hAnsi="Times New Roman"/>
          <w:lang w:eastAsia="en-US"/>
        </w:rPr>
      </w:pPr>
      <w:bookmarkStart w:id="7" w:name="_Ref209631868"/>
      <w:r>
        <w:rPr>
          <w:rFonts w:ascii="Times New Roman" w:hAnsi="Times New Roman"/>
        </w:rPr>
        <w:t xml:space="preserve">Study and identify the duplicate functions in the 5G user plane stack to design </w:t>
      </w:r>
      <w:r w:rsidRPr="00DD7249">
        <w:rPr>
          <w:rFonts w:ascii="Times New Roman" w:hAnsi="Times New Roman"/>
        </w:rPr>
        <w:t>a lean, efficient, less complex, less overhead and fast processing protocol stack</w:t>
      </w:r>
      <w:r>
        <w:rPr>
          <w:rFonts w:ascii="Times New Roman" w:hAnsi="Times New Roman"/>
        </w:rPr>
        <w:t xml:space="preserve"> for 6GR</w:t>
      </w:r>
      <w:r w:rsidR="00417895" w:rsidRPr="00485C67">
        <w:rPr>
          <w:rFonts w:ascii="Times New Roman" w:hAnsi="Times New Roman"/>
        </w:rPr>
        <w:t>.</w:t>
      </w:r>
      <w:bookmarkEnd w:id="7"/>
    </w:p>
    <w:p w14:paraId="1CF26CE0" w14:textId="13B8B7CB" w:rsidR="00DD7249" w:rsidRDefault="00DD7249" w:rsidP="00417895">
      <w:pPr>
        <w:pStyle w:val="Proposal"/>
        <w:rPr>
          <w:rFonts w:ascii="Times New Roman" w:hAnsi="Times New Roman"/>
          <w:lang w:eastAsia="en-US"/>
        </w:rPr>
      </w:pPr>
      <w:bookmarkStart w:id="8" w:name="_Ref212978010"/>
      <w:r>
        <w:rPr>
          <w:rFonts w:ascii="Times New Roman" w:hAnsi="Times New Roman"/>
          <w:lang w:eastAsia="en-US"/>
        </w:rPr>
        <w:t>D</w:t>
      </w:r>
      <w:r w:rsidRPr="00DD7249">
        <w:rPr>
          <w:rFonts w:ascii="Times New Roman" w:hAnsi="Times New Roman"/>
          <w:lang w:eastAsia="en-US"/>
        </w:rPr>
        <w:t xml:space="preserve">esign an </w:t>
      </w:r>
      <w:r w:rsidR="00400081">
        <w:rPr>
          <w:rFonts w:ascii="Times New Roman" w:hAnsi="Times New Roman"/>
          <w:lang w:eastAsia="en-US"/>
        </w:rPr>
        <w:t>efficient</w:t>
      </w:r>
      <w:r w:rsidRPr="00DD7249">
        <w:rPr>
          <w:rFonts w:ascii="Times New Roman" w:hAnsi="Times New Roman"/>
          <w:lang w:eastAsia="en-US"/>
        </w:rPr>
        <w:t xml:space="preserve"> </w:t>
      </w:r>
      <w:r w:rsidR="00400081">
        <w:rPr>
          <w:rFonts w:ascii="Times New Roman" w:hAnsi="Times New Roman"/>
          <w:lang w:eastAsia="en-US"/>
        </w:rPr>
        <w:t xml:space="preserve">and lean </w:t>
      </w:r>
      <w:r w:rsidRPr="00DD7249">
        <w:rPr>
          <w:rFonts w:ascii="Times New Roman" w:hAnsi="Times New Roman"/>
          <w:lang w:eastAsia="en-US"/>
        </w:rPr>
        <w:t xml:space="preserve">User plane protocol </w:t>
      </w:r>
      <w:r w:rsidR="00400081">
        <w:rPr>
          <w:rFonts w:ascii="Times New Roman" w:hAnsi="Times New Roman"/>
          <w:lang w:eastAsia="en-US"/>
        </w:rPr>
        <w:t>stack</w:t>
      </w:r>
      <w:r w:rsidRPr="00DD7249">
        <w:rPr>
          <w:rFonts w:ascii="Times New Roman" w:hAnsi="Times New Roman"/>
          <w:lang w:eastAsia="en-US"/>
        </w:rPr>
        <w:t xml:space="preserve"> for 6GR by eliminating the duplicate functions and merging the required functions of RLC layer with either PDCP or MAC</w:t>
      </w:r>
      <w:r w:rsidR="00400081">
        <w:rPr>
          <w:rFonts w:ascii="Times New Roman" w:hAnsi="Times New Roman"/>
          <w:lang w:eastAsia="en-US"/>
        </w:rPr>
        <w:t>.</w:t>
      </w:r>
      <w:bookmarkEnd w:id="8"/>
    </w:p>
    <w:p w14:paraId="381B59D0" w14:textId="77777777" w:rsidR="0008540A" w:rsidRPr="002C5D79" w:rsidRDefault="0008540A"/>
    <w:p w14:paraId="000CFF86" w14:textId="77777777" w:rsidR="00603E08" w:rsidRDefault="00603E08" w:rsidP="00603E08">
      <w:pPr>
        <w:pStyle w:val="Heading1"/>
        <w:spacing w:before="120" w:after="120"/>
      </w:pPr>
      <w:r>
        <w:rPr>
          <w:rFonts w:hint="eastAsia"/>
        </w:rPr>
        <w:t>Conclusion and Proposals</w:t>
      </w:r>
    </w:p>
    <w:p w14:paraId="39B4E724" w14:textId="12E319A0" w:rsidR="00E16532" w:rsidRDefault="005F70BD">
      <w:r>
        <w:t>Based on the discussion above, we conclude this con</w:t>
      </w:r>
      <w:r w:rsidR="00E16532">
        <w:t>tribution with the following observations and proposals:</w:t>
      </w:r>
    </w:p>
    <w:p w14:paraId="6398AC5F" w14:textId="382C131F" w:rsidR="008832F1" w:rsidRPr="008832F1" w:rsidRDefault="008832F1">
      <w:pPr>
        <w:rPr>
          <w:b/>
          <w:bCs/>
        </w:rPr>
      </w:pPr>
      <w:r w:rsidRPr="008832F1">
        <w:rPr>
          <w:b/>
          <w:bCs/>
        </w:rPr>
        <w:fldChar w:fldCharType="begin"/>
      </w:r>
      <w:r w:rsidRPr="008832F1">
        <w:rPr>
          <w:b/>
          <w:bCs/>
        </w:rPr>
        <w:instrText xml:space="preserve"> REF _Ref213367357 \r \h  \* MERGEFORMAT </w:instrText>
      </w:r>
      <w:r w:rsidRPr="008832F1">
        <w:rPr>
          <w:b/>
          <w:bCs/>
        </w:rPr>
      </w:r>
      <w:r w:rsidRPr="008832F1">
        <w:rPr>
          <w:b/>
          <w:bCs/>
        </w:rPr>
        <w:fldChar w:fldCharType="separate"/>
      </w:r>
      <w:r w:rsidR="007C027A">
        <w:rPr>
          <w:b/>
          <w:bCs/>
        </w:rPr>
        <w:t>Observation 1</w:t>
      </w:r>
      <w:r w:rsidRPr="008832F1">
        <w:rPr>
          <w:b/>
          <w:bCs/>
        </w:rPr>
        <w:fldChar w:fldCharType="end"/>
      </w:r>
      <w:r w:rsidRPr="008832F1">
        <w:rPr>
          <w:b/>
          <w:bCs/>
        </w:rPr>
        <w:tab/>
      </w:r>
      <w:r w:rsidRPr="008832F1">
        <w:rPr>
          <w:b/>
          <w:bCs/>
        </w:rPr>
        <w:fldChar w:fldCharType="begin"/>
      </w:r>
      <w:r w:rsidRPr="008832F1">
        <w:rPr>
          <w:b/>
          <w:bCs/>
        </w:rPr>
        <w:instrText xml:space="preserve"> REF _Ref213367370 \h  \* MERGEFORMAT </w:instrText>
      </w:r>
      <w:r w:rsidRPr="008832F1">
        <w:rPr>
          <w:b/>
          <w:bCs/>
        </w:rPr>
      </w:r>
      <w:r w:rsidRPr="008832F1">
        <w:rPr>
          <w:b/>
          <w:bCs/>
        </w:rPr>
        <w:fldChar w:fldCharType="separate"/>
      </w:r>
      <w:r w:rsidR="007C027A" w:rsidRPr="007C027A">
        <w:rPr>
          <w:b/>
          <w:bCs/>
        </w:rPr>
        <w:t>Some user plane functions are duplicated in different layers of the 5G User plane stack</w:t>
      </w:r>
      <w:r w:rsidR="007C027A" w:rsidRPr="007C027A">
        <w:rPr>
          <w:b/>
          <w:bCs/>
          <w:lang w:val="en-US"/>
        </w:rPr>
        <w:t>.</w:t>
      </w:r>
      <w:r w:rsidRPr="008832F1">
        <w:rPr>
          <w:b/>
          <w:bCs/>
        </w:rPr>
        <w:fldChar w:fldCharType="end"/>
      </w:r>
    </w:p>
    <w:p w14:paraId="4399531B" w14:textId="017C1E97" w:rsidR="0013521E" w:rsidRDefault="0013521E">
      <w:pPr>
        <w:rPr>
          <w:b/>
          <w:bCs/>
          <w:i/>
          <w:iCs/>
        </w:rPr>
      </w:pPr>
      <w:r w:rsidRPr="0013521E">
        <w:rPr>
          <w:b/>
          <w:bCs/>
          <w:i/>
          <w:iCs/>
        </w:rPr>
        <w:fldChar w:fldCharType="begin"/>
      </w:r>
      <w:r w:rsidRPr="0013521E">
        <w:rPr>
          <w:b/>
          <w:bCs/>
        </w:rPr>
        <w:instrText xml:space="preserve"> REF _Ref209631868 \r \h </w:instrText>
      </w:r>
      <w:r>
        <w:rPr>
          <w:b/>
          <w:bCs/>
          <w:i/>
          <w:iCs/>
        </w:rPr>
        <w:instrText xml:space="preserve"> \* MERGEFORMAT </w:instrText>
      </w:r>
      <w:r w:rsidRPr="0013521E">
        <w:rPr>
          <w:b/>
          <w:bCs/>
          <w:i/>
          <w:iCs/>
        </w:rPr>
      </w:r>
      <w:r w:rsidRPr="0013521E">
        <w:rPr>
          <w:b/>
          <w:bCs/>
          <w:i/>
          <w:iCs/>
        </w:rPr>
        <w:fldChar w:fldCharType="separate"/>
      </w:r>
      <w:r w:rsidR="007C027A">
        <w:rPr>
          <w:b/>
          <w:bCs/>
        </w:rPr>
        <w:t>Proposal 1</w:t>
      </w:r>
      <w:r w:rsidRPr="0013521E">
        <w:rPr>
          <w:b/>
          <w:bCs/>
          <w:i/>
          <w:iCs/>
        </w:rPr>
        <w:fldChar w:fldCharType="end"/>
      </w:r>
      <w:r w:rsidRPr="0013521E">
        <w:rPr>
          <w:b/>
          <w:bCs/>
          <w:i/>
          <w:iCs/>
        </w:rPr>
        <w:tab/>
      </w:r>
      <w:r w:rsidRPr="0013521E">
        <w:rPr>
          <w:b/>
          <w:bCs/>
          <w:i/>
          <w:iCs/>
        </w:rPr>
        <w:tab/>
      </w:r>
      <w:r w:rsidRPr="0013521E">
        <w:rPr>
          <w:b/>
          <w:bCs/>
          <w:i/>
          <w:iCs/>
        </w:rPr>
        <w:fldChar w:fldCharType="begin"/>
      </w:r>
      <w:r w:rsidRPr="0013521E">
        <w:rPr>
          <w:b/>
          <w:bCs/>
          <w:i/>
          <w:iCs/>
        </w:rPr>
        <w:instrText xml:space="preserve"> REF _Ref209631868 \h </w:instrText>
      </w:r>
      <w:r>
        <w:rPr>
          <w:b/>
          <w:bCs/>
          <w:i/>
          <w:iCs/>
        </w:rPr>
        <w:instrText xml:space="preserve"> \* MERGEFORMAT </w:instrText>
      </w:r>
      <w:r w:rsidRPr="0013521E">
        <w:rPr>
          <w:b/>
          <w:bCs/>
          <w:i/>
          <w:iCs/>
        </w:rPr>
      </w:r>
      <w:r w:rsidRPr="0013521E">
        <w:rPr>
          <w:b/>
          <w:bCs/>
          <w:i/>
          <w:iCs/>
        </w:rPr>
        <w:fldChar w:fldCharType="separate"/>
      </w:r>
      <w:r w:rsidR="007C027A" w:rsidRPr="007C027A">
        <w:rPr>
          <w:b/>
          <w:bCs/>
        </w:rPr>
        <w:t>Study and identify the duplicate functions in the 5G user plane stack to design a lean, efficient, less complex, less overhead and fast processing protocol stack for 6GR.</w:t>
      </w:r>
      <w:r w:rsidRPr="0013521E">
        <w:rPr>
          <w:b/>
          <w:bCs/>
          <w:i/>
          <w:iCs/>
        </w:rPr>
        <w:fldChar w:fldCharType="end"/>
      </w:r>
    </w:p>
    <w:p w14:paraId="713760C5" w14:textId="69FE6E68" w:rsidR="007831DB" w:rsidRPr="007831DB" w:rsidRDefault="007831DB">
      <w:pPr>
        <w:rPr>
          <w:b/>
          <w:bCs/>
        </w:rPr>
      </w:pPr>
      <w:r w:rsidRPr="007831DB">
        <w:rPr>
          <w:b/>
          <w:bCs/>
          <w:i/>
          <w:iCs/>
        </w:rPr>
        <w:fldChar w:fldCharType="begin"/>
      </w:r>
      <w:r w:rsidRPr="007831DB">
        <w:rPr>
          <w:b/>
          <w:bCs/>
        </w:rPr>
        <w:instrText xml:space="preserve"> REF _Ref212978010 \r \h </w:instrText>
      </w:r>
      <w:r w:rsidRPr="007831DB">
        <w:rPr>
          <w:b/>
          <w:bCs/>
          <w:i/>
          <w:iCs/>
        </w:rPr>
        <w:instrText xml:space="preserve"> \* MERGEFORMAT </w:instrText>
      </w:r>
      <w:r w:rsidRPr="007831DB">
        <w:rPr>
          <w:b/>
          <w:bCs/>
          <w:i/>
          <w:iCs/>
        </w:rPr>
      </w:r>
      <w:r w:rsidRPr="007831DB">
        <w:rPr>
          <w:b/>
          <w:bCs/>
          <w:i/>
          <w:iCs/>
        </w:rPr>
        <w:fldChar w:fldCharType="separate"/>
      </w:r>
      <w:r w:rsidR="007C027A">
        <w:rPr>
          <w:b/>
          <w:bCs/>
        </w:rPr>
        <w:t>Proposal 2</w:t>
      </w:r>
      <w:r w:rsidRPr="007831DB">
        <w:rPr>
          <w:b/>
          <w:bCs/>
          <w:i/>
          <w:iCs/>
        </w:rPr>
        <w:fldChar w:fldCharType="end"/>
      </w:r>
      <w:r w:rsidRPr="007831DB">
        <w:rPr>
          <w:b/>
          <w:bCs/>
          <w:i/>
          <w:iCs/>
        </w:rPr>
        <w:tab/>
      </w:r>
      <w:r w:rsidRPr="007831DB">
        <w:rPr>
          <w:b/>
          <w:bCs/>
          <w:i/>
          <w:iCs/>
        </w:rPr>
        <w:tab/>
      </w:r>
      <w:r w:rsidRPr="007831DB">
        <w:rPr>
          <w:b/>
          <w:bCs/>
          <w:i/>
          <w:iCs/>
        </w:rPr>
        <w:fldChar w:fldCharType="begin"/>
      </w:r>
      <w:r w:rsidRPr="007831DB">
        <w:rPr>
          <w:b/>
          <w:bCs/>
          <w:i/>
          <w:iCs/>
        </w:rPr>
        <w:instrText xml:space="preserve"> REF _Ref212978010 \h  \* MERGEFORMAT </w:instrText>
      </w:r>
      <w:r w:rsidRPr="007831DB">
        <w:rPr>
          <w:b/>
          <w:bCs/>
          <w:i/>
          <w:iCs/>
        </w:rPr>
      </w:r>
      <w:r w:rsidRPr="007831DB">
        <w:rPr>
          <w:b/>
          <w:bCs/>
          <w:i/>
          <w:iCs/>
        </w:rPr>
        <w:fldChar w:fldCharType="separate"/>
      </w:r>
      <w:r w:rsidR="007C027A" w:rsidRPr="007C027A">
        <w:rPr>
          <w:b/>
          <w:bCs/>
        </w:rPr>
        <w:t>Design an efficient and lean User plane protocol stack for 6GR by eliminating the duplicate functions and merging the required functions of RLC layer with either PDCP or MAC.</w:t>
      </w:r>
      <w:r w:rsidRPr="007831DB">
        <w:rPr>
          <w:b/>
          <w:bCs/>
          <w:i/>
          <w:iCs/>
        </w:rPr>
        <w:fldChar w:fldCharType="end"/>
      </w:r>
    </w:p>
    <w:sdt>
      <w:sdtPr>
        <w:rPr>
          <w:rFonts w:ascii="Times New Roman" w:hAnsi="Times New Roman"/>
          <w:sz w:val="20"/>
        </w:rPr>
        <w:id w:val="-1549149426"/>
        <w:docPartObj>
          <w:docPartGallery w:val="Bibliographies"/>
          <w:docPartUnique/>
        </w:docPartObj>
      </w:sdtPr>
      <w:sdtContent>
        <w:p w14:paraId="215C12C3" w14:textId="5C7591D0" w:rsidR="00BA412A" w:rsidRDefault="003B7572" w:rsidP="00473E77">
          <w:pPr>
            <w:pStyle w:val="Heading1"/>
          </w:pPr>
          <w:r>
            <w:t>References</w:t>
          </w:r>
        </w:p>
        <w:sdt>
          <w:sdtPr>
            <w:id w:val="-573587230"/>
            <w:bibliography/>
          </w:sdtPr>
          <w:sdtContent>
            <w:p w14:paraId="08786FBC" w14:textId="794D4DA1" w:rsidR="007C027A" w:rsidRDefault="003B7572" w:rsidP="007C027A">
              <w:pPr>
                <w:pStyle w:val="Bibliography"/>
                <w:numPr>
                  <w:ilvl w:val="3"/>
                  <w:numId w:val="37"/>
                </w:numPr>
                <w:rPr>
                  <w:noProof/>
                  <w:sz w:val="24"/>
                  <w:szCs w:val="24"/>
                </w:rPr>
              </w:pPr>
              <w:r w:rsidRPr="00481A9D">
                <w:fldChar w:fldCharType="begin"/>
              </w:r>
              <w:r w:rsidRPr="00481A9D">
                <w:instrText xml:space="preserve"> BIBLIOGRAPHY </w:instrText>
              </w:r>
              <w:r w:rsidRPr="00481A9D">
                <w:fldChar w:fldCharType="separate"/>
              </w:r>
              <w:bookmarkStart w:id="9" w:name="_Ref210381632"/>
              <w:r w:rsidR="007C027A">
                <w:rPr>
                  <w:noProof/>
                </w:rPr>
                <w:t xml:space="preserve">RP-251881. (n.d.). </w:t>
              </w:r>
              <w:r w:rsidR="007C027A">
                <w:rPr>
                  <w:i/>
                  <w:iCs/>
                  <w:noProof/>
                </w:rPr>
                <w:t>New SID: Study on 6G Radio.</w:t>
              </w:r>
              <w:r w:rsidR="007C027A">
                <w:rPr>
                  <w:noProof/>
                </w:rPr>
                <w:t xml:space="preserve"> NTT Docomo.</w:t>
              </w:r>
            </w:p>
            <w:bookmarkEnd w:id="9"/>
            <w:p w14:paraId="67BF801C" w14:textId="4A5D99BC" w:rsidR="0052234F" w:rsidRDefault="003B7572" w:rsidP="007C027A">
              <w:pPr>
                <w:pStyle w:val="Bibliography"/>
              </w:pPr>
              <w:r w:rsidRPr="00481A9D">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37DF5" w14:textId="77777777" w:rsidR="00F56D14" w:rsidRDefault="00F56D14">
      <w:pPr>
        <w:spacing w:after="0"/>
      </w:pPr>
      <w:r>
        <w:separator/>
      </w:r>
    </w:p>
  </w:endnote>
  <w:endnote w:type="continuationSeparator" w:id="0">
    <w:p w14:paraId="0D87BAED" w14:textId="77777777" w:rsidR="00F56D14" w:rsidRDefault="00F56D14">
      <w:pPr>
        <w:spacing w:after="0"/>
      </w:pPr>
      <w:r>
        <w:continuationSeparator/>
      </w:r>
    </w:p>
  </w:endnote>
  <w:endnote w:type="continuationNotice" w:id="1">
    <w:p w14:paraId="40969CD6" w14:textId="77777777" w:rsidR="00F56D14" w:rsidRDefault="00F56D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2E646" w14:textId="77777777" w:rsidR="00F56D14" w:rsidRDefault="00F56D14">
      <w:pPr>
        <w:spacing w:after="0"/>
      </w:pPr>
      <w:r>
        <w:separator/>
      </w:r>
    </w:p>
  </w:footnote>
  <w:footnote w:type="continuationSeparator" w:id="0">
    <w:p w14:paraId="7157A37E" w14:textId="77777777" w:rsidR="00F56D14" w:rsidRDefault="00F56D14">
      <w:pPr>
        <w:spacing w:after="0"/>
      </w:pPr>
      <w:r>
        <w:continuationSeparator/>
      </w:r>
    </w:p>
  </w:footnote>
  <w:footnote w:type="continuationNotice" w:id="1">
    <w:p w14:paraId="7FA09CFF" w14:textId="77777777" w:rsidR="00F56D14" w:rsidRDefault="00F56D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EC405E"/>
    <w:multiLevelType w:val="hybridMultilevel"/>
    <w:tmpl w:val="5A84E73E"/>
    <w:lvl w:ilvl="0" w:tplc="08090001">
      <w:start w:val="1"/>
      <w:numFmt w:val="bullet"/>
      <w:lvlText w:val=""/>
      <w:lvlJc w:val="left"/>
      <w:pPr>
        <w:ind w:left="720" w:hanging="360"/>
      </w:pPr>
      <w:rPr>
        <w:rFonts w:ascii="Symbol" w:hAnsi="Symbol"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E017E11"/>
    <w:multiLevelType w:val="multilevel"/>
    <w:tmpl w:val="6B9CD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04089"/>
    <w:multiLevelType w:val="multilevel"/>
    <w:tmpl w:val="1772D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1E25E2F"/>
    <w:multiLevelType w:val="hybridMultilevel"/>
    <w:tmpl w:val="1654E742"/>
    <w:lvl w:ilvl="0" w:tplc="740A02B0">
      <w:start w:val="1"/>
      <w:numFmt w:val="bullet"/>
      <w:lvlRestart w:val="0"/>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FF1D0E"/>
    <w:multiLevelType w:val="multilevel"/>
    <w:tmpl w:val="A3767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5"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A130CEA"/>
    <w:multiLevelType w:val="hybridMultilevel"/>
    <w:tmpl w:val="9FE457F4"/>
    <w:lvl w:ilvl="0" w:tplc="FFFFFFFF">
      <w:start w:val="1"/>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BD487C"/>
    <w:multiLevelType w:val="hybridMultilevel"/>
    <w:tmpl w:val="E7A8BE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68F0578"/>
    <w:multiLevelType w:val="hybridMultilevel"/>
    <w:tmpl w:val="FE582D80"/>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3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9"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10"/>
  </w:num>
  <w:num w:numId="2" w16cid:durableId="135219078">
    <w:abstractNumId w:val="16"/>
  </w:num>
  <w:num w:numId="3" w16cid:durableId="1130828869">
    <w:abstractNumId w:val="0"/>
  </w:num>
  <w:num w:numId="4" w16cid:durableId="586613930">
    <w:abstractNumId w:val="33"/>
  </w:num>
  <w:num w:numId="5" w16cid:durableId="1616861889">
    <w:abstractNumId w:val="18"/>
  </w:num>
  <w:num w:numId="6" w16cid:durableId="793984029">
    <w:abstractNumId w:val="15"/>
  </w:num>
  <w:num w:numId="7" w16cid:durableId="1988630987">
    <w:abstractNumId w:val="28"/>
  </w:num>
  <w:num w:numId="8" w16cid:durableId="1209105048">
    <w:abstractNumId w:val="32"/>
  </w:num>
  <w:num w:numId="9" w16cid:durableId="451824868">
    <w:abstractNumId w:val="5"/>
  </w:num>
  <w:num w:numId="10" w16cid:durableId="238640512">
    <w:abstractNumId w:val="20"/>
  </w:num>
  <w:num w:numId="11" w16cid:durableId="1532567702">
    <w:abstractNumId w:val="6"/>
  </w:num>
  <w:num w:numId="12" w16cid:durableId="472648642">
    <w:abstractNumId w:val="17"/>
  </w:num>
  <w:num w:numId="13" w16cid:durableId="1393774252">
    <w:abstractNumId w:val="24"/>
  </w:num>
  <w:num w:numId="14" w16cid:durableId="1993288777">
    <w:abstractNumId w:val="9"/>
  </w:num>
  <w:num w:numId="15" w16cid:durableId="232160521">
    <w:abstractNumId w:val="8"/>
  </w:num>
  <w:num w:numId="16" w16cid:durableId="481121141">
    <w:abstractNumId w:val="37"/>
  </w:num>
  <w:num w:numId="17" w16cid:durableId="595597099">
    <w:abstractNumId w:val="34"/>
  </w:num>
  <w:num w:numId="18" w16cid:durableId="14817309">
    <w:abstractNumId w:val="26"/>
  </w:num>
  <w:num w:numId="19" w16cid:durableId="1095128713">
    <w:abstractNumId w:val="38"/>
  </w:num>
  <w:num w:numId="20" w16cid:durableId="2059425814">
    <w:abstractNumId w:val="29"/>
  </w:num>
  <w:num w:numId="21" w16cid:durableId="240066506">
    <w:abstractNumId w:val="12"/>
  </w:num>
  <w:num w:numId="22" w16cid:durableId="747308547">
    <w:abstractNumId w:val="7"/>
  </w:num>
  <w:num w:numId="23" w16cid:durableId="1804470020">
    <w:abstractNumId w:val="14"/>
  </w:num>
  <w:num w:numId="24" w16cid:durableId="479468790">
    <w:abstractNumId w:val="1"/>
  </w:num>
  <w:num w:numId="25" w16cid:durableId="1717700466">
    <w:abstractNumId w:val="35"/>
  </w:num>
  <w:num w:numId="26" w16cid:durableId="2005011462">
    <w:abstractNumId w:val="36"/>
  </w:num>
  <w:num w:numId="27" w16cid:durableId="1480029735">
    <w:abstractNumId w:val="39"/>
  </w:num>
  <w:num w:numId="28" w16cid:durableId="179852713">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10"/>
  </w:num>
  <w:num w:numId="32" w16cid:durableId="1398941057">
    <w:abstractNumId w:val="10"/>
  </w:num>
  <w:num w:numId="33" w16cid:durableId="1614481021">
    <w:abstractNumId w:val="4"/>
  </w:num>
  <w:num w:numId="34" w16cid:durableId="1511872952">
    <w:abstractNumId w:val="3"/>
  </w:num>
  <w:num w:numId="35" w16cid:durableId="381178554">
    <w:abstractNumId w:val="21"/>
  </w:num>
  <w:num w:numId="36" w16cid:durableId="671296767">
    <w:abstractNumId w:val="31"/>
  </w:num>
  <w:num w:numId="37" w16cid:durableId="426580200">
    <w:abstractNumId w:val="2"/>
  </w:num>
  <w:num w:numId="38" w16cid:durableId="515073769">
    <w:abstractNumId w:val="19"/>
  </w:num>
  <w:num w:numId="39" w16cid:durableId="1944454680">
    <w:abstractNumId w:val="13"/>
  </w:num>
  <w:num w:numId="40" w16cid:durableId="1394740548">
    <w:abstractNumId w:val="11"/>
  </w:num>
  <w:num w:numId="41" w16cid:durableId="875117490">
    <w:abstractNumId w:val="30"/>
  </w:num>
  <w:num w:numId="42" w16cid:durableId="19402991">
    <w:abstractNumId w:val="27"/>
  </w:num>
  <w:num w:numId="43" w16cid:durableId="491719827">
    <w:abstractNumId w:val="25"/>
  </w:num>
  <w:num w:numId="44" w16cid:durableId="1432820053">
    <w:abstractNumId w:val="19"/>
  </w:num>
  <w:num w:numId="45" w16cid:durableId="223298208">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DCE"/>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2DA"/>
    <w:rsid w:val="000436AC"/>
    <w:rsid w:val="00043B19"/>
    <w:rsid w:val="000449C4"/>
    <w:rsid w:val="00044AC2"/>
    <w:rsid w:val="00044CFA"/>
    <w:rsid w:val="00044E2D"/>
    <w:rsid w:val="00045154"/>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5702"/>
    <w:rsid w:val="00075965"/>
    <w:rsid w:val="00075FDA"/>
    <w:rsid w:val="00076386"/>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40A"/>
    <w:rsid w:val="0008559A"/>
    <w:rsid w:val="00085969"/>
    <w:rsid w:val="00085F53"/>
    <w:rsid w:val="00086753"/>
    <w:rsid w:val="000867A7"/>
    <w:rsid w:val="00086BE9"/>
    <w:rsid w:val="0009004E"/>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500B"/>
    <w:rsid w:val="0009501C"/>
    <w:rsid w:val="00095A80"/>
    <w:rsid w:val="0009600E"/>
    <w:rsid w:val="00096627"/>
    <w:rsid w:val="00096C36"/>
    <w:rsid w:val="00096E64"/>
    <w:rsid w:val="000973E1"/>
    <w:rsid w:val="000A1402"/>
    <w:rsid w:val="000A198F"/>
    <w:rsid w:val="000A20BA"/>
    <w:rsid w:val="000A262C"/>
    <w:rsid w:val="000A2F77"/>
    <w:rsid w:val="000A3C8D"/>
    <w:rsid w:val="000A3DFE"/>
    <w:rsid w:val="000A3EE7"/>
    <w:rsid w:val="000A40EC"/>
    <w:rsid w:val="000A41EF"/>
    <w:rsid w:val="000A54EE"/>
    <w:rsid w:val="000A59B5"/>
    <w:rsid w:val="000A59C0"/>
    <w:rsid w:val="000A692C"/>
    <w:rsid w:val="000A6A23"/>
    <w:rsid w:val="000A7BC5"/>
    <w:rsid w:val="000A7E0F"/>
    <w:rsid w:val="000B031D"/>
    <w:rsid w:val="000B0803"/>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B91"/>
    <w:rsid w:val="000B4207"/>
    <w:rsid w:val="000B44A4"/>
    <w:rsid w:val="000B4B1B"/>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2A07"/>
    <w:rsid w:val="00102C9F"/>
    <w:rsid w:val="00103FC9"/>
    <w:rsid w:val="001045CA"/>
    <w:rsid w:val="0010469A"/>
    <w:rsid w:val="001048A4"/>
    <w:rsid w:val="00105D69"/>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C31"/>
    <w:rsid w:val="00122839"/>
    <w:rsid w:val="001237AC"/>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2830"/>
    <w:rsid w:val="001329FA"/>
    <w:rsid w:val="00132AB3"/>
    <w:rsid w:val="00132B71"/>
    <w:rsid w:val="00132F75"/>
    <w:rsid w:val="001337A5"/>
    <w:rsid w:val="00133AA2"/>
    <w:rsid w:val="0013427A"/>
    <w:rsid w:val="001343D5"/>
    <w:rsid w:val="001348FE"/>
    <w:rsid w:val="00134B36"/>
    <w:rsid w:val="00134D55"/>
    <w:rsid w:val="0013521E"/>
    <w:rsid w:val="001352A1"/>
    <w:rsid w:val="001356BB"/>
    <w:rsid w:val="001360F3"/>
    <w:rsid w:val="001362C2"/>
    <w:rsid w:val="0013678C"/>
    <w:rsid w:val="00136955"/>
    <w:rsid w:val="00136E19"/>
    <w:rsid w:val="00136EEB"/>
    <w:rsid w:val="001371B2"/>
    <w:rsid w:val="00137AB9"/>
    <w:rsid w:val="00137D78"/>
    <w:rsid w:val="001401F8"/>
    <w:rsid w:val="0014060C"/>
    <w:rsid w:val="001409A0"/>
    <w:rsid w:val="00141D8A"/>
    <w:rsid w:val="00141E40"/>
    <w:rsid w:val="00141F08"/>
    <w:rsid w:val="00141FF2"/>
    <w:rsid w:val="0014287A"/>
    <w:rsid w:val="00142B16"/>
    <w:rsid w:val="00142DE2"/>
    <w:rsid w:val="0014334C"/>
    <w:rsid w:val="0014382B"/>
    <w:rsid w:val="001440DB"/>
    <w:rsid w:val="001443E0"/>
    <w:rsid w:val="00144C87"/>
    <w:rsid w:val="001451F7"/>
    <w:rsid w:val="00145421"/>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EDB"/>
    <w:rsid w:val="001C4FC9"/>
    <w:rsid w:val="001C522C"/>
    <w:rsid w:val="001C5296"/>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6826"/>
    <w:rsid w:val="001D753C"/>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177"/>
    <w:rsid w:val="00273751"/>
    <w:rsid w:val="00273CA8"/>
    <w:rsid w:val="002744D8"/>
    <w:rsid w:val="0027455B"/>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5FC8"/>
    <w:rsid w:val="0028616D"/>
    <w:rsid w:val="00286965"/>
    <w:rsid w:val="00287362"/>
    <w:rsid w:val="0029136E"/>
    <w:rsid w:val="00292118"/>
    <w:rsid w:val="00292399"/>
    <w:rsid w:val="00292B3D"/>
    <w:rsid w:val="00293858"/>
    <w:rsid w:val="00294445"/>
    <w:rsid w:val="00294B4D"/>
    <w:rsid w:val="0029537E"/>
    <w:rsid w:val="002954AE"/>
    <w:rsid w:val="002957C8"/>
    <w:rsid w:val="002960D5"/>
    <w:rsid w:val="00296756"/>
    <w:rsid w:val="00296ED9"/>
    <w:rsid w:val="00297926"/>
    <w:rsid w:val="002A0218"/>
    <w:rsid w:val="002A02C9"/>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A7340"/>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41"/>
    <w:rsid w:val="002C5C90"/>
    <w:rsid w:val="002C5D39"/>
    <w:rsid w:val="002C5D7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1605"/>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085"/>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F0D"/>
    <w:rsid w:val="00320F73"/>
    <w:rsid w:val="00321154"/>
    <w:rsid w:val="003211B0"/>
    <w:rsid w:val="0032139B"/>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3D8"/>
    <w:rsid w:val="00343954"/>
    <w:rsid w:val="00344268"/>
    <w:rsid w:val="00344BCA"/>
    <w:rsid w:val="00345405"/>
    <w:rsid w:val="00345AD5"/>
    <w:rsid w:val="00345DDD"/>
    <w:rsid w:val="00346FED"/>
    <w:rsid w:val="00347FE0"/>
    <w:rsid w:val="003501B6"/>
    <w:rsid w:val="003519E3"/>
    <w:rsid w:val="00351E01"/>
    <w:rsid w:val="00352968"/>
    <w:rsid w:val="0035298B"/>
    <w:rsid w:val="00352BE6"/>
    <w:rsid w:val="00352D21"/>
    <w:rsid w:val="0035329F"/>
    <w:rsid w:val="003537EB"/>
    <w:rsid w:val="00354116"/>
    <w:rsid w:val="0035443D"/>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B6"/>
    <w:rsid w:val="00382232"/>
    <w:rsid w:val="00382942"/>
    <w:rsid w:val="00382F1A"/>
    <w:rsid w:val="00382F9A"/>
    <w:rsid w:val="00383282"/>
    <w:rsid w:val="00383328"/>
    <w:rsid w:val="00383422"/>
    <w:rsid w:val="003834B8"/>
    <w:rsid w:val="00383658"/>
    <w:rsid w:val="0038412E"/>
    <w:rsid w:val="00384FED"/>
    <w:rsid w:val="00386053"/>
    <w:rsid w:val="00386D7B"/>
    <w:rsid w:val="00387459"/>
    <w:rsid w:val="0038771D"/>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11EE"/>
    <w:rsid w:val="003D132A"/>
    <w:rsid w:val="003D1517"/>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081"/>
    <w:rsid w:val="0040026A"/>
    <w:rsid w:val="004002B7"/>
    <w:rsid w:val="00400CF4"/>
    <w:rsid w:val="00400F31"/>
    <w:rsid w:val="00401807"/>
    <w:rsid w:val="004023BA"/>
    <w:rsid w:val="004025D8"/>
    <w:rsid w:val="004029F1"/>
    <w:rsid w:val="004038B5"/>
    <w:rsid w:val="004042DD"/>
    <w:rsid w:val="00404412"/>
    <w:rsid w:val="004044AA"/>
    <w:rsid w:val="004044E3"/>
    <w:rsid w:val="004049C8"/>
    <w:rsid w:val="00405116"/>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895"/>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C28"/>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A9D"/>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5C67"/>
    <w:rsid w:val="00486857"/>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1593"/>
    <w:rsid w:val="004A1811"/>
    <w:rsid w:val="004A1FE4"/>
    <w:rsid w:val="004A2103"/>
    <w:rsid w:val="004A2CA9"/>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3D4"/>
    <w:rsid w:val="004A7457"/>
    <w:rsid w:val="004A7769"/>
    <w:rsid w:val="004A77B1"/>
    <w:rsid w:val="004A7F29"/>
    <w:rsid w:val="004B0561"/>
    <w:rsid w:val="004B0E09"/>
    <w:rsid w:val="004B0F7F"/>
    <w:rsid w:val="004B1095"/>
    <w:rsid w:val="004B2118"/>
    <w:rsid w:val="004B23AD"/>
    <w:rsid w:val="004B2965"/>
    <w:rsid w:val="004B3234"/>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C66"/>
    <w:rsid w:val="004B6F84"/>
    <w:rsid w:val="004B7455"/>
    <w:rsid w:val="004B74FF"/>
    <w:rsid w:val="004B7568"/>
    <w:rsid w:val="004B7CE4"/>
    <w:rsid w:val="004C0401"/>
    <w:rsid w:val="004C0C49"/>
    <w:rsid w:val="004C1096"/>
    <w:rsid w:val="004C183D"/>
    <w:rsid w:val="004C309D"/>
    <w:rsid w:val="004C394F"/>
    <w:rsid w:val="004C3EC7"/>
    <w:rsid w:val="004C3EEE"/>
    <w:rsid w:val="004C452F"/>
    <w:rsid w:val="004C483D"/>
    <w:rsid w:val="004C49EA"/>
    <w:rsid w:val="004C4D15"/>
    <w:rsid w:val="004C6016"/>
    <w:rsid w:val="004C6369"/>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563D"/>
    <w:rsid w:val="004E5699"/>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923"/>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6702"/>
    <w:rsid w:val="005A704D"/>
    <w:rsid w:val="005A761C"/>
    <w:rsid w:val="005B01C6"/>
    <w:rsid w:val="005B0CA0"/>
    <w:rsid w:val="005B1757"/>
    <w:rsid w:val="005B1EAB"/>
    <w:rsid w:val="005B3C6D"/>
    <w:rsid w:val="005B4035"/>
    <w:rsid w:val="005B4045"/>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634"/>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14C"/>
    <w:rsid w:val="006173F9"/>
    <w:rsid w:val="00617C80"/>
    <w:rsid w:val="00617DA5"/>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37"/>
    <w:rsid w:val="006528DF"/>
    <w:rsid w:val="006539E8"/>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5A0"/>
    <w:rsid w:val="006A564B"/>
    <w:rsid w:val="006A61B8"/>
    <w:rsid w:val="006A697B"/>
    <w:rsid w:val="006A6F7E"/>
    <w:rsid w:val="006A7382"/>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7B9"/>
    <w:rsid w:val="006B79B5"/>
    <w:rsid w:val="006C1445"/>
    <w:rsid w:val="006C15C4"/>
    <w:rsid w:val="006C16B4"/>
    <w:rsid w:val="006C16D3"/>
    <w:rsid w:val="006C1DF7"/>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E64"/>
    <w:rsid w:val="006F5EAD"/>
    <w:rsid w:val="006F60DE"/>
    <w:rsid w:val="006F65FB"/>
    <w:rsid w:val="006F6B26"/>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76"/>
    <w:rsid w:val="00703989"/>
    <w:rsid w:val="00703BFC"/>
    <w:rsid w:val="00703BFF"/>
    <w:rsid w:val="00703C31"/>
    <w:rsid w:val="007042E9"/>
    <w:rsid w:val="00704495"/>
    <w:rsid w:val="0070467C"/>
    <w:rsid w:val="007047A1"/>
    <w:rsid w:val="00704B49"/>
    <w:rsid w:val="00705752"/>
    <w:rsid w:val="007062C7"/>
    <w:rsid w:val="00706457"/>
    <w:rsid w:val="007065A3"/>
    <w:rsid w:val="00706C62"/>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8BA"/>
    <w:rsid w:val="00736A8C"/>
    <w:rsid w:val="00736E66"/>
    <w:rsid w:val="0073764F"/>
    <w:rsid w:val="00737A31"/>
    <w:rsid w:val="00737CB1"/>
    <w:rsid w:val="00737FC6"/>
    <w:rsid w:val="007405CE"/>
    <w:rsid w:val="00742370"/>
    <w:rsid w:val="00742A6A"/>
    <w:rsid w:val="00742B44"/>
    <w:rsid w:val="007431BA"/>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2AC"/>
    <w:rsid w:val="00753407"/>
    <w:rsid w:val="00753454"/>
    <w:rsid w:val="00753AF3"/>
    <w:rsid w:val="00753BB5"/>
    <w:rsid w:val="00753C4E"/>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447"/>
    <w:rsid w:val="007626D0"/>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1DB"/>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10"/>
    <w:rsid w:val="00792CEE"/>
    <w:rsid w:val="00792F34"/>
    <w:rsid w:val="007936A8"/>
    <w:rsid w:val="00793F68"/>
    <w:rsid w:val="00794C58"/>
    <w:rsid w:val="00794D4D"/>
    <w:rsid w:val="0079591B"/>
    <w:rsid w:val="007962B4"/>
    <w:rsid w:val="00796BC3"/>
    <w:rsid w:val="00796F15"/>
    <w:rsid w:val="007972A2"/>
    <w:rsid w:val="00797738"/>
    <w:rsid w:val="00797C6D"/>
    <w:rsid w:val="00797E22"/>
    <w:rsid w:val="007A0274"/>
    <w:rsid w:val="007A0F1A"/>
    <w:rsid w:val="007A138F"/>
    <w:rsid w:val="007A13D7"/>
    <w:rsid w:val="007A146C"/>
    <w:rsid w:val="007A1640"/>
    <w:rsid w:val="007A1AE4"/>
    <w:rsid w:val="007A2290"/>
    <w:rsid w:val="007A2628"/>
    <w:rsid w:val="007A3591"/>
    <w:rsid w:val="007A39DF"/>
    <w:rsid w:val="007A43ED"/>
    <w:rsid w:val="007A4BDD"/>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27A"/>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CAB"/>
    <w:rsid w:val="007D4E6A"/>
    <w:rsid w:val="007D4FAA"/>
    <w:rsid w:val="007D54F8"/>
    <w:rsid w:val="007D5E27"/>
    <w:rsid w:val="007D6516"/>
    <w:rsid w:val="007D6C3B"/>
    <w:rsid w:val="007D6F64"/>
    <w:rsid w:val="007D7205"/>
    <w:rsid w:val="007D731A"/>
    <w:rsid w:val="007D7441"/>
    <w:rsid w:val="007E013F"/>
    <w:rsid w:val="007E0D5B"/>
    <w:rsid w:val="007E0E25"/>
    <w:rsid w:val="007E1553"/>
    <w:rsid w:val="007E1782"/>
    <w:rsid w:val="007E18B9"/>
    <w:rsid w:val="007E1FFA"/>
    <w:rsid w:val="007E25AB"/>
    <w:rsid w:val="007E2F41"/>
    <w:rsid w:val="007E376B"/>
    <w:rsid w:val="007E3DEE"/>
    <w:rsid w:val="007E40A6"/>
    <w:rsid w:val="007E44FC"/>
    <w:rsid w:val="007E5AC2"/>
    <w:rsid w:val="007E5CF9"/>
    <w:rsid w:val="007E613F"/>
    <w:rsid w:val="007E735A"/>
    <w:rsid w:val="007E7599"/>
    <w:rsid w:val="007E79C5"/>
    <w:rsid w:val="007E7C0E"/>
    <w:rsid w:val="007E7CBD"/>
    <w:rsid w:val="007F0403"/>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4358"/>
    <w:rsid w:val="008346BD"/>
    <w:rsid w:val="008348A7"/>
    <w:rsid w:val="00834923"/>
    <w:rsid w:val="008350C6"/>
    <w:rsid w:val="00835861"/>
    <w:rsid w:val="00835972"/>
    <w:rsid w:val="008359EB"/>
    <w:rsid w:val="00836B7A"/>
    <w:rsid w:val="00837B90"/>
    <w:rsid w:val="00840231"/>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4D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2F1"/>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A3"/>
    <w:rsid w:val="00890028"/>
    <w:rsid w:val="00890031"/>
    <w:rsid w:val="00890269"/>
    <w:rsid w:val="00890472"/>
    <w:rsid w:val="008908E5"/>
    <w:rsid w:val="00890BEA"/>
    <w:rsid w:val="00891216"/>
    <w:rsid w:val="0089149F"/>
    <w:rsid w:val="00891748"/>
    <w:rsid w:val="00891B93"/>
    <w:rsid w:val="00893E51"/>
    <w:rsid w:val="008942EB"/>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305D"/>
    <w:rsid w:val="008B3450"/>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07C"/>
    <w:rsid w:val="008D05A4"/>
    <w:rsid w:val="008D081A"/>
    <w:rsid w:val="008D091E"/>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887"/>
    <w:rsid w:val="008E3AA8"/>
    <w:rsid w:val="008E3E57"/>
    <w:rsid w:val="008E42CE"/>
    <w:rsid w:val="008E42F4"/>
    <w:rsid w:val="008E4333"/>
    <w:rsid w:val="008E4A31"/>
    <w:rsid w:val="008E4C30"/>
    <w:rsid w:val="008E5657"/>
    <w:rsid w:val="008E5E51"/>
    <w:rsid w:val="008E6790"/>
    <w:rsid w:val="008E7B6E"/>
    <w:rsid w:val="008E7BA0"/>
    <w:rsid w:val="008E7C48"/>
    <w:rsid w:val="008F00DB"/>
    <w:rsid w:val="008F0344"/>
    <w:rsid w:val="008F05E9"/>
    <w:rsid w:val="008F062C"/>
    <w:rsid w:val="008F083E"/>
    <w:rsid w:val="008F0EE0"/>
    <w:rsid w:val="008F1264"/>
    <w:rsid w:val="008F17CA"/>
    <w:rsid w:val="008F1868"/>
    <w:rsid w:val="008F2908"/>
    <w:rsid w:val="008F3017"/>
    <w:rsid w:val="008F3F9E"/>
    <w:rsid w:val="008F3FD7"/>
    <w:rsid w:val="008F405A"/>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20F"/>
    <w:rsid w:val="00933647"/>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C0E"/>
    <w:rsid w:val="00990D75"/>
    <w:rsid w:val="00991093"/>
    <w:rsid w:val="00991570"/>
    <w:rsid w:val="0099163B"/>
    <w:rsid w:val="00992343"/>
    <w:rsid w:val="00992589"/>
    <w:rsid w:val="0099383D"/>
    <w:rsid w:val="009938B1"/>
    <w:rsid w:val="00993B2A"/>
    <w:rsid w:val="00994013"/>
    <w:rsid w:val="00994205"/>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AC"/>
    <w:rsid w:val="009A1F7A"/>
    <w:rsid w:val="009A20AB"/>
    <w:rsid w:val="009A2BB6"/>
    <w:rsid w:val="009A2CB8"/>
    <w:rsid w:val="009A32AD"/>
    <w:rsid w:val="009A3578"/>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9BC"/>
    <w:rsid w:val="009D209E"/>
    <w:rsid w:val="009D2348"/>
    <w:rsid w:val="009D2596"/>
    <w:rsid w:val="009D2EA8"/>
    <w:rsid w:val="009D2EF8"/>
    <w:rsid w:val="009D2F0C"/>
    <w:rsid w:val="009D31DF"/>
    <w:rsid w:val="009D3306"/>
    <w:rsid w:val="009D3578"/>
    <w:rsid w:val="009D3580"/>
    <w:rsid w:val="009D374E"/>
    <w:rsid w:val="009D3A5F"/>
    <w:rsid w:val="009D3EC9"/>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7F3"/>
    <w:rsid w:val="00A033F7"/>
    <w:rsid w:val="00A03967"/>
    <w:rsid w:val="00A03978"/>
    <w:rsid w:val="00A03AB1"/>
    <w:rsid w:val="00A04D7E"/>
    <w:rsid w:val="00A051D9"/>
    <w:rsid w:val="00A05DF3"/>
    <w:rsid w:val="00A06B1C"/>
    <w:rsid w:val="00A07201"/>
    <w:rsid w:val="00A073D2"/>
    <w:rsid w:val="00A07597"/>
    <w:rsid w:val="00A075AB"/>
    <w:rsid w:val="00A07BAC"/>
    <w:rsid w:val="00A07BC8"/>
    <w:rsid w:val="00A07E08"/>
    <w:rsid w:val="00A10D79"/>
    <w:rsid w:val="00A11535"/>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528"/>
    <w:rsid w:val="00A4280D"/>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21DE"/>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806"/>
    <w:rsid w:val="00AB78DB"/>
    <w:rsid w:val="00AB7C06"/>
    <w:rsid w:val="00AB7EE0"/>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493"/>
    <w:rsid w:val="00B42645"/>
    <w:rsid w:val="00B42A32"/>
    <w:rsid w:val="00B42D63"/>
    <w:rsid w:val="00B42FA6"/>
    <w:rsid w:val="00B43003"/>
    <w:rsid w:val="00B432DF"/>
    <w:rsid w:val="00B4361B"/>
    <w:rsid w:val="00B4399E"/>
    <w:rsid w:val="00B43A16"/>
    <w:rsid w:val="00B43BDD"/>
    <w:rsid w:val="00B43F3B"/>
    <w:rsid w:val="00B442EF"/>
    <w:rsid w:val="00B446D5"/>
    <w:rsid w:val="00B45CE1"/>
    <w:rsid w:val="00B46271"/>
    <w:rsid w:val="00B4645D"/>
    <w:rsid w:val="00B46A75"/>
    <w:rsid w:val="00B470A7"/>
    <w:rsid w:val="00B500CD"/>
    <w:rsid w:val="00B5017A"/>
    <w:rsid w:val="00B50BB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49B"/>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8E9"/>
    <w:rsid w:val="00BF09A1"/>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1A5"/>
    <w:rsid w:val="00C201EB"/>
    <w:rsid w:val="00C202ED"/>
    <w:rsid w:val="00C20ACC"/>
    <w:rsid w:val="00C2138B"/>
    <w:rsid w:val="00C218DD"/>
    <w:rsid w:val="00C22ADC"/>
    <w:rsid w:val="00C22B28"/>
    <w:rsid w:val="00C22EA0"/>
    <w:rsid w:val="00C25697"/>
    <w:rsid w:val="00C257B7"/>
    <w:rsid w:val="00C25ABD"/>
    <w:rsid w:val="00C2634D"/>
    <w:rsid w:val="00C265EF"/>
    <w:rsid w:val="00C272E8"/>
    <w:rsid w:val="00C27A53"/>
    <w:rsid w:val="00C30199"/>
    <w:rsid w:val="00C301A9"/>
    <w:rsid w:val="00C30ABC"/>
    <w:rsid w:val="00C30B32"/>
    <w:rsid w:val="00C30B60"/>
    <w:rsid w:val="00C30BA2"/>
    <w:rsid w:val="00C31FAA"/>
    <w:rsid w:val="00C321EA"/>
    <w:rsid w:val="00C326C8"/>
    <w:rsid w:val="00C32980"/>
    <w:rsid w:val="00C32993"/>
    <w:rsid w:val="00C33359"/>
    <w:rsid w:val="00C334F7"/>
    <w:rsid w:val="00C33881"/>
    <w:rsid w:val="00C34219"/>
    <w:rsid w:val="00C347EF"/>
    <w:rsid w:val="00C348D6"/>
    <w:rsid w:val="00C3504C"/>
    <w:rsid w:val="00C3595F"/>
    <w:rsid w:val="00C365E7"/>
    <w:rsid w:val="00C36E34"/>
    <w:rsid w:val="00C379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46"/>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CFA"/>
    <w:rsid w:val="00C74173"/>
    <w:rsid w:val="00C74421"/>
    <w:rsid w:val="00C74B54"/>
    <w:rsid w:val="00C75A91"/>
    <w:rsid w:val="00C75DDD"/>
    <w:rsid w:val="00C75F2F"/>
    <w:rsid w:val="00C75F5D"/>
    <w:rsid w:val="00C75FEE"/>
    <w:rsid w:val="00C76351"/>
    <w:rsid w:val="00C768E8"/>
    <w:rsid w:val="00C76CCE"/>
    <w:rsid w:val="00C76F1D"/>
    <w:rsid w:val="00C76F5C"/>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3DEB"/>
    <w:rsid w:val="00C84284"/>
    <w:rsid w:val="00C84BC4"/>
    <w:rsid w:val="00C84D39"/>
    <w:rsid w:val="00C84E43"/>
    <w:rsid w:val="00C84E84"/>
    <w:rsid w:val="00C85044"/>
    <w:rsid w:val="00C85277"/>
    <w:rsid w:val="00C85721"/>
    <w:rsid w:val="00C85806"/>
    <w:rsid w:val="00C85816"/>
    <w:rsid w:val="00C85D76"/>
    <w:rsid w:val="00C861D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3084"/>
    <w:rsid w:val="00CA391D"/>
    <w:rsid w:val="00CA3ACD"/>
    <w:rsid w:val="00CA40AD"/>
    <w:rsid w:val="00CA4F8B"/>
    <w:rsid w:val="00CA5435"/>
    <w:rsid w:val="00CA5445"/>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5C84"/>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45C5"/>
    <w:rsid w:val="00CE4C8C"/>
    <w:rsid w:val="00CE50AB"/>
    <w:rsid w:val="00CE6D2A"/>
    <w:rsid w:val="00CE6F0F"/>
    <w:rsid w:val="00CF002F"/>
    <w:rsid w:val="00CF0246"/>
    <w:rsid w:val="00CF09CD"/>
    <w:rsid w:val="00CF0C5A"/>
    <w:rsid w:val="00CF12F6"/>
    <w:rsid w:val="00CF2483"/>
    <w:rsid w:val="00CF24E2"/>
    <w:rsid w:val="00CF2B39"/>
    <w:rsid w:val="00CF31FF"/>
    <w:rsid w:val="00CF37D4"/>
    <w:rsid w:val="00CF393D"/>
    <w:rsid w:val="00CF3BCC"/>
    <w:rsid w:val="00CF48F7"/>
    <w:rsid w:val="00CF4ABD"/>
    <w:rsid w:val="00CF4CF2"/>
    <w:rsid w:val="00CF5318"/>
    <w:rsid w:val="00CF5454"/>
    <w:rsid w:val="00CF5A53"/>
    <w:rsid w:val="00CF5D28"/>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AC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2C5"/>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6834"/>
    <w:rsid w:val="00DD7249"/>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647"/>
    <w:rsid w:val="00DE6681"/>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0AB3"/>
    <w:rsid w:val="00E11225"/>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B20"/>
    <w:rsid w:val="00E20BFD"/>
    <w:rsid w:val="00E21058"/>
    <w:rsid w:val="00E211F7"/>
    <w:rsid w:val="00E21425"/>
    <w:rsid w:val="00E222D6"/>
    <w:rsid w:val="00E225F1"/>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D4"/>
    <w:rsid w:val="00E27A73"/>
    <w:rsid w:val="00E27B5F"/>
    <w:rsid w:val="00E27BD1"/>
    <w:rsid w:val="00E303B8"/>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A27"/>
    <w:rsid w:val="00E41AB4"/>
    <w:rsid w:val="00E424A5"/>
    <w:rsid w:val="00E42737"/>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4B0"/>
    <w:rsid w:val="00EC1A3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19AB"/>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38B"/>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6947"/>
    <w:rsid w:val="00F470D8"/>
    <w:rsid w:val="00F472CD"/>
    <w:rsid w:val="00F4735C"/>
    <w:rsid w:val="00F47818"/>
    <w:rsid w:val="00F47D95"/>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FE0"/>
    <w:rsid w:val="00F560FE"/>
    <w:rsid w:val="00F56D14"/>
    <w:rsid w:val="00F5709D"/>
    <w:rsid w:val="00F57586"/>
    <w:rsid w:val="00F57B40"/>
    <w:rsid w:val="00F60CD6"/>
    <w:rsid w:val="00F60FD6"/>
    <w:rsid w:val="00F61097"/>
    <w:rsid w:val="00F6111C"/>
    <w:rsid w:val="00F614C0"/>
    <w:rsid w:val="00F61647"/>
    <w:rsid w:val="00F62692"/>
    <w:rsid w:val="00F628E1"/>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0AC"/>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611"/>
    <w:rsid w:val="00F97E2B"/>
    <w:rsid w:val="00F97F74"/>
    <w:rsid w:val="00FA07B9"/>
    <w:rsid w:val="00FA0B53"/>
    <w:rsid w:val="00FA1007"/>
    <w:rsid w:val="00FA1492"/>
    <w:rsid w:val="00FA1807"/>
    <w:rsid w:val="00FA1937"/>
    <w:rsid w:val="00FA2550"/>
    <w:rsid w:val="00FA2637"/>
    <w:rsid w:val="00FA2C35"/>
    <w:rsid w:val="00FA2F4F"/>
    <w:rsid w:val="00FA31E7"/>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5588"/>
    <w:rsid w:val="00FC563C"/>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paragraph" w:customStyle="1" w:styleId="Proposal">
    <w:name w:val="Proposal"/>
    <w:basedOn w:val="BodyText"/>
    <w:rsid w:val="002C5D79"/>
    <w:pPr>
      <w:numPr>
        <w:numId w:val="38"/>
      </w:numPr>
      <w:tabs>
        <w:tab w:val="left" w:pos="1701"/>
      </w:tabs>
      <w:jc w:val="both"/>
    </w:pPr>
    <w:rPr>
      <w:rFonts w:ascii="Arial" w:eastAsia="Times New Roman" w:hAnsi="Arial"/>
      <w:b/>
      <w:bCs/>
      <w:lang w:eastAsia="zh-CN"/>
    </w:rPr>
  </w:style>
  <w:style w:type="paragraph" w:customStyle="1" w:styleId="Observation">
    <w:name w:val="Observation"/>
    <w:basedOn w:val="Normal"/>
    <w:qFormat/>
    <w:rsid w:val="00400081"/>
    <w:pPr>
      <w:numPr>
        <w:numId w:val="43"/>
      </w:numPr>
      <w:tabs>
        <w:tab w:val="left" w:pos="1701"/>
      </w:tabs>
      <w:spacing w:after="120"/>
      <w:ind w:left="1701" w:hanging="1701"/>
      <w:jc w:val="both"/>
    </w:pPr>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95296183">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2859748">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35435152">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244850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3291145">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82892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86194771">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6008406">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1317640">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66261814">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39100749">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6.xml><?xml version="1.0" encoding="utf-8"?>
<ds:datastoreItem xmlns:ds="http://schemas.openxmlformats.org/officeDocument/2006/customXml" ds:itemID="{C81A7967-58AA-4183-8F1E-C9E1694EA9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9</TotalTime>
  <Pages>4</Pages>
  <Words>1304</Words>
  <Characters>7434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8721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Rakuten [Subramanya]</cp:lastModifiedBy>
  <cp:revision>9</cp:revision>
  <cp:lastPrinted>2016-06-20T05:35:00Z</cp:lastPrinted>
  <dcterms:created xsi:type="dcterms:W3CDTF">2025-11-06T18:51:00Z</dcterms:created>
  <dcterms:modified xsi:type="dcterms:W3CDTF">2025-11-07T06:38:00Z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