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37DC6EC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F5774F" w:rsidRPr="0033027D">
        <w:rPr>
          <w:b/>
          <w:noProof/>
          <w:sz w:val="24"/>
        </w:rPr>
        <w:t>xxxx</w:t>
      </w:r>
    </w:p>
    <w:p w14:paraId="2E6EBB37" w14:textId="75DEBED2" w:rsidR="006A45BA" w:rsidRPr="006A45BA" w:rsidRDefault="004F00A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Baltimore, USA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</w:t>
      </w:r>
      <w:r w:rsidR="000E4F7C" w:rsidRPr="000E4F7C">
        <w:rPr>
          <w:b/>
          <w:noProof/>
          <w:sz w:val="24"/>
        </w:rPr>
        <w:t xml:space="preserve">ember </w:t>
      </w:r>
      <w:r>
        <w:rPr>
          <w:b/>
          <w:noProof/>
          <w:sz w:val="24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b/>
          <w:noProof/>
          <w:sz w:val="24"/>
        </w:rPr>
        <w:t>1</w:t>
      </w:r>
      <w:r w:rsidR="000E4F7C" w:rsidRPr="000E4F7C">
        <w:rPr>
          <w:b/>
          <w:noProof/>
          <w:sz w:val="24"/>
        </w:rPr>
        <w:t>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9B8E092" w14:textId="77777777" w:rsidR="001E14C4" w:rsidRDefault="001211F3" w:rsidP="00DE5036">
      <w:pPr>
        <w:spacing w:after="0"/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548C1016" w14:textId="77777777" w:rsidR="001211F3" w:rsidRDefault="001E14C4" w:rsidP="00251D80">
      <w:pPr>
        <w:rPr>
          <w:i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1C520E09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2FADA241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</w:p>
    <w:p w14:paraId="333670C7" w14:textId="77777777" w:rsidR="00AE25BF" w:rsidRPr="006E5DD5" w:rsidRDefault="00D31CC8" w:rsidP="00F5429B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eastAsia="zh-CN"/>
        </w:rPr>
        <w:t>xxx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</w:p>
    <w:p w14:paraId="04DD339E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3511EA4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B6231E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Rel-XX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BC45F15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EFD3B9D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23E4A9AA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0AFC1258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A2497D" w14:textId="77777777" w:rsidR="0040240E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8D1FD33" w14:textId="77777777" w:rsidR="00FF7D68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6AEB6C02" w14:textId="77777777" w:rsidR="0040240E" w:rsidRPr="002C2D4A" w:rsidRDefault="0040240E" w:rsidP="0040240E">
      <w:pPr>
        <w:spacing w:after="0"/>
      </w:pP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75AF55A4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79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1F2B08E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4B0F4D83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TSG}</w:t>
      </w:r>
    </w:p>
    <w:p w14:paraId="27D68CF9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}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685223C" w14:textId="4B22BB9D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>
        <w:rPr>
          <w:i w:val="0"/>
          <w:iCs/>
        </w:rPr>
        <w:t>{</w:t>
      </w:r>
      <w:r w:rsidRPr="004C2201">
        <w:rPr>
          <w:i w:val="0"/>
          <w:iCs/>
        </w:rPr>
        <w:t>"Not applicable", " unknown", "CT WGs", etc.}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77777777" w:rsidR="00557B2E" w:rsidRDefault="00557B2E" w:rsidP="001C5C86">
            <w:pPr>
              <w:pStyle w:val="TAL"/>
            </w:pP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9DE19" w14:textId="77777777" w:rsidR="00E03177" w:rsidRDefault="00E03177">
      <w:r>
        <w:separator/>
      </w:r>
    </w:p>
  </w:endnote>
  <w:endnote w:type="continuationSeparator" w:id="0">
    <w:p w14:paraId="11D71CED" w14:textId="77777777" w:rsidR="00E03177" w:rsidRDefault="00E0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7562A" w14:textId="77777777" w:rsidR="00E03177" w:rsidRDefault="00E03177">
      <w:r>
        <w:separator/>
      </w:r>
    </w:p>
  </w:footnote>
  <w:footnote w:type="continuationSeparator" w:id="0">
    <w:p w14:paraId="5AB8021E" w14:textId="77777777" w:rsidR="00E03177" w:rsidRDefault="00E03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semiHidden/>
    <w:rsid w:val="004F00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00AC"/>
  </w:style>
  <w:style w:type="paragraph" w:customStyle="1" w:styleId="TAL">
    <w:name w:val="TAL"/>
    <w:basedOn w:val="Normal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S5-253962</cp:lastModifiedBy>
  <cp:revision>7</cp:revision>
  <cp:lastPrinted>2000-02-29T10:31:00Z</cp:lastPrinted>
  <dcterms:created xsi:type="dcterms:W3CDTF">2024-10-17T12:20:00Z</dcterms:created>
  <dcterms:modified xsi:type="dcterms:W3CDTF">2025-10-17T10:23:00Z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