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4D2D3" w14:textId="77777777" w:rsidR="006F0348" w:rsidRPr="006F0348" w:rsidRDefault="006F0348" w:rsidP="006F0348">
      <w:pPr>
        <w:tabs>
          <w:tab w:val="right" w:pos="9639"/>
        </w:tabs>
        <w:overflowPunct/>
        <w:autoSpaceDE/>
        <w:autoSpaceDN/>
        <w:adjustRightInd/>
        <w:spacing w:after="0"/>
        <w:textAlignment w:val="auto"/>
        <w:rPr>
          <w:rFonts w:ascii="Arial" w:hAnsi="Arial"/>
          <w:b/>
          <w:i/>
          <w:noProof/>
          <w:sz w:val="28"/>
          <w:lang w:eastAsia="en-US"/>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2086435"/>
      <w:r w:rsidRPr="006F0348">
        <w:rPr>
          <w:rFonts w:ascii="Arial" w:hAnsi="Arial"/>
          <w:b/>
          <w:noProof/>
          <w:sz w:val="24"/>
          <w:lang w:eastAsia="en-US"/>
        </w:rPr>
        <w:t>3GPP TSG-</w:t>
      </w:r>
      <w:r w:rsidRPr="006F0348">
        <w:rPr>
          <w:rFonts w:ascii="Arial" w:hAnsi="Arial"/>
          <w:lang w:eastAsia="en-US"/>
        </w:rPr>
        <w:fldChar w:fldCharType="begin"/>
      </w:r>
      <w:r w:rsidRPr="006F0348">
        <w:rPr>
          <w:rFonts w:ascii="Arial" w:hAnsi="Arial"/>
          <w:lang w:eastAsia="en-US"/>
        </w:rPr>
        <w:instrText xml:space="preserve"> DOCPROPERTY  TSG/WGRef  \* MERGEFORMAT </w:instrText>
      </w:r>
      <w:r w:rsidRPr="006F0348">
        <w:rPr>
          <w:rFonts w:ascii="Arial" w:hAnsi="Arial"/>
          <w:lang w:eastAsia="en-US"/>
        </w:rPr>
        <w:fldChar w:fldCharType="separate"/>
      </w:r>
      <w:r w:rsidRPr="006F0348">
        <w:rPr>
          <w:rFonts w:ascii="Arial" w:hAnsi="Arial"/>
          <w:b/>
          <w:noProof/>
          <w:sz w:val="24"/>
          <w:lang w:eastAsia="en-US"/>
        </w:rPr>
        <w:t>RAN4</w:t>
      </w:r>
      <w:r w:rsidRPr="006F0348">
        <w:rPr>
          <w:rFonts w:ascii="Arial" w:hAnsi="Arial"/>
          <w:b/>
          <w:noProof/>
          <w:sz w:val="24"/>
          <w:lang w:eastAsia="en-US"/>
        </w:rPr>
        <w:fldChar w:fldCharType="end"/>
      </w:r>
      <w:r w:rsidRPr="006F0348">
        <w:rPr>
          <w:rFonts w:ascii="Arial" w:hAnsi="Arial"/>
          <w:b/>
          <w:noProof/>
          <w:sz w:val="24"/>
          <w:lang w:eastAsia="en-US"/>
        </w:rPr>
        <w:t xml:space="preserve"> Meeting #</w:t>
      </w:r>
      <w:r w:rsidRPr="006F0348">
        <w:rPr>
          <w:rFonts w:ascii="Arial" w:hAnsi="Arial"/>
          <w:lang w:eastAsia="en-US"/>
        </w:rPr>
        <w:fldChar w:fldCharType="begin"/>
      </w:r>
      <w:r w:rsidRPr="006F0348">
        <w:rPr>
          <w:rFonts w:ascii="Arial" w:hAnsi="Arial"/>
          <w:lang w:eastAsia="en-US"/>
        </w:rPr>
        <w:instrText xml:space="preserve"> DOCPROPERTY  MtgSeq  \* MERGEFORMAT </w:instrText>
      </w:r>
      <w:r w:rsidRPr="006F0348">
        <w:rPr>
          <w:rFonts w:ascii="Arial" w:hAnsi="Arial"/>
          <w:lang w:eastAsia="en-US"/>
        </w:rPr>
        <w:fldChar w:fldCharType="separate"/>
      </w:r>
      <w:r w:rsidRPr="006F0348">
        <w:rPr>
          <w:rFonts w:ascii="Arial" w:hAnsi="Arial"/>
          <w:b/>
          <w:noProof/>
          <w:sz w:val="24"/>
          <w:lang w:eastAsia="en-US"/>
        </w:rPr>
        <w:t>117</w:t>
      </w:r>
      <w:r w:rsidRPr="006F0348">
        <w:rPr>
          <w:rFonts w:ascii="Arial" w:hAnsi="Arial"/>
          <w:b/>
          <w:noProof/>
          <w:sz w:val="24"/>
          <w:lang w:eastAsia="en-US"/>
        </w:rPr>
        <w:fldChar w:fldCharType="end"/>
      </w:r>
      <w:r w:rsidRPr="006F0348">
        <w:rPr>
          <w:rFonts w:ascii="Arial" w:hAnsi="Arial"/>
          <w:lang w:eastAsia="en-US"/>
        </w:rPr>
        <w:fldChar w:fldCharType="begin"/>
      </w:r>
      <w:r w:rsidRPr="006F0348">
        <w:rPr>
          <w:rFonts w:ascii="Arial" w:hAnsi="Arial"/>
          <w:lang w:eastAsia="en-US"/>
        </w:rPr>
        <w:instrText xml:space="preserve"> DOCPROPERTY  MtgTitle  \* MERGEFORMAT </w:instrText>
      </w:r>
      <w:r w:rsidRPr="006F0348">
        <w:rPr>
          <w:rFonts w:ascii="Arial" w:hAnsi="Arial"/>
          <w:lang w:eastAsia="en-US"/>
        </w:rPr>
        <w:fldChar w:fldCharType="separate"/>
      </w:r>
      <w:r w:rsidRPr="006F0348">
        <w:rPr>
          <w:rFonts w:ascii="Arial" w:hAnsi="Arial"/>
          <w:lang w:eastAsia="en-US"/>
        </w:rPr>
        <w:fldChar w:fldCharType="end"/>
      </w:r>
      <w:r w:rsidRPr="006F0348">
        <w:rPr>
          <w:rFonts w:ascii="Arial" w:hAnsi="Arial"/>
          <w:b/>
          <w:i/>
          <w:noProof/>
          <w:sz w:val="28"/>
          <w:lang w:eastAsia="en-US"/>
        </w:rPr>
        <w:tab/>
      </w:r>
      <w:r w:rsidRPr="006F0348">
        <w:rPr>
          <w:rFonts w:ascii="Arial" w:hAnsi="Arial"/>
          <w:lang w:eastAsia="en-US"/>
        </w:rPr>
        <w:fldChar w:fldCharType="begin"/>
      </w:r>
      <w:r w:rsidRPr="006F0348">
        <w:rPr>
          <w:rFonts w:ascii="Arial" w:hAnsi="Arial"/>
          <w:lang w:eastAsia="en-US"/>
        </w:rPr>
        <w:instrText xml:space="preserve"> DOCPROPERTY  Tdoc#  \* MERGEFORMAT </w:instrText>
      </w:r>
      <w:r w:rsidRPr="006F0348">
        <w:rPr>
          <w:rFonts w:ascii="Arial" w:hAnsi="Arial"/>
          <w:lang w:eastAsia="en-US"/>
        </w:rPr>
        <w:fldChar w:fldCharType="separate"/>
      </w:r>
      <w:r w:rsidRPr="006F0348">
        <w:rPr>
          <w:rFonts w:ascii="Arial" w:hAnsi="Arial"/>
          <w:b/>
          <w:i/>
          <w:noProof/>
          <w:sz w:val="28"/>
          <w:lang w:eastAsia="en-US"/>
        </w:rPr>
        <w:t>R4-2520783</w:t>
      </w:r>
      <w:r w:rsidRPr="006F0348">
        <w:rPr>
          <w:rFonts w:ascii="Arial" w:hAnsi="Arial"/>
          <w:b/>
          <w:i/>
          <w:noProof/>
          <w:sz w:val="28"/>
          <w:lang w:eastAsia="en-US"/>
        </w:rPr>
        <w:fldChar w:fldCharType="end"/>
      </w:r>
    </w:p>
    <w:p w14:paraId="67E899F5" w14:textId="77777777" w:rsidR="006F0348" w:rsidRPr="006F0348" w:rsidRDefault="006F0348" w:rsidP="006F0348">
      <w:pPr>
        <w:overflowPunct/>
        <w:autoSpaceDE/>
        <w:autoSpaceDN/>
        <w:adjustRightInd/>
        <w:spacing w:after="120"/>
        <w:textAlignment w:val="auto"/>
        <w:outlineLvl w:val="0"/>
        <w:rPr>
          <w:rFonts w:ascii="Arial" w:hAnsi="Arial"/>
          <w:b/>
          <w:noProof/>
          <w:sz w:val="24"/>
          <w:lang w:eastAsia="en-US"/>
        </w:rPr>
      </w:pPr>
      <w:r w:rsidRPr="006F0348">
        <w:rPr>
          <w:rFonts w:ascii="Arial" w:hAnsi="Arial"/>
          <w:lang w:eastAsia="en-US"/>
        </w:rPr>
        <w:fldChar w:fldCharType="begin"/>
      </w:r>
      <w:r w:rsidRPr="006F0348">
        <w:rPr>
          <w:rFonts w:ascii="Arial" w:hAnsi="Arial"/>
          <w:lang w:eastAsia="en-US"/>
        </w:rPr>
        <w:instrText xml:space="preserve"> DOCPROPERTY  Location  \* MERGEFORMAT </w:instrText>
      </w:r>
      <w:r w:rsidRPr="006F0348">
        <w:rPr>
          <w:rFonts w:ascii="Arial" w:hAnsi="Arial"/>
          <w:lang w:eastAsia="en-US"/>
        </w:rPr>
        <w:fldChar w:fldCharType="separate"/>
      </w:r>
      <w:r w:rsidRPr="006F0348">
        <w:rPr>
          <w:rFonts w:ascii="Arial" w:hAnsi="Arial"/>
          <w:b/>
          <w:noProof/>
          <w:sz w:val="24"/>
          <w:lang w:eastAsia="en-US"/>
        </w:rPr>
        <w:t>Dallas</w:t>
      </w:r>
      <w:r w:rsidRPr="006F0348">
        <w:rPr>
          <w:rFonts w:ascii="Arial" w:hAnsi="Arial"/>
          <w:b/>
          <w:noProof/>
          <w:sz w:val="24"/>
          <w:lang w:eastAsia="en-US"/>
        </w:rPr>
        <w:fldChar w:fldCharType="end"/>
      </w:r>
      <w:r w:rsidRPr="006F0348">
        <w:rPr>
          <w:rFonts w:ascii="Arial" w:hAnsi="Arial"/>
          <w:b/>
          <w:noProof/>
          <w:sz w:val="24"/>
          <w:lang w:eastAsia="en-US"/>
        </w:rPr>
        <w:t xml:space="preserve">, </w:t>
      </w:r>
      <w:r w:rsidRPr="006F0348">
        <w:rPr>
          <w:rFonts w:ascii="Arial" w:hAnsi="Arial"/>
          <w:lang w:eastAsia="en-US"/>
        </w:rPr>
        <w:fldChar w:fldCharType="begin"/>
      </w:r>
      <w:r w:rsidRPr="006F0348">
        <w:rPr>
          <w:rFonts w:ascii="Arial" w:hAnsi="Arial"/>
          <w:lang w:eastAsia="en-US"/>
        </w:rPr>
        <w:instrText xml:space="preserve"> DOCPROPERTY  Country  \* MERGEFORMAT </w:instrText>
      </w:r>
      <w:r w:rsidRPr="006F0348">
        <w:rPr>
          <w:rFonts w:ascii="Arial" w:hAnsi="Arial"/>
          <w:lang w:eastAsia="en-US"/>
        </w:rPr>
        <w:fldChar w:fldCharType="separate"/>
      </w:r>
      <w:r w:rsidRPr="006F0348">
        <w:rPr>
          <w:rFonts w:ascii="Arial" w:hAnsi="Arial"/>
          <w:b/>
          <w:noProof/>
          <w:sz w:val="24"/>
          <w:lang w:eastAsia="en-US"/>
        </w:rPr>
        <w:t>United States</w:t>
      </w:r>
      <w:r w:rsidRPr="006F0348">
        <w:rPr>
          <w:rFonts w:ascii="Arial" w:hAnsi="Arial"/>
          <w:b/>
          <w:noProof/>
          <w:sz w:val="24"/>
          <w:lang w:eastAsia="en-US"/>
        </w:rPr>
        <w:fldChar w:fldCharType="end"/>
      </w:r>
      <w:r w:rsidRPr="006F0348">
        <w:rPr>
          <w:rFonts w:ascii="Arial" w:hAnsi="Arial"/>
          <w:b/>
          <w:noProof/>
          <w:sz w:val="24"/>
          <w:lang w:eastAsia="en-US"/>
        </w:rPr>
        <w:t xml:space="preserve">, </w:t>
      </w:r>
      <w:r w:rsidRPr="006F0348">
        <w:rPr>
          <w:rFonts w:ascii="Arial" w:hAnsi="Arial"/>
          <w:lang w:eastAsia="en-US"/>
        </w:rPr>
        <w:fldChar w:fldCharType="begin"/>
      </w:r>
      <w:r w:rsidRPr="006F0348">
        <w:rPr>
          <w:rFonts w:ascii="Arial" w:hAnsi="Arial"/>
          <w:lang w:eastAsia="en-US"/>
        </w:rPr>
        <w:instrText xml:space="preserve"> DOCPROPERTY  StartDate  \* MERGEFORMAT </w:instrText>
      </w:r>
      <w:r w:rsidRPr="006F0348">
        <w:rPr>
          <w:rFonts w:ascii="Arial" w:hAnsi="Arial"/>
          <w:lang w:eastAsia="en-US"/>
        </w:rPr>
        <w:fldChar w:fldCharType="separate"/>
      </w:r>
      <w:r w:rsidRPr="006F0348">
        <w:rPr>
          <w:rFonts w:ascii="Arial" w:hAnsi="Arial"/>
          <w:b/>
          <w:noProof/>
          <w:sz w:val="24"/>
          <w:lang w:eastAsia="en-US"/>
        </w:rPr>
        <w:t>17th Nov 2025</w:t>
      </w:r>
      <w:r w:rsidRPr="006F0348">
        <w:rPr>
          <w:rFonts w:ascii="Arial" w:hAnsi="Arial"/>
          <w:b/>
          <w:noProof/>
          <w:sz w:val="24"/>
          <w:lang w:eastAsia="en-US"/>
        </w:rPr>
        <w:fldChar w:fldCharType="end"/>
      </w:r>
      <w:r w:rsidRPr="006F0348">
        <w:rPr>
          <w:rFonts w:ascii="Arial" w:hAnsi="Arial"/>
          <w:b/>
          <w:noProof/>
          <w:sz w:val="24"/>
          <w:lang w:eastAsia="en-US"/>
        </w:rPr>
        <w:t xml:space="preserve"> - </w:t>
      </w:r>
      <w:r w:rsidRPr="006F0348">
        <w:rPr>
          <w:rFonts w:ascii="Arial" w:hAnsi="Arial"/>
          <w:lang w:eastAsia="en-US"/>
        </w:rPr>
        <w:fldChar w:fldCharType="begin"/>
      </w:r>
      <w:r w:rsidRPr="006F0348">
        <w:rPr>
          <w:rFonts w:ascii="Arial" w:hAnsi="Arial"/>
          <w:lang w:eastAsia="en-US"/>
        </w:rPr>
        <w:instrText xml:space="preserve"> DOCPROPERTY  EndDate  \* MERGEFORMAT </w:instrText>
      </w:r>
      <w:r w:rsidRPr="006F0348">
        <w:rPr>
          <w:rFonts w:ascii="Arial" w:hAnsi="Arial"/>
          <w:lang w:eastAsia="en-US"/>
        </w:rPr>
        <w:fldChar w:fldCharType="separate"/>
      </w:r>
      <w:r w:rsidRPr="006F0348">
        <w:rPr>
          <w:rFonts w:ascii="Arial" w:hAnsi="Arial"/>
          <w:b/>
          <w:noProof/>
          <w:sz w:val="24"/>
          <w:lang w:eastAsia="en-US"/>
        </w:rPr>
        <w:t>21st Nov 2025</w:t>
      </w:r>
      <w:r w:rsidRPr="006F034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348" w:rsidRPr="006F0348" w14:paraId="4DD29D3D" w14:textId="77777777" w:rsidTr="00C00033">
        <w:tc>
          <w:tcPr>
            <w:tcW w:w="9641" w:type="dxa"/>
            <w:gridSpan w:val="9"/>
            <w:tcBorders>
              <w:top w:val="single" w:sz="4" w:space="0" w:color="auto"/>
              <w:left w:val="single" w:sz="4" w:space="0" w:color="auto"/>
              <w:right w:val="single" w:sz="4" w:space="0" w:color="auto"/>
            </w:tcBorders>
          </w:tcPr>
          <w:p w14:paraId="61672A67" w14:textId="77777777" w:rsidR="006F0348" w:rsidRPr="006F0348" w:rsidRDefault="006F0348" w:rsidP="006F0348">
            <w:pPr>
              <w:overflowPunct/>
              <w:autoSpaceDE/>
              <w:autoSpaceDN/>
              <w:adjustRightInd/>
              <w:spacing w:after="0"/>
              <w:jc w:val="right"/>
              <w:textAlignment w:val="auto"/>
              <w:rPr>
                <w:rFonts w:ascii="Arial" w:hAnsi="Arial"/>
                <w:i/>
                <w:noProof/>
                <w:lang w:eastAsia="en-US"/>
              </w:rPr>
            </w:pPr>
            <w:r w:rsidRPr="006F0348">
              <w:rPr>
                <w:rFonts w:ascii="Arial" w:hAnsi="Arial"/>
                <w:i/>
                <w:noProof/>
                <w:sz w:val="14"/>
                <w:lang w:eastAsia="en-US"/>
              </w:rPr>
              <w:t>CR-Form-v12.4</w:t>
            </w:r>
          </w:p>
        </w:tc>
      </w:tr>
      <w:tr w:rsidR="006F0348" w:rsidRPr="006F0348" w14:paraId="7334E373" w14:textId="77777777" w:rsidTr="00C00033">
        <w:tc>
          <w:tcPr>
            <w:tcW w:w="9641" w:type="dxa"/>
            <w:gridSpan w:val="9"/>
            <w:tcBorders>
              <w:left w:val="single" w:sz="4" w:space="0" w:color="auto"/>
              <w:right w:val="single" w:sz="4" w:space="0" w:color="auto"/>
            </w:tcBorders>
          </w:tcPr>
          <w:p w14:paraId="23E7159D" w14:textId="77777777" w:rsidR="006F0348" w:rsidRPr="006F0348" w:rsidRDefault="006F0348" w:rsidP="006F0348">
            <w:pPr>
              <w:overflowPunct/>
              <w:autoSpaceDE/>
              <w:autoSpaceDN/>
              <w:adjustRightInd/>
              <w:spacing w:after="0"/>
              <w:jc w:val="center"/>
              <w:textAlignment w:val="auto"/>
              <w:rPr>
                <w:rFonts w:ascii="Arial" w:hAnsi="Arial"/>
                <w:noProof/>
                <w:lang w:eastAsia="en-US"/>
              </w:rPr>
            </w:pPr>
            <w:r w:rsidRPr="006F0348">
              <w:rPr>
                <w:rFonts w:ascii="Arial" w:hAnsi="Arial"/>
                <w:b/>
                <w:noProof/>
                <w:sz w:val="32"/>
                <w:lang w:eastAsia="en-US"/>
              </w:rPr>
              <w:t>CHANGE REQUEST</w:t>
            </w:r>
          </w:p>
        </w:tc>
      </w:tr>
      <w:tr w:rsidR="006F0348" w:rsidRPr="006F0348" w14:paraId="4F497624" w14:textId="77777777" w:rsidTr="00C00033">
        <w:tc>
          <w:tcPr>
            <w:tcW w:w="9641" w:type="dxa"/>
            <w:gridSpan w:val="9"/>
            <w:tcBorders>
              <w:left w:val="single" w:sz="4" w:space="0" w:color="auto"/>
              <w:right w:val="single" w:sz="4" w:space="0" w:color="auto"/>
            </w:tcBorders>
          </w:tcPr>
          <w:p w14:paraId="4F06B48D"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158ADE92" w14:textId="77777777" w:rsidTr="00C00033">
        <w:tc>
          <w:tcPr>
            <w:tcW w:w="142" w:type="dxa"/>
            <w:tcBorders>
              <w:left w:val="single" w:sz="4" w:space="0" w:color="auto"/>
            </w:tcBorders>
          </w:tcPr>
          <w:p w14:paraId="504612A7" w14:textId="77777777" w:rsidR="006F0348" w:rsidRPr="006F0348" w:rsidRDefault="006F0348" w:rsidP="006F034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4666C3" w14:textId="77777777" w:rsidR="006F0348" w:rsidRPr="006F0348" w:rsidRDefault="006F0348" w:rsidP="006F0348">
            <w:pPr>
              <w:overflowPunct/>
              <w:autoSpaceDE/>
              <w:autoSpaceDN/>
              <w:adjustRightInd/>
              <w:spacing w:after="0"/>
              <w:jc w:val="right"/>
              <w:textAlignment w:val="auto"/>
              <w:rPr>
                <w:rFonts w:ascii="Arial" w:hAnsi="Arial"/>
                <w:b/>
                <w:noProof/>
                <w:sz w:val="28"/>
                <w:lang w:eastAsia="en-US"/>
              </w:rPr>
            </w:pPr>
            <w:r w:rsidRPr="006F0348">
              <w:rPr>
                <w:rFonts w:ascii="Arial" w:hAnsi="Arial"/>
                <w:lang w:eastAsia="en-US"/>
              </w:rPr>
              <w:fldChar w:fldCharType="begin"/>
            </w:r>
            <w:r w:rsidRPr="006F0348">
              <w:rPr>
                <w:rFonts w:ascii="Arial" w:hAnsi="Arial"/>
                <w:lang w:eastAsia="en-US"/>
              </w:rPr>
              <w:instrText xml:space="preserve"> DOCPROPERTY  Spec#  \* MERGEFORMAT </w:instrText>
            </w:r>
            <w:r w:rsidRPr="006F0348">
              <w:rPr>
                <w:rFonts w:ascii="Arial" w:hAnsi="Arial"/>
                <w:lang w:eastAsia="en-US"/>
              </w:rPr>
              <w:fldChar w:fldCharType="separate"/>
            </w:r>
            <w:r w:rsidRPr="006F0348">
              <w:rPr>
                <w:rFonts w:ascii="Arial" w:hAnsi="Arial"/>
                <w:b/>
                <w:noProof/>
                <w:sz w:val="28"/>
                <w:lang w:eastAsia="en-US"/>
              </w:rPr>
              <w:t>38.101-1</w:t>
            </w:r>
            <w:r w:rsidRPr="006F0348">
              <w:rPr>
                <w:rFonts w:ascii="Arial" w:hAnsi="Arial"/>
                <w:b/>
                <w:noProof/>
                <w:sz w:val="28"/>
                <w:lang w:eastAsia="en-US"/>
              </w:rPr>
              <w:fldChar w:fldCharType="end"/>
            </w:r>
          </w:p>
        </w:tc>
        <w:tc>
          <w:tcPr>
            <w:tcW w:w="709" w:type="dxa"/>
          </w:tcPr>
          <w:p w14:paraId="46E1155D" w14:textId="77777777" w:rsidR="006F0348" w:rsidRPr="006F0348" w:rsidRDefault="006F0348" w:rsidP="006F0348">
            <w:pPr>
              <w:overflowPunct/>
              <w:autoSpaceDE/>
              <w:autoSpaceDN/>
              <w:adjustRightInd/>
              <w:spacing w:after="0"/>
              <w:jc w:val="center"/>
              <w:textAlignment w:val="auto"/>
              <w:rPr>
                <w:rFonts w:ascii="Arial" w:hAnsi="Arial"/>
                <w:noProof/>
                <w:lang w:eastAsia="en-US"/>
              </w:rPr>
            </w:pPr>
            <w:r w:rsidRPr="006F0348">
              <w:rPr>
                <w:rFonts w:ascii="Arial" w:hAnsi="Arial"/>
                <w:b/>
                <w:noProof/>
                <w:sz w:val="28"/>
                <w:lang w:eastAsia="en-US"/>
              </w:rPr>
              <w:t>CR</w:t>
            </w:r>
          </w:p>
        </w:tc>
        <w:tc>
          <w:tcPr>
            <w:tcW w:w="1276" w:type="dxa"/>
            <w:shd w:val="pct30" w:color="FFFF00" w:fill="auto"/>
          </w:tcPr>
          <w:p w14:paraId="43FD7869" w14:textId="77777777" w:rsidR="006F0348" w:rsidRPr="006F0348" w:rsidRDefault="006F0348" w:rsidP="006F0348">
            <w:pPr>
              <w:overflowPunct/>
              <w:autoSpaceDE/>
              <w:autoSpaceDN/>
              <w:adjustRightInd/>
              <w:spacing w:after="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Cr#  \* MERGEFORMAT </w:instrText>
            </w:r>
            <w:r w:rsidRPr="006F0348">
              <w:rPr>
                <w:rFonts w:ascii="Arial" w:hAnsi="Arial"/>
                <w:lang w:eastAsia="en-US"/>
              </w:rPr>
              <w:fldChar w:fldCharType="separate"/>
            </w:r>
            <w:r w:rsidRPr="006F0348">
              <w:rPr>
                <w:rFonts w:ascii="Arial" w:hAnsi="Arial"/>
                <w:b/>
                <w:noProof/>
                <w:sz w:val="28"/>
                <w:lang w:eastAsia="en-US"/>
              </w:rPr>
              <w:t>3085</w:t>
            </w:r>
            <w:r w:rsidRPr="006F0348">
              <w:rPr>
                <w:rFonts w:ascii="Arial" w:hAnsi="Arial"/>
                <w:b/>
                <w:noProof/>
                <w:sz w:val="28"/>
                <w:lang w:eastAsia="en-US"/>
              </w:rPr>
              <w:fldChar w:fldCharType="end"/>
            </w:r>
          </w:p>
        </w:tc>
        <w:tc>
          <w:tcPr>
            <w:tcW w:w="709" w:type="dxa"/>
          </w:tcPr>
          <w:p w14:paraId="6E013600" w14:textId="77777777" w:rsidR="006F0348" w:rsidRPr="006F0348" w:rsidRDefault="006F0348" w:rsidP="006F0348">
            <w:pPr>
              <w:tabs>
                <w:tab w:val="right" w:pos="625"/>
              </w:tabs>
              <w:overflowPunct/>
              <w:autoSpaceDE/>
              <w:autoSpaceDN/>
              <w:adjustRightInd/>
              <w:spacing w:after="0"/>
              <w:jc w:val="center"/>
              <w:textAlignment w:val="auto"/>
              <w:rPr>
                <w:rFonts w:ascii="Arial" w:hAnsi="Arial"/>
                <w:noProof/>
                <w:lang w:eastAsia="en-US"/>
              </w:rPr>
            </w:pPr>
            <w:r w:rsidRPr="006F0348">
              <w:rPr>
                <w:rFonts w:ascii="Arial" w:hAnsi="Arial"/>
                <w:b/>
                <w:bCs/>
                <w:noProof/>
                <w:sz w:val="28"/>
                <w:lang w:eastAsia="en-US"/>
              </w:rPr>
              <w:t>rev</w:t>
            </w:r>
          </w:p>
        </w:tc>
        <w:tc>
          <w:tcPr>
            <w:tcW w:w="992" w:type="dxa"/>
            <w:shd w:val="pct30" w:color="FFFF00" w:fill="auto"/>
          </w:tcPr>
          <w:p w14:paraId="3F818062" w14:textId="77777777" w:rsidR="006F0348" w:rsidRPr="006F0348" w:rsidRDefault="006F0348" w:rsidP="006F0348">
            <w:pPr>
              <w:overflowPunct/>
              <w:autoSpaceDE/>
              <w:autoSpaceDN/>
              <w:adjustRightInd/>
              <w:spacing w:after="0"/>
              <w:jc w:val="center"/>
              <w:textAlignment w:val="auto"/>
              <w:rPr>
                <w:rFonts w:ascii="Arial" w:hAnsi="Arial"/>
                <w:b/>
                <w:noProof/>
                <w:lang w:eastAsia="en-US"/>
              </w:rPr>
            </w:pPr>
            <w:r w:rsidRPr="006F0348">
              <w:rPr>
                <w:rFonts w:ascii="Arial" w:hAnsi="Arial"/>
                <w:lang w:eastAsia="en-US"/>
              </w:rPr>
              <w:fldChar w:fldCharType="begin"/>
            </w:r>
            <w:r w:rsidRPr="006F0348">
              <w:rPr>
                <w:rFonts w:ascii="Arial" w:hAnsi="Arial"/>
                <w:lang w:eastAsia="en-US"/>
              </w:rPr>
              <w:instrText xml:space="preserve"> DOCPROPERTY  Revision  \* MERGEFORMAT </w:instrText>
            </w:r>
            <w:r w:rsidRPr="006F0348">
              <w:rPr>
                <w:rFonts w:ascii="Arial" w:hAnsi="Arial"/>
                <w:lang w:eastAsia="en-US"/>
              </w:rPr>
              <w:fldChar w:fldCharType="separate"/>
            </w:r>
            <w:r w:rsidRPr="006F0348">
              <w:rPr>
                <w:rFonts w:ascii="Arial" w:hAnsi="Arial"/>
                <w:b/>
                <w:noProof/>
                <w:sz w:val="28"/>
                <w:lang w:eastAsia="en-US"/>
              </w:rPr>
              <w:t>-</w:t>
            </w:r>
            <w:r w:rsidRPr="006F0348">
              <w:rPr>
                <w:rFonts w:ascii="Arial" w:hAnsi="Arial"/>
                <w:b/>
                <w:noProof/>
                <w:sz w:val="28"/>
                <w:lang w:eastAsia="en-US"/>
              </w:rPr>
              <w:fldChar w:fldCharType="end"/>
            </w:r>
          </w:p>
        </w:tc>
        <w:tc>
          <w:tcPr>
            <w:tcW w:w="2410" w:type="dxa"/>
          </w:tcPr>
          <w:p w14:paraId="6626F61B" w14:textId="77777777" w:rsidR="006F0348" w:rsidRPr="006F0348" w:rsidRDefault="006F0348" w:rsidP="006F0348">
            <w:pPr>
              <w:tabs>
                <w:tab w:val="right" w:pos="1825"/>
              </w:tabs>
              <w:overflowPunct/>
              <w:autoSpaceDE/>
              <w:autoSpaceDN/>
              <w:adjustRightInd/>
              <w:spacing w:after="0"/>
              <w:jc w:val="center"/>
              <w:textAlignment w:val="auto"/>
              <w:rPr>
                <w:rFonts w:ascii="Arial" w:hAnsi="Arial"/>
                <w:noProof/>
                <w:lang w:eastAsia="en-US"/>
              </w:rPr>
            </w:pPr>
            <w:r w:rsidRPr="006F0348">
              <w:rPr>
                <w:rFonts w:ascii="Arial" w:hAnsi="Arial"/>
                <w:b/>
                <w:noProof/>
                <w:sz w:val="28"/>
                <w:szCs w:val="28"/>
                <w:lang w:eastAsia="en-US"/>
              </w:rPr>
              <w:t>Current version:</w:t>
            </w:r>
          </w:p>
        </w:tc>
        <w:tc>
          <w:tcPr>
            <w:tcW w:w="1701" w:type="dxa"/>
            <w:shd w:val="pct30" w:color="FFFF00" w:fill="auto"/>
          </w:tcPr>
          <w:p w14:paraId="7FBC6716" w14:textId="77777777" w:rsidR="006F0348" w:rsidRPr="006F0348" w:rsidRDefault="006F0348" w:rsidP="006F0348">
            <w:pPr>
              <w:overflowPunct/>
              <w:autoSpaceDE/>
              <w:autoSpaceDN/>
              <w:adjustRightInd/>
              <w:spacing w:after="0"/>
              <w:jc w:val="center"/>
              <w:textAlignment w:val="auto"/>
              <w:rPr>
                <w:rFonts w:ascii="Arial" w:hAnsi="Arial"/>
                <w:noProof/>
                <w:sz w:val="28"/>
                <w:lang w:eastAsia="en-US"/>
              </w:rPr>
            </w:pPr>
            <w:r w:rsidRPr="006F0348">
              <w:rPr>
                <w:rFonts w:ascii="Arial" w:hAnsi="Arial"/>
                <w:lang w:eastAsia="en-US"/>
              </w:rPr>
              <w:fldChar w:fldCharType="begin"/>
            </w:r>
            <w:r w:rsidRPr="006F0348">
              <w:rPr>
                <w:rFonts w:ascii="Arial" w:hAnsi="Arial"/>
                <w:lang w:eastAsia="en-US"/>
              </w:rPr>
              <w:instrText xml:space="preserve"> DOCPROPERTY  Version  \* MERGEFORMAT </w:instrText>
            </w:r>
            <w:r w:rsidRPr="006F0348">
              <w:rPr>
                <w:rFonts w:ascii="Arial" w:hAnsi="Arial"/>
                <w:lang w:eastAsia="en-US"/>
              </w:rPr>
              <w:fldChar w:fldCharType="separate"/>
            </w:r>
            <w:r w:rsidRPr="006F0348">
              <w:rPr>
                <w:rFonts w:ascii="Arial" w:hAnsi="Arial"/>
                <w:b/>
                <w:noProof/>
                <w:sz w:val="28"/>
                <w:lang w:eastAsia="en-US"/>
              </w:rPr>
              <w:t>17.19.0</w:t>
            </w:r>
            <w:r w:rsidRPr="006F0348">
              <w:rPr>
                <w:rFonts w:ascii="Arial" w:hAnsi="Arial"/>
                <w:b/>
                <w:noProof/>
                <w:sz w:val="28"/>
                <w:lang w:eastAsia="en-US"/>
              </w:rPr>
              <w:fldChar w:fldCharType="end"/>
            </w:r>
          </w:p>
        </w:tc>
        <w:tc>
          <w:tcPr>
            <w:tcW w:w="143" w:type="dxa"/>
            <w:tcBorders>
              <w:right w:val="single" w:sz="4" w:space="0" w:color="auto"/>
            </w:tcBorders>
          </w:tcPr>
          <w:p w14:paraId="79CBABCD" w14:textId="77777777" w:rsidR="006F0348" w:rsidRPr="006F0348" w:rsidRDefault="006F0348" w:rsidP="006F0348">
            <w:pPr>
              <w:overflowPunct/>
              <w:autoSpaceDE/>
              <w:autoSpaceDN/>
              <w:adjustRightInd/>
              <w:spacing w:after="0"/>
              <w:textAlignment w:val="auto"/>
              <w:rPr>
                <w:rFonts w:ascii="Arial" w:hAnsi="Arial"/>
                <w:noProof/>
                <w:lang w:eastAsia="en-US"/>
              </w:rPr>
            </w:pPr>
          </w:p>
        </w:tc>
      </w:tr>
      <w:tr w:rsidR="006F0348" w:rsidRPr="006F0348" w14:paraId="2D768A85" w14:textId="77777777" w:rsidTr="00C00033">
        <w:tc>
          <w:tcPr>
            <w:tcW w:w="9641" w:type="dxa"/>
            <w:gridSpan w:val="9"/>
            <w:tcBorders>
              <w:left w:val="single" w:sz="4" w:space="0" w:color="auto"/>
              <w:right w:val="single" w:sz="4" w:space="0" w:color="auto"/>
            </w:tcBorders>
          </w:tcPr>
          <w:p w14:paraId="0B894DB3" w14:textId="77777777" w:rsidR="006F0348" w:rsidRPr="006F0348" w:rsidRDefault="006F0348" w:rsidP="006F0348">
            <w:pPr>
              <w:overflowPunct/>
              <w:autoSpaceDE/>
              <w:autoSpaceDN/>
              <w:adjustRightInd/>
              <w:spacing w:after="0"/>
              <w:textAlignment w:val="auto"/>
              <w:rPr>
                <w:rFonts w:ascii="Arial" w:hAnsi="Arial"/>
                <w:noProof/>
                <w:lang w:eastAsia="en-US"/>
              </w:rPr>
            </w:pPr>
          </w:p>
        </w:tc>
      </w:tr>
      <w:tr w:rsidR="006F0348" w:rsidRPr="006F0348" w14:paraId="7CAEB415" w14:textId="77777777" w:rsidTr="00C00033">
        <w:tc>
          <w:tcPr>
            <w:tcW w:w="9641" w:type="dxa"/>
            <w:gridSpan w:val="9"/>
            <w:tcBorders>
              <w:top w:val="single" w:sz="4" w:space="0" w:color="auto"/>
            </w:tcBorders>
          </w:tcPr>
          <w:p w14:paraId="37ACD686" w14:textId="77777777" w:rsidR="006F0348" w:rsidRPr="006F0348" w:rsidRDefault="006F0348" w:rsidP="006F0348">
            <w:pPr>
              <w:overflowPunct/>
              <w:autoSpaceDE/>
              <w:autoSpaceDN/>
              <w:adjustRightInd/>
              <w:spacing w:after="0"/>
              <w:jc w:val="center"/>
              <w:textAlignment w:val="auto"/>
              <w:rPr>
                <w:rFonts w:ascii="Arial" w:hAnsi="Arial" w:cs="Arial"/>
                <w:i/>
                <w:noProof/>
                <w:lang w:eastAsia="en-US"/>
              </w:rPr>
            </w:pPr>
            <w:r w:rsidRPr="006F0348">
              <w:rPr>
                <w:rFonts w:ascii="Arial" w:hAnsi="Arial" w:cs="Arial"/>
                <w:i/>
                <w:noProof/>
                <w:lang w:eastAsia="en-US"/>
              </w:rPr>
              <w:t xml:space="preserve">For </w:t>
            </w:r>
            <w:hyperlink r:id="rId9" w:anchor="_blank" w:history="1">
              <w:r w:rsidRPr="006F0348">
                <w:rPr>
                  <w:rFonts w:ascii="Arial" w:hAnsi="Arial" w:cs="Arial"/>
                  <w:b/>
                  <w:i/>
                  <w:noProof/>
                  <w:color w:val="FF0000"/>
                  <w:u w:val="single"/>
                  <w:lang w:eastAsia="en-US"/>
                </w:rPr>
                <w:t>HE</w:t>
              </w:r>
              <w:bookmarkStart w:id="16" w:name="_Hlt497126619"/>
              <w:r w:rsidRPr="006F0348">
                <w:rPr>
                  <w:rFonts w:ascii="Arial" w:hAnsi="Arial" w:cs="Arial"/>
                  <w:b/>
                  <w:i/>
                  <w:noProof/>
                  <w:color w:val="FF0000"/>
                  <w:u w:val="single"/>
                  <w:lang w:eastAsia="en-US"/>
                </w:rPr>
                <w:t>L</w:t>
              </w:r>
              <w:bookmarkEnd w:id="16"/>
              <w:r w:rsidRPr="006F0348">
                <w:rPr>
                  <w:rFonts w:ascii="Arial" w:hAnsi="Arial" w:cs="Arial"/>
                  <w:b/>
                  <w:i/>
                  <w:noProof/>
                  <w:color w:val="FF0000"/>
                  <w:u w:val="single"/>
                  <w:lang w:eastAsia="en-US"/>
                </w:rPr>
                <w:t>P</w:t>
              </w:r>
            </w:hyperlink>
            <w:r w:rsidRPr="006F0348">
              <w:rPr>
                <w:rFonts w:ascii="Arial" w:hAnsi="Arial" w:cs="Arial"/>
                <w:b/>
                <w:i/>
                <w:noProof/>
                <w:color w:val="FF0000"/>
                <w:lang w:eastAsia="en-US"/>
              </w:rPr>
              <w:t xml:space="preserve"> </w:t>
            </w:r>
            <w:r w:rsidRPr="006F0348">
              <w:rPr>
                <w:rFonts w:ascii="Arial" w:hAnsi="Arial" w:cs="Arial"/>
                <w:i/>
                <w:noProof/>
                <w:lang w:eastAsia="en-US"/>
              </w:rPr>
              <w:t xml:space="preserve">on using this form: comprehensive instructions can be found at </w:t>
            </w:r>
            <w:r w:rsidRPr="006F0348">
              <w:rPr>
                <w:rFonts w:ascii="Arial" w:hAnsi="Arial" w:cs="Arial"/>
                <w:i/>
                <w:noProof/>
                <w:lang w:eastAsia="en-US"/>
              </w:rPr>
              <w:br/>
            </w:r>
            <w:hyperlink r:id="rId10" w:history="1">
              <w:r w:rsidRPr="006F0348">
                <w:rPr>
                  <w:rFonts w:ascii="Arial" w:hAnsi="Arial" w:cs="Arial"/>
                  <w:i/>
                  <w:noProof/>
                  <w:color w:val="0000FF"/>
                  <w:u w:val="single"/>
                  <w:lang w:eastAsia="en-US"/>
                </w:rPr>
                <w:t>https://www.3gpp.org/Change-Requests</w:t>
              </w:r>
            </w:hyperlink>
            <w:r w:rsidRPr="006F0348">
              <w:rPr>
                <w:rFonts w:ascii="Arial" w:hAnsi="Arial" w:cs="Arial"/>
                <w:i/>
                <w:noProof/>
                <w:lang w:eastAsia="en-US"/>
              </w:rPr>
              <w:t>.</w:t>
            </w:r>
          </w:p>
        </w:tc>
      </w:tr>
      <w:tr w:rsidR="006F0348" w:rsidRPr="006F0348" w14:paraId="025AF956" w14:textId="77777777" w:rsidTr="00C00033">
        <w:tc>
          <w:tcPr>
            <w:tcW w:w="9641" w:type="dxa"/>
            <w:gridSpan w:val="9"/>
          </w:tcPr>
          <w:p w14:paraId="553F8EED"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bl>
    <w:p w14:paraId="771C068B" w14:textId="77777777" w:rsidR="006F0348" w:rsidRPr="006F0348" w:rsidRDefault="006F0348" w:rsidP="006F03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348" w:rsidRPr="006F0348" w14:paraId="427A9AB9" w14:textId="77777777" w:rsidTr="00C00033">
        <w:tc>
          <w:tcPr>
            <w:tcW w:w="2835" w:type="dxa"/>
          </w:tcPr>
          <w:p w14:paraId="09340C72" w14:textId="77777777" w:rsidR="006F0348" w:rsidRPr="006F0348" w:rsidRDefault="006F0348" w:rsidP="006F0348">
            <w:pPr>
              <w:tabs>
                <w:tab w:val="right" w:pos="2751"/>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Proposed change affects:</w:t>
            </w:r>
          </w:p>
        </w:tc>
        <w:tc>
          <w:tcPr>
            <w:tcW w:w="1418" w:type="dxa"/>
          </w:tcPr>
          <w:p w14:paraId="2CCE24E4" w14:textId="77777777" w:rsidR="006F0348" w:rsidRPr="006F0348" w:rsidRDefault="006F0348" w:rsidP="006F0348">
            <w:pPr>
              <w:overflowPunct/>
              <w:autoSpaceDE/>
              <w:autoSpaceDN/>
              <w:adjustRightInd/>
              <w:spacing w:after="0"/>
              <w:jc w:val="right"/>
              <w:textAlignment w:val="auto"/>
              <w:rPr>
                <w:rFonts w:ascii="Arial" w:hAnsi="Arial"/>
                <w:noProof/>
                <w:lang w:eastAsia="en-US"/>
              </w:rPr>
            </w:pPr>
            <w:r w:rsidRPr="006F034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A107F"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F07D7E4" w14:textId="77777777" w:rsidR="006F0348" w:rsidRPr="006F0348" w:rsidRDefault="006F0348" w:rsidP="006F0348">
            <w:pPr>
              <w:overflowPunct/>
              <w:autoSpaceDE/>
              <w:autoSpaceDN/>
              <w:adjustRightInd/>
              <w:spacing w:after="0"/>
              <w:jc w:val="right"/>
              <w:textAlignment w:val="auto"/>
              <w:rPr>
                <w:rFonts w:ascii="Arial" w:hAnsi="Arial"/>
                <w:noProof/>
                <w:u w:val="single"/>
                <w:lang w:eastAsia="en-US"/>
              </w:rPr>
            </w:pPr>
            <w:r w:rsidRPr="006F034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21420" w14:textId="3FBA04D7" w:rsidR="006F0348" w:rsidRPr="006F0348" w:rsidRDefault="009428FE" w:rsidP="006F034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3FB08B6" w14:textId="77777777" w:rsidR="006F0348" w:rsidRPr="006F0348" w:rsidRDefault="006F0348" w:rsidP="006F0348">
            <w:pPr>
              <w:overflowPunct/>
              <w:autoSpaceDE/>
              <w:autoSpaceDN/>
              <w:adjustRightInd/>
              <w:spacing w:after="0"/>
              <w:jc w:val="right"/>
              <w:textAlignment w:val="auto"/>
              <w:rPr>
                <w:rFonts w:ascii="Arial" w:hAnsi="Arial"/>
                <w:noProof/>
                <w:u w:val="single"/>
                <w:lang w:eastAsia="en-US"/>
              </w:rPr>
            </w:pPr>
            <w:r w:rsidRPr="006F034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9F5FA"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7AE32B6" w14:textId="77777777" w:rsidR="006F0348" w:rsidRPr="006F0348" w:rsidRDefault="006F0348" w:rsidP="006F0348">
            <w:pPr>
              <w:overflowPunct/>
              <w:autoSpaceDE/>
              <w:autoSpaceDN/>
              <w:adjustRightInd/>
              <w:spacing w:after="0"/>
              <w:jc w:val="right"/>
              <w:textAlignment w:val="auto"/>
              <w:rPr>
                <w:rFonts w:ascii="Arial" w:hAnsi="Arial"/>
                <w:noProof/>
                <w:lang w:eastAsia="en-US"/>
              </w:rPr>
            </w:pPr>
            <w:r w:rsidRPr="006F034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C677B" w14:textId="77777777" w:rsidR="006F0348" w:rsidRPr="006F0348" w:rsidRDefault="006F0348" w:rsidP="006F0348">
            <w:pPr>
              <w:overflowPunct/>
              <w:autoSpaceDE/>
              <w:autoSpaceDN/>
              <w:adjustRightInd/>
              <w:spacing w:after="0"/>
              <w:jc w:val="center"/>
              <w:textAlignment w:val="auto"/>
              <w:rPr>
                <w:rFonts w:ascii="Arial" w:hAnsi="Arial"/>
                <w:b/>
                <w:bCs/>
                <w:caps/>
                <w:noProof/>
                <w:lang w:eastAsia="en-US"/>
              </w:rPr>
            </w:pPr>
          </w:p>
        </w:tc>
      </w:tr>
    </w:tbl>
    <w:p w14:paraId="748E7828" w14:textId="77777777" w:rsidR="006F0348" w:rsidRPr="006F0348" w:rsidRDefault="006F0348" w:rsidP="006F03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348" w:rsidRPr="006F0348" w14:paraId="7A99BA40" w14:textId="77777777" w:rsidTr="00C00033">
        <w:tc>
          <w:tcPr>
            <w:tcW w:w="9640" w:type="dxa"/>
            <w:gridSpan w:val="11"/>
          </w:tcPr>
          <w:p w14:paraId="18A48547"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4B135D6D" w14:textId="77777777" w:rsidTr="00C00033">
        <w:tc>
          <w:tcPr>
            <w:tcW w:w="1843" w:type="dxa"/>
            <w:tcBorders>
              <w:top w:val="single" w:sz="4" w:space="0" w:color="auto"/>
              <w:left w:val="single" w:sz="4" w:space="0" w:color="auto"/>
            </w:tcBorders>
          </w:tcPr>
          <w:p w14:paraId="768B11B2" w14:textId="77777777" w:rsidR="006F0348" w:rsidRPr="006F0348" w:rsidRDefault="006F0348" w:rsidP="006F0348">
            <w:pPr>
              <w:tabs>
                <w:tab w:val="right" w:pos="1759"/>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Title:</w:t>
            </w:r>
            <w:r w:rsidRPr="006F034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32E1F5"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CrTitle  \* MERGEFORMAT </w:instrText>
            </w:r>
            <w:r w:rsidRPr="006F0348">
              <w:rPr>
                <w:rFonts w:ascii="Arial" w:hAnsi="Arial"/>
                <w:lang w:eastAsia="en-US"/>
              </w:rPr>
              <w:fldChar w:fldCharType="separate"/>
            </w:r>
            <w:r w:rsidRPr="006F0348">
              <w:rPr>
                <w:rFonts w:ascii="Arial" w:hAnsi="Arial"/>
                <w:lang w:eastAsia="en-US"/>
              </w:rPr>
              <w:t>(NR_CADC_R17_3BDL_2BUL-Core) CR for 38.101-1: Rel-17 Missing MSD for CA_n25A-n41A-n71A</w:t>
            </w:r>
            <w:r w:rsidRPr="006F0348">
              <w:rPr>
                <w:rFonts w:ascii="Arial" w:hAnsi="Arial"/>
                <w:lang w:eastAsia="en-US"/>
              </w:rPr>
              <w:fldChar w:fldCharType="end"/>
            </w:r>
          </w:p>
        </w:tc>
      </w:tr>
      <w:tr w:rsidR="006F0348" w:rsidRPr="006F0348" w14:paraId="5967AAFE" w14:textId="77777777" w:rsidTr="00C00033">
        <w:tc>
          <w:tcPr>
            <w:tcW w:w="1843" w:type="dxa"/>
            <w:tcBorders>
              <w:left w:val="single" w:sz="4" w:space="0" w:color="auto"/>
            </w:tcBorders>
          </w:tcPr>
          <w:p w14:paraId="40F40E3E"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DD32CB9"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4209429E" w14:textId="77777777" w:rsidTr="00C00033">
        <w:tc>
          <w:tcPr>
            <w:tcW w:w="1843" w:type="dxa"/>
            <w:tcBorders>
              <w:left w:val="single" w:sz="4" w:space="0" w:color="auto"/>
            </w:tcBorders>
          </w:tcPr>
          <w:p w14:paraId="7917C0CA" w14:textId="77777777" w:rsidR="006F0348" w:rsidRPr="006F0348" w:rsidRDefault="006F0348" w:rsidP="006F0348">
            <w:pPr>
              <w:tabs>
                <w:tab w:val="right" w:pos="1759"/>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Source to WG:</w:t>
            </w:r>
          </w:p>
        </w:tc>
        <w:tc>
          <w:tcPr>
            <w:tcW w:w="7797" w:type="dxa"/>
            <w:gridSpan w:val="10"/>
            <w:tcBorders>
              <w:right w:val="single" w:sz="4" w:space="0" w:color="auto"/>
            </w:tcBorders>
            <w:shd w:val="pct30" w:color="FFFF00" w:fill="auto"/>
          </w:tcPr>
          <w:p w14:paraId="1F4C0284"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SourceIfWg  \* MERGEFORMAT </w:instrText>
            </w:r>
            <w:r w:rsidRPr="006F0348">
              <w:rPr>
                <w:rFonts w:ascii="Arial" w:hAnsi="Arial"/>
                <w:lang w:eastAsia="en-US"/>
              </w:rPr>
              <w:fldChar w:fldCharType="separate"/>
            </w:r>
            <w:r w:rsidRPr="006F0348">
              <w:rPr>
                <w:rFonts w:ascii="Arial" w:hAnsi="Arial"/>
                <w:noProof/>
                <w:lang w:eastAsia="en-US"/>
              </w:rPr>
              <w:t>T-Mobile USA, ZTE, Skyworks Solutions, Inc.</w:t>
            </w:r>
            <w:r w:rsidRPr="006F0348">
              <w:rPr>
                <w:rFonts w:ascii="Arial" w:hAnsi="Arial"/>
                <w:noProof/>
                <w:lang w:eastAsia="en-US"/>
              </w:rPr>
              <w:fldChar w:fldCharType="end"/>
            </w:r>
          </w:p>
        </w:tc>
      </w:tr>
      <w:tr w:rsidR="006F0348" w:rsidRPr="006F0348" w14:paraId="483A5A83" w14:textId="77777777" w:rsidTr="00C00033">
        <w:tc>
          <w:tcPr>
            <w:tcW w:w="1843" w:type="dxa"/>
            <w:tcBorders>
              <w:left w:val="single" w:sz="4" w:space="0" w:color="auto"/>
            </w:tcBorders>
          </w:tcPr>
          <w:p w14:paraId="784D77DE" w14:textId="77777777" w:rsidR="006F0348" w:rsidRPr="006F0348" w:rsidRDefault="006F0348" w:rsidP="006F0348">
            <w:pPr>
              <w:tabs>
                <w:tab w:val="right" w:pos="1759"/>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Source to TSG:</w:t>
            </w:r>
          </w:p>
        </w:tc>
        <w:tc>
          <w:tcPr>
            <w:tcW w:w="7797" w:type="dxa"/>
            <w:gridSpan w:val="10"/>
            <w:tcBorders>
              <w:right w:val="single" w:sz="4" w:space="0" w:color="auto"/>
            </w:tcBorders>
            <w:shd w:val="pct30" w:color="FFFF00" w:fill="auto"/>
          </w:tcPr>
          <w:p w14:paraId="4EFC82FF" w14:textId="5FAB3CED" w:rsidR="006F0348" w:rsidRPr="006F0348" w:rsidRDefault="006F0348" w:rsidP="006F0348">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6F0348">
              <w:rPr>
                <w:rFonts w:ascii="Arial" w:hAnsi="Arial"/>
                <w:lang w:eastAsia="en-US"/>
              </w:rPr>
              <w:fldChar w:fldCharType="begin"/>
            </w:r>
            <w:r w:rsidRPr="006F0348">
              <w:rPr>
                <w:rFonts w:ascii="Arial" w:hAnsi="Arial"/>
                <w:lang w:eastAsia="en-US"/>
              </w:rPr>
              <w:instrText xml:space="preserve"> DOCPROPERTY  SourceIfTsg  \* MERGEFORMAT </w:instrText>
            </w:r>
            <w:r w:rsidRPr="006F0348">
              <w:rPr>
                <w:rFonts w:ascii="Arial" w:hAnsi="Arial"/>
                <w:lang w:eastAsia="en-US"/>
              </w:rPr>
              <w:fldChar w:fldCharType="separate"/>
            </w:r>
            <w:r w:rsidRPr="006F0348">
              <w:rPr>
                <w:rFonts w:ascii="Arial" w:hAnsi="Arial"/>
                <w:lang w:eastAsia="en-US"/>
              </w:rPr>
              <w:fldChar w:fldCharType="end"/>
            </w:r>
          </w:p>
        </w:tc>
      </w:tr>
      <w:tr w:rsidR="006F0348" w:rsidRPr="006F0348" w14:paraId="25D90B61" w14:textId="77777777" w:rsidTr="00C00033">
        <w:tc>
          <w:tcPr>
            <w:tcW w:w="1843" w:type="dxa"/>
            <w:tcBorders>
              <w:left w:val="single" w:sz="4" w:space="0" w:color="auto"/>
            </w:tcBorders>
          </w:tcPr>
          <w:p w14:paraId="01AF2052"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6779D44"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13EA4C44" w14:textId="77777777" w:rsidTr="00C00033">
        <w:tc>
          <w:tcPr>
            <w:tcW w:w="1843" w:type="dxa"/>
            <w:tcBorders>
              <w:left w:val="single" w:sz="4" w:space="0" w:color="auto"/>
            </w:tcBorders>
          </w:tcPr>
          <w:p w14:paraId="12965245" w14:textId="77777777" w:rsidR="006F0348" w:rsidRPr="006F0348" w:rsidRDefault="006F0348" w:rsidP="006F0348">
            <w:pPr>
              <w:tabs>
                <w:tab w:val="right" w:pos="1759"/>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Work item code:</w:t>
            </w:r>
          </w:p>
        </w:tc>
        <w:tc>
          <w:tcPr>
            <w:tcW w:w="3686" w:type="dxa"/>
            <w:gridSpan w:val="5"/>
            <w:shd w:val="pct30" w:color="FFFF00" w:fill="auto"/>
          </w:tcPr>
          <w:p w14:paraId="2BDEE63A"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RelatedWis  \* MERGEFORMAT </w:instrText>
            </w:r>
            <w:r w:rsidRPr="006F0348">
              <w:rPr>
                <w:rFonts w:ascii="Arial" w:hAnsi="Arial"/>
                <w:lang w:eastAsia="en-US"/>
              </w:rPr>
              <w:fldChar w:fldCharType="separate"/>
            </w:r>
            <w:r w:rsidRPr="006F0348">
              <w:rPr>
                <w:rFonts w:ascii="Arial" w:hAnsi="Arial"/>
                <w:noProof/>
                <w:lang w:eastAsia="en-US"/>
              </w:rPr>
              <w:t>NR_CADC_R17_3BDL_2BUL-Core</w:t>
            </w:r>
            <w:r w:rsidRPr="006F0348">
              <w:rPr>
                <w:rFonts w:ascii="Arial" w:hAnsi="Arial"/>
                <w:noProof/>
                <w:lang w:eastAsia="en-US"/>
              </w:rPr>
              <w:fldChar w:fldCharType="end"/>
            </w:r>
          </w:p>
        </w:tc>
        <w:tc>
          <w:tcPr>
            <w:tcW w:w="567" w:type="dxa"/>
            <w:tcBorders>
              <w:left w:val="nil"/>
            </w:tcBorders>
          </w:tcPr>
          <w:p w14:paraId="21330BA6" w14:textId="77777777" w:rsidR="006F0348" w:rsidRPr="006F0348" w:rsidRDefault="006F0348" w:rsidP="006F034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E52AB35" w14:textId="77777777" w:rsidR="006F0348" w:rsidRPr="006F0348" w:rsidRDefault="006F0348" w:rsidP="006F0348">
            <w:pPr>
              <w:overflowPunct/>
              <w:autoSpaceDE/>
              <w:autoSpaceDN/>
              <w:adjustRightInd/>
              <w:spacing w:after="0"/>
              <w:jc w:val="right"/>
              <w:textAlignment w:val="auto"/>
              <w:rPr>
                <w:rFonts w:ascii="Arial" w:hAnsi="Arial"/>
                <w:noProof/>
                <w:lang w:eastAsia="en-US"/>
              </w:rPr>
            </w:pPr>
            <w:r w:rsidRPr="006F0348">
              <w:rPr>
                <w:rFonts w:ascii="Arial" w:hAnsi="Arial"/>
                <w:b/>
                <w:i/>
                <w:noProof/>
                <w:lang w:eastAsia="en-US"/>
              </w:rPr>
              <w:t>Date:</w:t>
            </w:r>
          </w:p>
        </w:tc>
        <w:tc>
          <w:tcPr>
            <w:tcW w:w="2127" w:type="dxa"/>
            <w:tcBorders>
              <w:right w:val="single" w:sz="4" w:space="0" w:color="auto"/>
            </w:tcBorders>
            <w:shd w:val="pct30" w:color="FFFF00" w:fill="auto"/>
          </w:tcPr>
          <w:p w14:paraId="047EEA2C"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ResDate  \* MERGEFORMAT </w:instrText>
            </w:r>
            <w:r w:rsidRPr="006F0348">
              <w:rPr>
                <w:rFonts w:ascii="Arial" w:hAnsi="Arial"/>
                <w:lang w:eastAsia="en-US"/>
              </w:rPr>
              <w:fldChar w:fldCharType="separate"/>
            </w:r>
            <w:r w:rsidRPr="006F0348">
              <w:rPr>
                <w:rFonts w:ascii="Arial" w:hAnsi="Arial"/>
                <w:noProof/>
                <w:lang w:eastAsia="en-US"/>
              </w:rPr>
              <w:t>2025-11-07</w:t>
            </w:r>
            <w:r w:rsidRPr="006F0348">
              <w:rPr>
                <w:rFonts w:ascii="Arial" w:hAnsi="Arial"/>
                <w:noProof/>
                <w:lang w:eastAsia="en-US"/>
              </w:rPr>
              <w:fldChar w:fldCharType="end"/>
            </w:r>
          </w:p>
        </w:tc>
      </w:tr>
      <w:tr w:rsidR="006F0348" w:rsidRPr="006F0348" w14:paraId="11A9562C" w14:textId="77777777" w:rsidTr="00C00033">
        <w:tc>
          <w:tcPr>
            <w:tcW w:w="1843" w:type="dxa"/>
            <w:tcBorders>
              <w:left w:val="single" w:sz="4" w:space="0" w:color="auto"/>
            </w:tcBorders>
          </w:tcPr>
          <w:p w14:paraId="1E7C7B9C"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89EDE46"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c>
          <w:tcPr>
            <w:tcW w:w="2267" w:type="dxa"/>
            <w:gridSpan w:val="2"/>
          </w:tcPr>
          <w:p w14:paraId="71C1EBA8"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c>
          <w:tcPr>
            <w:tcW w:w="1417" w:type="dxa"/>
            <w:gridSpan w:val="3"/>
          </w:tcPr>
          <w:p w14:paraId="377A9021"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3F824D1"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0C067663" w14:textId="77777777" w:rsidTr="00C00033">
        <w:trPr>
          <w:cantSplit/>
        </w:trPr>
        <w:tc>
          <w:tcPr>
            <w:tcW w:w="1843" w:type="dxa"/>
            <w:tcBorders>
              <w:left w:val="single" w:sz="4" w:space="0" w:color="auto"/>
            </w:tcBorders>
          </w:tcPr>
          <w:p w14:paraId="285B8D5C" w14:textId="77777777" w:rsidR="006F0348" w:rsidRPr="006F0348" w:rsidRDefault="006F0348" w:rsidP="006F0348">
            <w:pPr>
              <w:tabs>
                <w:tab w:val="right" w:pos="1759"/>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Category:</w:t>
            </w:r>
          </w:p>
        </w:tc>
        <w:tc>
          <w:tcPr>
            <w:tcW w:w="851" w:type="dxa"/>
            <w:shd w:val="pct30" w:color="FFFF00" w:fill="auto"/>
          </w:tcPr>
          <w:p w14:paraId="5B4ABED0" w14:textId="77777777" w:rsidR="006F0348" w:rsidRPr="006F0348" w:rsidRDefault="006F0348" w:rsidP="006F0348">
            <w:pPr>
              <w:overflowPunct/>
              <w:autoSpaceDE/>
              <w:autoSpaceDN/>
              <w:adjustRightInd/>
              <w:spacing w:after="0"/>
              <w:ind w:left="100" w:right="-609"/>
              <w:textAlignment w:val="auto"/>
              <w:rPr>
                <w:rFonts w:ascii="Arial" w:hAnsi="Arial"/>
                <w:b/>
                <w:noProof/>
                <w:lang w:eastAsia="en-US"/>
              </w:rPr>
            </w:pPr>
            <w:r w:rsidRPr="006F0348">
              <w:rPr>
                <w:rFonts w:ascii="Arial" w:hAnsi="Arial"/>
                <w:lang w:eastAsia="en-US"/>
              </w:rPr>
              <w:fldChar w:fldCharType="begin"/>
            </w:r>
            <w:r w:rsidRPr="006F0348">
              <w:rPr>
                <w:rFonts w:ascii="Arial" w:hAnsi="Arial"/>
                <w:lang w:eastAsia="en-US"/>
              </w:rPr>
              <w:instrText xml:space="preserve"> DOCPROPERTY  Cat  \* MERGEFORMAT </w:instrText>
            </w:r>
            <w:r w:rsidRPr="006F0348">
              <w:rPr>
                <w:rFonts w:ascii="Arial" w:hAnsi="Arial"/>
                <w:lang w:eastAsia="en-US"/>
              </w:rPr>
              <w:fldChar w:fldCharType="separate"/>
            </w:r>
            <w:r w:rsidRPr="006F0348">
              <w:rPr>
                <w:rFonts w:ascii="Arial" w:hAnsi="Arial"/>
                <w:b/>
                <w:noProof/>
                <w:lang w:eastAsia="en-US"/>
              </w:rPr>
              <w:t>F</w:t>
            </w:r>
            <w:r w:rsidRPr="006F0348">
              <w:rPr>
                <w:rFonts w:ascii="Arial" w:hAnsi="Arial"/>
                <w:b/>
                <w:noProof/>
                <w:lang w:eastAsia="en-US"/>
              </w:rPr>
              <w:fldChar w:fldCharType="end"/>
            </w:r>
          </w:p>
        </w:tc>
        <w:tc>
          <w:tcPr>
            <w:tcW w:w="3402" w:type="dxa"/>
            <w:gridSpan w:val="5"/>
            <w:tcBorders>
              <w:left w:val="nil"/>
            </w:tcBorders>
          </w:tcPr>
          <w:p w14:paraId="5D871AD6" w14:textId="77777777" w:rsidR="006F0348" w:rsidRPr="006F0348" w:rsidRDefault="006F0348" w:rsidP="006F034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31D6573" w14:textId="77777777" w:rsidR="006F0348" w:rsidRPr="006F0348" w:rsidRDefault="006F0348" w:rsidP="006F0348">
            <w:pPr>
              <w:overflowPunct/>
              <w:autoSpaceDE/>
              <w:autoSpaceDN/>
              <w:adjustRightInd/>
              <w:spacing w:after="0"/>
              <w:jc w:val="right"/>
              <w:textAlignment w:val="auto"/>
              <w:rPr>
                <w:rFonts w:ascii="Arial" w:hAnsi="Arial"/>
                <w:b/>
                <w:i/>
                <w:noProof/>
                <w:lang w:eastAsia="en-US"/>
              </w:rPr>
            </w:pPr>
            <w:r w:rsidRPr="006F0348">
              <w:rPr>
                <w:rFonts w:ascii="Arial" w:hAnsi="Arial"/>
                <w:b/>
                <w:i/>
                <w:noProof/>
                <w:lang w:eastAsia="en-US"/>
              </w:rPr>
              <w:t>Release:</w:t>
            </w:r>
          </w:p>
        </w:tc>
        <w:tc>
          <w:tcPr>
            <w:tcW w:w="2127" w:type="dxa"/>
            <w:tcBorders>
              <w:right w:val="single" w:sz="4" w:space="0" w:color="auto"/>
            </w:tcBorders>
            <w:shd w:val="pct30" w:color="FFFF00" w:fill="auto"/>
          </w:tcPr>
          <w:p w14:paraId="39C9C139"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r w:rsidRPr="006F0348">
              <w:rPr>
                <w:rFonts w:ascii="Arial" w:hAnsi="Arial"/>
                <w:lang w:eastAsia="en-US"/>
              </w:rPr>
              <w:fldChar w:fldCharType="begin"/>
            </w:r>
            <w:r w:rsidRPr="006F0348">
              <w:rPr>
                <w:rFonts w:ascii="Arial" w:hAnsi="Arial"/>
                <w:lang w:eastAsia="en-US"/>
              </w:rPr>
              <w:instrText xml:space="preserve"> DOCPROPERTY  Release  \* MERGEFORMAT </w:instrText>
            </w:r>
            <w:r w:rsidRPr="006F0348">
              <w:rPr>
                <w:rFonts w:ascii="Arial" w:hAnsi="Arial"/>
                <w:lang w:eastAsia="en-US"/>
              </w:rPr>
              <w:fldChar w:fldCharType="separate"/>
            </w:r>
            <w:r w:rsidRPr="006F0348">
              <w:rPr>
                <w:rFonts w:ascii="Arial" w:hAnsi="Arial"/>
                <w:noProof/>
                <w:lang w:eastAsia="en-US"/>
              </w:rPr>
              <w:t>Rel-17</w:t>
            </w:r>
            <w:r w:rsidRPr="006F0348">
              <w:rPr>
                <w:rFonts w:ascii="Arial" w:hAnsi="Arial"/>
                <w:noProof/>
                <w:lang w:eastAsia="en-US"/>
              </w:rPr>
              <w:fldChar w:fldCharType="end"/>
            </w:r>
          </w:p>
        </w:tc>
      </w:tr>
      <w:tr w:rsidR="006F0348" w:rsidRPr="006F0348" w14:paraId="3C27C28E" w14:textId="77777777" w:rsidTr="00C00033">
        <w:tc>
          <w:tcPr>
            <w:tcW w:w="1843" w:type="dxa"/>
            <w:tcBorders>
              <w:left w:val="single" w:sz="4" w:space="0" w:color="auto"/>
              <w:bottom w:val="single" w:sz="4" w:space="0" w:color="auto"/>
            </w:tcBorders>
          </w:tcPr>
          <w:p w14:paraId="6EF85CCC" w14:textId="77777777" w:rsidR="006F0348" w:rsidRPr="006F0348" w:rsidRDefault="006F0348" w:rsidP="006F034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90CFE16" w14:textId="77777777" w:rsidR="006F0348" w:rsidRPr="006F0348" w:rsidRDefault="006F0348" w:rsidP="006F0348">
            <w:pPr>
              <w:overflowPunct/>
              <w:autoSpaceDE/>
              <w:autoSpaceDN/>
              <w:adjustRightInd/>
              <w:spacing w:after="0"/>
              <w:ind w:left="383" w:hanging="383"/>
              <w:textAlignment w:val="auto"/>
              <w:rPr>
                <w:rFonts w:ascii="Arial" w:hAnsi="Arial"/>
                <w:i/>
                <w:noProof/>
                <w:sz w:val="18"/>
                <w:lang w:eastAsia="en-US"/>
              </w:rPr>
            </w:pPr>
            <w:r w:rsidRPr="006F0348">
              <w:rPr>
                <w:rFonts w:ascii="Arial" w:hAnsi="Arial"/>
                <w:i/>
                <w:noProof/>
                <w:sz w:val="18"/>
                <w:lang w:eastAsia="en-US"/>
              </w:rPr>
              <w:t xml:space="preserve">Use </w:t>
            </w:r>
            <w:r w:rsidRPr="006F0348">
              <w:rPr>
                <w:rFonts w:ascii="Arial" w:hAnsi="Arial"/>
                <w:i/>
                <w:noProof/>
                <w:sz w:val="18"/>
                <w:u w:val="single"/>
                <w:lang w:eastAsia="en-US"/>
              </w:rPr>
              <w:t>one</w:t>
            </w:r>
            <w:r w:rsidRPr="006F0348">
              <w:rPr>
                <w:rFonts w:ascii="Arial" w:hAnsi="Arial"/>
                <w:i/>
                <w:noProof/>
                <w:sz w:val="18"/>
                <w:lang w:eastAsia="en-US"/>
              </w:rPr>
              <w:t xml:space="preserve"> of the following categories:</w:t>
            </w:r>
            <w:r w:rsidRPr="006F0348">
              <w:rPr>
                <w:rFonts w:ascii="Arial" w:hAnsi="Arial"/>
                <w:b/>
                <w:i/>
                <w:noProof/>
                <w:sz w:val="18"/>
                <w:lang w:eastAsia="en-US"/>
              </w:rPr>
              <w:br/>
              <w:t>F</w:t>
            </w:r>
            <w:r w:rsidRPr="006F0348">
              <w:rPr>
                <w:rFonts w:ascii="Arial" w:hAnsi="Arial"/>
                <w:i/>
                <w:noProof/>
                <w:sz w:val="18"/>
                <w:lang w:eastAsia="en-US"/>
              </w:rPr>
              <w:t xml:space="preserve">  (correction)</w:t>
            </w:r>
            <w:r w:rsidRPr="006F0348">
              <w:rPr>
                <w:rFonts w:ascii="Arial" w:hAnsi="Arial"/>
                <w:i/>
                <w:noProof/>
                <w:sz w:val="18"/>
                <w:lang w:eastAsia="en-US"/>
              </w:rPr>
              <w:br/>
            </w:r>
            <w:r w:rsidRPr="006F0348">
              <w:rPr>
                <w:rFonts w:ascii="Arial" w:hAnsi="Arial"/>
                <w:b/>
                <w:i/>
                <w:noProof/>
                <w:sz w:val="18"/>
                <w:lang w:eastAsia="en-US"/>
              </w:rPr>
              <w:t>A</w:t>
            </w:r>
            <w:r w:rsidRPr="006F0348">
              <w:rPr>
                <w:rFonts w:ascii="Arial" w:hAnsi="Arial"/>
                <w:i/>
                <w:noProof/>
                <w:sz w:val="18"/>
                <w:lang w:eastAsia="en-US"/>
              </w:rPr>
              <w:t xml:space="preserve">  (mirror corresponding to a change in an earlier </w:t>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r>
            <w:r w:rsidRPr="006F0348">
              <w:rPr>
                <w:rFonts w:ascii="Arial" w:hAnsi="Arial"/>
                <w:i/>
                <w:noProof/>
                <w:sz w:val="18"/>
                <w:lang w:eastAsia="en-US"/>
              </w:rPr>
              <w:tab/>
              <w:t>release)</w:t>
            </w:r>
            <w:r w:rsidRPr="006F0348">
              <w:rPr>
                <w:rFonts w:ascii="Arial" w:hAnsi="Arial"/>
                <w:i/>
                <w:noProof/>
                <w:sz w:val="18"/>
                <w:lang w:eastAsia="en-US"/>
              </w:rPr>
              <w:br/>
            </w:r>
            <w:r w:rsidRPr="006F0348">
              <w:rPr>
                <w:rFonts w:ascii="Arial" w:hAnsi="Arial"/>
                <w:b/>
                <w:i/>
                <w:noProof/>
                <w:sz w:val="18"/>
                <w:lang w:eastAsia="en-US"/>
              </w:rPr>
              <w:t>B</w:t>
            </w:r>
            <w:r w:rsidRPr="006F0348">
              <w:rPr>
                <w:rFonts w:ascii="Arial" w:hAnsi="Arial"/>
                <w:i/>
                <w:noProof/>
                <w:sz w:val="18"/>
                <w:lang w:eastAsia="en-US"/>
              </w:rPr>
              <w:t xml:space="preserve">  (addition of feature), </w:t>
            </w:r>
            <w:r w:rsidRPr="006F0348">
              <w:rPr>
                <w:rFonts w:ascii="Arial" w:hAnsi="Arial"/>
                <w:i/>
                <w:noProof/>
                <w:sz w:val="18"/>
                <w:lang w:eastAsia="en-US"/>
              </w:rPr>
              <w:br/>
            </w:r>
            <w:r w:rsidRPr="006F0348">
              <w:rPr>
                <w:rFonts w:ascii="Arial" w:hAnsi="Arial"/>
                <w:b/>
                <w:i/>
                <w:noProof/>
                <w:sz w:val="18"/>
                <w:lang w:eastAsia="en-US"/>
              </w:rPr>
              <w:t>C</w:t>
            </w:r>
            <w:r w:rsidRPr="006F0348">
              <w:rPr>
                <w:rFonts w:ascii="Arial" w:hAnsi="Arial"/>
                <w:i/>
                <w:noProof/>
                <w:sz w:val="18"/>
                <w:lang w:eastAsia="en-US"/>
              </w:rPr>
              <w:t xml:space="preserve">  (functional modification of feature)</w:t>
            </w:r>
            <w:r w:rsidRPr="006F0348">
              <w:rPr>
                <w:rFonts w:ascii="Arial" w:hAnsi="Arial"/>
                <w:i/>
                <w:noProof/>
                <w:sz w:val="18"/>
                <w:lang w:eastAsia="en-US"/>
              </w:rPr>
              <w:br/>
            </w:r>
            <w:r w:rsidRPr="006F0348">
              <w:rPr>
                <w:rFonts w:ascii="Arial" w:hAnsi="Arial"/>
                <w:b/>
                <w:i/>
                <w:noProof/>
                <w:sz w:val="18"/>
                <w:lang w:eastAsia="en-US"/>
              </w:rPr>
              <w:t>D</w:t>
            </w:r>
            <w:r w:rsidRPr="006F0348">
              <w:rPr>
                <w:rFonts w:ascii="Arial" w:hAnsi="Arial"/>
                <w:i/>
                <w:noProof/>
                <w:sz w:val="18"/>
                <w:lang w:eastAsia="en-US"/>
              </w:rPr>
              <w:t xml:space="preserve">  (editorial modification)</w:t>
            </w:r>
          </w:p>
          <w:p w14:paraId="127C7520" w14:textId="77777777" w:rsidR="006F0348" w:rsidRPr="006F0348" w:rsidRDefault="006F0348" w:rsidP="006F0348">
            <w:pPr>
              <w:overflowPunct/>
              <w:autoSpaceDE/>
              <w:autoSpaceDN/>
              <w:adjustRightInd/>
              <w:spacing w:after="120"/>
              <w:textAlignment w:val="auto"/>
              <w:rPr>
                <w:rFonts w:ascii="Arial" w:hAnsi="Arial"/>
                <w:noProof/>
                <w:lang w:eastAsia="en-US"/>
              </w:rPr>
            </w:pPr>
            <w:r w:rsidRPr="006F0348">
              <w:rPr>
                <w:rFonts w:ascii="Arial" w:hAnsi="Arial"/>
                <w:noProof/>
                <w:sz w:val="18"/>
                <w:lang w:eastAsia="en-US"/>
              </w:rPr>
              <w:t>Detailed explanations of the above categories can</w:t>
            </w:r>
            <w:r w:rsidRPr="006F0348">
              <w:rPr>
                <w:rFonts w:ascii="Arial" w:hAnsi="Arial"/>
                <w:noProof/>
                <w:sz w:val="18"/>
                <w:lang w:eastAsia="en-US"/>
              </w:rPr>
              <w:br/>
              <w:t xml:space="preserve">be found in 3GPP </w:t>
            </w:r>
            <w:hyperlink r:id="rId11" w:history="1">
              <w:r w:rsidRPr="006F0348">
                <w:rPr>
                  <w:rFonts w:ascii="Arial" w:hAnsi="Arial"/>
                  <w:noProof/>
                  <w:color w:val="0000FF"/>
                  <w:sz w:val="18"/>
                  <w:u w:val="single"/>
                  <w:lang w:eastAsia="en-US"/>
                </w:rPr>
                <w:t>TR 21.900</w:t>
              </w:r>
            </w:hyperlink>
            <w:r w:rsidRPr="006F0348">
              <w:rPr>
                <w:rFonts w:ascii="Arial" w:hAnsi="Arial"/>
                <w:noProof/>
                <w:sz w:val="18"/>
                <w:lang w:eastAsia="en-US"/>
              </w:rPr>
              <w:t>.</w:t>
            </w:r>
          </w:p>
        </w:tc>
        <w:tc>
          <w:tcPr>
            <w:tcW w:w="3120" w:type="dxa"/>
            <w:gridSpan w:val="2"/>
            <w:tcBorders>
              <w:bottom w:val="single" w:sz="4" w:space="0" w:color="auto"/>
              <w:right w:val="single" w:sz="4" w:space="0" w:color="auto"/>
            </w:tcBorders>
          </w:tcPr>
          <w:p w14:paraId="4BA60C04" w14:textId="77777777" w:rsidR="006F0348" w:rsidRPr="006F0348" w:rsidRDefault="006F0348" w:rsidP="006F0348">
            <w:pPr>
              <w:tabs>
                <w:tab w:val="left" w:pos="950"/>
              </w:tabs>
              <w:overflowPunct/>
              <w:autoSpaceDE/>
              <w:autoSpaceDN/>
              <w:adjustRightInd/>
              <w:spacing w:after="0"/>
              <w:ind w:left="241" w:hanging="241"/>
              <w:textAlignment w:val="auto"/>
              <w:rPr>
                <w:rFonts w:ascii="Arial" w:hAnsi="Arial"/>
                <w:i/>
                <w:noProof/>
                <w:sz w:val="18"/>
                <w:lang w:eastAsia="en-US"/>
              </w:rPr>
            </w:pPr>
            <w:r w:rsidRPr="006F0348">
              <w:rPr>
                <w:rFonts w:ascii="Arial" w:hAnsi="Arial"/>
                <w:i/>
                <w:noProof/>
                <w:sz w:val="18"/>
                <w:lang w:eastAsia="en-US"/>
              </w:rPr>
              <w:t xml:space="preserve">Use </w:t>
            </w:r>
            <w:r w:rsidRPr="006F0348">
              <w:rPr>
                <w:rFonts w:ascii="Arial" w:hAnsi="Arial"/>
                <w:i/>
                <w:noProof/>
                <w:sz w:val="18"/>
                <w:u w:val="single"/>
                <w:lang w:eastAsia="en-US"/>
              </w:rPr>
              <w:t>one</w:t>
            </w:r>
            <w:r w:rsidRPr="006F0348">
              <w:rPr>
                <w:rFonts w:ascii="Arial" w:hAnsi="Arial"/>
                <w:i/>
                <w:noProof/>
                <w:sz w:val="18"/>
                <w:lang w:eastAsia="en-US"/>
              </w:rPr>
              <w:t xml:space="preserve"> of the following releases:</w:t>
            </w:r>
            <w:r w:rsidRPr="006F0348">
              <w:rPr>
                <w:rFonts w:ascii="Arial" w:hAnsi="Arial"/>
                <w:i/>
                <w:noProof/>
                <w:sz w:val="18"/>
                <w:lang w:eastAsia="en-US"/>
              </w:rPr>
              <w:br/>
              <w:t>Rel-8</w:t>
            </w:r>
            <w:r w:rsidRPr="006F0348">
              <w:rPr>
                <w:rFonts w:ascii="Arial" w:hAnsi="Arial"/>
                <w:i/>
                <w:noProof/>
                <w:sz w:val="18"/>
                <w:lang w:eastAsia="en-US"/>
              </w:rPr>
              <w:tab/>
              <w:t>(Release 8)</w:t>
            </w:r>
            <w:r w:rsidRPr="006F0348">
              <w:rPr>
                <w:rFonts w:ascii="Arial" w:hAnsi="Arial"/>
                <w:i/>
                <w:noProof/>
                <w:sz w:val="18"/>
                <w:lang w:eastAsia="en-US"/>
              </w:rPr>
              <w:br/>
              <w:t>Rel-9</w:t>
            </w:r>
            <w:r w:rsidRPr="006F0348">
              <w:rPr>
                <w:rFonts w:ascii="Arial" w:hAnsi="Arial"/>
                <w:i/>
                <w:noProof/>
                <w:sz w:val="18"/>
                <w:lang w:eastAsia="en-US"/>
              </w:rPr>
              <w:tab/>
              <w:t>(Release 9)</w:t>
            </w:r>
            <w:r w:rsidRPr="006F0348">
              <w:rPr>
                <w:rFonts w:ascii="Arial" w:hAnsi="Arial"/>
                <w:i/>
                <w:noProof/>
                <w:sz w:val="18"/>
                <w:lang w:eastAsia="en-US"/>
              </w:rPr>
              <w:br/>
              <w:t>Rel-10</w:t>
            </w:r>
            <w:r w:rsidRPr="006F0348">
              <w:rPr>
                <w:rFonts w:ascii="Arial" w:hAnsi="Arial"/>
                <w:i/>
                <w:noProof/>
                <w:sz w:val="18"/>
                <w:lang w:eastAsia="en-US"/>
              </w:rPr>
              <w:tab/>
              <w:t>(Release 10)</w:t>
            </w:r>
            <w:r w:rsidRPr="006F0348">
              <w:rPr>
                <w:rFonts w:ascii="Arial" w:hAnsi="Arial"/>
                <w:i/>
                <w:noProof/>
                <w:sz w:val="18"/>
                <w:lang w:eastAsia="en-US"/>
              </w:rPr>
              <w:br/>
              <w:t>Rel-11</w:t>
            </w:r>
            <w:r w:rsidRPr="006F0348">
              <w:rPr>
                <w:rFonts w:ascii="Arial" w:hAnsi="Arial"/>
                <w:i/>
                <w:noProof/>
                <w:sz w:val="18"/>
                <w:lang w:eastAsia="en-US"/>
              </w:rPr>
              <w:tab/>
              <w:t>(Release 11)</w:t>
            </w:r>
            <w:r w:rsidRPr="006F0348">
              <w:rPr>
                <w:rFonts w:ascii="Arial" w:hAnsi="Arial"/>
                <w:i/>
                <w:noProof/>
                <w:sz w:val="18"/>
                <w:lang w:eastAsia="en-US"/>
              </w:rPr>
              <w:br/>
              <w:t>…</w:t>
            </w:r>
            <w:r w:rsidRPr="006F0348">
              <w:rPr>
                <w:rFonts w:ascii="Arial" w:hAnsi="Arial"/>
                <w:i/>
                <w:noProof/>
                <w:sz w:val="18"/>
                <w:lang w:eastAsia="en-US"/>
              </w:rPr>
              <w:br/>
              <w:t>Rel-17</w:t>
            </w:r>
            <w:r w:rsidRPr="006F0348">
              <w:rPr>
                <w:rFonts w:ascii="Arial" w:hAnsi="Arial"/>
                <w:i/>
                <w:noProof/>
                <w:sz w:val="18"/>
                <w:lang w:eastAsia="en-US"/>
              </w:rPr>
              <w:tab/>
              <w:t>(Release 17)</w:t>
            </w:r>
            <w:r w:rsidRPr="006F0348">
              <w:rPr>
                <w:rFonts w:ascii="Arial" w:hAnsi="Arial"/>
                <w:i/>
                <w:noProof/>
                <w:sz w:val="18"/>
                <w:lang w:eastAsia="en-US"/>
              </w:rPr>
              <w:br/>
              <w:t>Rel-18</w:t>
            </w:r>
            <w:r w:rsidRPr="006F0348">
              <w:rPr>
                <w:rFonts w:ascii="Arial" w:hAnsi="Arial"/>
                <w:i/>
                <w:noProof/>
                <w:sz w:val="18"/>
                <w:lang w:eastAsia="en-US"/>
              </w:rPr>
              <w:tab/>
              <w:t>(Release 18)</w:t>
            </w:r>
            <w:r w:rsidRPr="006F0348">
              <w:rPr>
                <w:rFonts w:ascii="Arial" w:hAnsi="Arial"/>
                <w:i/>
                <w:noProof/>
                <w:sz w:val="18"/>
                <w:lang w:eastAsia="en-US"/>
              </w:rPr>
              <w:br/>
              <w:t>Rel-19</w:t>
            </w:r>
            <w:r w:rsidRPr="006F0348">
              <w:rPr>
                <w:rFonts w:ascii="Arial" w:hAnsi="Arial"/>
                <w:i/>
                <w:noProof/>
                <w:sz w:val="18"/>
                <w:lang w:eastAsia="en-US"/>
              </w:rPr>
              <w:tab/>
              <w:t xml:space="preserve">(Release 19) </w:t>
            </w:r>
            <w:r w:rsidRPr="006F0348">
              <w:rPr>
                <w:rFonts w:ascii="Arial" w:hAnsi="Arial"/>
                <w:i/>
                <w:noProof/>
                <w:sz w:val="18"/>
                <w:lang w:eastAsia="en-US"/>
              </w:rPr>
              <w:br/>
              <w:t>Rel-20</w:t>
            </w:r>
            <w:r w:rsidRPr="006F0348">
              <w:rPr>
                <w:rFonts w:ascii="Arial" w:hAnsi="Arial"/>
                <w:i/>
                <w:noProof/>
                <w:sz w:val="18"/>
                <w:lang w:eastAsia="en-US"/>
              </w:rPr>
              <w:tab/>
              <w:t>(Release 20)</w:t>
            </w:r>
          </w:p>
        </w:tc>
      </w:tr>
      <w:tr w:rsidR="006F0348" w:rsidRPr="006F0348" w14:paraId="4B0A9D98" w14:textId="77777777" w:rsidTr="00C00033">
        <w:tc>
          <w:tcPr>
            <w:tcW w:w="1843" w:type="dxa"/>
          </w:tcPr>
          <w:p w14:paraId="5C5F97E7"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A535C59"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1E529C51" w14:textId="77777777" w:rsidTr="00C00033">
        <w:tc>
          <w:tcPr>
            <w:tcW w:w="2694" w:type="dxa"/>
            <w:gridSpan w:val="2"/>
            <w:tcBorders>
              <w:top w:val="single" w:sz="4" w:space="0" w:color="auto"/>
              <w:left w:val="single" w:sz="4" w:space="0" w:color="auto"/>
            </w:tcBorders>
          </w:tcPr>
          <w:p w14:paraId="714CB332"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838358" w14:textId="7F4225DD" w:rsidR="006F0348" w:rsidRPr="006F0348" w:rsidRDefault="002B2BD5" w:rsidP="006F0348">
            <w:pPr>
              <w:overflowPunct/>
              <w:autoSpaceDE/>
              <w:autoSpaceDN/>
              <w:adjustRightInd/>
              <w:spacing w:after="0"/>
              <w:ind w:left="100"/>
              <w:textAlignment w:val="auto"/>
              <w:rPr>
                <w:rFonts w:ascii="Arial" w:hAnsi="Arial"/>
                <w:noProof/>
                <w:lang w:val="en-US" w:eastAsia="en-US"/>
              </w:rPr>
            </w:pPr>
            <w:r>
              <w:rPr>
                <w:rFonts w:ascii="Arial" w:hAnsi="Arial"/>
                <w:noProof/>
                <w:lang w:val="en-US" w:eastAsia="en-US"/>
              </w:rPr>
              <w:t>Inter-band u</w:t>
            </w:r>
            <w:r w:rsidR="006F0348" w:rsidRPr="00451011">
              <w:rPr>
                <w:rFonts w:ascii="Arial" w:hAnsi="Arial"/>
                <w:noProof/>
                <w:lang w:val="en-US" w:eastAsia="en-US"/>
              </w:rPr>
              <w:t>plink CA for DL CA_</w:t>
            </w:r>
            <w:r w:rsidR="00451011" w:rsidRPr="00451011">
              <w:rPr>
                <w:rFonts w:ascii="Arial" w:hAnsi="Arial"/>
                <w:noProof/>
                <w:lang w:val="en-US" w:eastAsia="en-US"/>
              </w:rPr>
              <w:t>n25A-n41A-n71A</w:t>
            </w:r>
            <w:r w:rsidR="00451011">
              <w:rPr>
                <w:rFonts w:ascii="Arial" w:hAnsi="Arial"/>
                <w:noProof/>
                <w:lang w:val="en-US" w:eastAsia="en-US"/>
              </w:rPr>
              <w:t xml:space="preserve"> was introduced in Rel-17 and the </w:t>
            </w:r>
            <w:r>
              <w:rPr>
                <w:rFonts w:ascii="Arial" w:hAnsi="Arial"/>
                <w:noProof/>
                <w:lang w:val="en-US" w:eastAsia="en-US"/>
              </w:rPr>
              <w:t xml:space="preserve">intermodulation </w:t>
            </w:r>
            <w:r w:rsidR="00451011">
              <w:rPr>
                <w:rFonts w:ascii="Arial" w:hAnsi="Arial"/>
                <w:noProof/>
                <w:lang w:val="en-US" w:eastAsia="en-US"/>
              </w:rPr>
              <w:t>MSD was in the TP but it did not make it into the big CR, so it has been missing</w:t>
            </w:r>
            <w:r w:rsidR="00076646">
              <w:rPr>
                <w:rFonts w:ascii="Arial" w:hAnsi="Arial"/>
                <w:noProof/>
                <w:lang w:val="en-US" w:eastAsia="en-US"/>
              </w:rPr>
              <w:t xml:space="preserve"> in 38.101-1</w:t>
            </w:r>
            <w:r w:rsidR="00451011">
              <w:rPr>
                <w:rFonts w:ascii="Arial" w:hAnsi="Arial"/>
                <w:noProof/>
                <w:lang w:val="en-US" w:eastAsia="en-US"/>
              </w:rPr>
              <w:t xml:space="preserve">. </w:t>
            </w:r>
          </w:p>
        </w:tc>
      </w:tr>
      <w:tr w:rsidR="006F0348" w:rsidRPr="006F0348" w14:paraId="74264B79" w14:textId="77777777" w:rsidTr="00C00033">
        <w:tc>
          <w:tcPr>
            <w:tcW w:w="2694" w:type="dxa"/>
            <w:gridSpan w:val="2"/>
            <w:tcBorders>
              <w:left w:val="single" w:sz="4" w:space="0" w:color="auto"/>
            </w:tcBorders>
          </w:tcPr>
          <w:p w14:paraId="62437EA1" w14:textId="77777777" w:rsidR="006F0348" w:rsidRPr="006F0348" w:rsidRDefault="006F0348" w:rsidP="006F0348">
            <w:pPr>
              <w:overflowPunct/>
              <w:autoSpaceDE/>
              <w:autoSpaceDN/>
              <w:adjustRightInd/>
              <w:spacing w:after="0"/>
              <w:textAlignment w:val="auto"/>
              <w:rPr>
                <w:rFonts w:ascii="Arial" w:hAnsi="Arial"/>
                <w:b/>
                <w:i/>
                <w:noProof/>
                <w:sz w:val="8"/>
                <w:szCs w:val="8"/>
                <w:lang w:val="en-US" w:eastAsia="en-US"/>
              </w:rPr>
            </w:pPr>
          </w:p>
        </w:tc>
        <w:tc>
          <w:tcPr>
            <w:tcW w:w="6946" w:type="dxa"/>
            <w:gridSpan w:val="9"/>
            <w:tcBorders>
              <w:right w:val="single" w:sz="4" w:space="0" w:color="auto"/>
            </w:tcBorders>
          </w:tcPr>
          <w:p w14:paraId="525DD0F6" w14:textId="77777777" w:rsidR="006F0348" w:rsidRPr="006F0348" w:rsidRDefault="006F0348" w:rsidP="006F0348">
            <w:pPr>
              <w:overflowPunct/>
              <w:autoSpaceDE/>
              <w:autoSpaceDN/>
              <w:adjustRightInd/>
              <w:spacing w:after="0"/>
              <w:textAlignment w:val="auto"/>
              <w:rPr>
                <w:rFonts w:ascii="Arial" w:hAnsi="Arial"/>
                <w:noProof/>
                <w:sz w:val="8"/>
                <w:szCs w:val="8"/>
                <w:lang w:val="en-US" w:eastAsia="en-US"/>
              </w:rPr>
            </w:pPr>
          </w:p>
        </w:tc>
      </w:tr>
      <w:tr w:rsidR="006F0348" w:rsidRPr="006F0348" w14:paraId="6B3DC323" w14:textId="77777777" w:rsidTr="00C00033">
        <w:tc>
          <w:tcPr>
            <w:tcW w:w="2694" w:type="dxa"/>
            <w:gridSpan w:val="2"/>
            <w:tcBorders>
              <w:left w:val="single" w:sz="4" w:space="0" w:color="auto"/>
            </w:tcBorders>
          </w:tcPr>
          <w:p w14:paraId="7C2A668D"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Summary of change:</w:t>
            </w:r>
          </w:p>
        </w:tc>
        <w:tc>
          <w:tcPr>
            <w:tcW w:w="6946" w:type="dxa"/>
            <w:gridSpan w:val="9"/>
            <w:tcBorders>
              <w:right w:val="single" w:sz="4" w:space="0" w:color="auto"/>
            </w:tcBorders>
            <w:shd w:val="pct30" w:color="FFFF00" w:fill="auto"/>
          </w:tcPr>
          <w:p w14:paraId="0019A27D" w14:textId="0D14FD91" w:rsidR="002B2BD5"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Adds the missing intermodulation MSD for </w:t>
            </w:r>
            <w:r w:rsidRPr="002B2BD5">
              <w:rPr>
                <w:rFonts w:ascii="Arial" w:hAnsi="Arial"/>
                <w:noProof/>
                <w:lang w:eastAsia="en-US"/>
              </w:rPr>
              <w:t xml:space="preserve">for DL CA_n25A-n41A-n71A </w:t>
            </w:r>
            <w:r>
              <w:rPr>
                <w:rFonts w:ascii="Arial" w:hAnsi="Arial"/>
                <w:noProof/>
                <w:lang w:eastAsia="en-US"/>
              </w:rPr>
              <w:t>with PC3 UL inter-band CA with:</w:t>
            </w:r>
          </w:p>
          <w:p w14:paraId="1B9224BE" w14:textId="58B44B6F" w:rsidR="002B2BD5"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UL CA_n25A-n41A</w:t>
            </w:r>
          </w:p>
          <w:p w14:paraId="0DC56D6A" w14:textId="0E7C90BF" w:rsidR="002B2BD5"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UL CA_n25A-n71A</w:t>
            </w:r>
          </w:p>
          <w:p w14:paraId="63CFAF0E" w14:textId="4FDC4EA2" w:rsidR="002B2BD5"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UL CA_n41A-n71A</w:t>
            </w:r>
          </w:p>
          <w:p w14:paraId="01AD2A55" w14:textId="27E875C7" w:rsidR="006F0348" w:rsidRPr="006F0348"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6F0348" w:rsidRPr="006F0348" w14:paraId="4CF554F7" w14:textId="77777777" w:rsidTr="00C00033">
        <w:tc>
          <w:tcPr>
            <w:tcW w:w="2694" w:type="dxa"/>
            <w:gridSpan w:val="2"/>
            <w:tcBorders>
              <w:left w:val="single" w:sz="4" w:space="0" w:color="auto"/>
            </w:tcBorders>
          </w:tcPr>
          <w:p w14:paraId="3B7401C4"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7483E8"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1EB5A389" w14:textId="77777777" w:rsidTr="00C00033">
        <w:tc>
          <w:tcPr>
            <w:tcW w:w="2694" w:type="dxa"/>
            <w:gridSpan w:val="2"/>
            <w:tcBorders>
              <w:left w:val="single" w:sz="4" w:space="0" w:color="auto"/>
              <w:bottom w:val="single" w:sz="4" w:space="0" w:color="auto"/>
            </w:tcBorders>
          </w:tcPr>
          <w:p w14:paraId="7AC960F8"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99F0C0" w14:textId="2D5DC1E3" w:rsidR="006F0348" w:rsidRPr="006F0348"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Intermodulation MSD continues to be missing</w:t>
            </w:r>
            <w:r w:rsidR="00C23842">
              <w:rPr>
                <w:rFonts w:ascii="Arial" w:hAnsi="Arial"/>
                <w:noProof/>
                <w:lang w:eastAsia="en-US"/>
              </w:rPr>
              <w:t xml:space="preserve"> for </w:t>
            </w:r>
            <w:r w:rsidR="00C23842" w:rsidRPr="00C23842">
              <w:rPr>
                <w:rFonts w:ascii="Arial" w:hAnsi="Arial"/>
                <w:noProof/>
                <w:lang w:eastAsia="en-US"/>
              </w:rPr>
              <w:t>DL CA_n25A-n41A-n71A</w:t>
            </w:r>
          </w:p>
        </w:tc>
      </w:tr>
      <w:tr w:rsidR="006F0348" w:rsidRPr="006F0348" w14:paraId="14150A53" w14:textId="77777777" w:rsidTr="00C00033">
        <w:tc>
          <w:tcPr>
            <w:tcW w:w="2694" w:type="dxa"/>
            <w:gridSpan w:val="2"/>
          </w:tcPr>
          <w:p w14:paraId="394F7192"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7C4CDB9"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5E08A32B" w14:textId="77777777" w:rsidTr="00C00033">
        <w:tc>
          <w:tcPr>
            <w:tcW w:w="2694" w:type="dxa"/>
            <w:gridSpan w:val="2"/>
            <w:tcBorders>
              <w:top w:val="single" w:sz="4" w:space="0" w:color="auto"/>
              <w:left w:val="single" w:sz="4" w:space="0" w:color="auto"/>
            </w:tcBorders>
          </w:tcPr>
          <w:p w14:paraId="0639DD02"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4E05ACF" w14:textId="635ABBA5" w:rsidR="006F0348" w:rsidRPr="006F0348"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7.3A.5</w:t>
            </w:r>
          </w:p>
        </w:tc>
      </w:tr>
      <w:tr w:rsidR="006F0348" w:rsidRPr="006F0348" w14:paraId="6D501BC1" w14:textId="77777777" w:rsidTr="00C00033">
        <w:tc>
          <w:tcPr>
            <w:tcW w:w="2694" w:type="dxa"/>
            <w:gridSpan w:val="2"/>
            <w:tcBorders>
              <w:left w:val="single" w:sz="4" w:space="0" w:color="auto"/>
            </w:tcBorders>
          </w:tcPr>
          <w:p w14:paraId="0C689F16" w14:textId="77777777" w:rsidR="006F0348" w:rsidRPr="006F0348" w:rsidRDefault="006F0348" w:rsidP="006F034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ABC923"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tc>
      </w:tr>
      <w:tr w:rsidR="006F0348" w:rsidRPr="006F0348" w14:paraId="76BEF624" w14:textId="77777777" w:rsidTr="00C00033">
        <w:tc>
          <w:tcPr>
            <w:tcW w:w="2694" w:type="dxa"/>
            <w:gridSpan w:val="2"/>
            <w:tcBorders>
              <w:left w:val="single" w:sz="4" w:space="0" w:color="auto"/>
            </w:tcBorders>
          </w:tcPr>
          <w:p w14:paraId="3545A55D"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E5AA24"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r w:rsidRPr="006F034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CFA40"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r w:rsidRPr="006F0348">
              <w:rPr>
                <w:rFonts w:ascii="Arial" w:hAnsi="Arial"/>
                <w:b/>
                <w:caps/>
                <w:noProof/>
                <w:lang w:eastAsia="en-US"/>
              </w:rPr>
              <w:t>N</w:t>
            </w:r>
          </w:p>
        </w:tc>
        <w:tc>
          <w:tcPr>
            <w:tcW w:w="2977" w:type="dxa"/>
            <w:gridSpan w:val="4"/>
          </w:tcPr>
          <w:p w14:paraId="20D9348E" w14:textId="77777777" w:rsidR="006F0348" w:rsidRPr="006F0348" w:rsidRDefault="006F0348" w:rsidP="006F034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7C1F41E" w14:textId="77777777" w:rsidR="006F0348" w:rsidRPr="006F0348" w:rsidRDefault="006F0348" w:rsidP="006F0348">
            <w:pPr>
              <w:overflowPunct/>
              <w:autoSpaceDE/>
              <w:autoSpaceDN/>
              <w:adjustRightInd/>
              <w:spacing w:after="0"/>
              <w:ind w:left="99"/>
              <w:textAlignment w:val="auto"/>
              <w:rPr>
                <w:rFonts w:ascii="Arial" w:hAnsi="Arial"/>
                <w:noProof/>
                <w:lang w:eastAsia="en-US"/>
              </w:rPr>
            </w:pPr>
          </w:p>
        </w:tc>
      </w:tr>
      <w:tr w:rsidR="006F0348" w:rsidRPr="006F0348" w14:paraId="76B0BBA0" w14:textId="77777777" w:rsidTr="00C00033">
        <w:tc>
          <w:tcPr>
            <w:tcW w:w="2694" w:type="dxa"/>
            <w:gridSpan w:val="2"/>
            <w:tcBorders>
              <w:left w:val="single" w:sz="4" w:space="0" w:color="auto"/>
            </w:tcBorders>
          </w:tcPr>
          <w:p w14:paraId="16F5BBB7"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2F200A"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D0130" w14:textId="2ADDA613" w:rsidR="006F0348" w:rsidRPr="006F0348" w:rsidRDefault="002B2BD5" w:rsidP="006F034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D537B76" w14:textId="77777777" w:rsidR="006F0348" w:rsidRPr="006F0348" w:rsidRDefault="006F0348" w:rsidP="006F0348">
            <w:pPr>
              <w:tabs>
                <w:tab w:val="right" w:pos="2893"/>
              </w:tabs>
              <w:overflowPunct/>
              <w:autoSpaceDE/>
              <w:autoSpaceDN/>
              <w:adjustRightInd/>
              <w:spacing w:after="0"/>
              <w:textAlignment w:val="auto"/>
              <w:rPr>
                <w:rFonts w:ascii="Arial" w:hAnsi="Arial"/>
                <w:noProof/>
                <w:lang w:eastAsia="en-US"/>
              </w:rPr>
            </w:pPr>
            <w:r w:rsidRPr="006F0348">
              <w:rPr>
                <w:rFonts w:ascii="Arial" w:hAnsi="Arial"/>
                <w:noProof/>
                <w:lang w:eastAsia="en-US"/>
              </w:rPr>
              <w:t xml:space="preserve"> Other core specifications</w:t>
            </w:r>
            <w:r w:rsidRPr="006F0348">
              <w:rPr>
                <w:rFonts w:ascii="Arial" w:hAnsi="Arial"/>
                <w:noProof/>
                <w:lang w:eastAsia="en-US"/>
              </w:rPr>
              <w:tab/>
            </w:r>
          </w:p>
        </w:tc>
        <w:tc>
          <w:tcPr>
            <w:tcW w:w="3401" w:type="dxa"/>
            <w:gridSpan w:val="3"/>
            <w:tcBorders>
              <w:right w:val="single" w:sz="4" w:space="0" w:color="auto"/>
            </w:tcBorders>
            <w:shd w:val="pct30" w:color="FFFF00" w:fill="auto"/>
          </w:tcPr>
          <w:p w14:paraId="76B41C5B" w14:textId="77777777" w:rsidR="006F0348" w:rsidRPr="006F0348" w:rsidRDefault="006F0348" w:rsidP="006F0348">
            <w:pPr>
              <w:overflowPunct/>
              <w:autoSpaceDE/>
              <w:autoSpaceDN/>
              <w:adjustRightInd/>
              <w:spacing w:after="0"/>
              <w:ind w:left="99"/>
              <w:textAlignment w:val="auto"/>
              <w:rPr>
                <w:rFonts w:ascii="Arial" w:hAnsi="Arial"/>
                <w:noProof/>
                <w:lang w:eastAsia="en-US"/>
              </w:rPr>
            </w:pPr>
            <w:r w:rsidRPr="006F0348">
              <w:rPr>
                <w:rFonts w:ascii="Arial" w:hAnsi="Arial"/>
                <w:noProof/>
                <w:lang w:eastAsia="en-US"/>
              </w:rPr>
              <w:t xml:space="preserve">TS/TR ... CR ... </w:t>
            </w:r>
          </w:p>
        </w:tc>
      </w:tr>
      <w:tr w:rsidR="006F0348" w:rsidRPr="006F0348" w14:paraId="586377CC" w14:textId="77777777" w:rsidTr="00C00033">
        <w:tc>
          <w:tcPr>
            <w:tcW w:w="2694" w:type="dxa"/>
            <w:gridSpan w:val="2"/>
            <w:tcBorders>
              <w:left w:val="single" w:sz="4" w:space="0" w:color="auto"/>
            </w:tcBorders>
          </w:tcPr>
          <w:p w14:paraId="751AF0F8" w14:textId="77777777" w:rsidR="006F0348" w:rsidRPr="006F0348" w:rsidRDefault="006F0348" w:rsidP="006F0348">
            <w:pPr>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59B4013" w14:textId="6DB6CAC6" w:rsidR="006F0348" w:rsidRPr="006F0348" w:rsidRDefault="002B2BD5" w:rsidP="006F034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5D49F"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p>
        </w:tc>
        <w:tc>
          <w:tcPr>
            <w:tcW w:w="2977" w:type="dxa"/>
            <w:gridSpan w:val="4"/>
          </w:tcPr>
          <w:p w14:paraId="24EAA8B0" w14:textId="77777777" w:rsidR="006F0348" w:rsidRPr="006F0348" w:rsidRDefault="006F0348" w:rsidP="006F0348">
            <w:pPr>
              <w:overflowPunct/>
              <w:autoSpaceDE/>
              <w:autoSpaceDN/>
              <w:adjustRightInd/>
              <w:spacing w:after="0"/>
              <w:textAlignment w:val="auto"/>
              <w:rPr>
                <w:rFonts w:ascii="Arial" w:hAnsi="Arial"/>
                <w:noProof/>
                <w:lang w:eastAsia="en-US"/>
              </w:rPr>
            </w:pPr>
            <w:r w:rsidRPr="006F034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9562201" w14:textId="034D31E9" w:rsidR="006F0348" w:rsidRPr="006F0348" w:rsidRDefault="006F0348" w:rsidP="006F0348">
            <w:pPr>
              <w:overflowPunct/>
              <w:autoSpaceDE/>
              <w:autoSpaceDN/>
              <w:adjustRightInd/>
              <w:spacing w:after="0"/>
              <w:ind w:left="99"/>
              <w:textAlignment w:val="auto"/>
              <w:rPr>
                <w:rFonts w:ascii="Arial" w:hAnsi="Arial"/>
                <w:noProof/>
                <w:lang w:eastAsia="en-US"/>
              </w:rPr>
            </w:pPr>
            <w:r w:rsidRPr="006F0348">
              <w:rPr>
                <w:rFonts w:ascii="Arial" w:hAnsi="Arial"/>
                <w:noProof/>
                <w:lang w:eastAsia="en-US"/>
              </w:rPr>
              <w:t xml:space="preserve">TS/TR </w:t>
            </w:r>
            <w:r w:rsidR="002B2BD5">
              <w:rPr>
                <w:rFonts w:ascii="Arial" w:hAnsi="Arial"/>
                <w:noProof/>
                <w:lang w:eastAsia="en-US"/>
              </w:rPr>
              <w:t>38.521</w:t>
            </w:r>
            <w:r w:rsidRPr="006F0348">
              <w:rPr>
                <w:rFonts w:ascii="Arial" w:hAnsi="Arial"/>
                <w:noProof/>
                <w:lang w:eastAsia="en-US"/>
              </w:rPr>
              <w:t xml:space="preserve"> CR ... </w:t>
            </w:r>
          </w:p>
        </w:tc>
      </w:tr>
      <w:tr w:rsidR="006F0348" w:rsidRPr="006F0348" w14:paraId="3CD99456" w14:textId="77777777" w:rsidTr="00C00033">
        <w:tc>
          <w:tcPr>
            <w:tcW w:w="2694" w:type="dxa"/>
            <w:gridSpan w:val="2"/>
            <w:tcBorders>
              <w:left w:val="single" w:sz="4" w:space="0" w:color="auto"/>
            </w:tcBorders>
          </w:tcPr>
          <w:p w14:paraId="7AF7BB7A" w14:textId="77777777" w:rsidR="006F0348" w:rsidRPr="006F0348" w:rsidRDefault="006F0348" w:rsidP="006F0348">
            <w:pPr>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E02684" w14:textId="77777777" w:rsidR="006F0348" w:rsidRPr="006F0348" w:rsidRDefault="006F0348" w:rsidP="006F034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25EB6" w14:textId="76EC9902" w:rsidR="006F0348" w:rsidRPr="006F0348" w:rsidRDefault="002B2BD5" w:rsidP="006F034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682DE8" w14:textId="77777777" w:rsidR="006F0348" w:rsidRPr="006F0348" w:rsidRDefault="006F0348" w:rsidP="006F0348">
            <w:pPr>
              <w:overflowPunct/>
              <w:autoSpaceDE/>
              <w:autoSpaceDN/>
              <w:adjustRightInd/>
              <w:spacing w:after="0"/>
              <w:textAlignment w:val="auto"/>
              <w:rPr>
                <w:rFonts w:ascii="Arial" w:hAnsi="Arial"/>
                <w:noProof/>
                <w:lang w:eastAsia="en-US"/>
              </w:rPr>
            </w:pPr>
            <w:r w:rsidRPr="006F034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0B5E330" w14:textId="77777777" w:rsidR="006F0348" w:rsidRPr="006F0348" w:rsidRDefault="006F0348" w:rsidP="006F0348">
            <w:pPr>
              <w:overflowPunct/>
              <w:autoSpaceDE/>
              <w:autoSpaceDN/>
              <w:adjustRightInd/>
              <w:spacing w:after="0"/>
              <w:ind w:left="99"/>
              <w:textAlignment w:val="auto"/>
              <w:rPr>
                <w:rFonts w:ascii="Arial" w:hAnsi="Arial"/>
                <w:noProof/>
                <w:lang w:eastAsia="en-US"/>
              </w:rPr>
            </w:pPr>
            <w:r w:rsidRPr="006F0348">
              <w:rPr>
                <w:rFonts w:ascii="Arial" w:hAnsi="Arial"/>
                <w:noProof/>
                <w:lang w:eastAsia="en-US"/>
              </w:rPr>
              <w:t xml:space="preserve">TS/TR ... CR ... </w:t>
            </w:r>
          </w:p>
        </w:tc>
      </w:tr>
      <w:tr w:rsidR="006F0348" w:rsidRPr="006F0348" w14:paraId="4390BFDB" w14:textId="77777777" w:rsidTr="00C00033">
        <w:tc>
          <w:tcPr>
            <w:tcW w:w="2694" w:type="dxa"/>
            <w:gridSpan w:val="2"/>
            <w:tcBorders>
              <w:left w:val="single" w:sz="4" w:space="0" w:color="auto"/>
            </w:tcBorders>
          </w:tcPr>
          <w:p w14:paraId="021C704D" w14:textId="77777777" w:rsidR="006F0348" w:rsidRPr="006F0348" w:rsidRDefault="006F0348" w:rsidP="006F034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80CF146" w14:textId="77777777" w:rsidR="006F0348" w:rsidRPr="006F0348" w:rsidRDefault="006F0348" w:rsidP="006F0348">
            <w:pPr>
              <w:overflowPunct/>
              <w:autoSpaceDE/>
              <w:autoSpaceDN/>
              <w:adjustRightInd/>
              <w:spacing w:after="0"/>
              <w:textAlignment w:val="auto"/>
              <w:rPr>
                <w:rFonts w:ascii="Arial" w:hAnsi="Arial"/>
                <w:noProof/>
                <w:lang w:eastAsia="en-US"/>
              </w:rPr>
            </w:pPr>
          </w:p>
        </w:tc>
      </w:tr>
      <w:tr w:rsidR="006F0348" w:rsidRPr="006F0348" w14:paraId="36C752D6" w14:textId="77777777" w:rsidTr="00C00033">
        <w:tc>
          <w:tcPr>
            <w:tcW w:w="2694" w:type="dxa"/>
            <w:gridSpan w:val="2"/>
            <w:tcBorders>
              <w:left w:val="single" w:sz="4" w:space="0" w:color="auto"/>
              <w:bottom w:val="single" w:sz="4" w:space="0" w:color="auto"/>
            </w:tcBorders>
          </w:tcPr>
          <w:p w14:paraId="231D1298"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D5F297C" w14:textId="2110903A" w:rsidR="006F0348" w:rsidRPr="006F0348" w:rsidRDefault="002B2BD5" w:rsidP="006F0348">
            <w:pPr>
              <w:overflowPunct/>
              <w:autoSpaceDE/>
              <w:autoSpaceDN/>
              <w:adjustRightInd/>
              <w:spacing w:after="0"/>
              <w:ind w:left="100"/>
              <w:textAlignment w:val="auto"/>
              <w:rPr>
                <w:rFonts w:ascii="Arial" w:hAnsi="Arial"/>
                <w:noProof/>
                <w:lang w:eastAsia="en-US"/>
              </w:rPr>
            </w:pPr>
            <w:r>
              <w:rPr>
                <w:rFonts w:ascii="Arial" w:hAnsi="Arial"/>
                <w:noProof/>
                <w:lang w:eastAsia="en-US"/>
              </w:rPr>
              <w:t>There are accompanying Cat-A CRs for Rel-18 and Rel-19</w:t>
            </w:r>
          </w:p>
        </w:tc>
      </w:tr>
      <w:tr w:rsidR="006F0348" w:rsidRPr="006F0348" w14:paraId="3B87D432" w14:textId="77777777" w:rsidTr="006F0348">
        <w:tc>
          <w:tcPr>
            <w:tcW w:w="2694" w:type="dxa"/>
            <w:gridSpan w:val="2"/>
            <w:tcBorders>
              <w:top w:val="single" w:sz="4" w:space="0" w:color="auto"/>
              <w:bottom w:val="single" w:sz="4" w:space="0" w:color="auto"/>
            </w:tcBorders>
          </w:tcPr>
          <w:p w14:paraId="17C1BEF3"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EC736A2" w14:textId="77777777" w:rsidR="006F0348" w:rsidRPr="006F0348" w:rsidRDefault="006F0348" w:rsidP="006F0348">
            <w:pPr>
              <w:overflowPunct/>
              <w:autoSpaceDE/>
              <w:autoSpaceDN/>
              <w:adjustRightInd/>
              <w:spacing w:after="0"/>
              <w:ind w:left="100"/>
              <w:textAlignment w:val="auto"/>
              <w:rPr>
                <w:rFonts w:ascii="Arial" w:hAnsi="Arial"/>
                <w:noProof/>
                <w:sz w:val="8"/>
                <w:szCs w:val="8"/>
                <w:lang w:eastAsia="en-US"/>
              </w:rPr>
            </w:pPr>
          </w:p>
        </w:tc>
      </w:tr>
      <w:tr w:rsidR="006F0348" w:rsidRPr="006F0348" w14:paraId="13CBFB09" w14:textId="77777777" w:rsidTr="00C00033">
        <w:tc>
          <w:tcPr>
            <w:tcW w:w="2694" w:type="dxa"/>
            <w:gridSpan w:val="2"/>
            <w:tcBorders>
              <w:top w:val="single" w:sz="4" w:space="0" w:color="auto"/>
              <w:left w:val="single" w:sz="4" w:space="0" w:color="auto"/>
              <w:bottom w:val="single" w:sz="4" w:space="0" w:color="auto"/>
            </w:tcBorders>
          </w:tcPr>
          <w:p w14:paraId="64E45901" w14:textId="77777777" w:rsidR="006F0348" w:rsidRPr="006F0348" w:rsidRDefault="006F0348" w:rsidP="006F0348">
            <w:pPr>
              <w:tabs>
                <w:tab w:val="right" w:pos="2184"/>
              </w:tabs>
              <w:overflowPunct/>
              <w:autoSpaceDE/>
              <w:autoSpaceDN/>
              <w:adjustRightInd/>
              <w:spacing w:after="0"/>
              <w:textAlignment w:val="auto"/>
              <w:rPr>
                <w:rFonts w:ascii="Arial" w:hAnsi="Arial"/>
                <w:b/>
                <w:i/>
                <w:noProof/>
                <w:lang w:eastAsia="en-US"/>
              </w:rPr>
            </w:pPr>
            <w:r w:rsidRPr="006F034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76936" w14:textId="77777777" w:rsidR="006F0348" w:rsidRPr="006F0348" w:rsidRDefault="006F0348" w:rsidP="006F0348">
            <w:pPr>
              <w:overflowPunct/>
              <w:autoSpaceDE/>
              <w:autoSpaceDN/>
              <w:adjustRightInd/>
              <w:spacing w:after="0"/>
              <w:ind w:left="100"/>
              <w:textAlignment w:val="auto"/>
              <w:rPr>
                <w:rFonts w:ascii="Arial" w:hAnsi="Arial"/>
                <w:noProof/>
                <w:lang w:eastAsia="en-US"/>
              </w:rPr>
            </w:pPr>
          </w:p>
        </w:tc>
      </w:tr>
    </w:tbl>
    <w:p w14:paraId="136A4783" w14:textId="77777777" w:rsidR="006F0348" w:rsidRPr="006F0348" w:rsidRDefault="006F0348" w:rsidP="006F0348">
      <w:pPr>
        <w:overflowPunct/>
        <w:autoSpaceDE/>
        <w:autoSpaceDN/>
        <w:adjustRightInd/>
        <w:spacing w:after="0"/>
        <w:textAlignment w:val="auto"/>
        <w:rPr>
          <w:rFonts w:ascii="Arial" w:hAnsi="Arial"/>
          <w:noProof/>
          <w:sz w:val="8"/>
          <w:szCs w:val="8"/>
          <w:lang w:eastAsia="en-US"/>
        </w:rPr>
      </w:pPr>
    </w:p>
    <w:p w14:paraId="4E725B08" w14:textId="77777777" w:rsidR="00E92CEF" w:rsidRPr="003B69B6" w:rsidRDefault="00E92CEF" w:rsidP="0093085E">
      <w:pPr>
        <w:rPr>
          <w:lang w:val="en-US" w:eastAsia="ja-JP"/>
        </w:rPr>
      </w:pPr>
    </w:p>
    <w:p w14:paraId="73AC6A99" w14:textId="1379CC3A" w:rsidR="002B2BD5" w:rsidRDefault="002B2BD5">
      <w:pPr>
        <w:overflowPunct/>
        <w:autoSpaceDE/>
        <w:autoSpaceDN/>
        <w:adjustRightInd/>
        <w:spacing w:after="0"/>
        <w:textAlignment w:val="auto"/>
        <w:rPr>
          <w:lang w:eastAsia="ja-JP"/>
        </w:rPr>
      </w:pPr>
      <w:r>
        <w:rPr>
          <w:lang w:eastAsia="ja-JP"/>
        </w:rPr>
        <w:br w:type="page"/>
      </w:r>
    </w:p>
    <w:p w14:paraId="4873FC1A" w14:textId="77777777" w:rsidR="00EB6CE7" w:rsidRPr="00EB6CE7" w:rsidRDefault="00EB6CE7" w:rsidP="00EB6CE7">
      <w:pPr>
        <w:jc w:val="center"/>
        <w:rPr>
          <w:color w:val="0000FF"/>
          <w:sz w:val="36"/>
          <w:szCs w:val="36"/>
        </w:rPr>
      </w:pPr>
      <w:bookmarkStart w:id="17" w:name="_Toc83580840"/>
      <w:bookmarkStart w:id="18" w:name="_Toc84405349"/>
      <w:bookmarkStart w:id="19" w:name="_Toc84413958"/>
      <w:r w:rsidRPr="00EB6CE7">
        <w:rPr>
          <w:color w:val="0000FF"/>
          <w:sz w:val="36"/>
          <w:szCs w:val="36"/>
        </w:rPr>
        <w:lastRenderedPageBreak/>
        <w:t>==============First change==============</w:t>
      </w:r>
    </w:p>
    <w:p w14:paraId="267A669A" w14:textId="77777777"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p>
    <w:p w14:paraId="5A38F06D" w14:textId="79D7E467" w:rsidR="00F80E26" w:rsidRDefault="004B7187" w:rsidP="00F80E26">
      <w:pPr>
        <w:rPr>
          <w:lang w:eastAsia="zh-CN"/>
        </w:rPr>
      </w:pPr>
      <w:r>
        <w:rPr>
          <w:lang w:eastAsia="zh-CN"/>
        </w:rPr>
        <w:t xml:space="preserve">For inter-band carrier aggregation with uplink assigned to up to two </w:t>
      </w:r>
      <w:r w:rsidR="00F80E26">
        <w:rPr>
          <w:lang w:eastAsia="zh-CN"/>
        </w:rPr>
        <w:t xml:space="preserve"> NR bands given in Table 7.3A.5-1</w:t>
      </w:r>
      <w:r w:rsidR="00F80E26">
        <w:rPr>
          <w:rFonts w:hint="eastAsia"/>
          <w:lang w:eastAsia="zh-CN"/>
        </w:rPr>
        <w:t xml:space="preserve">, </w:t>
      </w:r>
      <w:r w:rsidR="00F80E26">
        <w:rPr>
          <w:lang w:eastAsia="zh-CN"/>
        </w:rPr>
        <w:t>Table 7.3A.5-1</w:t>
      </w:r>
      <w:r w:rsidR="00F80E26">
        <w:rPr>
          <w:rFonts w:hint="eastAsia"/>
          <w:lang w:eastAsia="zh-CN"/>
        </w:rPr>
        <w:t>a</w:t>
      </w:r>
      <w:r w:rsidR="00F80E26">
        <w:rPr>
          <w:lang w:eastAsia="zh-CN"/>
        </w:rPr>
        <w:t xml:space="preserve">, </w:t>
      </w:r>
      <w:r w:rsidR="00F80E26">
        <w:rPr>
          <w:rFonts w:hint="eastAsia"/>
          <w:lang w:val="en-US" w:eastAsia="zh-CN"/>
        </w:rPr>
        <w:t xml:space="preserve">Table </w:t>
      </w:r>
      <w:r w:rsidR="00F80E26">
        <w:rPr>
          <w:lang w:eastAsia="zh-CN"/>
        </w:rPr>
        <w:t>7.3A.5-</w:t>
      </w:r>
      <w:r w:rsidR="00F80E26">
        <w:rPr>
          <w:rFonts w:hint="eastAsia"/>
          <w:lang w:val="en-US" w:eastAsia="zh-CN"/>
        </w:rPr>
        <w:t>2</w:t>
      </w:r>
      <w:r w:rsidR="00F80E26">
        <w:rPr>
          <w:lang w:eastAsia="zh-CN"/>
        </w:rPr>
        <w:t xml:space="preserve"> </w:t>
      </w:r>
      <w:r w:rsidR="00F80E26">
        <w:rPr>
          <w:rFonts w:hint="eastAsia"/>
          <w:lang w:val="en-US" w:eastAsia="zh-CN"/>
        </w:rPr>
        <w:t xml:space="preserve">and Table </w:t>
      </w:r>
      <w:r w:rsidR="00F80E26">
        <w:rPr>
          <w:lang w:eastAsia="zh-CN"/>
        </w:rPr>
        <w:t>7.3A.5-</w:t>
      </w:r>
      <w:r w:rsidR="00F80E26">
        <w:rPr>
          <w:rFonts w:hint="eastAsia"/>
          <w:lang w:val="en-US" w:eastAsia="zh-CN"/>
        </w:rPr>
        <w:t>2</w:t>
      </w:r>
      <w:r w:rsidR="00F80E26">
        <w:rPr>
          <w:lang w:val="en-US" w:eastAsia="zh-CN"/>
        </w:rPr>
        <w:t>a</w:t>
      </w:r>
      <w:r w:rsidR="00F80E26">
        <w:rPr>
          <w:rFonts w:hint="eastAsia"/>
          <w:lang w:val="en-US" w:eastAsia="zh-CN"/>
        </w:rPr>
        <w:t xml:space="preserve"> </w:t>
      </w:r>
      <w:r w:rsidR="00F80E26">
        <w:rPr>
          <w:lang w:eastAsia="zh-CN"/>
        </w:rPr>
        <w:t>the reference sensitivity is defined only for the specific uplink and downlink test points specified in Table 7.3A.5-1</w:t>
      </w:r>
      <w:r w:rsidR="00F80E26">
        <w:rPr>
          <w:rFonts w:hint="eastAsia"/>
          <w:lang w:eastAsia="zh-CN"/>
        </w:rPr>
        <w:t xml:space="preserve">, </w:t>
      </w:r>
      <w:r w:rsidR="00F80E26">
        <w:rPr>
          <w:lang w:eastAsia="zh-CN"/>
        </w:rPr>
        <w:t>Table 7.3A.5-1</w:t>
      </w:r>
      <w:r w:rsidR="00F80E26">
        <w:rPr>
          <w:rFonts w:hint="eastAsia"/>
          <w:lang w:eastAsia="zh-CN"/>
        </w:rPr>
        <w:t>a</w:t>
      </w:r>
      <w:r w:rsidR="00F80E26">
        <w:rPr>
          <w:lang w:eastAsia="zh-CN"/>
        </w:rPr>
        <w:t xml:space="preserve">, </w:t>
      </w:r>
      <w:r w:rsidR="00F80E26">
        <w:rPr>
          <w:rFonts w:hint="eastAsia"/>
          <w:lang w:val="en-US" w:eastAsia="zh-CN"/>
        </w:rPr>
        <w:t xml:space="preserve">Table </w:t>
      </w:r>
      <w:r w:rsidR="00F80E26">
        <w:rPr>
          <w:lang w:eastAsia="zh-CN"/>
        </w:rPr>
        <w:t>7.3A.5-</w:t>
      </w:r>
      <w:r w:rsidR="00F80E26">
        <w:rPr>
          <w:rFonts w:hint="eastAsia"/>
          <w:lang w:val="en-US" w:eastAsia="zh-CN"/>
        </w:rPr>
        <w:t>2 and Table 7.3A.5-2</w:t>
      </w:r>
      <w:r w:rsidR="00F80E26">
        <w:rPr>
          <w:lang w:val="en-US" w:eastAsia="zh-CN"/>
        </w:rPr>
        <w:t>a</w:t>
      </w:r>
      <w:r w:rsidR="00F80E26">
        <w:rPr>
          <w:lang w:eastAsia="zh-CN"/>
        </w:rPr>
        <w:t>. For these test points the reference sensitivity requirement specified in Table 7.3.2-1a, Table 7.3.2-1b and Table 7.3.2-2 are relaxed by the amount of the corresponding parameter MSD given in Table 7.3A.5-1</w:t>
      </w:r>
      <w:r w:rsidR="00F80E26">
        <w:rPr>
          <w:rFonts w:hint="eastAsia"/>
          <w:lang w:eastAsia="zh-CN"/>
        </w:rPr>
        <w:t xml:space="preserve">, </w:t>
      </w:r>
      <w:r w:rsidR="00F80E26">
        <w:rPr>
          <w:lang w:eastAsia="zh-CN"/>
        </w:rPr>
        <w:t>Table 7.3A.5-1</w:t>
      </w:r>
      <w:r w:rsidR="00F80E26">
        <w:rPr>
          <w:rFonts w:hint="eastAsia"/>
          <w:lang w:eastAsia="zh-CN"/>
        </w:rPr>
        <w:t>a</w:t>
      </w:r>
      <w:r w:rsidR="00F80E26">
        <w:rPr>
          <w:lang w:eastAsia="zh-CN"/>
        </w:rPr>
        <w:t xml:space="preserve">, </w:t>
      </w:r>
      <w:r w:rsidR="00F80E26">
        <w:rPr>
          <w:rFonts w:hint="eastAsia"/>
          <w:lang w:val="en-US" w:eastAsia="zh-CN"/>
        </w:rPr>
        <w:t xml:space="preserve">Table </w:t>
      </w:r>
      <w:r w:rsidR="00F80E26">
        <w:rPr>
          <w:lang w:eastAsia="zh-CN"/>
        </w:rPr>
        <w:t>7.3A.5-</w:t>
      </w:r>
      <w:r w:rsidR="00F80E26">
        <w:rPr>
          <w:rFonts w:hint="eastAsia"/>
          <w:lang w:val="en-US" w:eastAsia="zh-CN"/>
        </w:rPr>
        <w:t>2 and Table 7.3A.5-2</w:t>
      </w:r>
      <w:r w:rsidR="00F80E26">
        <w:rPr>
          <w:lang w:val="en-US" w:eastAsia="zh-CN"/>
        </w:rPr>
        <w:t>a</w:t>
      </w:r>
      <w:r w:rsidR="00F80E26">
        <w:rPr>
          <w:lang w:eastAsia="zh-CN"/>
        </w:rPr>
        <w:t>.</w:t>
      </w:r>
    </w:p>
    <w:p w14:paraId="5AD2B3CC" w14:textId="5D6C9FC2" w:rsidR="00EB6CE7" w:rsidRPr="00EB6CE7" w:rsidRDefault="00EB6CE7" w:rsidP="00EB6CE7">
      <w:pPr>
        <w:jc w:val="center"/>
        <w:rPr>
          <w:color w:val="0000FF"/>
          <w:sz w:val="36"/>
          <w:szCs w:val="36"/>
        </w:rPr>
      </w:pPr>
      <w:bookmarkStart w:id="20" w:name="_Toc21344447"/>
      <w:bookmarkStart w:id="21" w:name="_Toc29801935"/>
      <w:bookmarkStart w:id="22" w:name="_Toc29802359"/>
      <w:bookmarkStart w:id="23" w:name="_Toc29802984"/>
      <w:bookmarkStart w:id="24" w:name="_Toc36107726"/>
      <w:bookmarkStart w:id="25" w:name="_Toc37251500"/>
      <w:bookmarkStart w:id="26" w:name="_Toc45888407"/>
      <w:bookmarkStart w:id="27" w:name="_Toc45889006"/>
      <w:bookmarkStart w:id="28" w:name="_Toc61367724"/>
      <w:bookmarkStart w:id="29" w:name="_Toc61373107"/>
      <w:bookmarkStart w:id="30" w:name="_Toc68231057"/>
      <w:bookmarkStart w:id="31" w:name="_Toc69084470"/>
      <w:bookmarkStart w:id="32" w:name="_Toc75467482"/>
      <w:bookmarkStart w:id="33" w:name="_Toc76509504"/>
      <w:bookmarkStart w:id="34" w:name="_Toc76718494"/>
      <w:r w:rsidRPr="00EB6CE7">
        <w:rPr>
          <w:color w:val="0000FF"/>
          <w:sz w:val="36"/>
          <w:szCs w:val="36"/>
        </w:rPr>
        <w:t>==============</w:t>
      </w:r>
      <w:r>
        <w:rPr>
          <w:color w:val="0000FF"/>
          <w:sz w:val="36"/>
          <w:szCs w:val="36"/>
        </w:rPr>
        <w:t>Unchanged tables Omitted</w:t>
      </w:r>
      <w:r w:rsidRPr="00EB6CE7">
        <w:rPr>
          <w:color w:val="0000FF"/>
          <w:sz w:val="36"/>
          <w:szCs w:val="36"/>
        </w:rPr>
        <w:t>==============</w:t>
      </w:r>
    </w:p>
    <w:p w14:paraId="7E4335D5" w14:textId="77777777" w:rsidR="00934BCA" w:rsidRDefault="00934BCA" w:rsidP="00934BCA">
      <w:pPr>
        <w:rPr>
          <w:lang w:eastAsia="zh-CN"/>
        </w:rPr>
      </w:pPr>
    </w:p>
    <w:p w14:paraId="77B3C51A" w14:textId="77AE34A0" w:rsidR="00934BCA" w:rsidRDefault="00C81D5D" w:rsidP="00934BCA">
      <w:pPr>
        <w:pStyle w:val="TH"/>
        <w:rPr>
          <w:lang w:eastAsia="zh-CN"/>
        </w:rPr>
      </w:pPr>
      <w:bookmarkStart w:id="35" w:name="_CRTable7_3A_52"/>
      <w:r>
        <w:rPr>
          <w:lang w:eastAsia="zh-CN"/>
        </w:rPr>
        <w:lastRenderedPageBreak/>
        <w:t xml:space="preserve">Table </w:t>
      </w:r>
      <w:bookmarkEnd w:id="35"/>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r w:rsidR="004B7187">
        <w:rPr>
          <w:lang w:eastAsia="zh-CN"/>
        </w:rPr>
        <w:t xml:space="preserve"> </w:t>
      </w:r>
      <w:r w:rsidR="004B7187" w:rsidRPr="009216C6">
        <w:rPr>
          <w:lang w:eastAsia="zh-CN"/>
        </w:rPr>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36">
          <w:tblGrid>
            <w:gridCol w:w="2005"/>
            <w:gridCol w:w="1145"/>
            <w:gridCol w:w="959"/>
            <w:gridCol w:w="964"/>
            <w:gridCol w:w="960"/>
            <w:gridCol w:w="960"/>
            <w:gridCol w:w="977"/>
            <w:gridCol w:w="828"/>
            <w:gridCol w:w="1057"/>
          </w:tblGrid>
        </w:tblGridChange>
      </w:tblGrid>
      <w:tr w:rsidR="00934BCA" w14:paraId="3217A86B" w14:textId="77777777" w:rsidTr="005B5F0D">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69D7F6A" w14:textId="77777777" w:rsidR="00934BCA" w:rsidRDefault="00934BCA" w:rsidP="007E3E38">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32DE0D9" w14:textId="77777777" w:rsidR="00934BCA" w:rsidRDefault="00934BCA" w:rsidP="007E3E38">
            <w:pPr>
              <w:pStyle w:val="TAH"/>
            </w:pPr>
            <w:r>
              <w:t>Source of IMD</w:t>
            </w:r>
          </w:p>
        </w:tc>
      </w:tr>
      <w:tr w:rsidR="00934BCA" w14:paraId="21EB8090" w14:textId="77777777" w:rsidTr="005B5F0D">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50A4E491" w14:textId="77777777" w:rsidR="00934BCA" w:rsidRDefault="00934BCA" w:rsidP="007E3E38">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60E16464" w14:textId="77777777" w:rsidR="00934BCA" w:rsidRDefault="00934BCA" w:rsidP="007E3E38">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1D548BD" w14:textId="77777777" w:rsidR="00934BCA" w:rsidRDefault="00934BCA" w:rsidP="007E3E3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E545088" w14:textId="77777777" w:rsidR="00934BCA" w:rsidRDefault="00934BCA" w:rsidP="007E3E3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3A22B06" w14:textId="52B9930C" w:rsidR="00934BCA" w:rsidRDefault="00934BCA" w:rsidP="007E3E38">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F59792C" w14:textId="77777777" w:rsidR="00934BCA" w:rsidRDefault="00934BCA" w:rsidP="007E3E3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68A475B" w14:textId="77777777" w:rsidR="00934BCA" w:rsidRDefault="00934BCA" w:rsidP="007E3E3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1E034A4" w14:textId="77777777" w:rsidR="00934BCA" w:rsidRDefault="00934BCA" w:rsidP="007E3E38">
            <w:pPr>
              <w:pStyle w:val="TAH"/>
            </w:pPr>
            <w:r>
              <w:t>Duplex mode</w:t>
            </w:r>
          </w:p>
        </w:tc>
        <w:tc>
          <w:tcPr>
            <w:tcW w:w="1057" w:type="dxa"/>
            <w:tcBorders>
              <w:top w:val="nil"/>
              <w:left w:val="single" w:sz="4" w:space="0" w:color="auto"/>
              <w:bottom w:val="single" w:sz="4" w:space="0" w:color="auto"/>
              <w:right w:val="single" w:sz="4" w:space="0" w:color="auto"/>
            </w:tcBorders>
          </w:tcPr>
          <w:p w14:paraId="21505577" w14:textId="77777777" w:rsidR="00934BCA" w:rsidRDefault="00934BCA" w:rsidP="007E3E38">
            <w:pPr>
              <w:pStyle w:val="TAH"/>
            </w:pPr>
          </w:p>
        </w:tc>
      </w:tr>
      <w:tr w:rsidR="00934BCA" w14:paraId="1CCE5752"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AFCEFB" w14:textId="77777777" w:rsidR="00934BCA" w:rsidRDefault="00934BCA" w:rsidP="007E3E38">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A455A5" w14:textId="77777777" w:rsidR="00934BCA" w:rsidRDefault="00934BCA" w:rsidP="007E3E38">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47641FA" w14:textId="77777777" w:rsidR="00934BCA" w:rsidRDefault="00934BCA" w:rsidP="007E3E38">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77CE0602"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C97409"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C755A1C" w14:textId="77777777" w:rsidR="00934BCA" w:rsidRDefault="00934BCA" w:rsidP="007E3E38">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D0E99AD" w14:textId="77777777" w:rsidR="00934BCA" w:rsidRDefault="00934BCA" w:rsidP="007E3E3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A297D"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65742" w14:textId="77777777" w:rsidR="00934BCA" w:rsidRDefault="00934BCA" w:rsidP="007E3E38">
            <w:pPr>
              <w:pStyle w:val="TAC"/>
              <w:rPr>
                <w:lang w:val="en-US" w:eastAsia="zh-CN"/>
              </w:rPr>
            </w:pPr>
            <w:r>
              <w:t>N/A</w:t>
            </w:r>
          </w:p>
        </w:tc>
      </w:tr>
      <w:tr w:rsidR="00934BCA" w14:paraId="1EA9279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2F89E2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95029" w14:textId="77777777" w:rsidR="00934BCA" w:rsidRDefault="00934BCA" w:rsidP="007E3E38">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9E4FBA0" w14:textId="77777777" w:rsidR="00934BCA" w:rsidRDefault="00934BCA" w:rsidP="007E3E38">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409614F2"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AE705D"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198191" w14:textId="77777777" w:rsidR="00934BCA" w:rsidRDefault="00934BCA" w:rsidP="007E3E38">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688C7316" w14:textId="77777777" w:rsidR="00934BCA" w:rsidRDefault="00934BCA" w:rsidP="007E3E3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2803E8"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AD137" w14:textId="77777777" w:rsidR="00934BCA" w:rsidRDefault="00934BCA" w:rsidP="007E3E38">
            <w:pPr>
              <w:pStyle w:val="TAC"/>
              <w:rPr>
                <w:lang w:val="en-US" w:eastAsia="zh-CN"/>
              </w:rPr>
            </w:pPr>
            <w:r>
              <w:t>N/A</w:t>
            </w:r>
          </w:p>
        </w:tc>
      </w:tr>
      <w:tr w:rsidR="00934BCA" w14:paraId="0B26BA4C"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A60820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692CE5" w14:textId="77777777" w:rsidR="00934BCA" w:rsidRDefault="00934BCA" w:rsidP="007E3E38">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34EC2BAD" w14:textId="344B1B83"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54678F"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815BF61" w14:textId="406B3680"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5BAB54" w14:textId="77777777" w:rsidR="00934BCA" w:rsidRDefault="00934BCA" w:rsidP="007E3E38">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18C88D1C" w14:textId="77777777" w:rsidR="00934BCA" w:rsidRDefault="00934BCA" w:rsidP="007E3E38">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DA2B9C"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7E19B" w14:textId="77777777" w:rsidR="00934BCA" w:rsidRDefault="00934BCA" w:rsidP="007E3E38">
            <w:pPr>
              <w:pStyle w:val="TAC"/>
              <w:rPr>
                <w:lang w:val="en-US" w:eastAsia="zh-CN"/>
              </w:rPr>
            </w:pPr>
            <w:r>
              <w:t>IMD5</w:t>
            </w:r>
          </w:p>
        </w:tc>
      </w:tr>
      <w:tr w:rsidR="00934BCA" w14:paraId="6C7EDA5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7C5B7EB"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2DA90F" w14:textId="77777777" w:rsidR="00934BCA" w:rsidRDefault="00934BCA" w:rsidP="007E3E38">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B7380" w14:textId="77777777" w:rsidR="00934BCA" w:rsidRDefault="00934BCA" w:rsidP="007E3E38">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AC12E" w14:textId="77777777" w:rsidR="00934BCA" w:rsidRDefault="00934BCA" w:rsidP="007E3E3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1C6B8" w14:textId="77777777" w:rsidR="00934BCA" w:rsidRDefault="00934BCA" w:rsidP="007E3E3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165DA" w14:textId="77777777" w:rsidR="00934BCA" w:rsidRDefault="00934BCA" w:rsidP="007E3E38">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D09F9" w14:textId="77777777" w:rsidR="00934BCA" w:rsidRDefault="00934BCA" w:rsidP="007E3E3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494FB"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46761" w14:textId="77777777" w:rsidR="00934BCA" w:rsidRDefault="00934BCA" w:rsidP="007E3E38">
            <w:pPr>
              <w:pStyle w:val="TAC"/>
              <w:rPr>
                <w:lang w:val="en-US" w:eastAsia="zh-CN"/>
              </w:rPr>
            </w:pPr>
            <w:r>
              <w:t>N/A</w:t>
            </w:r>
          </w:p>
        </w:tc>
      </w:tr>
      <w:tr w:rsidR="00934BCA" w14:paraId="6A39A01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98C11BA"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90F4CB" w14:textId="77777777" w:rsidR="00934BCA" w:rsidRDefault="00934BCA" w:rsidP="007E3E38">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C02FC" w14:textId="77777777" w:rsidR="00934BCA" w:rsidRDefault="00934BCA" w:rsidP="007E3E38">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DB657A" w14:textId="77777777" w:rsidR="00934BCA" w:rsidRDefault="00934BCA" w:rsidP="007E3E3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0AA65" w14:textId="77777777" w:rsidR="00934BCA" w:rsidRDefault="00934BCA" w:rsidP="007E3E3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5E3ED" w14:textId="77777777" w:rsidR="00934BCA" w:rsidRDefault="00934BCA" w:rsidP="007E3E38">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5A416" w14:textId="77777777" w:rsidR="00934BCA" w:rsidRDefault="00934BCA" w:rsidP="007E3E3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4A12E"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83C99" w14:textId="77777777" w:rsidR="00934BCA" w:rsidRDefault="00934BCA" w:rsidP="007E3E38">
            <w:pPr>
              <w:pStyle w:val="TAC"/>
              <w:rPr>
                <w:lang w:val="en-US" w:eastAsia="zh-CN"/>
              </w:rPr>
            </w:pPr>
            <w:r>
              <w:t>N/A</w:t>
            </w:r>
          </w:p>
        </w:tc>
      </w:tr>
      <w:tr w:rsidR="00934BCA" w14:paraId="3236082C"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FBF320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EFF032" w14:textId="77777777" w:rsidR="00934BCA" w:rsidRDefault="00934BCA" w:rsidP="007E3E38">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E6EFB" w14:textId="6C169208"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544B3B" w14:textId="77777777" w:rsidR="00934BCA" w:rsidRDefault="00934BCA" w:rsidP="007E3E3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6EB2D" w14:textId="38ED2C53"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07E5" w14:textId="77777777" w:rsidR="00934BCA" w:rsidRDefault="00934BCA" w:rsidP="007E3E38">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80C145" w14:textId="77777777" w:rsidR="00934BCA" w:rsidRDefault="00934BCA" w:rsidP="007E3E38">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834F2E" w14:textId="77777777" w:rsidR="00934BCA" w:rsidRDefault="00934BCA" w:rsidP="007E3E38">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16CC1" w14:textId="77777777" w:rsidR="00934BCA" w:rsidRDefault="00934BCA" w:rsidP="007E3E38">
            <w:pPr>
              <w:pStyle w:val="TAC"/>
              <w:rPr>
                <w:lang w:val="en-US" w:eastAsia="zh-CN"/>
              </w:rPr>
            </w:pPr>
            <w:r>
              <w:t>IMD4</w:t>
            </w:r>
          </w:p>
        </w:tc>
      </w:tr>
      <w:tr w:rsidR="00934BCA" w14:paraId="032A8F6E"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DE45494" w14:textId="77777777" w:rsidR="00934BCA" w:rsidRDefault="00934BCA" w:rsidP="007E3E38">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1B8D8E61" w14:textId="77777777" w:rsidR="00934BCA" w:rsidRDefault="00934BCA" w:rsidP="007E3E38">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09BE633" w14:textId="77777777" w:rsidR="00934BCA" w:rsidRDefault="00934BCA" w:rsidP="007E3E38">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17DAE688" w14:textId="77777777" w:rsidR="00934BCA" w:rsidRDefault="00934BCA" w:rsidP="007E3E3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CAA521" w14:textId="77777777" w:rsidR="00934BCA" w:rsidRDefault="00934BCA" w:rsidP="007E3E3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2DC5E5" w14:textId="77777777" w:rsidR="00934BCA" w:rsidRDefault="00934BCA" w:rsidP="007E3E38">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70DB30B" w14:textId="77777777" w:rsidR="00934BCA" w:rsidRDefault="00934BCA" w:rsidP="007E3E38">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9A6019"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57447" w14:textId="77777777" w:rsidR="00934BCA" w:rsidRDefault="00934BCA" w:rsidP="007E3E38">
            <w:pPr>
              <w:pStyle w:val="TAC"/>
              <w:rPr>
                <w:lang w:eastAsia="zh-CN"/>
              </w:rPr>
            </w:pPr>
            <w:r>
              <w:rPr>
                <w:lang w:val="en-US" w:eastAsia="zh-CN"/>
              </w:rPr>
              <w:t>N/A</w:t>
            </w:r>
          </w:p>
        </w:tc>
      </w:tr>
      <w:tr w:rsidR="00934BCA" w14:paraId="34CB3F2F" w14:textId="77777777" w:rsidTr="00842524">
        <w:trPr>
          <w:trHeight w:val="187"/>
          <w:jc w:val="center"/>
        </w:trPr>
        <w:tc>
          <w:tcPr>
            <w:tcW w:w="2005" w:type="dxa"/>
            <w:tcBorders>
              <w:top w:val="nil"/>
              <w:left w:val="single" w:sz="4" w:space="0" w:color="auto"/>
              <w:bottom w:val="nil"/>
              <w:right w:val="single" w:sz="4" w:space="0" w:color="auto"/>
            </w:tcBorders>
          </w:tcPr>
          <w:p w14:paraId="12CD14F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A98BA3" w14:textId="77777777" w:rsidR="00934BCA" w:rsidRDefault="00934BCA" w:rsidP="007E3E38">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35EE97E" w14:textId="77777777" w:rsidR="00934BCA" w:rsidRDefault="00934BCA" w:rsidP="007E3E38">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B307B96" w14:textId="77777777" w:rsidR="00934BCA" w:rsidRDefault="00934BCA" w:rsidP="007E3E3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020A27" w14:textId="77777777" w:rsidR="00934BCA" w:rsidRDefault="00934BCA" w:rsidP="007E3E3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4C39C8" w14:textId="77777777" w:rsidR="00934BCA" w:rsidRDefault="00934BCA" w:rsidP="007E3E38">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A518FAA" w14:textId="77777777" w:rsidR="00934BCA" w:rsidRDefault="00934BCA" w:rsidP="007E3E38">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0136B6"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9CC8AB" w14:textId="77777777" w:rsidR="00934BCA" w:rsidRDefault="00934BCA" w:rsidP="007E3E38">
            <w:pPr>
              <w:pStyle w:val="TAC"/>
              <w:rPr>
                <w:lang w:eastAsia="zh-CN"/>
              </w:rPr>
            </w:pPr>
            <w:r>
              <w:rPr>
                <w:lang w:val="en-US" w:eastAsia="zh-CN"/>
              </w:rPr>
              <w:t>N/A</w:t>
            </w:r>
          </w:p>
        </w:tc>
      </w:tr>
      <w:tr w:rsidR="00934BCA" w14:paraId="5C8A000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443B99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342661" w14:textId="77777777" w:rsidR="00934BCA" w:rsidRDefault="00934BCA" w:rsidP="007E3E38">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CB14490" w14:textId="7DCA49E2"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9FFC50" w14:textId="77777777" w:rsidR="00934BCA" w:rsidRDefault="00934BCA" w:rsidP="007E3E3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9F6527" w14:textId="54816C38"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F845B7" w14:textId="77777777" w:rsidR="00934BCA" w:rsidRDefault="00934BCA" w:rsidP="007E3E38">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F9727F8" w14:textId="77777777" w:rsidR="00934BCA" w:rsidRDefault="00934BCA" w:rsidP="007E3E38">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4E50833"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783B5B" w14:textId="77777777" w:rsidR="00934BCA" w:rsidRDefault="00934BCA" w:rsidP="007E3E38">
            <w:pPr>
              <w:pStyle w:val="TAC"/>
              <w:rPr>
                <w:lang w:eastAsia="zh-CN"/>
              </w:rPr>
            </w:pPr>
            <w:r>
              <w:rPr>
                <w:lang w:val="en-US" w:eastAsia="zh-CN"/>
              </w:rPr>
              <w:t>IMD5</w:t>
            </w:r>
          </w:p>
        </w:tc>
      </w:tr>
      <w:tr w:rsidR="00934BCA" w14:paraId="55EB4EB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530E570" w14:textId="77777777" w:rsidR="00934BCA" w:rsidRDefault="00934BCA" w:rsidP="007E3E38">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2FDED70D" w14:textId="77777777" w:rsidR="00934BCA" w:rsidRDefault="00934BCA" w:rsidP="007E3E3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2ECCDA4" w14:textId="77777777" w:rsidR="00934BCA" w:rsidRDefault="00934BCA" w:rsidP="007E3E38">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99BDBC"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108EC5" w14:textId="77777777" w:rsidR="00934BCA" w:rsidRDefault="00934BCA" w:rsidP="007E3E3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41DB41" w14:textId="77777777" w:rsidR="00934BCA" w:rsidRDefault="00934BCA" w:rsidP="007E3E3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9853597"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65A7C3"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1CFBD" w14:textId="77777777" w:rsidR="00934BCA" w:rsidRDefault="00934BCA" w:rsidP="007E3E38">
            <w:pPr>
              <w:pStyle w:val="TAC"/>
            </w:pPr>
            <w:r>
              <w:rPr>
                <w:rFonts w:cs="Arial"/>
                <w:color w:val="000000"/>
                <w:szCs w:val="18"/>
                <w:lang w:eastAsia="ja-JP"/>
              </w:rPr>
              <w:t>N/A</w:t>
            </w:r>
          </w:p>
        </w:tc>
      </w:tr>
      <w:tr w:rsidR="00934BCA" w14:paraId="6CE6151C" w14:textId="77777777" w:rsidTr="00842524">
        <w:trPr>
          <w:trHeight w:val="187"/>
          <w:jc w:val="center"/>
        </w:trPr>
        <w:tc>
          <w:tcPr>
            <w:tcW w:w="2005" w:type="dxa"/>
            <w:tcBorders>
              <w:top w:val="nil"/>
              <w:left w:val="single" w:sz="4" w:space="0" w:color="auto"/>
              <w:bottom w:val="nil"/>
              <w:right w:val="single" w:sz="4" w:space="0" w:color="auto"/>
            </w:tcBorders>
          </w:tcPr>
          <w:p w14:paraId="3F37A024"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760DD" w14:textId="77777777" w:rsidR="00934BCA" w:rsidRDefault="00934BCA" w:rsidP="007E3E3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A1BEBAE" w14:textId="77777777" w:rsidR="00934BCA" w:rsidRDefault="00934BCA" w:rsidP="007E3E38">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5C2D538B"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EAD376" w14:textId="77777777" w:rsidR="00934BCA" w:rsidRDefault="00934BCA" w:rsidP="007E3E3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BF3926" w14:textId="77777777" w:rsidR="00934BCA" w:rsidRDefault="00934BCA" w:rsidP="007E3E38">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B003422"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DCC135"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ED0BAF" w14:textId="77777777" w:rsidR="00934BCA" w:rsidRDefault="00934BCA" w:rsidP="007E3E38">
            <w:pPr>
              <w:pStyle w:val="TAC"/>
            </w:pPr>
            <w:r>
              <w:rPr>
                <w:rFonts w:cs="Arial"/>
                <w:color w:val="000000"/>
                <w:szCs w:val="18"/>
                <w:lang w:eastAsia="ja-JP"/>
              </w:rPr>
              <w:t>N/A</w:t>
            </w:r>
          </w:p>
        </w:tc>
      </w:tr>
      <w:tr w:rsidR="00934BCA" w14:paraId="26000269" w14:textId="77777777" w:rsidTr="00842524">
        <w:trPr>
          <w:trHeight w:val="187"/>
          <w:jc w:val="center"/>
        </w:trPr>
        <w:tc>
          <w:tcPr>
            <w:tcW w:w="2005" w:type="dxa"/>
            <w:tcBorders>
              <w:top w:val="nil"/>
              <w:left w:val="single" w:sz="4" w:space="0" w:color="auto"/>
              <w:bottom w:val="nil"/>
              <w:right w:val="single" w:sz="4" w:space="0" w:color="auto"/>
            </w:tcBorders>
          </w:tcPr>
          <w:p w14:paraId="51C4B986"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0E2851" w14:textId="77777777" w:rsidR="00934BCA" w:rsidRDefault="00934BCA" w:rsidP="007E3E3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12D6EB6" w14:textId="042189C6"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FD1A4E" w14:textId="77777777" w:rsidR="00934BCA" w:rsidRDefault="00934BCA" w:rsidP="007E3E3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6E6F92D" w14:textId="15AF13D9"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F22132" w14:textId="77777777" w:rsidR="00934BCA" w:rsidRDefault="00934BCA" w:rsidP="007E3E38">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54F03994" w14:textId="77777777" w:rsidR="00934BCA" w:rsidRDefault="00934BCA" w:rsidP="007E3E38">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EDDC85F" w14:textId="77777777" w:rsidR="00934BCA" w:rsidRDefault="00934BCA" w:rsidP="007E3E3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5CA3AD" w14:textId="77777777" w:rsidR="00934BCA" w:rsidRDefault="00934BCA" w:rsidP="007E3E38">
            <w:pPr>
              <w:pStyle w:val="TAC"/>
            </w:pPr>
            <w:r>
              <w:rPr>
                <w:rFonts w:cs="Arial"/>
                <w:color w:val="000000"/>
                <w:szCs w:val="18"/>
                <w:lang w:eastAsia="ja-JP"/>
              </w:rPr>
              <w:t>IMD2</w:t>
            </w:r>
            <w:r>
              <w:rPr>
                <w:rFonts w:cs="Arial"/>
                <w:color w:val="000000"/>
                <w:szCs w:val="18"/>
                <w:vertAlign w:val="superscript"/>
                <w:lang w:eastAsia="ja-JP"/>
              </w:rPr>
              <w:t>2</w:t>
            </w:r>
          </w:p>
        </w:tc>
      </w:tr>
      <w:tr w:rsidR="00934BCA" w14:paraId="06990F28" w14:textId="77777777" w:rsidTr="00842524">
        <w:trPr>
          <w:trHeight w:val="187"/>
          <w:jc w:val="center"/>
        </w:trPr>
        <w:tc>
          <w:tcPr>
            <w:tcW w:w="2005" w:type="dxa"/>
            <w:tcBorders>
              <w:top w:val="nil"/>
              <w:left w:val="single" w:sz="4" w:space="0" w:color="auto"/>
              <w:bottom w:val="nil"/>
              <w:right w:val="single" w:sz="4" w:space="0" w:color="auto"/>
            </w:tcBorders>
          </w:tcPr>
          <w:p w14:paraId="69693276"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1BB2D" w14:textId="77777777" w:rsidR="00934BCA" w:rsidRDefault="00934BCA" w:rsidP="007E3E3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A366CD0" w14:textId="77777777" w:rsidR="00934BCA" w:rsidRDefault="00934BCA" w:rsidP="007E3E38">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4F93BA2"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71880B" w14:textId="77777777" w:rsidR="00934BCA" w:rsidRDefault="00934BCA" w:rsidP="007E3E3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7D182A" w14:textId="77777777" w:rsidR="00934BCA" w:rsidRDefault="00934BCA" w:rsidP="007E3E3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814DAFF"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225D60"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6505B6" w14:textId="77777777" w:rsidR="00934BCA" w:rsidRDefault="00934BCA" w:rsidP="007E3E38">
            <w:pPr>
              <w:pStyle w:val="TAC"/>
            </w:pPr>
            <w:r>
              <w:rPr>
                <w:rFonts w:cs="Arial"/>
                <w:color w:val="000000"/>
                <w:szCs w:val="18"/>
                <w:lang w:eastAsia="ja-JP"/>
              </w:rPr>
              <w:t>N/A</w:t>
            </w:r>
          </w:p>
        </w:tc>
      </w:tr>
      <w:tr w:rsidR="00934BCA" w14:paraId="28698B8B" w14:textId="77777777" w:rsidTr="00842524">
        <w:trPr>
          <w:trHeight w:val="187"/>
          <w:jc w:val="center"/>
        </w:trPr>
        <w:tc>
          <w:tcPr>
            <w:tcW w:w="2005" w:type="dxa"/>
            <w:tcBorders>
              <w:top w:val="nil"/>
              <w:left w:val="single" w:sz="4" w:space="0" w:color="auto"/>
              <w:bottom w:val="nil"/>
              <w:right w:val="single" w:sz="4" w:space="0" w:color="auto"/>
            </w:tcBorders>
          </w:tcPr>
          <w:p w14:paraId="38E7248F"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72502D" w14:textId="77777777" w:rsidR="00934BCA" w:rsidRDefault="00934BCA" w:rsidP="007E3E3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A7A9A1A" w14:textId="78993808"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76A36D"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68471E" w14:textId="290780B2"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17D1E6B" w14:textId="77777777" w:rsidR="00934BCA" w:rsidRDefault="00934BCA" w:rsidP="007E3E38">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804C483" w14:textId="77777777" w:rsidR="00934BCA" w:rsidRDefault="00934BCA" w:rsidP="007E3E38">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69F3C707"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27580B" w14:textId="77777777" w:rsidR="00934BCA" w:rsidRDefault="00934BCA" w:rsidP="007E3E38">
            <w:pPr>
              <w:pStyle w:val="TAC"/>
            </w:pPr>
            <w:r>
              <w:rPr>
                <w:rFonts w:cs="Arial"/>
                <w:color w:val="000000"/>
                <w:szCs w:val="18"/>
                <w:lang w:eastAsia="ja-JP"/>
              </w:rPr>
              <w:t>IMD2</w:t>
            </w:r>
            <w:r>
              <w:rPr>
                <w:rFonts w:cs="Arial"/>
                <w:color w:val="000000"/>
                <w:szCs w:val="18"/>
                <w:vertAlign w:val="superscript"/>
                <w:lang w:eastAsia="ja-JP"/>
              </w:rPr>
              <w:t>1,2</w:t>
            </w:r>
          </w:p>
        </w:tc>
      </w:tr>
      <w:tr w:rsidR="00934BCA" w14:paraId="7376044C" w14:textId="77777777" w:rsidTr="00842524">
        <w:trPr>
          <w:trHeight w:val="187"/>
          <w:jc w:val="center"/>
        </w:trPr>
        <w:tc>
          <w:tcPr>
            <w:tcW w:w="2005" w:type="dxa"/>
            <w:tcBorders>
              <w:top w:val="nil"/>
              <w:left w:val="single" w:sz="4" w:space="0" w:color="auto"/>
              <w:bottom w:val="nil"/>
              <w:right w:val="single" w:sz="4" w:space="0" w:color="auto"/>
            </w:tcBorders>
          </w:tcPr>
          <w:p w14:paraId="741B1C66"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D6B24" w14:textId="77777777" w:rsidR="00934BCA" w:rsidRDefault="00934BCA" w:rsidP="007E3E3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A4281C" w14:textId="77777777" w:rsidR="00934BCA" w:rsidRDefault="00934BCA" w:rsidP="007E3E38">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52A38074" w14:textId="77777777" w:rsidR="00934BCA" w:rsidRDefault="00934BCA" w:rsidP="007E3E3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83CA84" w14:textId="77777777" w:rsidR="00934BCA" w:rsidRDefault="00934BCA" w:rsidP="007E3E3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BFD04C5" w14:textId="77777777" w:rsidR="00934BCA" w:rsidRDefault="00934BCA" w:rsidP="007E3E38">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04ACB2BE"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51C6D6" w14:textId="77777777" w:rsidR="00934BCA" w:rsidRDefault="00934BCA" w:rsidP="007E3E3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45F934" w14:textId="77777777" w:rsidR="00934BCA" w:rsidRDefault="00934BCA" w:rsidP="007E3E38">
            <w:pPr>
              <w:pStyle w:val="TAC"/>
            </w:pPr>
            <w:r>
              <w:rPr>
                <w:rFonts w:cs="Arial"/>
                <w:color w:val="000000"/>
                <w:szCs w:val="18"/>
                <w:lang w:eastAsia="ja-JP"/>
              </w:rPr>
              <w:t>N/A</w:t>
            </w:r>
          </w:p>
        </w:tc>
      </w:tr>
      <w:tr w:rsidR="00934BCA" w14:paraId="7B2AE9C7" w14:textId="77777777" w:rsidTr="00842524">
        <w:trPr>
          <w:trHeight w:val="187"/>
          <w:jc w:val="center"/>
        </w:trPr>
        <w:tc>
          <w:tcPr>
            <w:tcW w:w="2005" w:type="dxa"/>
            <w:tcBorders>
              <w:top w:val="nil"/>
              <w:left w:val="single" w:sz="4" w:space="0" w:color="auto"/>
              <w:bottom w:val="nil"/>
              <w:right w:val="single" w:sz="4" w:space="0" w:color="auto"/>
            </w:tcBorders>
          </w:tcPr>
          <w:p w14:paraId="118FD199"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6882F8" w14:textId="77777777" w:rsidR="00934BCA" w:rsidRDefault="00934BCA" w:rsidP="007E3E38">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5753A43" w14:textId="1FE0F4D3"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48F1D6"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725BE3" w14:textId="141CF30F"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3BCF55" w14:textId="77777777" w:rsidR="00934BCA" w:rsidRDefault="00934BCA" w:rsidP="007E3E38">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98DCEBD" w14:textId="77777777" w:rsidR="00934BCA" w:rsidRDefault="00934BCA" w:rsidP="007E3E38">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04100DB"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CA7D05" w14:textId="77777777" w:rsidR="00934BCA" w:rsidRDefault="00934BCA" w:rsidP="007E3E38">
            <w:pPr>
              <w:pStyle w:val="TAC"/>
            </w:pPr>
            <w:r>
              <w:rPr>
                <w:rFonts w:cs="Arial"/>
                <w:color w:val="000000"/>
                <w:szCs w:val="18"/>
                <w:lang w:eastAsia="ja-JP"/>
              </w:rPr>
              <w:t>IMD2</w:t>
            </w:r>
            <w:r>
              <w:rPr>
                <w:rFonts w:cs="Arial"/>
                <w:color w:val="000000"/>
                <w:szCs w:val="18"/>
                <w:vertAlign w:val="superscript"/>
                <w:lang w:eastAsia="ja-JP"/>
              </w:rPr>
              <w:t>1</w:t>
            </w:r>
          </w:p>
        </w:tc>
      </w:tr>
      <w:tr w:rsidR="00934BCA" w14:paraId="3AAF374D" w14:textId="77777777" w:rsidTr="00842524">
        <w:trPr>
          <w:trHeight w:val="187"/>
          <w:jc w:val="center"/>
        </w:trPr>
        <w:tc>
          <w:tcPr>
            <w:tcW w:w="2005" w:type="dxa"/>
            <w:tcBorders>
              <w:top w:val="nil"/>
              <w:left w:val="single" w:sz="4" w:space="0" w:color="auto"/>
              <w:bottom w:val="nil"/>
              <w:right w:val="single" w:sz="4" w:space="0" w:color="auto"/>
            </w:tcBorders>
          </w:tcPr>
          <w:p w14:paraId="385763A4"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96573C" w14:textId="77777777" w:rsidR="00934BCA" w:rsidRDefault="00934BCA" w:rsidP="007E3E38">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19D454E" w14:textId="77777777" w:rsidR="00934BCA" w:rsidRDefault="00934BCA" w:rsidP="007E3E38">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29789721" w14:textId="77777777" w:rsidR="00934BCA" w:rsidRDefault="00934BCA" w:rsidP="007E3E38">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4AA602" w14:textId="77777777" w:rsidR="00934BCA" w:rsidRDefault="00934BCA" w:rsidP="007E3E38">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CF461C" w14:textId="77777777" w:rsidR="00934BCA" w:rsidRDefault="00934BCA" w:rsidP="007E3E38">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EC18088"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6CAB82"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FC8CB7" w14:textId="77777777" w:rsidR="00934BCA" w:rsidRDefault="00934BCA" w:rsidP="007E3E38">
            <w:pPr>
              <w:pStyle w:val="TAC"/>
            </w:pPr>
            <w:r>
              <w:rPr>
                <w:rFonts w:cs="Arial"/>
                <w:color w:val="000000"/>
                <w:szCs w:val="18"/>
                <w:lang w:eastAsia="ja-JP"/>
              </w:rPr>
              <w:t>N/A</w:t>
            </w:r>
          </w:p>
        </w:tc>
      </w:tr>
      <w:tr w:rsidR="00934BCA" w14:paraId="55AD3A66"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EE95152" w14:textId="77777777" w:rsidR="00934BCA" w:rsidRDefault="00934BCA" w:rsidP="007E3E38">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1BA84" w14:textId="77777777" w:rsidR="00934BCA" w:rsidRDefault="00934BCA" w:rsidP="007E3E38">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9BD1A03" w14:textId="77777777" w:rsidR="00934BCA" w:rsidRDefault="00934BCA" w:rsidP="007E3E38">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669BF0E7" w14:textId="77777777" w:rsidR="00934BCA" w:rsidRDefault="00934BCA" w:rsidP="007E3E38">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775CC07" w14:textId="77777777" w:rsidR="00934BCA" w:rsidRDefault="00934BCA" w:rsidP="007E3E38">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D20D08E" w14:textId="77777777" w:rsidR="00934BCA" w:rsidRDefault="00934BCA" w:rsidP="007E3E38">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7EEDB146" w14:textId="77777777" w:rsidR="00934BCA" w:rsidRDefault="00934BCA" w:rsidP="007E3E38">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B6B486" w14:textId="77777777" w:rsidR="00934BCA" w:rsidRDefault="00934BCA" w:rsidP="007E3E38">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3880AD" w14:textId="77777777" w:rsidR="00934BCA" w:rsidRDefault="00934BCA" w:rsidP="007E3E38">
            <w:pPr>
              <w:pStyle w:val="TAC"/>
            </w:pPr>
            <w:r>
              <w:rPr>
                <w:rFonts w:cs="Arial"/>
                <w:color w:val="000000"/>
                <w:szCs w:val="18"/>
                <w:lang w:eastAsia="ja-JP"/>
              </w:rPr>
              <w:t>N/A</w:t>
            </w:r>
          </w:p>
        </w:tc>
      </w:tr>
      <w:tr w:rsidR="00934BCA" w14:paraId="5FBF6AD4"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1A634D1" w14:textId="77777777" w:rsidR="00934BCA" w:rsidRDefault="00934BCA" w:rsidP="007E3E38">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104526FF" w14:textId="77777777" w:rsidR="00934BCA" w:rsidRDefault="00934BCA" w:rsidP="007E3E3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47F5BBDC" w14:textId="77777777" w:rsidR="00934BCA" w:rsidRDefault="00934BCA" w:rsidP="007E3E3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934BBBE"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13332D"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69F264D" w14:textId="77777777" w:rsidR="00934BCA" w:rsidRDefault="00934BCA" w:rsidP="007E3E3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28D59D3" w14:textId="77777777" w:rsidR="00934BCA" w:rsidRDefault="00934BCA" w:rsidP="007E3E3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3BBC541"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8AFAAC" w14:textId="77777777" w:rsidR="00934BCA" w:rsidRDefault="00934BCA" w:rsidP="007E3E38">
            <w:pPr>
              <w:pStyle w:val="TAC"/>
              <w:rPr>
                <w:lang w:val="en-US" w:eastAsia="zh-CN"/>
              </w:rPr>
            </w:pPr>
            <w:r>
              <w:t>N/A</w:t>
            </w:r>
          </w:p>
        </w:tc>
      </w:tr>
      <w:tr w:rsidR="00934BCA" w14:paraId="4F2BC1E0" w14:textId="77777777" w:rsidTr="00842524">
        <w:trPr>
          <w:trHeight w:val="187"/>
          <w:jc w:val="center"/>
        </w:trPr>
        <w:tc>
          <w:tcPr>
            <w:tcW w:w="2005" w:type="dxa"/>
            <w:tcBorders>
              <w:top w:val="nil"/>
              <w:left w:val="single" w:sz="4" w:space="0" w:color="auto"/>
              <w:bottom w:val="nil"/>
              <w:right w:val="single" w:sz="4" w:space="0" w:color="auto"/>
            </w:tcBorders>
          </w:tcPr>
          <w:p w14:paraId="4D7238C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F839FA" w14:textId="77777777" w:rsidR="00934BCA" w:rsidRDefault="00934BCA" w:rsidP="007E3E3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AD4FAF2" w14:textId="77777777" w:rsidR="00934BCA" w:rsidRDefault="00934BCA" w:rsidP="007E3E38">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7ABE88F"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059D34"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6C930F" w14:textId="77777777" w:rsidR="00934BCA" w:rsidRDefault="00934BCA" w:rsidP="007E3E38">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6B525EA5" w14:textId="77777777" w:rsidR="00934BCA" w:rsidRDefault="00934BCA" w:rsidP="007E3E38">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205C29F" w14:textId="77777777" w:rsidR="00934BCA" w:rsidRDefault="00934BCA" w:rsidP="007E3E3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2083025" w14:textId="77777777" w:rsidR="00934BCA" w:rsidRDefault="00934BCA" w:rsidP="007E3E38">
            <w:pPr>
              <w:pStyle w:val="TAC"/>
              <w:rPr>
                <w:lang w:val="en-US" w:eastAsia="zh-CN"/>
              </w:rPr>
            </w:pPr>
            <w:r>
              <w:t>N/A</w:t>
            </w:r>
          </w:p>
        </w:tc>
      </w:tr>
      <w:tr w:rsidR="00934BCA" w14:paraId="62DE10DA" w14:textId="77777777" w:rsidTr="00842524">
        <w:trPr>
          <w:trHeight w:val="187"/>
          <w:jc w:val="center"/>
        </w:trPr>
        <w:tc>
          <w:tcPr>
            <w:tcW w:w="2005" w:type="dxa"/>
            <w:tcBorders>
              <w:top w:val="nil"/>
              <w:left w:val="single" w:sz="4" w:space="0" w:color="auto"/>
              <w:bottom w:val="nil"/>
              <w:right w:val="single" w:sz="4" w:space="0" w:color="auto"/>
            </w:tcBorders>
          </w:tcPr>
          <w:p w14:paraId="5CB97E5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3008B9" w14:textId="77777777" w:rsidR="00934BCA" w:rsidRDefault="00934BCA" w:rsidP="007E3E3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4CB817D" w14:textId="35A546F7"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E3381E9" w14:textId="77777777" w:rsidR="00934BCA" w:rsidRDefault="00934BCA" w:rsidP="007E3E3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90B97E4" w14:textId="20A03445"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CCEF446" w14:textId="77777777" w:rsidR="00934BCA" w:rsidRDefault="00934BCA" w:rsidP="007E3E38">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1A7DF13B" w14:textId="77777777" w:rsidR="00934BCA" w:rsidRDefault="00934BCA" w:rsidP="007E3E38">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6C9C2911"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E059B4" w14:textId="77777777" w:rsidR="00934BCA" w:rsidRDefault="00934BCA" w:rsidP="007E3E38">
            <w:pPr>
              <w:pStyle w:val="TAC"/>
              <w:rPr>
                <w:lang w:val="en-US" w:eastAsia="zh-CN"/>
              </w:rPr>
            </w:pPr>
            <w:r>
              <w:t>IMD2</w:t>
            </w:r>
          </w:p>
        </w:tc>
      </w:tr>
      <w:tr w:rsidR="00934BCA" w14:paraId="5E74FF0B" w14:textId="77777777" w:rsidTr="00842524">
        <w:trPr>
          <w:trHeight w:val="187"/>
          <w:jc w:val="center"/>
        </w:trPr>
        <w:tc>
          <w:tcPr>
            <w:tcW w:w="2005" w:type="dxa"/>
            <w:tcBorders>
              <w:top w:val="nil"/>
              <w:left w:val="single" w:sz="4" w:space="0" w:color="auto"/>
              <w:bottom w:val="nil"/>
              <w:right w:val="single" w:sz="4" w:space="0" w:color="auto"/>
            </w:tcBorders>
          </w:tcPr>
          <w:p w14:paraId="7C39597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29A450" w14:textId="77777777" w:rsidR="00934BCA" w:rsidRDefault="00934BCA" w:rsidP="007E3E3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3B915D91" w14:textId="77777777" w:rsidR="00934BCA" w:rsidRDefault="00934BCA" w:rsidP="007E3E3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2BF489C"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5166B6"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DE0605" w14:textId="77777777" w:rsidR="00934BCA" w:rsidRDefault="00934BCA" w:rsidP="007E3E3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099C69C" w14:textId="77777777" w:rsidR="00934BCA" w:rsidRDefault="00934BCA" w:rsidP="007E3E3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6650B83"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778D50" w14:textId="77777777" w:rsidR="00934BCA" w:rsidRDefault="00934BCA" w:rsidP="007E3E38">
            <w:pPr>
              <w:pStyle w:val="TAC"/>
              <w:rPr>
                <w:lang w:val="en-US" w:eastAsia="zh-CN"/>
              </w:rPr>
            </w:pPr>
            <w:r>
              <w:t>N/A</w:t>
            </w:r>
          </w:p>
        </w:tc>
      </w:tr>
      <w:tr w:rsidR="00934BCA" w14:paraId="56C5DB33" w14:textId="77777777" w:rsidTr="00842524">
        <w:trPr>
          <w:trHeight w:val="187"/>
          <w:jc w:val="center"/>
        </w:trPr>
        <w:tc>
          <w:tcPr>
            <w:tcW w:w="2005" w:type="dxa"/>
            <w:tcBorders>
              <w:top w:val="nil"/>
              <w:left w:val="single" w:sz="4" w:space="0" w:color="auto"/>
              <w:bottom w:val="nil"/>
              <w:right w:val="single" w:sz="4" w:space="0" w:color="auto"/>
            </w:tcBorders>
          </w:tcPr>
          <w:p w14:paraId="49691FB0"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F182D8" w14:textId="77777777" w:rsidR="00934BCA" w:rsidRDefault="00934BCA" w:rsidP="007E3E3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C35857E" w14:textId="77777777" w:rsidR="00934BCA" w:rsidRDefault="00934BCA" w:rsidP="007E3E38">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C4EF144"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8A83EA"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F3630E" w14:textId="77777777" w:rsidR="00934BCA" w:rsidRDefault="00934BCA" w:rsidP="007E3E38">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332BC8A8" w14:textId="77777777" w:rsidR="00934BCA" w:rsidRDefault="00934BCA" w:rsidP="007E3E38">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1BDB431" w14:textId="77777777" w:rsidR="00934BCA" w:rsidRDefault="00934BCA" w:rsidP="007E3E3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5B68980" w14:textId="77777777" w:rsidR="00934BCA" w:rsidRDefault="00934BCA" w:rsidP="007E3E38">
            <w:pPr>
              <w:pStyle w:val="TAC"/>
              <w:rPr>
                <w:lang w:val="en-US" w:eastAsia="zh-CN"/>
              </w:rPr>
            </w:pPr>
            <w:r>
              <w:t>N/A</w:t>
            </w:r>
          </w:p>
        </w:tc>
      </w:tr>
      <w:tr w:rsidR="00934BCA" w14:paraId="3C90C494" w14:textId="77777777" w:rsidTr="00842524">
        <w:trPr>
          <w:trHeight w:val="187"/>
          <w:jc w:val="center"/>
        </w:trPr>
        <w:tc>
          <w:tcPr>
            <w:tcW w:w="2005" w:type="dxa"/>
            <w:tcBorders>
              <w:top w:val="nil"/>
              <w:left w:val="single" w:sz="4" w:space="0" w:color="auto"/>
              <w:bottom w:val="nil"/>
              <w:right w:val="single" w:sz="4" w:space="0" w:color="auto"/>
            </w:tcBorders>
          </w:tcPr>
          <w:p w14:paraId="7F771C5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8786F5" w14:textId="77777777" w:rsidR="00934BCA" w:rsidRDefault="00934BCA" w:rsidP="007E3E3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5512BF6" w14:textId="3D01F9EF"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61056BB" w14:textId="77777777" w:rsidR="00934BCA" w:rsidRDefault="00934BCA" w:rsidP="007E3E3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DC2005" w14:textId="0FDE0883"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C542B8" w14:textId="77777777" w:rsidR="00934BCA" w:rsidRDefault="00934BCA" w:rsidP="007E3E38">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689D840D" w14:textId="77777777" w:rsidR="00934BCA" w:rsidRDefault="00934BCA" w:rsidP="007E3E38">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7DDFE68C"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9C846B" w14:textId="77777777" w:rsidR="00934BCA" w:rsidRDefault="00934BCA" w:rsidP="007E3E38">
            <w:pPr>
              <w:pStyle w:val="TAC"/>
              <w:rPr>
                <w:lang w:val="en-US" w:eastAsia="zh-CN"/>
              </w:rPr>
            </w:pPr>
            <w:r>
              <w:t>IMD4</w:t>
            </w:r>
          </w:p>
        </w:tc>
      </w:tr>
      <w:tr w:rsidR="00934BCA" w14:paraId="64176052" w14:textId="77777777" w:rsidTr="00842524">
        <w:trPr>
          <w:trHeight w:val="187"/>
          <w:jc w:val="center"/>
        </w:trPr>
        <w:tc>
          <w:tcPr>
            <w:tcW w:w="2005" w:type="dxa"/>
            <w:tcBorders>
              <w:top w:val="nil"/>
              <w:left w:val="single" w:sz="4" w:space="0" w:color="auto"/>
              <w:bottom w:val="nil"/>
              <w:right w:val="single" w:sz="4" w:space="0" w:color="auto"/>
            </w:tcBorders>
          </w:tcPr>
          <w:p w14:paraId="18D2351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B663B" w14:textId="77777777" w:rsidR="00934BCA" w:rsidRDefault="00934BCA" w:rsidP="007E3E38">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E9DCC17" w14:textId="77777777" w:rsidR="00934BCA" w:rsidRDefault="00934BCA" w:rsidP="007E3E38">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6AB3BFC"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292424" w14:textId="77777777" w:rsidR="00934BCA" w:rsidRDefault="00934BCA" w:rsidP="007E3E3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5C3AA3" w14:textId="77777777" w:rsidR="00934BCA" w:rsidRDefault="00934BCA" w:rsidP="007E3E38">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0427CF3" w14:textId="77777777" w:rsidR="00934BCA" w:rsidRDefault="00934BCA" w:rsidP="007E3E38">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1C038E3"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5348AA" w14:textId="77777777" w:rsidR="00934BCA" w:rsidRDefault="00934BCA" w:rsidP="007E3E38">
            <w:pPr>
              <w:pStyle w:val="TAC"/>
              <w:rPr>
                <w:lang w:val="en-US" w:eastAsia="zh-CN"/>
              </w:rPr>
            </w:pPr>
            <w:r>
              <w:t>N/A</w:t>
            </w:r>
          </w:p>
        </w:tc>
      </w:tr>
      <w:tr w:rsidR="00934BCA" w14:paraId="0B1D2DA7" w14:textId="77777777" w:rsidTr="00842524">
        <w:trPr>
          <w:trHeight w:val="187"/>
          <w:jc w:val="center"/>
        </w:trPr>
        <w:tc>
          <w:tcPr>
            <w:tcW w:w="2005" w:type="dxa"/>
            <w:tcBorders>
              <w:top w:val="nil"/>
              <w:left w:val="single" w:sz="4" w:space="0" w:color="auto"/>
              <w:bottom w:val="nil"/>
              <w:right w:val="single" w:sz="4" w:space="0" w:color="auto"/>
            </w:tcBorders>
          </w:tcPr>
          <w:p w14:paraId="6FD71D5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8CFCCE" w14:textId="77777777" w:rsidR="00934BCA" w:rsidRDefault="00934BCA" w:rsidP="007E3E38">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DCB23DA" w14:textId="53F95664"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2B6B29" w14:textId="77777777" w:rsidR="00934BCA" w:rsidRDefault="00934BCA" w:rsidP="007E3E3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BB0599" w14:textId="1F741B23"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D2823E" w14:textId="77777777" w:rsidR="00934BCA" w:rsidRDefault="00934BCA" w:rsidP="007E3E38">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8DB5F2F" w14:textId="77777777" w:rsidR="00934BCA" w:rsidRDefault="00934BCA" w:rsidP="007E3E38">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42DF8609" w14:textId="77777777" w:rsidR="00934BCA" w:rsidRDefault="00934BCA" w:rsidP="007E3E38">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425D9B2" w14:textId="77777777" w:rsidR="00934BCA" w:rsidRDefault="00934BCA" w:rsidP="007E3E38">
            <w:pPr>
              <w:pStyle w:val="TAC"/>
              <w:rPr>
                <w:lang w:val="en-US" w:eastAsia="zh-CN"/>
              </w:rPr>
            </w:pPr>
            <w:r>
              <w:rPr>
                <w:lang w:val="sv-SE"/>
              </w:rPr>
              <w:t>IMD2</w:t>
            </w:r>
          </w:p>
        </w:tc>
      </w:tr>
      <w:tr w:rsidR="00934BCA" w14:paraId="2E81FEB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96D04AE"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97D12" w14:textId="77777777" w:rsidR="00934BCA" w:rsidRDefault="00934BCA" w:rsidP="007E3E38">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220111B" w14:textId="77777777" w:rsidR="00934BCA" w:rsidRDefault="00934BCA" w:rsidP="007E3E38">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33CEC0F" w14:textId="77777777" w:rsidR="00934BCA" w:rsidRDefault="00934BCA" w:rsidP="007E3E38">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338DE95" w14:textId="77777777" w:rsidR="00934BCA" w:rsidRDefault="00934BCA" w:rsidP="007E3E38">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7BFB998" w14:textId="77777777" w:rsidR="00934BCA" w:rsidRDefault="00934BCA" w:rsidP="007E3E38">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513FD04A" w14:textId="77777777" w:rsidR="00934BCA" w:rsidRDefault="00934BCA" w:rsidP="007E3E38">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8269016"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72505F" w14:textId="77777777" w:rsidR="00934BCA" w:rsidRDefault="00934BCA" w:rsidP="007E3E38">
            <w:pPr>
              <w:pStyle w:val="TAC"/>
              <w:rPr>
                <w:lang w:val="en-US" w:eastAsia="zh-CN"/>
              </w:rPr>
            </w:pPr>
            <w:r>
              <w:rPr>
                <w:lang w:val="sv-SE"/>
              </w:rPr>
              <w:t>N/A</w:t>
            </w:r>
          </w:p>
        </w:tc>
      </w:tr>
      <w:tr w:rsidR="00934BCA" w14:paraId="583C8AA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C1580C8" w14:textId="77777777" w:rsidR="00934BCA" w:rsidRDefault="00934BCA" w:rsidP="007E3E3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FA4B60" w14:textId="77777777" w:rsidR="00934BCA" w:rsidRDefault="00934BCA" w:rsidP="007E3E38">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9018" w14:textId="77777777" w:rsidR="00934BCA" w:rsidRDefault="00934BCA" w:rsidP="007E3E38">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6CA0D"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22CC3"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C1F17" w14:textId="77777777" w:rsidR="00934BCA" w:rsidRDefault="00934BCA" w:rsidP="007E3E38">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17E90" w14:textId="77777777" w:rsidR="00934BCA" w:rsidRDefault="00934BCA" w:rsidP="007E3E3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B811F8B"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41167" w14:textId="77777777" w:rsidR="00934BCA" w:rsidRDefault="00934BCA" w:rsidP="007E3E38">
            <w:pPr>
              <w:pStyle w:val="TAC"/>
              <w:rPr>
                <w:lang w:val="sv-SE"/>
              </w:rPr>
            </w:pPr>
            <w:r>
              <w:rPr>
                <w:lang w:eastAsia="ko-KR"/>
              </w:rPr>
              <w:t>N/A</w:t>
            </w:r>
          </w:p>
        </w:tc>
      </w:tr>
      <w:tr w:rsidR="00934BCA" w14:paraId="7D6F03B9" w14:textId="77777777" w:rsidTr="00842524">
        <w:trPr>
          <w:trHeight w:val="187"/>
          <w:jc w:val="center"/>
        </w:trPr>
        <w:tc>
          <w:tcPr>
            <w:tcW w:w="2005" w:type="dxa"/>
            <w:tcBorders>
              <w:top w:val="nil"/>
              <w:left w:val="single" w:sz="4" w:space="0" w:color="auto"/>
              <w:bottom w:val="nil"/>
              <w:right w:val="single" w:sz="4" w:space="0" w:color="auto"/>
            </w:tcBorders>
          </w:tcPr>
          <w:p w14:paraId="259F707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AAA2F4" w14:textId="77777777" w:rsidR="00934BCA" w:rsidRDefault="00934BCA" w:rsidP="007E3E38">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3A520A" w14:textId="77777777" w:rsidR="00934BCA" w:rsidRDefault="00934BCA" w:rsidP="007E3E38">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6A3CF3"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0FEA9"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65EB4" w14:textId="77777777" w:rsidR="00934BCA" w:rsidRDefault="00934BCA" w:rsidP="007E3E38">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0BF9E8" w14:textId="77777777" w:rsidR="00934BCA" w:rsidRDefault="00934BCA" w:rsidP="007E3E3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D7EFCF0"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A8437" w14:textId="77777777" w:rsidR="00934BCA" w:rsidRDefault="00934BCA" w:rsidP="007E3E38">
            <w:pPr>
              <w:pStyle w:val="TAC"/>
              <w:rPr>
                <w:lang w:val="sv-SE"/>
              </w:rPr>
            </w:pPr>
            <w:r>
              <w:rPr>
                <w:lang w:eastAsia="ko-KR"/>
              </w:rPr>
              <w:t>N/A</w:t>
            </w:r>
          </w:p>
        </w:tc>
      </w:tr>
      <w:tr w:rsidR="00934BCA" w14:paraId="0127B8E8" w14:textId="77777777" w:rsidTr="00842524">
        <w:trPr>
          <w:trHeight w:val="187"/>
          <w:jc w:val="center"/>
        </w:trPr>
        <w:tc>
          <w:tcPr>
            <w:tcW w:w="2005" w:type="dxa"/>
            <w:tcBorders>
              <w:top w:val="nil"/>
              <w:left w:val="single" w:sz="4" w:space="0" w:color="auto"/>
              <w:bottom w:val="nil"/>
              <w:right w:val="single" w:sz="4" w:space="0" w:color="auto"/>
            </w:tcBorders>
          </w:tcPr>
          <w:p w14:paraId="26EED6EE"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B832B7" w14:textId="77777777" w:rsidR="00934BCA" w:rsidRDefault="00934BCA" w:rsidP="007E3E3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E708B" w14:textId="4441DB44"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B06B12" w14:textId="77777777" w:rsidR="00934BCA" w:rsidRDefault="00934BCA" w:rsidP="007E3E3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884ED" w14:textId="2D859978"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06DCF" w14:textId="77777777" w:rsidR="00934BCA" w:rsidRDefault="00934BCA" w:rsidP="007E3E38">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185C0" w14:textId="77777777" w:rsidR="00934BCA" w:rsidRDefault="00934BCA" w:rsidP="007E3E38">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3BD4F1A3"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6E0B7" w14:textId="77777777" w:rsidR="00934BCA" w:rsidRDefault="00934BCA" w:rsidP="007E3E38">
            <w:pPr>
              <w:pStyle w:val="TAC"/>
              <w:rPr>
                <w:lang w:val="sv-SE"/>
              </w:rPr>
            </w:pPr>
            <w:r>
              <w:rPr>
                <w:lang w:eastAsia="ko-KR"/>
              </w:rPr>
              <w:t>IMD5</w:t>
            </w:r>
          </w:p>
        </w:tc>
      </w:tr>
      <w:tr w:rsidR="00934BCA" w14:paraId="1C7E64A1" w14:textId="77777777" w:rsidTr="00842524">
        <w:trPr>
          <w:trHeight w:val="187"/>
          <w:jc w:val="center"/>
        </w:trPr>
        <w:tc>
          <w:tcPr>
            <w:tcW w:w="2005" w:type="dxa"/>
            <w:tcBorders>
              <w:top w:val="nil"/>
              <w:left w:val="single" w:sz="4" w:space="0" w:color="auto"/>
              <w:bottom w:val="nil"/>
              <w:right w:val="single" w:sz="4" w:space="0" w:color="auto"/>
            </w:tcBorders>
          </w:tcPr>
          <w:p w14:paraId="6BED497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82204" w14:textId="77777777" w:rsidR="00934BCA" w:rsidRDefault="00934BCA" w:rsidP="007E3E38">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DB2EA" w14:textId="77777777" w:rsidR="00934BCA" w:rsidRDefault="00934BCA" w:rsidP="007E3E38">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B5B571"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E823F"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78EB1" w14:textId="77777777" w:rsidR="00934BCA" w:rsidRDefault="00934BCA" w:rsidP="007E3E38">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9F40B" w14:textId="77777777" w:rsidR="00934BCA" w:rsidRDefault="00934BCA" w:rsidP="007E3E3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F64185F"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07CE33" w14:textId="77777777" w:rsidR="00934BCA" w:rsidRDefault="00934BCA" w:rsidP="007E3E38">
            <w:pPr>
              <w:pStyle w:val="TAC"/>
              <w:rPr>
                <w:lang w:val="sv-SE"/>
              </w:rPr>
            </w:pPr>
            <w:r>
              <w:t>N/A</w:t>
            </w:r>
          </w:p>
        </w:tc>
      </w:tr>
      <w:tr w:rsidR="00934BCA" w14:paraId="7ADF91B8" w14:textId="77777777" w:rsidTr="00842524">
        <w:trPr>
          <w:trHeight w:val="187"/>
          <w:jc w:val="center"/>
        </w:trPr>
        <w:tc>
          <w:tcPr>
            <w:tcW w:w="2005" w:type="dxa"/>
            <w:tcBorders>
              <w:top w:val="nil"/>
              <w:left w:val="single" w:sz="4" w:space="0" w:color="auto"/>
              <w:bottom w:val="nil"/>
              <w:right w:val="single" w:sz="4" w:space="0" w:color="auto"/>
            </w:tcBorders>
          </w:tcPr>
          <w:p w14:paraId="37E72FC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1FF2F4" w14:textId="77777777" w:rsidR="00934BCA" w:rsidRDefault="00934BCA" w:rsidP="007E3E3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84D6F" w14:textId="77777777" w:rsidR="00934BCA" w:rsidRDefault="00934BCA" w:rsidP="007E3E38">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7F9083" w14:textId="77777777" w:rsidR="00934BCA" w:rsidRDefault="00934BCA" w:rsidP="007E3E3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7CEBA" w14:textId="77777777" w:rsidR="00934BCA" w:rsidRDefault="00934BCA" w:rsidP="007E3E3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286F2" w14:textId="77777777" w:rsidR="00934BCA" w:rsidRDefault="00934BCA" w:rsidP="007E3E38">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FAF6F" w14:textId="77777777" w:rsidR="00934BCA" w:rsidRDefault="00934BCA" w:rsidP="007E3E38">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E19EDAB"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FA9BD" w14:textId="77777777" w:rsidR="00934BCA" w:rsidRDefault="00934BCA" w:rsidP="007E3E38">
            <w:pPr>
              <w:pStyle w:val="TAC"/>
              <w:rPr>
                <w:lang w:val="sv-SE"/>
              </w:rPr>
            </w:pPr>
            <w:r>
              <w:t>N/A</w:t>
            </w:r>
          </w:p>
        </w:tc>
      </w:tr>
      <w:tr w:rsidR="00934BCA" w14:paraId="3D11B68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DE64CC8"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1C881F" w14:textId="77777777" w:rsidR="00934BCA" w:rsidRDefault="00934BCA" w:rsidP="007E3E38">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EE3A7" w14:textId="795D5B4B"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906811"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52B50" w14:textId="0D845020"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BA5C7" w14:textId="77777777" w:rsidR="00934BCA" w:rsidRDefault="00934BCA" w:rsidP="007E3E3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63BE19" w14:textId="77777777" w:rsidR="00934BCA" w:rsidRDefault="00934BCA" w:rsidP="007E3E38">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7980BA1E"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710676" w14:textId="77777777" w:rsidR="00934BCA" w:rsidRDefault="00934BCA" w:rsidP="007E3E38">
            <w:pPr>
              <w:pStyle w:val="TAC"/>
              <w:rPr>
                <w:lang w:val="sv-SE"/>
              </w:rPr>
            </w:pPr>
            <w:r>
              <w:rPr>
                <w:lang w:eastAsia="ko-KR"/>
              </w:rPr>
              <w:t>IMD5</w:t>
            </w:r>
          </w:p>
        </w:tc>
      </w:tr>
      <w:tr w:rsidR="00934BCA" w14:paraId="25428ACD"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954FAF" w14:textId="77777777" w:rsidR="00934BCA" w:rsidRDefault="00934BCA" w:rsidP="007E3E38">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1ECE34" w14:textId="77777777" w:rsidR="00934BCA" w:rsidRDefault="00934BCA" w:rsidP="007E3E38">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994CD" w14:textId="77777777" w:rsidR="00934BCA" w:rsidRDefault="00934BCA" w:rsidP="007E3E38">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E7C9A" w14:textId="77777777" w:rsidR="00934BCA" w:rsidRDefault="00934BCA" w:rsidP="007E3E38">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EEACC" w14:textId="77777777" w:rsidR="00934BCA" w:rsidRDefault="00934BCA" w:rsidP="007E3E38">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27F8F" w14:textId="77777777" w:rsidR="00934BCA" w:rsidRDefault="00934BCA" w:rsidP="007E3E38">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4568E" w14:textId="77777777" w:rsidR="00934BCA" w:rsidRDefault="00934BCA" w:rsidP="007E3E38">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897BF9" w14:textId="77777777" w:rsidR="00934BCA" w:rsidRDefault="00934BCA" w:rsidP="007E3E38">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65D8FE" w14:textId="77777777" w:rsidR="00934BCA" w:rsidRDefault="00934BCA" w:rsidP="007E3E38">
            <w:pPr>
              <w:pStyle w:val="TAC"/>
              <w:rPr>
                <w:rFonts w:eastAsia="Malgun Gothic"/>
                <w:szCs w:val="18"/>
                <w:lang w:eastAsia="ko-KR"/>
              </w:rPr>
            </w:pPr>
            <w:r>
              <w:t>N/A</w:t>
            </w:r>
          </w:p>
        </w:tc>
      </w:tr>
      <w:tr w:rsidR="00934BCA" w14:paraId="04BAB94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4D39E23" w14:textId="77777777" w:rsidR="00934BCA" w:rsidRDefault="00934BCA" w:rsidP="007E3E38">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665904" w14:textId="77777777" w:rsidR="00934BCA" w:rsidRDefault="00934BCA" w:rsidP="007E3E38">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1C00E" w14:textId="77777777" w:rsidR="00934BCA" w:rsidRDefault="00934BCA" w:rsidP="007E3E38">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E18524" w14:textId="77777777" w:rsidR="00934BCA" w:rsidRDefault="00934BCA" w:rsidP="007E3E38">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DAECA" w14:textId="77777777" w:rsidR="00934BCA" w:rsidRDefault="00934BCA" w:rsidP="007E3E38">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75DC3" w14:textId="77777777" w:rsidR="00934BCA" w:rsidRDefault="00934BCA" w:rsidP="007E3E38">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04EEA3" w14:textId="77777777" w:rsidR="00934BCA" w:rsidRDefault="00934BCA" w:rsidP="007E3E38">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43B32B" w14:textId="77777777" w:rsidR="00934BCA" w:rsidRDefault="00934BCA" w:rsidP="007E3E38">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D24D4" w14:textId="77777777" w:rsidR="00934BCA" w:rsidRDefault="00934BCA" w:rsidP="007E3E38">
            <w:pPr>
              <w:pStyle w:val="TAC"/>
              <w:rPr>
                <w:rFonts w:eastAsia="Malgun Gothic"/>
                <w:szCs w:val="18"/>
                <w:lang w:eastAsia="ko-KR"/>
              </w:rPr>
            </w:pPr>
            <w:r>
              <w:t>N/A</w:t>
            </w:r>
          </w:p>
        </w:tc>
      </w:tr>
      <w:tr w:rsidR="00934BCA" w14:paraId="541DC978"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0A639080" w14:textId="77777777" w:rsidR="00934BCA" w:rsidRDefault="00934BCA" w:rsidP="007E3E38">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AB2397" w14:textId="77777777" w:rsidR="00934BCA" w:rsidRDefault="00934BCA" w:rsidP="007E3E38">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12E53" w14:textId="2802831D" w:rsidR="00934BCA" w:rsidRDefault="00934BCA" w:rsidP="007E3E38">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AF128" w14:textId="77777777" w:rsidR="00934BCA" w:rsidRDefault="00934BCA" w:rsidP="007E3E38">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25E8D" w14:textId="036CBED0" w:rsidR="00934BCA" w:rsidRDefault="00934BCA" w:rsidP="007E3E38">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22AF3" w14:textId="77777777" w:rsidR="00934BCA" w:rsidRDefault="00934BCA" w:rsidP="007E3E38">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C6A369" w14:textId="77777777" w:rsidR="00934BCA" w:rsidRDefault="00934BCA" w:rsidP="007E3E38">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7EC02" w14:textId="77777777" w:rsidR="00934BCA" w:rsidRDefault="00934BCA" w:rsidP="007E3E38">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5BBAE" w14:textId="77777777" w:rsidR="00934BCA" w:rsidRDefault="00934BCA" w:rsidP="007E3E38">
            <w:pPr>
              <w:pStyle w:val="TAC"/>
              <w:rPr>
                <w:rFonts w:eastAsia="Malgun Gothic"/>
                <w:szCs w:val="18"/>
                <w:lang w:eastAsia="ko-KR"/>
              </w:rPr>
            </w:pPr>
            <w:r>
              <w:t>IMD5</w:t>
            </w:r>
          </w:p>
        </w:tc>
      </w:tr>
      <w:tr w:rsidR="00934BCA" w14:paraId="2DBCA9A6"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5C6D078" w14:textId="77777777" w:rsidR="00934BCA" w:rsidRDefault="00934BCA" w:rsidP="007E3E38">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385733" w14:textId="77777777" w:rsidR="00934BCA" w:rsidRDefault="00934BCA" w:rsidP="007E3E3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775FD92" w14:textId="7DE0EBC7" w:rsidR="00934BCA" w:rsidRDefault="00934BCA" w:rsidP="007E3E3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48D8CCD" w14:textId="77777777" w:rsidR="00934BCA" w:rsidRDefault="00934BCA" w:rsidP="007E3E3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5F683E" w14:textId="38C236AB" w:rsidR="00934BCA" w:rsidRDefault="00934BCA" w:rsidP="007E3E3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2EEF36" w14:textId="77777777" w:rsidR="00934BCA" w:rsidRDefault="00934BCA" w:rsidP="007E3E38">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5B9BB88B" w14:textId="77777777" w:rsidR="00934BCA" w:rsidRDefault="00934BCA" w:rsidP="007E3E38">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0382BE"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B6920" w14:textId="77777777" w:rsidR="00934BCA" w:rsidRDefault="00934BCA" w:rsidP="007E3E38">
            <w:pPr>
              <w:pStyle w:val="TAC"/>
            </w:pPr>
            <w:r>
              <w:rPr>
                <w:rFonts w:eastAsia="Malgun Gothic"/>
                <w:szCs w:val="18"/>
                <w:lang w:eastAsia="ko-KR"/>
              </w:rPr>
              <w:t>IMD3</w:t>
            </w:r>
          </w:p>
        </w:tc>
      </w:tr>
      <w:tr w:rsidR="00934BCA" w14:paraId="2E524F7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9C50F5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B8B56" w14:textId="77777777" w:rsidR="00934BCA" w:rsidRDefault="00934BCA" w:rsidP="007E3E3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24D3FE8" w14:textId="77777777" w:rsidR="00934BCA" w:rsidRDefault="00934BCA" w:rsidP="007E3E38">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68995CB4" w14:textId="77777777" w:rsidR="00934BCA" w:rsidRDefault="00934BCA" w:rsidP="007E3E3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8652C9" w14:textId="77777777" w:rsidR="00934BCA" w:rsidRDefault="00934BCA" w:rsidP="007E3E38">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22E15A" w14:textId="77777777" w:rsidR="00934BCA" w:rsidRDefault="00934BCA" w:rsidP="007E3E38">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6F2C2EF5" w14:textId="77777777" w:rsidR="00934BCA" w:rsidRDefault="00934BCA" w:rsidP="007E3E3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12511D"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E6C6D" w14:textId="77777777" w:rsidR="00934BCA" w:rsidRDefault="00934BCA" w:rsidP="007E3E38">
            <w:pPr>
              <w:pStyle w:val="TAC"/>
            </w:pPr>
            <w:r>
              <w:rPr>
                <w:rFonts w:eastAsia="Malgun Gothic"/>
                <w:szCs w:val="18"/>
                <w:lang w:eastAsia="ko-KR"/>
              </w:rPr>
              <w:t>N/A</w:t>
            </w:r>
          </w:p>
        </w:tc>
      </w:tr>
      <w:tr w:rsidR="00934BCA" w14:paraId="551BFC7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6C0499A"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44E98" w14:textId="77777777" w:rsidR="00934BCA" w:rsidRDefault="00934BCA" w:rsidP="007E3E3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0D7F928" w14:textId="77777777" w:rsidR="00934BCA" w:rsidRDefault="00934BCA" w:rsidP="007E3E38">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87E4881" w14:textId="77777777" w:rsidR="00934BCA" w:rsidRDefault="00934BCA" w:rsidP="007E3E38">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B02F97" w14:textId="77777777" w:rsidR="00934BCA" w:rsidRDefault="00934BCA" w:rsidP="007E3E38">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1E8C92" w14:textId="77777777" w:rsidR="00934BCA" w:rsidRDefault="00934BCA" w:rsidP="007E3E38">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60039946" w14:textId="77777777" w:rsidR="00934BCA" w:rsidRDefault="00934BCA" w:rsidP="007E3E3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C0347" w14:textId="77777777" w:rsidR="00934BCA" w:rsidRDefault="00934BCA" w:rsidP="007E3E3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B65D0A" w14:textId="77777777" w:rsidR="00934BCA" w:rsidRDefault="00934BCA" w:rsidP="007E3E38">
            <w:pPr>
              <w:pStyle w:val="TAC"/>
            </w:pPr>
            <w:r>
              <w:rPr>
                <w:rFonts w:eastAsia="Malgun Gothic"/>
                <w:szCs w:val="18"/>
                <w:lang w:eastAsia="ko-KR"/>
              </w:rPr>
              <w:t>N/A</w:t>
            </w:r>
          </w:p>
        </w:tc>
      </w:tr>
      <w:tr w:rsidR="00934BCA" w14:paraId="4E0D035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DB1EF3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323C50" w14:textId="77777777" w:rsidR="00934BCA" w:rsidRDefault="00934BCA" w:rsidP="007E3E3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840992A" w14:textId="77777777" w:rsidR="00934BCA" w:rsidRDefault="00934BCA" w:rsidP="007E3E38">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1409A67" w14:textId="77777777" w:rsidR="00934BCA" w:rsidRDefault="00934BCA" w:rsidP="007E3E3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703976" w14:textId="77777777" w:rsidR="00934BCA" w:rsidRDefault="00934BCA" w:rsidP="007E3E38">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5927C0" w14:textId="77777777" w:rsidR="00934BCA" w:rsidRDefault="00934BCA" w:rsidP="007E3E38">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7956E051" w14:textId="77777777" w:rsidR="00934BCA" w:rsidRDefault="00934BCA" w:rsidP="007E3E3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86F07"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80CBA" w14:textId="77777777" w:rsidR="00934BCA" w:rsidRDefault="00934BCA" w:rsidP="007E3E38">
            <w:pPr>
              <w:pStyle w:val="TAC"/>
            </w:pPr>
            <w:r>
              <w:rPr>
                <w:rFonts w:eastAsia="Malgun Gothic"/>
                <w:szCs w:val="18"/>
                <w:lang w:eastAsia="ko-KR"/>
              </w:rPr>
              <w:t>N/A</w:t>
            </w:r>
          </w:p>
        </w:tc>
      </w:tr>
      <w:tr w:rsidR="00934BCA" w14:paraId="2469B39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4466DFB"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F631A9" w14:textId="77777777" w:rsidR="00934BCA" w:rsidRDefault="00934BCA" w:rsidP="007E3E3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BDC2DCA" w14:textId="0DB7FDE3" w:rsidR="00934BCA" w:rsidRDefault="00934BCA" w:rsidP="007E3E3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8D54892" w14:textId="77777777" w:rsidR="00934BCA" w:rsidRDefault="00934BCA" w:rsidP="007E3E38">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DC6A1" w14:textId="6693B70B" w:rsidR="00934BCA" w:rsidRDefault="00934BCA" w:rsidP="007E3E3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C9F42A" w14:textId="77777777" w:rsidR="00934BCA" w:rsidRDefault="00934BCA" w:rsidP="007E3E38">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29A8DBC1" w14:textId="77777777" w:rsidR="00934BCA" w:rsidRDefault="00934BCA" w:rsidP="007E3E38">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3558D"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5E546" w14:textId="77777777" w:rsidR="00934BCA" w:rsidRDefault="00934BCA" w:rsidP="007E3E38">
            <w:pPr>
              <w:pStyle w:val="TAC"/>
            </w:pPr>
            <w:r>
              <w:rPr>
                <w:rFonts w:eastAsia="Malgun Gothic"/>
                <w:szCs w:val="18"/>
                <w:lang w:eastAsia="ko-KR"/>
              </w:rPr>
              <w:t>IMD5</w:t>
            </w:r>
          </w:p>
        </w:tc>
      </w:tr>
      <w:tr w:rsidR="00934BCA" w14:paraId="4E02A12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61B0611"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C470B9" w14:textId="77777777" w:rsidR="00934BCA" w:rsidRDefault="00934BCA" w:rsidP="007E3E3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6C254C09" w14:textId="77777777" w:rsidR="00934BCA" w:rsidRDefault="00934BCA" w:rsidP="007E3E38">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6DE2E582" w14:textId="77777777" w:rsidR="00934BCA" w:rsidRDefault="00934BCA" w:rsidP="007E3E38">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8BB053" w14:textId="77777777" w:rsidR="00934BCA" w:rsidRDefault="00934BCA" w:rsidP="007E3E38">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F842FB" w14:textId="77777777" w:rsidR="00934BCA" w:rsidRDefault="00934BCA" w:rsidP="007E3E38">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82E876D" w14:textId="77777777" w:rsidR="00934BCA" w:rsidRDefault="00934BCA" w:rsidP="007E3E38">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E3E55" w14:textId="77777777" w:rsidR="00934BCA" w:rsidRDefault="00934BCA" w:rsidP="007E3E3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7A25A3" w14:textId="77777777" w:rsidR="00934BCA" w:rsidRDefault="00934BCA" w:rsidP="007E3E38">
            <w:pPr>
              <w:pStyle w:val="TAC"/>
            </w:pPr>
            <w:r>
              <w:rPr>
                <w:rFonts w:eastAsia="Malgun Gothic"/>
                <w:szCs w:val="18"/>
                <w:lang w:eastAsia="ko-KR"/>
              </w:rPr>
              <w:t>N/A</w:t>
            </w:r>
          </w:p>
        </w:tc>
      </w:tr>
      <w:tr w:rsidR="00934BCA" w14:paraId="5F65AEB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5EC2A55"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20D352" w14:textId="77777777" w:rsidR="00934BCA" w:rsidRDefault="00934BCA" w:rsidP="007E3E38">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657E5D3" w14:textId="77777777" w:rsidR="00934BCA" w:rsidRDefault="00934BCA" w:rsidP="007E3E38">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518C537" w14:textId="77777777" w:rsidR="00934BCA" w:rsidRDefault="00934BCA" w:rsidP="007E3E3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52A899" w14:textId="77777777" w:rsidR="00934BCA" w:rsidRDefault="00934BCA" w:rsidP="007E3E38">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1AB25A" w14:textId="77777777" w:rsidR="00934BCA" w:rsidRDefault="00934BCA" w:rsidP="007E3E38">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338E616"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FA718"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1A1A0A" w14:textId="77777777" w:rsidR="00934BCA" w:rsidRDefault="00934BCA" w:rsidP="007E3E38">
            <w:pPr>
              <w:pStyle w:val="TAC"/>
            </w:pPr>
            <w:r>
              <w:t>N/A</w:t>
            </w:r>
          </w:p>
        </w:tc>
      </w:tr>
      <w:tr w:rsidR="00934BCA" w14:paraId="1F5A181C"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AEBE44A"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A1CDDD" w14:textId="77777777" w:rsidR="00934BCA" w:rsidRDefault="00934BCA" w:rsidP="007E3E38">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8636F1A" w14:textId="77777777" w:rsidR="00934BCA" w:rsidRDefault="00934BCA" w:rsidP="007E3E38">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09AA0DCB" w14:textId="77777777" w:rsidR="00934BCA" w:rsidRDefault="00934BCA" w:rsidP="007E3E38">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DFD3F3" w14:textId="77777777" w:rsidR="00934BCA" w:rsidRDefault="00934BCA" w:rsidP="007E3E38">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D2FBC0" w14:textId="77777777" w:rsidR="00934BCA" w:rsidRDefault="00934BCA" w:rsidP="007E3E38">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D10D2DD"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762128" w14:textId="77777777" w:rsidR="00934BCA" w:rsidRDefault="00934BCA" w:rsidP="007E3E38">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2D034" w14:textId="77777777" w:rsidR="00934BCA" w:rsidRDefault="00934BCA" w:rsidP="007E3E38">
            <w:pPr>
              <w:pStyle w:val="TAC"/>
            </w:pPr>
            <w:r>
              <w:t>N/A</w:t>
            </w:r>
          </w:p>
        </w:tc>
      </w:tr>
      <w:tr w:rsidR="00934BCA" w14:paraId="4F8F6CC7"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5E5BAD0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090076" w14:textId="77777777" w:rsidR="00934BCA" w:rsidRDefault="00934BCA" w:rsidP="007E3E38">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A63ADCC" w14:textId="4BE20912" w:rsidR="00934BCA" w:rsidRDefault="00934BCA" w:rsidP="007E3E38">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D0F3990" w14:textId="77777777" w:rsidR="00934BCA" w:rsidRDefault="00934BCA" w:rsidP="007E3E38">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C20039B" w14:textId="3982DCD8" w:rsidR="00934BCA" w:rsidRDefault="00934BCA" w:rsidP="007E3E38">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37374A" w14:textId="77777777" w:rsidR="00934BCA" w:rsidRDefault="00934BCA" w:rsidP="007E3E38">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1850CD9A" w14:textId="77777777" w:rsidR="00934BCA" w:rsidRDefault="00934BCA" w:rsidP="007E3E38">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EC5DDE" w14:textId="77777777" w:rsidR="00934BCA" w:rsidRDefault="00934BCA" w:rsidP="007E3E38">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D9EE14" w14:textId="77777777" w:rsidR="00934BCA" w:rsidRDefault="00934BCA" w:rsidP="007E3E38">
            <w:pPr>
              <w:pStyle w:val="TAC"/>
            </w:pPr>
            <w:r>
              <w:t>IMD3</w:t>
            </w:r>
          </w:p>
        </w:tc>
      </w:tr>
      <w:tr w:rsidR="00934BCA" w14:paraId="1973B031"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C4CDD58" w14:textId="77777777" w:rsidR="00934BCA" w:rsidRDefault="00934BCA" w:rsidP="007E3E38">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BD444A6" w14:textId="77777777" w:rsidR="00934BCA" w:rsidRDefault="00934BCA" w:rsidP="007E3E38">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A5950" w14:textId="77777777" w:rsidR="00934BCA" w:rsidRDefault="00934BCA" w:rsidP="007E3E38">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13710" w14:textId="77777777" w:rsidR="00934BCA" w:rsidRDefault="00934BCA" w:rsidP="007E3E3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A5B51" w14:textId="77777777" w:rsidR="00934BCA" w:rsidRDefault="00934BCA" w:rsidP="007E3E38">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E3208" w14:textId="77777777" w:rsidR="00934BCA" w:rsidRDefault="00934BCA" w:rsidP="007E3E38">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21D33" w14:textId="77777777" w:rsidR="00934BCA" w:rsidRDefault="00934BCA" w:rsidP="007E3E3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6DB29" w14:textId="77777777" w:rsidR="00934BCA" w:rsidRDefault="00934BCA" w:rsidP="007E3E3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227F1F" w14:textId="77777777" w:rsidR="00934BCA" w:rsidRDefault="00934BCA" w:rsidP="007E3E38">
            <w:pPr>
              <w:pStyle w:val="TAC"/>
            </w:pPr>
            <w:r>
              <w:rPr>
                <w:color w:val="000000"/>
                <w:lang w:val="en-US" w:eastAsia="zh-CN"/>
              </w:rPr>
              <w:t>N/A</w:t>
            </w:r>
          </w:p>
        </w:tc>
      </w:tr>
      <w:tr w:rsidR="00934BCA" w14:paraId="52F09F2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63AF8E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6AA89B" w14:textId="77777777" w:rsidR="00934BCA" w:rsidRDefault="00934BCA" w:rsidP="007E3E38">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3061E" w14:textId="77777777" w:rsidR="00934BCA" w:rsidRDefault="00934BCA" w:rsidP="007E3E38">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9E9580" w14:textId="77777777" w:rsidR="00934BCA" w:rsidRDefault="00934BCA" w:rsidP="007E3E3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A18DB" w14:textId="77777777" w:rsidR="00934BCA" w:rsidRDefault="00934BCA" w:rsidP="007E3E38">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85CBB" w14:textId="77777777" w:rsidR="00934BCA" w:rsidRDefault="00934BCA" w:rsidP="007E3E38">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A3D3C" w14:textId="77777777" w:rsidR="00934BCA" w:rsidRDefault="00934BCA" w:rsidP="007E3E38">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C15B1" w14:textId="77777777" w:rsidR="00934BCA" w:rsidRDefault="00934BCA" w:rsidP="007E3E3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8FA8D" w14:textId="77777777" w:rsidR="00934BCA" w:rsidRDefault="00934BCA" w:rsidP="007E3E38">
            <w:pPr>
              <w:pStyle w:val="TAC"/>
            </w:pPr>
            <w:r>
              <w:rPr>
                <w:color w:val="000000"/>
                <w:lang w:val="en-US" w:eastAsia="zh-CN"/>
              </w:rPr>
              <w:t>N/A</w:t>
            </w:r>
          </w:p>
        </w:tc>
      </w:tr>
      <w:tr w:rsidR="00934BCA" w14:paraId="795AE295"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74159FC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9ECF75" w14:textId="77777777" w:rsidR="00934BCA" w:rsidRDefault="00934BCA" w:rsidP="007E3E38">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9B09D" w14:textId="6C5F141F"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973A5" w14:textId="77777777" w:rsidR="00934BCA" w:rsidRDefault="00934BCA" w:rsidP="007E3E38">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6371E" w14:textId="1693D84F"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D39E3" w14:textId="77777777" w:rsidR="00934BCA" w:rsidRDefault="00934BCA" w:rsidP="007E3E38">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0297F3" w14:textId="77777777" w:rsidR="00934BCA" w:rsidRDefault="00934BCA" w:rsidP="007E3E38">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8C2111" w14:textId="77777777" w:rsidR="00934BCA" w:rsidRDefault="00934BCA" w:rsidP="007E3E38">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D5035" w14:textId="77777777" w:rsidR="00934BCA" w:rsidRDefault="00934BCA" w:rsidP="007E3E38">
            <w:pPr>
              <w:pStyle w:val="TAC"/>
            </w:pPr>
            <w:r>
              <w:rPr>
                <w:color w:val="000000"/>
                <w:lang w:val="en-US" w:eastAsia="zh-CN"/>
              </w:rPr>
              <w:t>IMD5</w:t>
            </w:r>
          </w:p>
        </w:tc>
      </w:tr>
      <w:tr w:rsidR="00934BCA" w14:paraId="7C7453D1"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EB36C76" w14:textId="77777777" w:rsidR="00934BCA" w:rsidRDefault="00934BCA" w:rsidP="007E3E38">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3454A7EF" w14:textId="77777777" w:rsidR="00934BCA" w:rsidRDefault="00934BCA" w:rsidP="007E3E38">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EBB5717" w14:textId="77777777" w:rsidR="00934BCA" w:rsidRDefault="00934BCA" w:rsidP="007E3E38">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6408C9F8" w14:textId="77777777" w:rsidR="00934BCA" w:rsidRDefault="00934BCA" w:rsidP="007E3E38">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392D46" w14:textId="77777777" w:rsidR="00934BCA" w:rsidRDefault="00934BCA" w:rsidP="007E3E38">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8AABC5" w14:textId="77777777" w:rsidR="00934BCA" w:rsidRDefault="00934BCA" w:rsidP="007E3E38">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1EECA080"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D612C2" w14:textId="77777777" w:rsidR="00934BCA" w:rsidRDefault="00934BCA" w:rsidP="007E3E3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A8887" w14:textId="77777777" w:rsidR="00934BCA" w:rsidRDefault="00934BCA" w:rsidP="007E3E38">
            <w:pPr>
              <w:pStyle w:val="TAC"/>
              <w:rPr>
                <w:lang w:eastAsia="zh-CN"/>
              </w:rPr>
            </w:pPr>
            <w:r>
              <w:t>N/A</w:t>
            </w:r>
          </w:p>
        </w:tc>
      </w:tr>
      <w:tr w:rsidR="00934BCA" w14:paraId="6A787C02" w14:textId="77777777" w:rsidTr="00842524">
        <w:trPr>
          <w:trHeight w:val="187"/>
          <w:jc w:val="center"/>
        </w:trPr>
        <w:tc>
          <w:tcPr>
            <w:tcW w:w="2005" w:type="dxa"/>
            <w:tcBorders>
              <w:top w:val="nil"/>
              <w:left w:val="single" w:sz="4" w:space="0" w:color="auto"/>
              <w:bottom w:val="nil"/>
              <w:right w:val="single" w:sz="4" w:space="0" w:color="auto"/>
            </w:tcBorders>
          </w:tcPr>
          <w:p w14:paraId="15C082A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60C863" w14:textId="77777777" w:rsidR="00934BCA" w:rsidRDefault="00934BCA" w:rsidP="007E3E38">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CF44CA4" w14:textId="40DE09AB"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2CFEC8" w14:textId="77777777" w:rsidR="00934BCA" w:rsidRDefault="00934BCA" w:rsidP="007E3E38">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36F1E8" w14:textId="2125BD17"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6EB346B" w14:textId="77777777" w:rsidR="00934BCA" w:rsidRDefault="00934BCA" w:rsidP="007E3E38">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8469CE7" w14:textId="77777777" w:rsidR="00934BCA" w:rsidRDefault="00934BCA" w:rsidP="007E3E38">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17FE0DF5"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6A20C9" w14:textId="77777777" w:rsidR="00934BCA" w:rsidRDefault="00934BCA" w:rsidP="007E3E38">
            <w:pPr>
              <w:pStyle w:val="TAC"/>
              <w:rPr>
                <w:lang w:eastAsia="zh-CN"/>
              </w:rPr>
            </w:pPr>
            <w:r>
              <w:rPr>
                <w:lang w:eastAsia="zh-CN"/>
              </w:rPr>
              <w:t>IMD2</w:t>
            </w:r>
          </w:p>
        </w:tc>
      </w:tr>
      <w:tr w:rsidR="00934BCA" w14:paraId="5714F8C4" w14:textId="77777777" w:rsidTr="00842524">
        <w:trPr>
          <w:trHeight w:val="187"/>
          <w:jc w:val="center"/>
        </w:trPr>
        <w:tc>
          <w:tcPr>
            <w:tcW w:w="2005" w:type="dxa"/>
            <w:tcBorders>
              <w:top w:val="nil"/>
              <w:left w:val="single" w:sz="4" w:space="0" w:color="auto"/>
              <w:bottom w:val="nil"/>
              <w:right w:val="single" w:sz="4" w:space="0" w:color="auto"/>
            </w:tcBorders>
          </w:tcPr>
          <w:p w14:paraId="2B3A536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9DBDB3" w14:textId="77777777" w:rsidR="00934BCA" w:rsidRDefault="00934BCA" w:rsidP="007E3E38">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98379D4" w14:textId="77777777" w:rsidR="00934BCA" w:rsidRDefault="00934BCA" w:rsidP="007E3E38">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43E5B952" w14:textId="77777777" w:rsidR="00934BCA" w:rsidRDefault="00934BCA" w:rsidP="007E3E38">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0349A4" w14:textId="77777777" w:rsidR="00934BCA" w:rsidRDefault="00934BCA" w:rsidP="007E3E38">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2D0407" w14:textId="77777777" w:rsidR="00934BCA" w:rsidRDefault="00934BCA" w:rsidP="007E3E38">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06004628"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901631"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B02F57" w14:textId="77777777" w:rsidR="00934BCA" w:rsidRDefault="00934BCA" w:rsidP="007E3E38">
            <w:pPr>
              <w:pStyle w:val="TAC"/>
              <w:rPr>
                <w:lang w:eastAsia="zh-CN"/>
              </w:rPr>
            </w:pPr>
            <w:r>
              <w:t>N/A</w:t>
            </w:r>
          </w:p>
        </w:tc>
      </w:tr>
      <w:tr w:rsidR="00934BCA" w14:paraId="7958C6AC" w14:textId="77777777" w:rsidTr="00842524">
        <w:trPr>
          <w:trHeight w:val="187"/>
          <w:jc w:val="center"/>
        </w:trPr>
        <w:tc>
          <w:tcPr>
            <w:tcW w:w="2005" w:type="dxa"/>
            <w:tcBorders>
              <w:top w:val="nil"/>
              <w:left w:val="single" w:sz="4" w:space="0" w:color="auto"/>
              <w:bottom w:val="nil"/>
              <w:right w:val="single" w:sz="4" w:space="0" w:color="auto"/>
            </w:tcBorders>
          </w:tcPr>
          <w:p w14:paraId="5A98611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D108FF" w14:textId="77777777" w:rsidR="00934BCA" w:rsidRDefault="00934BCA" w:rsidP="007E3E38">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852D21D" w14:textId="77777777" w:rsidR="00934BCA" w:rsidRDefault="00934BCA" w:rsidP="007E3E38">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2C537435" w14:textId="77777777" w:rsidR="00934BCA" w:rsidRDefault="00934BCA" w:rsidP="007E3E38">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89DEEA5" w14:textId="77777777" w:rsidR="00934BCA" w:rsidRDefault="00934BCA" w:rsidP="007E3E3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DD8FE2A" w14:textId="77777777" w:rsidR="00934BCA" w:rsidRDefault="00934BCA" w:rsidP="007E3E38">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089B8361"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0BC5ED"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4FCF3" w14:textId="77777777" w:rsidR="00934BCA" w:rsidRDefault="00934BCA" w:rsidP="007E3E38">
            <w:pPr>
              <w:pStyle w:val="TAC"/>
              <w:rPr>
                <w:lang w:eastAsia="zh-CN"/>
              </w:rPr>
            </w:pPr>
            <w:r>
              <w:t>N/A</w:t>
            </w:r>
          </w:p>
        </w:tc>
      </w:tr>
      <w:tr w:rsidR="00934BCA" w14:paraId="2827525F" w14:textId="77777777" w:rsidTr="00842524">
        <w:trPr>
          <w:trHeight w:val="187"/>
          <w:jc w:val="center"/>
        </w:trPr>
        <w:tc>
          <w:tcPr>
            <w:tcW w:w="2005" w:type="dxa"/>
            <w:tcBorders>
              <w:top w:val="nil"/>
              <w:left w:val="single" w:sz="4" w:space="0" w:color="auto"/>
              <w:bottom w:val="nil"/>
              <w:right w:val="single" w:sz="4" w:space="0" w:color="auto"/>
            </w:tcBorders>
          </w:tcPr>
          <w:p w14:paraId="5DCAB0D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EFFC34" w14:textId="77777777" w:rsidR="00934BCA" w:rsidRDefault="00934BCA" w:rsidP="007E3E38">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8AB42A3" w14:textId="77777777" w:rsidR="00934BCA" w:rsidRDefault="00934BCA" w:rsidP="007E3E38">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0D2848B3" w14:textId="77777777" w:rsidR="00934BCA" w:rsidRDefault="00934BCA" w:rsidP="007E3E38">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D79BA91" w14:textId="77777777" w:rsidR="00934BCA" w:rsidRDefault="00934BCA" w:rsidP="007E3E38">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1F727B7" w14:textId="77777777" w:rsidR="00934BCA" w:rsidRDefault="00934BCA" w:rsidP="007E3E38">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1BB658F"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D33DCC4"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A91F6C" w14:textId="77777777" w:rsidR="00934BCA" w:rsidRDefault="00934BCA" w:rsidP="007E3E38">
            <w:pPr>
              <w:pStyle w:val="TAC"/>
              <w:rPr>
                <w:lang w:eastAsia="zh-CN"/>
              </w:rPr>
            </w:pPr>
            <w:r>
              <w:t>N/A</w:t>
            </w:r>
          </w:p>
        </w:tc>
      </w:tr>
      <w:tr w:rsidR="00934BCA" w14:paraId="077EFF0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78FBBB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10D9C" w14:textId="77777777" w:rsidR="00934BCA" w:rsidRDefault="00934BCA" w:rsidP="007E3E38">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F13E100" w14:textId="3FD3D846"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8ABBA35" w14:textId="77777777" w:rsidR="00934BCA" w:rsidRDefault="00934BCA" w:rsidP="007E3E38">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F134AD0" w14:textId="3D1CC2C2"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29D2F3" w14:textId="77777777" w:rsidR="00934BCA" w:rsidRDefault="00934BCA" w:rsidP="007E3E38">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698E6F65" w14:textId="77777777" w:rsidR="00934BCA" w:rsidRDefault="00934BCA" w:rsidP="007E3E38">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18545B99"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4AB141" w14:textId="77777777" w:rsidR="00934BCA" w:rsidRDefault="00934BCA" w:rsidP="007E3E38">
            <w:pPr>
              <w:pStyle w:val="TAC"/>
              <w:rPr>
                <w:lang w:eastAsia="zh-CN"/>
              </w:rPr>
            </w:pPr>
            <w:r>
              <w:rPr>
                <w:lang w:val="en-US" w:eastAsia="zh-CN"/>
              </w:rPr>
              <w:t>IMD5</w:t>
            </w:r>
          </w:p>
        </w:tc>
      </w:tr>
      <w:tr w:rsidR="00934BCA" w14:paraId="1755208C"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E0B7A0E" w14:textId="77777777" w:rsidR="00934BCA" w:rsidRDefault="00934BCA" w:rsidP="007E3E38">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5626E2" w14:textId="77777777" w:rsidR="00934BCA" w:rsidRDefault="00934BCA" w:rsidP="007E3E38">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91E5DA1" w14:textId="77777777" w:rsidR="00934BCA" w:rsidRDefault="00934BCA" w:rsidP="007E3E38">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CFAC5CD" w14:textId="77777777" w:rsidR="00934BCA" w:rsidRDefault="00934BCA" w:rsidP="007E3E3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831AEC" w14:textId="77777777" w:rsidR="00934BCA" w:rsidRDefault="00934BCA" w:rsidP="007E3E3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AC9438" w14:textId="77777777" w:rsidR="00934BCA" w:rsidRDefault="00934BCA" w:rsidP="007E3E38">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BF02EE" w14:textId="77777777" w:rsidR="00934BCA" w:rsidRDefault="00934BCA" w:rsidP="007E3E3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E05575" w14:textId="77777777" w:rsidR="00934BCA" w:rsidRDefault="00934BCA" w:rsidP="007E3E3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B19B0" w14:textId="77777777" w:rsidR="00934BCA" w:rsidRDefault="00934BCA" w:rsidP="007E3E38">
            <w:pPr>
              <w:pStyle w:val="TAC"/>
              <w:rPr>
                <w:lang w:eastAsia="ko-KR"/>
              </w:rPr>
            </w:pPr>
            <w:r>
              <w:rPr>
                <w:lang w:eastAsia="ko-KR"/>
              </w:rPr>
              <w:t>N/A</w:t>
            </w:r>
          </w:p>
        </w:tc>
      </w:tr>
      <w:tr w:rsidR="00934BCA" w14:paraId="74D3BA68" w14:textId="77777777" w:rsidTr="00842524">
        <w:trPr>
          <w:trHeight w:val="187"/>
          <w:jc w:val="center"/>
        </w:trPr>
        <w:tc>
          <w:tcPr>
            <w:tcW w:w="2005" w:type="dxa"/>
            <w:tcBorders>
              <w:top w:val="nil"/>
              <w:left w:val="single" w:sz="4" w:space="0" w:color="auto"/>
              <w:bottom w:val="nil"/>
              <w:right w:val="single" w:sz="4" w:space="0" w:color="auto"/>
            </w:tcBorders>
          </w:tcPr>
          <w:p w14:paraId="37CE69C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BC1B96" w14:textId="77777777" w:rsidR="00934BCA" w:rsidRDefault="00934BCA" w:rsidP="007E3E38">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F7AF061" w14:textId="13685157" w:rsidR="00934BCA" w:rsidRDefault="00934BCA" w:rsidP="007E3E3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A649D7D" w14:textId="77777777" w:rsidR="00934BCA" w:rsidRDefault="00934BCA" w:rsidP="007E3E3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FAC5F6" w14:textId="24052750"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894A62" w14:textId="77777777" w:rsidR="00934BCA" w:rsidRDefault="00934BCA" w:rsidP="007E3E38">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0F7472C" w14:textId="77777777" w:rsidR="00934BCA" w:rsidRDefault="00934BCA" w:rsidP="007E3E38">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9725E51" w14:textId="77777777" w:rsidR="00934BCA" w:rsidRDefault="00934BCA" w:rsidP="007E3E3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922AB" w14:textId="77777777" w:rsidR="00934BCA" w:rsidRDefault="00934BCA" w:rsidP="007E3E38">
            <w:pPr>
              <w:pStyle w:val="TAC"/>
              <w:rPr>
                <w:lang w:eastAsia="ko-KR"/>
              </w:rPr>
            </w:pPr>
            <w:r>
              <w:rPr>
                <w:lang w:eastAsia="ko-KR"/>
              </w:rPr>
              <w:t>IMD3</w:t>
            </w:r>
          </w:p>
        </w:tc>
      </w:tr>
      <w:tr w:rsidR="00934BCA" w14:paraId="431DA970" w14:textId="77777777" w:rsidTr="00842524">
        <w:trPr>
          <w:trHeight w:val="187"/>
          <w:jc w:val="center"/>
        </w:trPr>
        <w:tc>
          <w:tcPr>
            <w:tcW w:w="2005" w:type="dxa"/>
            <w:tcBorders>
              <w:top w:val="nil"/>
              <w:left w:val="single" w:sz="4" w:space="0" w:color="auto"/>
              <w:bottom w:val="nil"/>
              <w:right w:val="single" w:sz="4" w:space="0" w:color="auto"/>
            </w:tcBorders>
          </w:tcPr>
          <w:p w14:paraId="79A3222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618A63" w14:textId="77777777" w:rsidR="00934BCA" w:rsidRDefault="00934BCA" w:rsidP="007E3E38">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73069A34" w14:textId="77777777" w:rsidR="00934BCA" w:rsidRDefault="00934BCA" w:rsidP="007E3E38">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5F56BD78" w14:textId="77777777" w:rsidR="00934BCA" w:rsidRDefault="00934BCA" w:rsidP="007E3E3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AF89D3" w14:textId="77777777" w:rsidR="00934BCA" w:rsidRDefault="00934BCA" w:rsidP="007E3E3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472656" w14:textId="77777777" w:rsidR="00934BCA" w:rsidRDefault="00934BCA" w:rsidP="007E3E38">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2E96A469" w14:textId="77777777" w:rsidR="00934BCA" w:rsidRDefault="00934BCA" w:rsidP="007E3E3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2E0AA9" w14:textId="77777777" w:rsidR="00934BCA" w:rsidRDefault="00934BCA" w:rsidP="007E3E38">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BF047" w14:textId="77777777" w:rsidR="00934BCA" w:rsidRDefault="00934BCA" w:rsidP="007E3E38">
            <w:pPr>
              <w:pStyle w:val="TAC"/>
              <w:rPr>
                <w:lang w:eastAsia="ko-KR"/>
              </w:rPr>
            </w:pPr>
            <w:r>
              <w:rPr>
                <w:lang w:eastAsia="ko-KR"/>
              </w:rPr>
              <w:t>N/A</w:t>
            </w:r>
          </w:p>
        </w:tc>
      </w:tr>
      <w:tr w:rsidR="00934BCA" w14:paraId="6294CFF0" w14:textId="77777777" w:rsidTr="00842524">
        <w:trPr>
          <w:trHeight w:val="187"/>
          <w:jc w:val="center"/>
        </w:trPr>
        <w:tc>
          <w:tcPr>
            <w:tcW w:w="2005" w:type="dxa"/>
            <w:tcBorders>
              <w:top w:val="nil"/>
              <w:left w:val="single" w:sz="4" w:space="0" w:color="auto"/>
              <w:bottom w:val="nil"/>
              <w:right w:val="single" w:sz="4" w:space="0" w:color="auto"/>
            </w:tcBorders>
          </w:tcPr>
          <w:p w14:paraId="63F9F8C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C95132" w14:textId="77777777" w:rsidR="00934BCA" w:rsidRDefault="00934BCA" w:rsidP="007E3E38">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13CA469" w14:textId="74C1DE15" w:rsidR="00934BCA" w:rsidRDefault="00934BCA" w:rsidP="007E3E38">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E7C214B" w14:textId="77777777" w:rsidR="00934BCA" w:rsidRDefault="00934BCA" w:rsidP="007E3E38">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160939" w14:textId="4C71CA68"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6C946B" w14:textId="77777777" w:rsidR="00934BCA" w:rsidRDefault="00934BCA" w:rsidP="007E3E38">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B869600" w14:textId="77777777" w:rsidR="00934BCA" w:rsidRDefault="00934BCA" w:rsidP="007E3E38">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53562A1" w14:textId="77777777" w:rsidR="00934BCA" w:rsidRDefault="00934BCA" w:rsidP="007E3E3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159227" w14:textId="77777777" w:rsidR="00934BCA" w:rsidRDefault="00934BCA" w:rsidP="007E3E38">
            <w:pPr>
              <w:pStyle w:val="TAC"/>
              <w:rPr>
                <w:lang w:eastAsia="ko-KR"/>
              </w:rPr>
            </w:pPr>
            <w:r>
              <w:rPr>
                <w:lang w:eastAsia="ja-JP"/>
              </w:rPr>
              <w:t>IMD3</w:t>
            </w:r>
          </w:p>
        </w:tc>
      </w:tr>
      <w:tr w:rsidR="00934BCA" w14:paraId="05AF5564" w14:textId="77777777" w:rsidTr="00842524">
        <w:trPr>
          <w:trHeight w:val="187"/>
          <w:jc w:val="center"/>
        </w:trPr>
        <w:tc>
          <w:tcPr>
            <w:tcW w:w="2005" w:type="dxa"/>
            <w:tcBorders>
              <w:top w:val="nil"/>
              <w:left w:val="single" w:sz="4" w:space="0" w:color="auto"/>
              <w:bottom w:val="nil"/>
              <w:right w:val="single" w:sz="4" w:space="0" w:color="auto"/>
            </w:tcBorders>
          </w:tcPr>
          <w:p w14:paraId="01FA081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148B3B" w14:textId="77777777" w:rsidR="00934BCA" w:rsidRDefault="00934BCA" w:rsidP="007E3E38">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F2E3777" w14:textId="77777777" w:rsidR="00934BCA" w:rsidRDefault="00934BCA" w:rsidP="007E3E38">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0B12C9B1" w14:textId="77777777" w:rsidR="00934BCA" w:rsidRDefault="00934BCA" w:rsidP="007E3E3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D04FA2" w14:textId="77777777" w:rsidR="00934BCA" w:rsidRDefault="00934BCA" w:rsidP="007E3E3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8BECDE" w14:textId="77777777" w:rsidR="00934BCA" w:rsidRDefault="00934BCA" w:rsidP="007E3E38">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70AD399" w14:textId="77777777" w:rsidR="00934BCA" w:rsidRDefault="00934BCA" w:rsidP="007E3E3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644AFC" w14:textId="77777777" w:rsidR="00934BCA" w:rsidRDefault="00934BCA" w:rsidP="007E3E38">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D5414" w14:textId="77777777" w:rsidR="00934BCA" w:rsidRDefault="00934BCA" w:rsidP="007E3E38">
            <w:pPr>
              <w:pStyle w:val="TAC"/>
              <w:rPr>
                <w:lang w:eastAsia="ko-KR"/>
              </w:rPr>
            </w:pPr>
            <w:r>
              <w:t>N/A</w:t>
            </w:r>
          </w:p>
        </w:tc>
      </w:tr>
      <w:tr w:rsidR="00934BCA" w14:paraId="7CE8ECA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26B93C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11FB55" w14:textId="77777777" w:rsidR="00934BCA" w:rsidRDefault="00934BCA" w:rsidP="007E3E38">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0E3E03F" w14:textId="77777777" w:rsidR="00934BCA" w:rsidRDefault="00934BCA" w:rsidP="007E3E38">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11E87BC" w14:textId="77777777" w:rsidR="00934BCA" w:rsidRDefault="00934BCA" w:rsidP="007E3E38">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4A0FA3" w14:textId="77777777" w:rsidR="00934BCA" w:rsidRDefault="00934BCA" w:rsidP="007E3E38">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46BFFA" w14:textId="77777777" w:rsidR="00934BCA" w:rsidRDefault="00934BCA" w:rsidP="007E3E38">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C3F92B2" w14:textId="77777777" w:rsidR="00934BCA" w:rsidRDefault="00934BCA" w:rsidP="007E3E38">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EB64F8" w14:textId="77777777" w:rsidR="00934BCA" w:rsidRDefault="00934BCA" w:rsidP="007E3E38">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D61AC" w14:textId="77777777" w:rsidR="00934BCA" w:rsidRDefault="00934BCA" w:rsidP="007E3E38">
            <w:pPr>
              <w:pStyle w:val="TAC"/>
              <w:rPr>
                <w:lang w:eastAsia="ko-KR"/>
              </w:rPr>
            </w:pPr>
            <w:r>
              <w:rPr>
                <w:lang w:eastAsia="ko-KR"/>
              </w:rPr>
              <w:t>N/A</w:t>
            </w:r>
          </w:p>
        </w:tc>
      </w:tr>
      <w:tr w:rsidR="00934BCA" w14:paraId="1B70037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ECCD051" w14:textId="77777777" w:rsidR="00934BCA" w:rsidRDefault="00934BCA" w:rsidP="007E3E38">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626065B3" w14:textId="77777777" w:rsidR="00934BCA" w:rsidRDefault="00934BCA" w:rsidP="007E3E38">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72A7FA9" w14:textId="77777777" w:rsidR="00934BCA" w:rsidRDefault="00934BCA" w:rsidP="007E3E38">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47044FF" w14:textId="77777777" w:rsidR="00934BCA" w:rsidRDefault="00934BCA" w:rsidP="007E3E3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13B2DF" w14:textId="77777777" w:rsidR="00934BCA" w:rsidRDefault="00934BCA" w:rsidP="007E3E3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C1CC62" w14:textId="77777777" w:rsidR="00934BCA" w:rsidRDefault="00934BCA" w:rsidP="007E3E38">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DCAAE5C" w14:textId="77777777" w:rsidR="00934BCA" w:rsidRDefault="00934BCA" w:rsidP="007E3E3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8FD955" w14:textId="77777777" w:rsidR="00934BCA" w:rsidRDefault="00934BCA" w:rsidP="007E3E3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190E1" w14:textId="77777777" w:rsidR="00934BCA" w:rsidRDefault="00934BCA" w:rsidP="007E3E38">
            <w:pPr>
              <w:pStyle w:val="TAC"/>
              <w:rPr>
                <w:lang w:eastAsia="zh-CN"/>
              </w:rPr>
            </w:pPr>
            <w:r>
              <w:rPr>
                <w:lang w:eastAsia="ko-KR"/>
              </w:rPr>
              <w:t>N/A</w:t>
            </w:r>
          </w:p>
        </w:tc>
      </w:tr>
      <w:tr w:rsidR="00934BCA" w14:paraId="5551A9AE" w14:textId="77777777" w:rsidTr="00842524">
        <w:trPr>
          <w:trHeight w:val="187"/>
          <w:jc w:val="center"/>
        </w:trPr>
        <w:tc>
          <w:tcPr>
            <w:tcW w:w="2005" w:type="dxa"/>
            <w:tcBorders>
              <w:top w:val="nil"/>
              <w:left w:val="single" w:sz="4" w:space="0" w:color="auto"/>
              <w:bottom w:val="nil"/>
              <w:right w:val="single" w:sz="4" w:space="0" w:color="auto"/>
            </w:tcBorders>
          </w:tcPr>
          <w:p w14:paraId="3341020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8C487" w14:textId="77777777" w:rsidR="00934BCA" w:rsidRDefault="00934BCA" w:rsidP="007E3E38">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5984908" w14:textId="446EDE82"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E369784" w14:textId="77777777" w:rsidR="00934BCA" w:rsidRDefault="00934BCA" w:rsidP="007E3E3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5F741A" w14:textId="6C5AFC30"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F5D86B" w14:textId="77777777" w:rsidR="00934BCA" w:rsidRDefault="00934BCA" w:rsidP="007E3E38">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217C6BF2" w14:textId="77777777" w:rsidR="00934BCA" w:rsidRDefault="00934BCA" w:rsidP="007E3E38">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3D45EC1F"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80267F" w14:textId="77777777" w:rsidR="00934BCA" w:rsidRDefault="00934BCA" w:rsidP="007E3E38">
            <w:pPr>
              <w:pStyle w:val="TAC"/>
              <w:rPr>
                <w:lang w:eastAsia="zh-CN"/>
              </w:rPr>
            </w:pPr>
            <w:r>
              <w:rPr>
                <w:lang w:eastAsia="ko-KR"/>
              </w:rPr>
              <w:t>IMD4</w:t>
            </w:r>
          </w:p>
        </w:tc>
      </w:tr>
      <w:tr w:rsidR="00934BCA" w14:paraId="3369F894" w14:textId="77777777" w:rsidTr="00842524">
        <w:trPr>
          <w:trHeight w:val="187"/>
          <w:jc w:val="center"/>
        </w:trPr>
        <w:tc>
          <w:tcPr>
            <w:tcW w:w="2005" w:type="dxa"/>
            <w:tcBorders>
              <w:top w:val="nil"/>
              <w:left w:val="single" w:sz="4" w:space="0" w:color="auto"/>
              <w:bottom w:val="nil"/>
              <w:right w:val="single" w:sz="4" w:space="0" w:color="auto"/>
            </w:tcBorders>
          </w:tcPr>
          <w:p w14:paraId="38E7665B"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4E8B59" w14:textId="77777777" w:rsidR="00934BCA" w:rsidRDefault="00934BCA" w:rsidP="007E3E38">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044AA74" w14:textId="77777777" w:rsidR="00934BCA" w:rsidRDefault="00934BCA" w:rsidP="007E3E38">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654BE4CD" w14:textId="77777777" w:rsidR="00934BCA" w:rsidRDefault="00934BCA" w:rsidP="007E3E3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958350" w14:textId="77777777" w:rsidR="00934BCA" w:rsidRDefault="00934BCA" w:rsidP="007E3E3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DB5913" w14:textId="77777777" w:rsidR="00934BCA" w:rsidRDefault="00934BCA" w:rsidP="007E3E38">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6F4EC8A" w14:textId="77777777" w:rsidR="00934BCA" w:rsidRDefault="00934BCA" w:rsidP="007E3E3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364A4"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8C0D1" w14:textId="77777777" w:rsidR="00934BCA" w:rsidRDefault="00934BCA" w:rsidP="007E3E38">
            <w:pPr>
              <w:pStyle w:val="TAC"/>
              <w:rPr>
                <w:lang w:eastAsia="zh-CN"/>
              </w:rPr>
            </w:pPr>
            <w:r>
              <w:rPr>
                <w:lang w:eastAsia="ko-KR"/>
              </w:rPr>
              <w:t>N/A</w:t>
            </w:r>
          </w:p>
        </w:tc>
      </w:tr>
      <w:tr w:rsidR="00934BCA" w14:paraId="458C7E47" w14:textId="77777777" w:rsidTr="00842524">
        <w:trPr>
          <w:trHeight w:val="187"/>
          <w:jc w:val="center"/>
        </w:trPr>
        <w:tc>
          <w:tcPr>
            <w:tcW w:w="2005" w:type="dxa"/>
            <w:tcBorders>
              <w:top w:val="nil"/>
              <w:left w:val="single" w:sz="4" w:space="0" w:color="auto"/>
              <w:bottom w:val="nil"/>
              <w:right w:val="single" w:sz="4" w:space="0" w:color="auto"/>
            </w:tcBorders>
          </w:tcPr>
          <w:p w14:paraId="037219C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31911" w14:textId="77777777" w:rsidR="00934BCA" w:rsidRDefault="00934BCA" w:rsidP="007E3E38">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DF5891A" w14:textId="7989AAE8"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9981CF" w14:textId="77777777" w:rsidR="00934BCA" w:rsidRDefault="00934BCA" w:rsidP="007E3E3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15DA76" w14:textId="316E6EA8"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46AA8CD" w14:textId="77777777" w:rsidR="00934BCA" w:rsidRDefault="00934BCA" w:rsidP="007E3E38">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ADA8256" w14:textId="77777777" w:rsidR="00934BCA" w:rsidRDefault="00934BCA" w:rsidP="007E3E38">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BC6EA1F" w14:textId="77777777" w:rsidR="00934BCA" w:rsidRDefault="00934BCA" w:rsidP="007E3E3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068AD" w14:textId="77777777" w:rsidR="00934BCA" w:rsidRDefault="00934BCA" w:rsidP="007E3E38">
            <w:pPr>
              <w:pStyle w:val="TAC"/>
              <w:rPr>
                <w:lang w:eastAsia="zh-CN"/>
              </w:rPr>
            </w:pPr>
            <w:r>
              <w:rPr>
                <w:lang w:eastAsia="ko-KR"/>
              </w:rPr>
              <w:t>IMD4</w:t>
            </w:r>
          </w:p>
        </w:tc>
      </w:tr>
      <w:tr w:rsidR="00934BCA" w14:paraId="54EE940C" w14:textId="77777777" w:rsidTr="00842524">
        <w:trPr>
          <w:trHeight w:val="187"/>
          <w:jc w:val="center"/>
        </w:trPr>
        <w:tc>
          <w:tcPr>
            <w:tcW w:w="2005" w:type="dxa"/>
            <w:tcBorders>
              <w:top w:val="nil"/>
              <w:left w:val="single" w:sz="4" w:space="0" w:color="auto"/>
              <w:bottom w:val="nil"/>
              <w:right w:val="single" w:sz="4" w:space="0" w:color="auto"/>
            </w:tcBorders>
          </w:tcPr>
          <w:p w14:paraId="39D543E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9BEF02" w14:textId="77777777" w:rsidR="00934BCA" w:rsidRDefault="00934BCA" w:rsidP="007E3E38">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A2CE8A3" w14:textId="77777777" w:rsidR="00934BCA" w:rsidRDefault="00934BCA" w:rsidP="007E3E38">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7E55E92" w14:textId="77777777" w:rsidR="00934BCA" w:rsidRDefault="00934BCA" w:rsidP="007E3E3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6A116F" w14:textId="77777777" w:rsidR="00934BCA" w:rsidRDefault="00934BCA" w:rsidP="007E3E3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2B95AF" w14:textId="77777777" w:rsidR="00934BCA" w:rsidRDefault="00934BCA" w:rsidP="007E3E38">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01A238E" w14:textId="77777777" w:rsidR="00934BCA" w:rsidRDefault="00934BCA" w:rsidP="007E3E3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D2D547"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4CE4B4" w14:textId="77777777" w:rsidR="00934BCA" w:rsidRDefault="00934BCA" w:rsidP="007E3E38">
            <w:pPr>
              <w:pStyle w:val="TAC"/>
              <w:rPr>
                <w:lang w:eastAsia="zh-CN"/>
              </w:rPr>
            </w:pPr>
            <w:r>
              <w:rPr>
                <w:lang w:eastAsia="ko-KR"/>
              </w:rPr>
              <w:t>N/A</w:t>
            </w:r>
          </w:p>
        </w:tc>
      </w:tr>
      <w:tr w:rsidR="00934BCA" w14:paraId="033E31AC" w14:textId="77777777" w:rsidTr="00842524">
        <w:trPr>
          <w:trHeight w:val="187"/>
          <w:jc w:val="center"/>
        </w:trPr>
        <w:tc>
          <w:tcPr>
            <w:tcW w:w="2005" w:type="dxa"/>
            <w:tcBorders>
              <w:top w:val="nil"/>
              <w:left w:val="single" w:sz="4" w:space="0" w:color="auto"/>
              <w:bottom w:val="nil"/>
              <w:right w:val="single" w:sz="4" w:space="0" w:color="auto"/>
            </w:tcBorders>
          </w:tcPr>
          <w:p w14:paraId="5FB2753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478530" w14:textId="77777777" w:rsidR="00934BCA" w:rsidRDefault="00934BCA" w:rsidP="007E3E38">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ECD63D8" w14:textId="77777777" w:rsidR="00934BCA" w:rsidRDefault="00934BCA" w:rsidP="007E3E38">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87C3467" w14:textId="77777777" w:rsidR="00934BCA" w:rsidRDefault="00934BCA" w:rsidP="007E3E38">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F33293" w14:textId="77777777" w:rsidR="00934BCA" w:rsidRDefault="00934BCA" w:rsidP="007E3E38">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E82578" w14:textId="77777777" w:rsidR="00934BCA" w:rsidRDefault="00934BCA" w:rsidP="007E3E38">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7F22E01" w14:textId="77777777" w:rsidR="00934BCA" w:rsidRDefault="00934BCA" w:rsidP="007E3E38">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BCC29"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3F4AC" w14:textId="77777777" w:rsidR="00934BCA" w:rsidRDefault="00934BCA" w:rsidP="007E3E38">
            <w:pPr>
              <w:pStyle w:val="TAC"/>
              <w:rPr>
                <w:lang w:eastAsia="zh-CN"/>
              </w:rPr>
            </w:pPr>
            <w:r>
              <w:rPr>
                <w:lang w:eastAsia="ko-KR"/>
              </w:rPr>
              <w:t>N/A</w:t>
            </w:r>
          </w:p>
        </w:tc>
      </w:tr>
      <w:tr w:rsidR="00934BCA" w14:paraId="6E7BF4D4" w14:textId="77777777" w:rsidTr="00842524">
        <w:trPr>
          <w:trHeight w:val="187"/>
          <w:jc w:val="center"/>
        </w:trPr>
        <w:tc>
          <w:tcPr>
            <w:tcW w:w="2005" w:type="dxa"/>
            <w:tcBorders>
              <w:top w:val="nil"/>
              <w:left w:val="single" w:sz="4" w:space="0" w:color="auto"/>
              <w:bottom w:val="nil"/>
              <w:right w:val="single" w:sz="4" w:space="0" w:color="auto"/>
            </w:tcBorders>
          </w:tcPr>
          <w:p w14:paraId="04043608"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97A45" w14:textId="77777777" w:rsidR="00934BCA" w:rsidRDefault="00934BCA" w:rsidP="007E3E38">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AF47DBB" w14:textId="77777777" w:rsidR="00934BCA" w:rsidRDefault="00934BCA" w:rsidP="007E3E38">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60881CE7" w14:textId="77777777" w:rsidR="00934BCA" w:rsidRDefault="00934BCA" w:rsidP="007E3E38">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C9A152" w14:textId="77777777" w:rsidR="00934BCA" w:rsidRDefault="00934BCA" w:rsidP="007E3E38">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3EAF64" w14:textId="77777777" w:rsidR="00934BCA" w:rsidRDefault="00934BCA" w:rsidP="007E3E38">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DB58AF" w14:textId="77777777" w:rsidR="00934BCA" w:rsidRDefault="00934BCA" w:rsidP="007E3E38">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E604BE" w14:textId="77777777" w:rsidR="00934BCA" w:rsidRDefault="00934BCA" w:rsidP="007E3E38">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50DEB1" w14:textId="77777777" w:rsidR="00934BCA" w:rsidRDefault="00934BCA" w:rsidP="007E3E38">
            <w:pPr>
              <w:pStyle w:val="TAC"/>
              <w:rPr>
                <w:lang w:eastAsia="zh-CN"/>
              </w:rPr>
            </w:pPr>
            <w:r>
              <w:rPr>
                <w:rFonts w:cs="Arial"/>
                <w:lang w:eastAsia="ko-KR"/>
              </w:rPr>
              <w:t>N/A</w:t>
            </w:r>
          </w:p>
        </w:tc>
      </w:tr>
      <w:tr w:rsidR="00934BCA" w14:paraId="77E71149" w14:textId="77777777" w:rsidTr="00842524">
        <w:trPr>
          <w:trHeight w:val="187"/>
          <w:jc w:val="center"/>
        </w:trPr>
        <w:tc>
          <w:tcPr>
            <w:tcW w:w="2005" w:type="dxa"/>
            <w:tcBorders>
              <w:top w:val="nil"/>
              <w:left w:val="single" w:sz="4" w:space="0" w:color="auto"/>
              <w:bottom w:val="nil"/>
              <w:right w:val="single" w:sz="4" w:space="0" w:color="auto"/>
            </w:tcBorders>
          </w:tcPr>
          <w:p w14:paraId="246C62A0"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06678" w14:textId="77777777" w:rsidR="00934BCA" w:rsidRDefault="00934BCA" w:rsidP="007E3E38">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937FB56" w14:textId="77777777" w:rsidR="00934BCA" w:rsidRDefault="00934BCA" w:rsidP="007E3E38">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3B1E1E4" w14:textId="77777777" w:rsidR="00934BCA" w:rsidRDefault="00934BCA" w:rsidP="007E3E38">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33C4E4" w14:textId="77777777" w:rsidR="00934BCA" w:rsidRDefault="00934BCA" w:rsidP="007E3E38">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15293B" w14:textId="77777777" w:rsidR="00934BCA" w:rsidRDefault="00934BCA" w:rsidP="007E3E38">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9DBA470" w14:textId="77777777" w:rsidR="00934BCA" w:rsidRDefault="00934BCA" w:rsidP="007E3E38">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4014A9"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65652C" w14:textId="77777777" w:rsidR="00934BCA" w:rsidRDefault="00934BCA" w:rsidP="007E3E38">
            <w:pPr>
              <w:pStyle w:val="TAC"/>
              <w:rPr>
                <w:lang w:eastAsia="zh-CN"/>
              </w:rPr>
            </w:pPr>
            <w:r>
              <w:rPr>
                <w:rFonts w:cs="Arial"/>
                <w:lang w:eastAsia="ko-KR"/>
              </w:rPr>
              <w:t>N/A</w:t>
            </w:r>
          </w:p>
        </w:tc>
      </w:tr>
      <w:tr w:rsidR="00934BCA" w14:paraId="713D9CC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68F2895"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4E120" w14:textId="77777777" w:rsidR="00934BCA" w:rsidRDefault="00934BCA" w:rsidP="007E3E38">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50D7259" w14:textId="7497FDEB" w:rsidR="00934BCA" w:rsidRDefault="00934BCA" w:rsidP="007E3E38">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E8A58E" w14:textId="77777777" w:rsidR="00934BCA" w:rsidRDefault="00934BCA" w:rsidP="007E3E38">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244800" w14:textId="05F506E0" w:rsidR="00934BCA" w:rsidRDefault="00934BCA" w:rsidP="007E3E38">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EAF4F3" w14:textId="77777777" w:rsidR="00934BCA" w:rsidRDefault="00934BCA" w:rsidP="007E3E38">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5C3FD06" w14:textId="77777777" w:rsidR="00934BCA" w:rsidRDefault="00934BCA" w:rsidP="007E3E38">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6ACE947C"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2359ED" w14:textId="77777777" w:rsidR="00934BCA" w:rsidRDefault="00934BCA" w:rsidP="007E3E38">
            <w:pPr>
              <w:pStyle w:val="TAC"/>
              <w:rPr>
                <w:lang w:eastAsia="zh-CN"/>
              </w:rPr>
            </w:pPr>
            <w:r>
              <w:rPr>
                <w:rFonts w:cs="Arial"/>
                <w:lang w:eastAsia="ko-KR"/>
              </w:rPr>
              <w:t>IMD4</w:t>
            </w:r>
          </w:p>
        </w:tc>
      </w:tr>
      <w:tr w:rsidR="00934BCA" w14:paraId="0F11901A"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3B39923" w14:textId="77777777" w:rsidR="00934BCA" w:rsidRDefault="00934BCA" w:rsidP="007E3E38">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06CBD2" w14:textId="77777777" w:rsidR="00934BCA" w:rsidRDefault="00934BCA" w:rsidP="007E3E38">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BC63E03" w14:textId="77777777" w:rsidR="00934BCA" w:rsidRDefault="00934BCA" w:rsidP="007E3E38">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6F45C357"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63E108"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BCD6A2" w14:textId="77777777" w:rsidR="00934BCA" w:rsidRDefault="00934BCA" w:rsidP="007E3E38">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382DFD0"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D11C09"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D4735" w14:textId="77777777" w:rsidR="00934BCA" w:rsidRDefault="00934BCA" w:rsidP="007E3E38">
            <w:pPr>
              <w:pStyle w:val="TAC"/>
            </w:pPr>
            <w:r>
              <w:rPr>
                <w:lang w:eastAsia="ko-KR"/>
              </w:rPr>
              <w:t>N/A</w:t>
            </w:r>
          </w:p>
        </w:tc>
      </w:tr>
      <w:tr w:rsidR="00934BCA" w14:paraId="4FCB60CC" w14:textId="77777777" w:rsidTr="00842524">
        <w:trPr>
          <w:trHeight w:val="187"/>
          <w:jc w:val="center"/>
        </w:trPr>
        <w:tc>
          <w:tcPr>
            <w:tcW w:w="2005" w:type="dxa"/>
            <w:tcBorders>
              <w:top w:val="nil"/>
              <w:left w:val="single" w:sz="4" w:space="0" w:color="auto"/>
              <w:bottom w:val="nil"/>
              <w:right w:val="single" w:sz="4" w:space="0" w:color="auto"/>
            </w:tcBorders>
          </w:tcPr>
          <w:p w14:paraId="2FD1F2BD" w14:textId="77777777" w:rsidR="00934BCA" w:rsidRDefault="00934BCA" w:rsidP="007E3E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5A0677" w14:textId="77777777" w:rsidR="00934BCA" w:rsidRDefault="00934BCA" w:rsidP="007E3E38">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CB6D9D9" w14:textId="2415856F"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D032C5"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38A0B6" w14:textId="68ACC6CB"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7A2463" w14:textId="77777777" w:rsidR="00934BCA" w:rsidRDefault="00934BCA" w:rsidP="007E3E38">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72D29B44" w14:textId="77777777" w:rsidR="00934BCA" w:rsidRDefault="00934BCA" w:rsidP="007E3E38">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149B6D7A"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398D8" w14:textId="77777777" w:rsidR="00934BCA" w:rsidRDefault="00934BCA" w:rsidP="007E3E38">
            <w:pPr>
              <w:pStyle w:val="TAC"/>
            </w:pPr>
            <w:r>
              <w:rPr>
                <w:lang w:eastAsia="ko-KR"/>
              </w:rPr>
              <w:t>IMD4</w:t>
            </w:r>
          </w:p>
        </w:tc>
      </w:tr>
      <w:tr w:rsidR="00934BCA" w14:paraId="2EAB0060"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84D5324" w14:textId="77777777" w:rsidR="00934BCA" w:rsidRDefault="00934BCA" w:rsidP="007E3E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B6E88" w14:textId="77777777" w:rsidR="00934BCA" w:rsidRDefault="00934BCA" w:rsidP="007E3E38">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F4C4B2B" w14:textId="77777777" w:rsidR="00934BCA" w:rsidRDefault="00934BCA" w:rsidP="007E3E38">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5CECA2CF"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2ED881"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34CFFE" w14:textId="77777777" w:rsidR="00934BCA" w:rsidRDefault="00934BCA" w:rsidP="007E3E38">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A1BF1F4"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DFDB3" w14:textId="77777777" w:rsidR="00934BCA" w:rsidRDefault="00934BCA" w:rsidP="007E3E38">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9A909E" w14:textId="77777777" w:rsidR="00934BCA" w:rsidRDefault="00934BCA" w:rsidP="007E3E38">
            <w:pPr>
              <w:pStyle w:val="TAC"/>
            </w:pPr>
            <w:r>
              <w:rPr>
                <w:lang w:eastAsia="ko-KR"/>
              </w:rPr>
              <w:t>N/A</w:t>
            </w:r>
          </w:p>
        </w:tc>
      </w:tr>
      <w:tr w:rsidR="00934BCA" w14:paraId="31AD458A"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13A29D4" w14:textId="77777777" w:rsidR="00934BCA" w:rsidRDefault="00934BCA" w:rsidP="007E3E38">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63AABE" w14:textId="77777777" w:rsidR="00934BCA" w:rsidRDefault="00934BCA" w:rsidP="007E3E38">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A1743" w14:textId="77777777" w:rsidR="00934BCA" w:rsidRDefault="00934BCA" w:rsidP="007E3E38">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7B2FD1"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653E4"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D527A" w14:textId="77777777" w:rsidR="00934BCA" w:rsidRDefault="00934BCA" w:rsidP="007E3E38">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C20DE0"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29B3871"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D140BB" w14:textId="77777777" w:rsidR="00934BCA" w:rsidRDefault="00934BCA" w:rsidP="007E3E38">
            <w:pPr>
              <w:pStyle w:val="TAC"/>
              <w:rPr>
                <w:rFonts w:cs="Arial"/>
                <w:lang w:eastAsia="ko-KR"/>
              </w:rPr>
            </w:pPr>
            <w:r>
              <w:t>N/A</w:t>
            </w:r>
          </w:p>
        </w:tc>
      </w:tr>
      <w:tr w:rsidR="00934BCA" w14:paraId="50E9ED06" w14:textId="77777777" w:rsidTr="00842524">
        <w:trPr>
          <w:trHeight w:val="187"/>
          <w:jc w:val="center"/>
        </w:trPr>
        <w:tc>
          <w:tcPr>
            <w:tcW w:w="2005" w:type="dxa"/>
            <w:tcBorders>
              <w:top w:val="nil"/>
              <w:left w:val="single" w:sz="4" w:space="0" w:color="auto"/>
              <w:bottom w:val="nil"/>
              <w:right w:val="single" w:sz="4" w:space="0" w:color="auto"/>
            </w:tcBorders>
          </w:tcPr>
          <w:p w14:paraId="5F517F7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950619" w14:textId="77777777" w:rsidR="00934BCA" w:rsidRDefault="00934BCA" w:rsidP="007E3E38">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7DA8D" w14:textId="77777777" w:rsidR="00934BCA" w:rsidRDefault="00934BCA" w:rsidP="007E3E38">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283B86"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05786"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A9356" w14:textId="77777777" w:rsidR="00934BCA" w:rsidRDefault="00934BCA" w:rsidP="007E3E38">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E31433" w14:textId="77777777" w:rsidR="00934BCA" w:rsidRDefault="00934BCA" w:rsidP="007E3E38">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68AA6B9"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AB18B" w14:textId="77777777" w:rsidR="00934BCA" w:rsidRDefault="00934BCA" w:rsidP="007E3E38">
            <w:pPr>
              <w:pStyle w:val="TAC"/>
              <w:rPr>
                <w:rFonts w:cs="Arial"/>
                <w:lang w:eastAsia="ko-KR"/>
              </w:rPr>
            </w:pPr>
            <w:r>
              <w:rPr>
                <w:lang w:val="sv-SE"/>
              </w:rPr>
              <w:t>N/A</w:t>
            </w:r>
          </w:p>
        </w:tc>
      </w:tr>
      <w:tr w:rsidR="00934BCA" w14:paraId="0A3504D5" w14:textId="77777777" w:rsidTr="00842524">
        <w:trPr>
          <w:trHeight w:val="187"/>
          <w:jc w:val="center"/>
        </w:trPr>
        <w:tc>
          <w:tcPr>
            <w:tcW w:w="2005" w:type="dxa"/>
            <w:tcBorders>
              <w:top w:val="nil"/>
              <w:left w:val="single" w:sz="4" w:space="0" w:color="auto"/>
              <w:bottom w:val="nil"/>
              <w:right w:val="single" w:sz="4" w:space="0" w:color="auto"/>
            </w:tcBorders>
          </w:tcPr>
          <w:p w14:paraId="3936DC9E"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BA6049" w14:textId="77777777" w:rsidR="00934BCA" w:rsidRDefault="00934BCA" w:rsidP="007E3E38">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C7D8C" w14:textId="475340EC"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396A6F" w14:textId="77777777" w:rsidR="00934BCA" w:rsidRDefault="00934BCA" w:rsidP="007E3E3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4E07E" w14:textId="5B1D6C2F"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51624" w14:textId="77777777" w:rsidR="00934BCA" w:rsidRDefault="00934BCA" w:rsidP="007E3E38">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F5126" w14:textId="77777777" w:rsidR="00934BCA" w:rsidRDefault="00934BCA" w:rsidP="007E3E38">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5AD8F233"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D06EBC" w14:textId="77777777" w:rsidR="00934BCA" w:rsidRDefault="00934BCA" w:rsidP="007E3E38">
            <w:pPr>
              <w:pStyle w:val="TAC"/>
              <w:rPr>
                <w:rFonts w:cs="Arial"/>
                <w:lang w:eastAsia="ko-KR"/>
              </w:rPr>
            </w:pPr>
            <w:r>
              <w:rPr>
                <w:lang w:val="sv-SE"/>
              </w:rPr>
              <w:t>IMD3</w:t>
            </w:r>
          </w:p>
        </w:tc>
      </w:tr>
      <w:tr w:rsidR="00934BCA" w14:paraId="54C0430E" w14:textId="77777777" w:rsidTr="00842524">
        <w:trPr>
          <w:trHeight w:val="187"/>
          <w:jc w:val="center"/>
        </w:trPr>
        <w:tc>
          <w:tcPr>
            <w:tcW w:w="2005" w:type="dxa"/>
            <w:tcBorders>
              <w:top w:val="nil"/>
              <w:left w:val="single" w:sz="4" w:space="0" w:color="auto"/>
              <w:bottom w:val="nil"/>
              <w:right w:val="single" w:sz="4" w:space="0" w:color="auto"/>
            </w:tcBorders>
          </w:tcPr>
          <w:p w14:paraId="2F070D6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9956AC" w14:textId="77777777" w:rsidR="00934BCA" w:rsidRDefault="00934BCA" w:rsidP="007E3E38">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ED7CE" w14:textId="77777777" w:rsidR="00934BCA" w:rsidRDefault="00934BCA" w:rsidP="007E3E38">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C9D314"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3668E"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22994" w14:textId="77777777" w:rsidR="00934BCA" w:rsidRDefault="00934BCA" w:rsidP="007E3E38">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2045C"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D5DFEFB"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0BE0EA" w14:textId="77777777" w:rsidR="00934BCA" w:rsidRDefault="00934BCA" w:rsidP="007E3E38">
            <w:pPr>
              <w:pStyle w:val="TAC"/>
              <w:rPr>
                <w:rFonts w:cs="Arial"/>
                <w:lang w:eastAsia="ko-KR"/>
              </w:rPr>
            </w:pPr>
            <w:r>
              <w:t>N/A</w:t>
            </w:r>
          </w:p>
        </w:tc>
      </w:tr>
      <w:tr w:rsidR="00934BCA" w14:paraId="16514957" w14:textId="77777777" w:rsidTr="00842524">
        <w:trPr>
          <w:trHeight w:val="187"/>
          <w:jc w:val="center"/>
        </w:trPr>
        <w:tc>
          <w:tcPr>
            <w:tcW w:w="2005" w:type="dxa"/>
            <w:tcBorders>
              <w:top w:val="nil"/>
              <w:left w:val="single" w:sz="4" w:space="0" w:color="auto"/>
              <w:bottom w:val="nil"/>
              <w:right w:val="single" w:sz="4" w:space="0" w:color="auto"/>
            </w:tcBorders>
          </w:tcPr>
          <w:p w14:paraId="6ED945F4"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5D81A0" w14:textId="77777777" w:rsidR="00934BCA" w:rsidRDefault="00934BCA" w:rsidP="007E3E38">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42A4D3" w14:textId="12CC31A0"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BA1A5B"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1D786" w14:textId="3E9885D7"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5E795" w14:textId="77777777" w:rsidR="00934BCA" w:rsidRDefault="00934BCA" w:rsidP="007E3E38">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1DF92" w14:textId="77777777" w:rsidR="00934BCA" w:rsidRDefault="00934BCA" w:rsidP="007E3E38">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293AD6D5"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072CF" w14:textId="77777777" w:rsidR="00934BCA" w:rsidRDefault="00934BCA" w:rsidP="007E3E38">
            <w:pPr>
              <w:pStyle w:val="TAC"/>
              <w:rPr>
                <w:rFonts w:cs="Arial"/>
                <w:lang w:eastAsia="ko-KR"/>
              </w:rPr>
            </w:pPr>
            <w:r>
              <w:rPr>
                <w:lang w:val="sv-SE"/>
              </w:rPr>
              <w:t>IMD5</w:t>
            </w:r>
          </w:p>
        </w:tc>
      </w:tr>
      <w:tr w:rsidR="00934BCA" w14:paraId="157264D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77755CA"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22EF4A" w14:textId="77777777" w:rsidR="00934BCA" w:rsidRDefault="00934BCA" w:rsidP="007E3E38">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42B99A" w14:textId="77777777" w:rsidR="00934BCA" w:rsidRDefault="00934BCA" w:rsidP="007E3E38">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D75357" w14:textId="77777777" w:rsidR="00934BCA" w:rsidRDefault="00934BCA" w:rsidP="007E3E3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4F6F8" w14:textId="77777777" w:rsidR="00934BCA" w:rsidRDefault="00934BCA" w:rsidP="007E3E38">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32AB6" w14:textId="77777777" w:rsidR="00934BCA" w:rsidRDefault="00934BCA" w:rsidP="007E3E38">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A5ECE" w14:textId="77777777" w:rsidR="00934BCA" w:rsidRDefault="00934BCA" w:rsidP="007E3E38">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C040B1C"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AF7D5" w14:textId="77777777" w:rsidR="00934BCA" w:rsidRDefault="00934BCA" w:rsidP="007E3E38">
            <w:pPr>
              <w:pStyle w:val="TAC"/>
              <w:rPr>
                <w:rFonts w:cs="Arial"/>
                <w:lang w:eastAsia="ko-KR"/>
              </w:rPr>
            </w:pPr>
            <w:r>
              <w:rPr>
                <w:lang w:val="sv-SE"/>
              </w:rPr>
              <w:t>N/A</w:t>
            </w:r>
          </w:p>
        </w:tc>
      </w:tr>
      <w:tr w:rsidR="00934BCA" w14:paraId="1D592E11"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0948538" w14:textId="77777777" w:rsidR="00934BCA" w:rsidRDefault="00934BCA" w:rsidP="007E3E38">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3CC796C0" w14:textId="77777777" w:rsidR="00934BCA" w:rsidRDefault="00934BCA" w:rsidP="007E3E38">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F22AF" w14:textId="77777777" w:rsidR="00934BCA" w:rsidRDefault="00934BCA" w:rsidP="007E3E38">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1272BC"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863FF" w14:textId="77777777" w:rsidR="00934BCA" w:rsidRDefault="00934BCA" w:rsidP="007E3E3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11557" w14:textId="77777777" w:rsidR="00934BCA" w:rsidRDefault="00934BCA" w:rsidP="007E3E38">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8C6D12" w14:textId="77777777" w:rsidR="00934BCA" w:rsidRDefault="00934BCA" w:rsidP="007E3E3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10370"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2DA67F" w14:textId="77777777" w:rsidR="00934BCA" w:rsidRDefault="00934BCA" w:rsidP="007E3E38">
            <w:pPr>
              <w:pStyle w:val="TAC"/>
              <w:rPr>
                <w:rFonts w:cs="Arial"/>
                <w:lang w:eastAsia="ko-KR"/>
              </w:rPr>
            </w:pPr>
            <w:r>
              <w:rPr>
                <w:rFonts w:cs="Arial"/>
                <w:color w:val="000000"/>
                <w:szCs w:val="18"/>
                <w:lang w:eastAsia="ja-JP"/>
              </w:rPr>
              <w:t>N/A</w:t>
            </w:r>
          </w:p>
        </w:tc>
      </w:tr>
      <w:tr w:rsidR="00934BCA" w14:paraId="29F898BA" w14:textId="77777777" w:rsidTr="00842524">
        <w:trPr>
          <w:trHeight w:val="187"/>
          <w:jc w:val="center"/>
        </w:trPr>
        <w:tc>
          <w:tcPr>
            <w:tcW w:w="2005" w:type="dxa"/>
            <w:tcBorders>
              <w:top w:val="nil"/>
              <w:left w:val="single" w:sz="4" w:space="0" w:color="auto"/>
              <w:bottom w:val="nil"/>
              <w:right w:val="single" w:sz="4" w:space="0" w:color="auto"/>
            </w:tcBorders>
          </w:tcPr>
          <w:p w14:paraId="01490ECB"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93DF3" w14:textId="77777777" w:rsidR="00934BCA" w:rsidRDefault="00934BCA" w:rsidP="007E3E38">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55A7E50" w14:textId="77777777" w:rsidR="00934BCA" w:rsidRDefault="00934BCA" w:rsidP="007E3E38">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BACA764"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9E897B" w14:textId="77777777" w:rsidR="00934BCA" w:rsidRDefault="00934BCA" w:rsidP="007E3E3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0D31F1" w14:textId="77777777" w:rsidR="00934BCA" w:rsidRDefault="00934BCA" w:rsidP="007E3E38">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1A080" w14:textId="77777777" w:rsidR="00934BCA" w:rsidRDefault="00934BCA" w:rsidP="007E3E3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B71FF4"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188C4" w14:textId="77777777" w:rsidR="00934BCA" w:rsidRDefault="00934BCA" w:rsidP="007E3E38">
            <w:pPr>
              <w:pStyle w:val="TAC"/>
              <w:rPr>
                <w:rFonts w:cs="Arial"/>
                <w:lang w:eastAsia="ko-KR"/>
              </w:rPr>
            </w:pPr>
            <w:r>
              <w:rPr>
                <w:rFonts w:cs="Arial"/>
                <w:color w:val="000000"/>
                <w:szCs w:val="18"/>
                <w:lang w:eastAsia="ja-JP"/>
              </w:rPr>
              <w:t>N/A</w:t>
            </w:r>
          </w:p>
        </w:tc>
      </w:tr>
      <w:tr w:rsidR="00934BCA" w14:paraId="10BF31AB" w14:textId="77777777" w:rsidTr="00842524">
        <w:trPr>
          <w:trHeight w:val="187"/>
          <w:jc w:val="center"/>
        </w:trPr>
        <w:tc>
          <w:tcPr>
            <w:tcW w:w="2005" w:type="dxa"/>
            <w:tcBorders>
              <w:top w:val="nil"/>
              <w:left w:val="single" w:sz="4" w:space="0" w:color="auto"/>
              <w:bottom w:val="nil"/>
              <w:right w:val="single" w:sz="4" w:space="0" w:color="auto"/>
            </w:tcBorders>
          </w:tcPr>
          <w:p w14:paraId="4107E30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D33A5" w14:textId="77777777" w:rsidR="00934BCA" w:rsidRDefault="00934BCA" w:rsidP="007E3E38">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D3324F" w14:textId="7C536437"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3DD3B8"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01D93" w14:textId="26388D64"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B612D" w14:textId="77777777" w:rsidR="00934BCA" w:rsidRDefault="00934BCA" w:rsidP="007E3E38">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BBCDD8" w14:textId="77777777" w:rsidR="00934BCA" w:rsidRDefault="00934BCA" w:rsidP="007E3E38">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5CD4B0C8"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8ED646" w14:textId="77777777" w:rsidR="00934BCA" w:rsidRDefault="00934BCA" w:rsidP="007E3E38">
            <w:pPr>
              <w:pStyle w:val="TAC"/>
              <w:rPr>
                <w:rFonts w:cs="Arial"/>
                <w:lang w:eastAsia="ko-KR"/>
              </w:rPr>
            </w:pPr>
            <w:r>
              <w:rPr>
                <w:rFonts w:cs="Arial"/>
                <w:color w:val="000000"/>
                <w:szCs w:val="18"/>
                <w:lang w:eastAsia="ja-JP"/>
              </w:rPr>
              <w:t>IMD5</w:t>
            </w:r>
          </w:p>
        </w:tc>
      </w:tr>
      <w:tr w:rsidR="00934BCA" w14:paraId="193053F8" w14:textId="77777777" w:rsidTr="00842524">
        <w:trPr>
          <w:trHeight w:val="187"/>
          <w:jc w:val="center"/>
        </w:trPr>
        <w:tc>
          <w:tcPr>
            <w:tcW w:w="2005" w:type="dxa"/>
            <w:tcBorders>
              <w:top w:val="nil"/>
              <w:left w:val="single" w:sz="4" w:space="0" w:color="auto"/>
              <w:bottom w:val="nil"/>
              <w:right w:val="single" w:sz="4" w:space="0" w:color="auto"/>
            </w:tcBorders>
          </w:tcPr>
          <w:p w14:paraId="11E138BA"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49F59D" w14:textId="77777777" w:rsidR="00934BCA" w:rsidRDefault="00934BCA" w:rsidP="007E3E38">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04ACD" w14:textId="77777777" w:rsidR="00934BCA" w:rsidRDefault="00934BCA" w:rsidP="007E3E38">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247E1"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C5F6C" w14:textId="77777777" w:rsidR="00934BCA" w:rsidRDefault="00934BCA" w:rsidP="007E3E3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5A686" w14:textId="77777777" w:rsidR="00934BCA" w:rsidRDefault="00934BCA" w:rsidP="007E3E38">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0E238ED" w14:textId="77777777" w:rsidR="00934BCA" w:rsidRDefault="00934BCA" w:rsidP="007E3E3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AE9233"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2B678D" w14:textId="77777777" w:rsidR="00934BCA" w:rsidRDefault="00934BCA" w:rsidP="007E3E38">
            <w:pPr>
              <w:pStyle w:val="TAC"/>
              <w:rPr>
                <w:rFonts w:cs="Arial"/>
                <w:lang w:eastAsia="ko-KR"/>
              </w:rPr>
            </w:pPr>
            <w:r>
              <w:rPr>
                <w:rFonts w:cs="Arial"/>
                <w:color w:val="000000"/>
                <w:szCs w:val="18"/>
                <w:lang w:eastAsia="ja-JP"/>
              </w:rPr>
              <w:t>N/A</w:t>
            </w:r>
          </w:p>
        </w:tc>
      </w:tr>
      <w:tr w:rsidR="00934BCA" w14:paraId="60EF2DEC" w14:textId="77777777" w:rsidTr="00842524">
        <w:trPr>
          <w:trHeight w:val="187"/>
          <w:jc w:val="center"/>
        </w:trPr>
        <w:tc>
          <w:tcPr>
            <w:tcW w:w="2005" w:type="dxa"/>
            <w:tcBorders>
              <w:top w:val="nil"/>
              <w:left w:val="single" w:sz="4" w:space="0" w:color="auto"/>
              <w:bottom w:val="nil"/>
              <w:right w:val="single" w:sz="4" w:space="0" w:color="auto"/>
            </w:tcBorders>
          </w:tcPr>
          <w:p w14:paraId="6E11FDB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F228B" w14:textId="77777777" w:rsidR="00934BCA" w:rsidRDefault="00934BCA" w:rsidP="007E3E38">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81D149F" w14:textId="77777777" w:rsidR="00934BCA" w:rsidRDefault="00934BCA" w:rsidP="007E3E38">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EAD07B4"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0D6C78" w14:textId="77777777" w:rsidR="00934BCA" w:rsidRDefault="00934BCA" w:rsidP="007E3E38">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06F689" w14:textId="77777777" w:rsidR="00934BCA" w:rsidRDefault="00934BCA" w:rsidP="007E3E38">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32CAF6C" w14:textId="77777777" w:rsidR="00934BCA" w:rsidRDefault="00934BCA" w:rsidP="007E3E38">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52B146"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67D1FA" w14:textId="77777777" w:rsidR="00934BCA" w:rsidRDefault="00934BCA" w:rsidP="007E3E38">
            <w:pPr>
              <w:pStyle w:val="TAC"/>
              <w:rPr>
                <w:rFonts w:cs="Arial"/>
                <w:lang w:eastAsia="ko-KR"/>
              </w:rPr>
            </w:pPr>
            <w:r>
              <w:rPr>
                <w:rFonts w:cs="Arial"/>
                <w:color w:val="000000"/>
                <w:szCs w:val="18"/>
                <w:lang w:eastAsia="ja-JP"/>
              </w:rPr>
              <w:t>N/A</w:t>
            </w:r>
          </w:p>
        </w:tc>
      </w:tr>
      <w:tr w:rsidR="00934BCA" w14:paraId="7986DCBB"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2C1A93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85DE86" w14:textId="77777777" w:rsidR="00934BCA" w:rsidRDefault="00934BCA" w:rsidP="007E3E38">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6AD52" w14:textId="6294EF19"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3F92E" w14:textId="77777777" w:rsidR="00934BCA" w:rsidRDefault="00934BCA" w:rsidP="007E3E38">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B441C" w14:textId="06A56DA6"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0BD50" w14:textId="77777777" w:rsidR="00934BCA" w:rsidRDefault="00934BCA" w:rsidP="007E3E38">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43B896A" w14:textId="77777777" w:rsidR="00934BCA" w:rsidRDefault="00934BCA" w:rsidP="007E3E38">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2B13A22B" w14:textId="77777777" w:rsidR="00934BCA" w:rsidRDefault="00934BCA" w:rsidP="007E3E38">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410C70" w14:textId="77777777" w:rsidR="00934BCA" w:rsidRDefault="00934BCA" w:rsidP="007E3E38">
            <w:pPr>
              <w:pStyle w:val="TAC"/>
              <w:rPr>
                <w:rFonts w:cs="Arial"/>
                <w:lang w:eastAsia="ko-KR"/>
              </w:rPr>
            </w:pPr>
            <w:r>
              <w:rPr>
                <w:rFonts w:cs="Arial"/>
                <w:color w:val="000000"/>
                <w:szCs w:val="18"/>
                <w:lang w:eastAsia="ja-JP"/>
              </w:rPr>
              <w:t>IMD5</w:t>
            </w:r>
          </w:p>
        </w:tc>
      </w:tr>
      <w:tr w:rsidR="00934BCA" w14:paraId="4B113024"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5CEED0A" w14:textId="77777777" w:rsidR="00934BCA" w:rsidRDefault="00934BCA" w:rsidP="007E3E38">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E688342" w14:textId="77777777" w:rsidR="00934BCA" w:rsidRDefault="00934BCA" w:rsidP="007E3E3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A8040A8" w14:textId="77777777" w:rsidR="00934BCA" w:rsidRDefault="00934BCA" w:rsidP="007E3E38">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253D6A63"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272D75" w14:textId="77777777" w:rsidR="00934BCA" w:rsidRDefault="00934BCA" w:rsidP="007E3E3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07C502" w14:textId="77777777" w:rsidR="00934BCA" w:rsidRDefault="00934BCA" w:rsidP="007E3E38">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71DBFF5"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59F8DD"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AD0E7A"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4849CEBC" w14:textId="77777777" w:rsidTr="00842524">
        <w:trPr>
          <w:trHeight w:val="187"/>
          <w:jc w:val="center"/>
        </w:trPr>
        <w:tc>
          <w:tcPr>
            <w:tcW w:w="2005" w:type="dxa"/>
            <w:tcBorders>
              <w:top w:val="nil"/>
              <w:left w:val="single" w:sz="4" w:space="0" w:color="auto"/>
              <w:bottom w:val="nil"/>
              <w:right w:val="single" w:sz="4" w:space="0" w:color="auto"/>
            </w:tcBorders>
          </w:tcPr>
          <w:p w14:paraId="6D70BC6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8A7C4" w14:textId="77777777" w:rsidR="00934BCA" w:rsidRDefault="00934BCA" w:rsidP="007E3E38">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8D6DC" w14:textId="77777777" w:rsidR="00934BCA" w:rsidRDefault="00934BCA" w:rsidP="007E3E38">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67626F" w14:textId="77777777" w:rsidR="00934BCA" w:rsidRDefault="00934BCA" w:rsidP="007E3E3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7EBC1" w14:textId="77777777" w:rsidR="00934BCA" w:rsidRDefault="00934BCA" w:rsidP="007E3E3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C2420" w14:textId="77777777" w:rsidR="00934BCA" w:rsidRDefault="00934BCA" w:rsidP="007E3E38">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5E2D7BD"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7B27BC" w14:textId="77777777" w:rsidR="00934BCA" w:rsidRDefault="00934BCA" w:rsidP="007E3E3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B00202"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249ECA2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28CCB20"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5979BD" w14:textId="77777777" w:rsidR="00934BCA" w:rsidRDefault="00934BCA" w:rsidP="007E3E3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0562C" w14:textId="136C2B6F" w:rsidR="00934BCA" w:rsidRDefault="00934BCA" w:rsidP="007E3E3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16C268"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CE341" w14:textId="37CB08A8" w:rsidR="00934BCA" w:rsidRDefault="00934BCA" w:rsidP="007E3E3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6F56D" w14:textId="77777777" w:rsidR="00934BCA" w:rsidRDefault="00934BCA" w:rsidP="007E3E3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3D23502" w14:textId="77777777" w:rsidR="00934BCA" w:rsidRDefault="00934BCA" w:rsidP="007E3E38">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42486278"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F68024" w14:textId="77777777" w:rsidR="00934BCA" w:rsidRDefault="00934BCA" w:rsidP="007E3E38">
            <w:pPr>
              <w:pStyle w:val="TAC"/>
              <w:rPr>
                <w:rFonts w:cs="Arial"/>
                <w:color w:val="000000"/>
                <w:szCs w:val="18"/>
                <w:lang w:eastAsia="ja-JP"/>
              </w:rPr>
            </w:pPr>
            <w:r>
              <w:rPr>
                <w:rFonts w:cs="Arial"/>
                <w:color w:val="000000"/>
                <w:szCs w:val="18"/>
                <w:lang w:eastAsia="ja-JP"/>
              </w:rPr>
              <w:t>IMD5</w:t>
            </w:r>
          </w:p>
        </w:tc>
      </w:tr>
      <w:tr w:rsidR="00934BCA" w14:paraId="00875DC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ABE3BB7" w14:textId="77777777" w:rsidR="00934BCA" w:rsidRDefault="00934BCA" w:rsidP="007E3E38">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6F05DDDA" w14:textId="77777777" w:rsidR="00934BCA" w:rsidRDefault="00934BCA" w:rsidP="007E3E3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F1CF67F" w14:textId="77777777" w:rsidR="00934BCA" w:rsidRDefault="00934BCA" w:rsidP="007E3E38">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5293B2F"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D033C5" w14:textId="77777777" w:rsidR="00934BCA" w:rsidRDefault="00934BCA" w:rsidP="007E3E3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5EE12A" w14:textId="77777777" w:rsidR="00934BCA" w:rsidRDefault="00934BCA" w:rsidP="007E3E38">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9F0BE81"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C9482F"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30D6F"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04E20667" w14:textId="77777777" w:rsidTr="00842524">
        <w:trPr>
          <w:trHeight w:val="187"/>
          <w:jc w:val="center"/>
        </w:trPr>
        <w:tc>
          <w:tcPr>
            <w:tcW w:w="2005" w:type="dxa"/>
            <w:tcBorders>
              <w:top w:val="nil"/>
              <w:left w:val="single" w:sz="4" w:space="0" w:color="auto"/>
              <w:bottom w:val="nil"/>
              <w:right w:val="single" w:sz="4" w:space="0" w:color="auto"/>
            </w:tcBorders>
          </w:tcPr>
          <w:p w14:paraId="642557E8"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A5D77" w14:textId="77777777" w:rsidR="00934BCA" w:rsidRDefault="00934BCA" w:rsidP="007E3E3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DD058AD" w14:textId="77777777" w:rsidR="00934BCA" w:rsidRDefault="00934BCA" w:rsidP="007E3E38">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2CE6B266"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56CCD2" w14:textId="77777777" w:rsidR="00934BCA" w:rsidRDefault="00934BCA" w:rsidP="007E3E3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FC5EFF" w14:textId="77777777" w:rsidR="00934BCA" w:rsidRDefault="00934BCA" w:rsidP="007E3E3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9D513C9"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64D3E0"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20F84A"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402C922F" w14:textId="77777777" w:rsidTr="00842524">
        <w:trPr>
          <w:trHeight w:val="187"/>
          <w:jc w:val="center"/>
        </w:trPr>
        <w:tc>
          <w:tcPr>
            <w:tcW w:w="2005" w:type="dxa"/>
            <w:tcBorders>
              <w:top w:val="nil"/>
              <w:left w:val="single" w:sz="4" w:space="0" w:color="auto"/>
              <w:bottom w:val="nil"/>
              <w:right w:val="single" w:sz="4" w:space="0" w:color="auto"/>
            </w:tcBorders>
          </w:tcPr>
          <w:p w14:paraId="6E1C56E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3E2884" w14:textId="77777777" w:rsidR="00934BCA" w:rsidRDefault="00934BCA" w:rsidP="007E3E3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BA53913" w14:textId="0317EBE1" w:rsidR="00934BCA" w:rsidRDefault="00934BCA" w:rsidP="007E3E3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C8B880A" w14:textId="77777777" w:rsidR="00934BCA" w:rsidRDefault="00934BCA" w:rsidP="007E3E3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FEE9E1B" w14:textId="47C0B7DB" w:rsidR="00934BCA" w:rsidRDefault="00934BCA" w:rsidP="007E3E3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0344DAB" w14:textId="77777777" w:rsidR="00934BCA" w:rsidRDefault="00934BCA" w:rsidP="007E3E38">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51948D7C" w14:textId="77777777" w:rsidR="00934BCA" w:rsidRDefault="00934BCA" w:rsidP="007E3E38">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B04AB42" w14:textId="77777777" w:rsidR="00934BCA" w:rsidRDefault="00934BCA" w:rsidP="007E3E3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2ADB52" w14:textId="77777777" w:rsidR="00934BCA" w:rsidRDefault="00934BCA" w:rsidP="007E3E38">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934BCA" w14:paraId="7545D636" w14:textId="77777777" w:rsidTr="00842524">
        <w:trPr>
          <w:trHeight w:val="187"/>
          <w:jc w:val="center"/>
        </w:trPr>
        <w:tc>
          <w:tcPr>
            <w:tcW w:w="2005" w:type="dxa"/>
            <w:tcBorders>
              <w:top w:val="nil"/>
              <w:left w:val="single" w:sz="4" w:space="0" w:color="auto"/>
              <w:bottom w:val="nil"/>
              <w:right w:val="single" w:sz="4" w:space="0" w:color="auto"/>
            </w:tcBorders>
          </w:tcPr>
          <w:p w14:paraId="08F0F42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D38FA1" w14:textId="77777777" w:rsidR="00934BCA" w:rsidRDefault="00934BCA" w:rsidP="007E3E3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539D8F3" w14:textId="77777777" w:rsidR="00934BCA" w:rsidRDefault="00934BCA" w:rsidP="007E3E38">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744A45E"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626590" w14:textId="77777777" w:rsidR="00934BCA" w:rsidRDefault="00934BCA" w:rsidP="007E3E3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DF4717" w14:textId="77777777" w:rsidR="00934BCA" w:rsidRDefault="00934BCA" w:rsidP="007E3E38">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CB707EA"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B74537"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E74B6F"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760198FB" w14:textId="77777777" w:rsidTr="00842524">
        <w:trPr>
          <w:trHeight w:val="187"/>
          <w:jc w:val="center"/>
        </w:trPr>
        <w:tc>
          <w:tcPr>
            <w:tcW w:w="2005" w:type="dxa"/>
            <w:tcBorders>
              <w:top w:val="nil"/>
              <w:left w:val="single" w:sz="4" w:space="0" w:color="auto"/>
              <w:bottom w:val="nil"/>
              <w:right w:val="single" w:sz="4" w:space="0" w:color="auto"/>
            </w:tcBorders>
          </w:tcPr>
          <w:p w14:paraId="1337BD3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63D574" w14:textId="77777777" w:rsidR="00934BCA" w:rsidRDefault="00934BCA" w:rsidP="007E3E3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0AC7D" w14:textId="77777777" w:rsidR="00934BCA" w:rsidRDefault="00934BCA" w:rsidP="007E3E38">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E62016" w14:textId="77777777" w:rsidR="00934BCA" w:rsidRDefault="00934BCA" w:rsidP="007E3E3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9BC64" w14:textId="77777777" w:rsidR="00934BCA" w:rsidRDefault="00934BCA" w:rsidP="007E3E3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D1E59" w14:textId="77777777" w:rsidR="00934BCA" w:rsidRDefault="00934BCA" w:rsidP="007E3E38">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5C3203E3"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CC0737" w14:textId="77777777" w:rsidR="00934BCA" w:rsidRDefault="00934BCA" w:rsidP="007E3E3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3D8418"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10A1666E" w14:textId="77777777" w:rsidTr="00842524">
        <w:trPr>
          <w:trHeight w:val="187"/>
          <w:jc w:val="center"/>
        </w:trPr>
        <w:tc>
          <w:tcPr>
            <w:tcW w:w="2005" w:type="dxa"/>
            <w:tcBorders>
              <w:top w:val="nil"/>
              <w:left w:val="single" w:sz="4" w:space="0" w:color="auto"/>
              <w:bottom w:val="nil"/>
              <w:right w:val="single" w:sz="4" w:space="0" w:color="auto"/>
            </w:tcBorders>
          </w:tcPr>
          <w:p w14:paraId="3656D69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7306A5" w14:textId="77777777" w:rsidR="00934BCA" w:rsidRDefault="00934BCA" w:rsidP="007E3E3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2ACBA" w14:textId="475A3157" w:rsidR="00934BCA" w:rsidRDefault="00934BCA" w:rsidP="007E3E3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392BAB"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D1FA2" w14:textId="6A23ACD8" w:rsidR="00934BCA" w:rsidRDefault="00934BCA" w:rsidP="007E3E3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33B88" w14:textId="77777777" w:rsidR="00934BCA" w:rsidRDefault="00934BCA" w:rsidP="007E3E3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CF944B" w14:textId="77777777" w:rsidR="00934BCA" w:rsidRDefault="00934BCA" w:rsidP="007E3E38">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5378D8D6"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23708B" w14:textId="77777777" w:rsidR="00934BCA" w:rsidRDefault="00934BCA" w:rsidP="007E3E38">
            <w:pPr>
              <w:pStyle w:val="TAC"/>
              <w:rPr>
                <w:rFonts w:cs="Arial"/>
                <w:color w:val="000000"/>
                <w:szCs w:val="18"/>
                <w:lang w:eastAsia="ja-JP"/>
              </w:rPr>
            </w:pPr>
            <w:r>
              <w:rPr>
                <w:rFonts w:cs="Arial"/>
                <w:color w:val="000000"/>
                <w:szCs w:val="18"/>
                <w:lang w:eastAsia="ja-JP"/>
              </w:rPr>
              <w:t>IMD5</w:t>
            </w:r>
          </w:p>
        </w:tc>
      </w:tr>
      <w:tr w:rsidR="00934BCA" w14:paraId="6F59D982" w14:textId="77777777" w:rsidTr="00842524">
        <w:trPr>
          <w:trHeight w:val="187"/>
          <w:jc w:val="center"/>
        </w:trPr>
        <w:tc>
          <w:tcPr>
            <w:tcW w:w="2005" w:type="dxa"/>
            <w:tcBorders>
              <w:top w:val="nil"/>
              <w:left w:val="single" w:sz="4" w:space="0" w:color="auto"/>
              <w:bottom w:val="nil"/>
              <w:right w:val="single" w:sz="4" w:space="0" w:color="auto"/>
            </w:tcBorders>
          </w:tcPr>
          <w:p w14:paraId="1AE34CF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0BC897" w14:textId="77777777" w:rsidR="00934BCA" w:rsidRDefault="00934BCA" w:rsidP="007E3E38">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81B192D" w14:textId="75AADD4A" w:rsidR="00934BCA" w:rsidRDefault="00934BCA" w:rsidP="007E3E38">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2A1C8C2"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9FAC84" w14:textId="36F865A1" w:rsidR="00934BCA" w:rsidRDefault="00934BCA" w:rsidP="007E3E38">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FAA2F79" w14:textId="77777777" w:rsidR="00934BCA" w:rsidRDefault="00934BCA" w:rsidP="007E3E38">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EEC27E6" w14:textId="77777777" w:rsidR="00934BCA" w:rsidRDefault="00934BCA" w:rsidP="007E3E38">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4C36E75"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71586B" w14:textId="77777777" w:rsidR="00934BCA" w:rsidRDefault="00934BCA" w:rsidP="007E3E38">
            <w:pPr>
              <w:pStyle w:val="TAC"/>
              <w:rPr>
                <w:rFonts w:cs="Arial"/>
                <w:color w:val="000000"/>
                <w:szCs w:val="18"/>
                <w:lang w:eastAsia="ja-JP"/>
              </w:rPr>
            </w:pPr>
            <w:r>
              <w:rPr>
                <w:rFonts w:cs="Arial"/>
                <w:color w:val="000000"/>
                <w:szCs w:val="18"/>
                <w:lang w:eastAsia="ja-JP"/>
              </w:rPr>
              <w:t>IMD3</w:t>
            </w:r>
          </w:p>
        </w:tc>
      </w:tr>
      <w:tr w:rsidR="00934BCA" w14:paraId="7CD67D4A" w14:textId="77777777" w:rsidTr="00842524">
        <w:trPr>
          <w:trHeight w:val="187"/>
          <w:jc w:val="center"/>
        </w:trPr>
        <w:tc>
          <w:tcPr>
            <w:tcW w:w="2005" w:type="dxa"/>
            <w:tcBorders>
              <w:top w:val="nil"/>
              <w:left w:val="single" w:sz="4" w:space="0" w:color="auto"/>
              <w:bottom w:val="nil"/>
              <w:right w:val="single" w:sz="4" w:space="0" w:color="auto"/>
            </w:tcBorders>
          </w:tcPr>
          <w:p w14:paraId="64FA4BDB"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D05AB" w14:textId="77777777" w:rsidR="00934BCA" w:rsidRDefault="00934BCA" w:rsidP="007E3E38">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D0F6DA7" w14:textId="77777777" w:rsidR="00934BCA" w:rsidRDefault="00934BCA" w:rsidP="007E3E38">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63EE754F" w14:textId="77777777" w:rsidR="00934BCA" w:rsidRDefault="00934BCA" w:rsidP="007E3E38">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174924" w14:textId="77777777" w:rsidR="00934BCA" w:rsidRDefault="00934BCA" w:rsidP="007E3E38">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5DC411" w14:textId="77777777" w:rsidR="00934BCA" w:rsidRDefault="00934BCA" w:rsidP="007E3E38">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E379FC9"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F9B32A" w14:textId="77777777" w:rsidR="00934BCA" w:rsidRDefault="00934BCA" w:rsidP="007E3E38">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5B4798"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3331D16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B916F60"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6A9A81" w14:textId="77777777" w:rsidR="00934BCA" w:rsidRDefault="00934BCA" w:rsidP="007E3E38">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B61E89" w14:textId="77777777" w:rsidR="00934BCA" w:rsidRDefault="00934BCA" w:rsidP="007E3E38">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36BE0ED0" w14:textId="77777777" w:rsidR="00934BCA" w:rsidRDefault="00934BCA" w:rsidP="007E3E38">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4B1F60" w14:textId="77777777" w:rsidR="00934BCA" w:rsidRDefault="00934BCA" w:rsidP="007E3E38">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FF693C" w14:textId="77777777" w:rsidR="00934BCA" w:rsidRDefault="00934BCA" w:rsidP="007E3E38">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17507F4" w14:textId="77777777" w:rsidR="00934BCA" w:rsidRDefault="00934BCA" w:rsidP="007E3E38">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BED75C" w14:textId="77777777" w:rsidR="00934BCA" w:rsidRDefault="00934BCA" w:rsidP="007E3E38">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58B558" w14:textId="77777777" w:rsidR="00934BCA" w:rsidRDefault="00934BCA" w:rsidP="007E3E38">
            <w:pPr>
              <w:pStyle w:val="TAC"/>
              <w:rPr>
                <w:rFonts w:cs="Arial"/>
                <w:color w:val="000000"/>
                <w:szCs w:val="18"/>
                <w:lang w:eastAsia="ja-JP"/>
              </w:rPr>
            </w:pPr>
            <w:r>
              <w:rPr>
                <w:rFonts w:cs="Arial"/>
                <w:color w:val="000000"/>
                <w:szCs w:val="18"/>
                <w:lang w:eastAsia="ja-JP"/>
              </w:rPr>
              <w:t>N/A</w:t>
            </w:r>
          </w:p>
        </w:tc>
      </w:tr>
      <w:tr w:rsidR="00934BCA" w14:paraId="7D208F4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93B2D7E" w14:textId="77777777" w:rsidR="00934BCA" w:rsidRDefault="00934BCA" w:rsidP="007E3E3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4D02C8" w14:textId="77777777" w:rsidR="00934BCA" w:rsidRDefault="00934BCA" w:rsidP="007E3E38">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07B7D" w14:textId="77777777" w:rsidR="00934BCA" w:rsidRDefault="00934BCA" w:rsidP="007E3E38">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3E332A"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DBA69"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5140E" w14:textId="77777777" w:rsidR="00934BCA" w:rsidRDefault="00934BCA" w:rsidP="007E3E38">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F229F"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5FF6D2"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8C8D95" w14:textId="77777777" w:rsidR="00934BCA" w:rsidRDefault="00934BCA" w:rsidP="007E3E38">
            <w:pPr>
              <w:pStyle w:val="TAC"/>
              <w:rPr>
                <w:rFonts w:cs="Arial"/>
                <w:lang w:eastAsia="ko-KR"/>
              </w:rPr>
            </w:pPr>
            <w:r>
              <w:rPr>
                <w:lang w:eastAsia="ko-KR"/>
              </w:rPr>
              <w:t>N/A</w:t>
            </w:r>
          </w:p>
        </w:tc>
      </w:tr>
      <w:tr w:rsidR="00934BCA" w14:paraId="4272F10A" w14:textId="77777777" w:rsidTr="00842524">
        <w:trPr>
          <w:trHeight w:val="187"/>
          <w:jc w:val="center"/>
        </w:trPr>
        <w:tc>
          <w:tcPr>
            <w:tcW w:w="2005" w:type="dxa"/>
            <w:tcBorders>
              <w:top w:val="nil"/>
              <w:left w:val="single" w:sz="4" w:space="0" w:color="auto"/>
              <w:bottom w:val="nil"/>
              <w:right w:val="single" w:sz="4" w:space="0" w:color="auto"/>
            </w:tcBorders>
          </w:tcPr>
          <w:p w14:paraId="65258443"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4FE6B6" w14:textId="77777777" w:rsidR="00934BCA" w:rsidRDefault="00934BCA" w:rsidP="007E3E38">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2D54A" w14:textId="77777777" w:rsidR="00934BCA" w:rsidRDefault="00934BCA" w:rsidP="007E3E38">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CD7DC7"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F2BEA"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463B5" w14:textId="77777777" w:rsidR="00934BCA" w:rsidRDefault="00934BCA" w:rsidP="007E3E38">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1FD55"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3072E8"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4FDA2" w14:textId="77777777" w:rsidR="00934BCA" w:rsidRDefault="00934BCA" w:rsidP="007E3E38">
            <w:pPr>
              <w:pStyle w:val="TAC"/>
              <w:rPr>
                <w:rFonts w:cs="Arial"/>
                <w:lang w:eastAsia="ko-KR"/>
              </w:rPr>
            </w:pPr>
            <w:r>
              <w:rPr>
                <w:lang w:eastAsia="ko-KR"/>
              </w:rPr>
              <w:t>N/A</w:t>
            </w:r>
          </w:p>
        </w:tc>
      </w:tr>
      <w:tr w:rsidR="00934BCA" w14:paraId="371FE46A" w14:textId="77777777" w:rsidTr="00842524">
        <w:trPr>
          <w:trHeight w:val="187"/>
          <w:jc w:val="center"/>
        </w:trPr>
        <w:tc>
          <w:tcPr>
            <w:tcW w:w="2005" w:type="dxa"/>
            <w:tcBorders>
              <w:top w:val="nil"/>
              <w:left w:val="single" w:sz="4" w:space="0" w:color="auto"/>
              <w:bottom w:val="nil"/>
              <w:right w:val="single" w:sz="4" w:space="0" w:color="auto"/>
            </w:tcBorders>
          </w:tcPr>
          <w:p w14:paraId="4E95E785"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FBFD1" w14:textId="77777777" w:rsidR="00934BCA" w:rsidRDefault="00934BCA" w:rsidP="007E3E38">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EA15A" w14:textId="725FB42B"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0A6CD" w14:textId="77777777" w:rsidR="00934BCA" w:rsidRDefault="00934BCA" w:rsidP="007E3E3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BEDA6" w14:textId="5C8FB7ED"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8D7B8" w14:textId="77777777" w:rsidR="00934BCA" w:rsidRDefault="00934BCA" w:rsidP="007E3E38">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85C3A" w14:textId="77777777" w:rsidR="00934BCA" w:rsidRDefault="00934BCA" w:rsidP="007E3E38">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6B6E141"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EC5FB0" w14:textId="77777777" w:rsidR="00934BCA" w:rsidRDefault="00934BCA" w:rsidP="007E3E38">
            <w:pPr>
              <w:pStyle w:val="TAC"/>
              <w:rPr>
                <w:rFonts w:cs="Arial"/>
                <w:lang w:eastAsia="ko-KR"/>
              </w:rPr>
            </w:pPr>
            <w:r>
              <w:rPr>
                <w:lang w:eastAsia="ko-KR"/>
              </w:rPr>
              <w:t>IMD2</w:t>
            </w:r>
            <w:r>
              <w:rPr>
                <w:vertAlign w:val="superscript"/>
                <w:lang w:eastAsia="ko-KR"/>
              </w:rPr>
              <w:t>2</w:t>
            </w:r>
          </w:p>
        </w:tc>
      </w:tr>
      <w:tr w:rsidR="00934BCA" w14:paraId="711B89C7" w14:textId="77777777" w:rsidTr="00842524">
        <w:trPr>
          <w:trHeight w:val="187"/>
          <w:jc w:val="center"/>
        </w:trPr>
        <w:tc>
          <w:tcPr>
            <w:tcW w:w="2005" w:type="dxa"/>
            <w:tcBorders>
              <w:top w:val="nil"/>
              <w:left w:val="single" w:sz="4" w:space="0" w:color="auto"/>
              <w:bottom w:val="nil"/>
              <w:right w:val="single" w:sz="4" w:space="0" w:color="auto"/>
            </w:tcBorders>
          </w:tcPr>
          <w:p w14:paraId="5D8A8B8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188048" w14:textId="77777777" w:rsidR="00934BCA" w:rsidRDefault="00934BCA" w:rsidP="007E3E38">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E1EBF" w14:textId="77777777" w:rsidR="00934BCA" w:rsidRDefault="00934BCA" w:rsidP="007E3E38">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EE885D"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21EBF" w14:textId="77777777" w:rsidR="00934BCA" w:rsidRDefault="00934BCA" w:rsidP="007E3E38">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23963" w14:textId="77777777" w:rsidR="00934BCA" w:rsidRDefault="00934BCA" w:rsidP="007E3E38">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B0670E"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E40A0"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B23157" w14:textId="77777777" w:rsidR="00934BCA" w:rsidRDefault="00934BCA" w:rsidP="007E3E38">
            <w:pPr>
              <w:pStyle w:val="TAC"/>
              <w:rPr>
                <w:rFonts w:cs="Arial"/>
                <w:lang w:eastAsia="ko-KR"/>
              </w:rPr>
            </w:pPr>
            <w:r>
              <w:t>N/A</w:t>
            </w:r>
          </w:p>
        </w:tc>
      </w:tr>
      <w:tr w:rsidR="00934BCA" w14:paraId="786823F7" w14:textId="77777777" w:rsidTr="00842524">
        <w:trPr>
          <w:trHeight w:val="187"/>
          <w:jc w:val="center"/>
        </w:trPr>
        <w:tc>
          <w:tcPr>
            <w:tcW w:w="2005" w:type="dxa"/>
            <w:tcBorders>
              <w:top w:val="nil"/>
              <w:left w:val="single" w:sz="4" w:space="0" w:color="auto"/>
              <w:bottom w:val="nil"/>
              <w:right w:val="single" w:sz="4" w:space="0" w:color="auto"/>
            </w:tcBorders>
          </w:tcPr>
          <w:p w14:paraId="488199D1"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F6D0F3" w14:textId="77777777" w:rsidR="00934BCA" w:rsidRDefault="00934BCA" w:rsidP="007E3E38">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AD4F1" w14:textId="77777777" w:rsidR="00934BCA" w:rsidRDefault="00934BCA" w:rsidP="007E3E38">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87F327" w14:textId="77777777" w:rsidR="00934BCA" w:rsidRDefault="00934BCA" w:rsidP="007E3E38">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7CB39" w14:textId="77777777" w:rsidR="00934BCA" w:rsidRDefault="00934BCA" w:rsidP="007E3E38">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C426B" w14:textId="77777777" w:rsidR="00934BCA" w:rsidRDefault="00934BCA" w:rsidP="007E3E38">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DCCE3F" w14:textId="77777777" w:rsidR="00934BCA" w:rsidRDefault="00934BCA" w:rsidP="007E3E38">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DE13CBF"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E460F2" w14:textId="77777777" w:rsidR="00934BCA" w:rsidRDefault="00934BCA" w:rsidP="007E3E38">
            <w:pPr>
              <w:pStyle w:val="TAC"/>
              <w:rPr>
                <w:rFonts w:cs="Arial"/>
                <w:lang w:eastAsia="ko-KR"/>
              </w:rPr>
            </w:pPr>
            <w:r>
              <w:t>N/A</w:t>
            </w:r>
          </w:p>
        </w:tc>
      </w:tr>
      <w:tr w:rsidR="00934BCA" w14:paraId="6E90E59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E38A4E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B1A97" w14:textId="77777777" w:rsidR="00934BCA" w:rsidRDefault="00934BCA" w:rsidP="007E3E38">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8098B" w14:textId="108FE4EE"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2E88C" w14:textId="77777777" w:rsidR="00934BCA" w:rsidRDefault="00934BCA" w:rsidP="007E3E38">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00E89" w14:textId="7B4E2C2A"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A8925" w14:textId="77777777" w:rsidR="00934BCA" w:rsidRDefault="00934BCA" w:rsidP="007E3E38">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FC0F27" w14:textId="77777777" w:rsidR="00934BCA" w:rsidRDefault="00934BCA" w:rsidP="007E3E38">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4BDE4CA5"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F2AFD" w14:textId="77777777" w:rsidR="00934BCA" w:rsidRDefault="00934BCA" w:rsidP="007E3E38">
            <w:pPr>
              <w:pStyle w:val="TAC"/>
              <w:rPr>
                <w:rFonts w:cs="Arial"/>
                <w:lang w:eastAsia="ko-KR"/>
              </w:rPr>
            </w:pPr>
            <w:r>
              <w:rPr>
                <w:lang w:eastAsia="ko-KR"/>
              </w:rPr>
              <w:t>IMD2</w:t>
            </w:r>
            <w:r>
              <w:rPr>
                <w:vertAlign w:val="superscript"/>
                <w:lang w:eastAsia="ko-KR"/>
              </w:rPr>
              <w:t>1</w:t>
            </w:r>
          </w:p>
        </w:tc>
      </w:tr>
      <w:tr w:rsidR="00934BCA" w14:paraId="62C6EB1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7C53FE7" w14:textId="77777777" w:rsidR="00934BCA" w:rsidRDefault="00934BCA" w:rsidP="007E3E38">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315D9A" w14:textId="77777777" w:rsidR="00934BCA" w:rsidRDefault="00934BCA" w:rsidP="007E3E38">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0D13D" w14:textId="77777777" w:rsidR="00934BCA" w:rsidRDefault="00934BCA" w:rsidP="007E3E38">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C7C10B"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5791A"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3841C" w14:textId="77777777" w:rsidR="00934BCA" w:rsidRDefault="00934BCA" w:rsidP="007E3E38">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FD959"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B2077E"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D656A6" w14:textId="77777777" w:rsidR="00934BCA" w:rsidRDefault="00934BCA" w:rsidP="007E3E38">
            <w:pPr>
              <w:pStyle w:val="TAC"/>
              <w:rPr>
                <w:lang w:eastAsia="ko-KR"/>
              </w:rPr>
            </w:pPr>
            <w:r>
              <w:rPr>
                <w:lang w:eastAsia="ko-KR"/>
              </w:rPr>
              <w:t>N/A</w:t>
            </w:r>
          </w:p>
        </w:tc>
      </w:tr>
      <w:tr w:rsidR="00934BCA" w14:paraId="61DBB1F1" w14:textId="77777777" w:rsidTr="00842524">
        <w:trPr>
          <w:trHeight w:val="187"/>
          <w:jc w:val="center"/>
        </w:trPr>
        <w:tc>
          <w:tcPr>
            <w:tcW w:w="2005" w:type="dxa"/>
            <w:tcBorders>
              <w:top w:val="nil"/>
              <w:left w:val="single" w:sz="4" w:space="0" w:color="auto"/>
              <w:bottom w:val="nil"/>
              <w:right w:val="single" w:sz="4" w:space="0" w:color="auto"/>
            </w:tcBorders>
          </w:tcPr>
          <w:p w14:paraId="04364B9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FFB9F3" w14:textId="77777777" w:rsidR="00934BCA" w:rsidRDefault="00934BCA" w:rsidP="007E3E38">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D790B" w14:textId="77777777" w:rsidR="00934BCA" w:rsidRDefault="00934BCA" w:rsidP="007E3E38">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6965B3"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F618A"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DB8FC" w14:textId="77777777" w:rsidR="00934BCA" w:rsidRDefault="00934BCA" w:rsidP="007E3E38">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E6AD2"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44DAE0"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D7C06" w14:textId="77777777" w:rsidR="00934BCA" w:rsidRDefault="00934BCA" w:rsidP="007E3E38">
            <w:pPr>
              <w:pStyle w:val="TAC"/>
              <w:rPr>
                <w:lang w:eastAsia="ko-KR"/>
              </w:rPr>
            </w:pPr>
            <w:r>
              <w:rPr>
                <w:lang w:eastAsia="ko-KR"/>
              </w:rPr>
              <w:t>N/A</w:t>
            </w:r>
          </w:p>
        </w:tc>
      </w:tr>
      <w:tr w:rsidR="00934BCA" w14:paraId="786F1C23" w14:textId="77777777" w:rsidTr="00842524">
        <w:trPr>
          <w:trHeight w:val="187"/>
          <w:jc w:val="center"/>
        </w:trPr>
        <w:tc>
          <w:tcPr>
            <w:tcW w:w="2005" w:type="dxa"/>
            <w:tcBorders>
              <w:top w:val="nil"/>
              <w:left w:val="single" w:sz="4" w:space="0" w:color="auto"/>
              <w:bottom w:val="nil"/>
              <w:right w:val="single" w:sz="4" w:space="0" w:color="auto"/>
            </w:tcBorders>
          </w:tcPr>
          <w:p w14:paraId="44465A7E"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0A7BD9" w14:textId="77777777" w:rsidR="00934BCA" w:rsidRDefault="00934BCA" w:rsidP="007E3E38">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E1922" w14:textId="01013FD2"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571D5E" w14:textId="77777777" w:rsidR="00934BCA" w:rsidRDefault="00934BCA" w:rsidP="007E3E3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E8E31" w14:textId="27FA18CF"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1CF21" w14:textId="77777777" w:rsidR="00934BCA" w:rsidRDefault="00934BCA" w:rsidP="007E3E38">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242350" w14:textId="77777777" w:rsidR="00934BCA" w:rsidRDefault="00934BCA" w:rsidP="007E3E38">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46BBDDB"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5F55E6" w14:textId="77777777" w:rsidR="00934BCA" w:rsidRDefault="00934BCA" w:rsidP="007E3E38">
            <w:pPr>
              <w:pStyle w:val="TAC"/>
              <w:rPr>
                <w:lang w:eastAsia="ko-KR"/>
              </w:rPr>
            </w:pPr>
            <w:r>
              <w:rPr>
                <w:lang w:eastAsia="ko-KR"/>
              </w:rPr>
              <w:t>IMD3</w:t>
            </w:r>
            <w:r>
              <w:rPr>
                <w:vertAlign w:val="superscript"/>
                <w:lang w:eastAsia="ko-KR"/>
              </w:rPr>
              <w:t>2</w:t>
            </w:r>
          </w:p>
        </w:tc>
      </w:tr>
      <w:tr w:rsidR="00934BCA" w14:paraId="0890D01A" w14:textId="77777777" w:rsidTr="00842524">
        <w:trPr>
          <w:trHeight w:val="187"/>
          <w:jc w:val="center"/>
        </w:trPr>
        <w:tc>
          <w:tcPr>
            <w:tcW w:w="2005" w:type="dxa"/>
            <w:tcBorders>
              <w:top w:val="nil"/>
              <w:left w:val="single" w:sz="4" w:space="0" w:color="auto"/>
              <w:bottom w:val="nil"/>
              <w:right w:val="single" w:sz="4" w:space="0" w:color="auto"/>
            </w:tcBorders>
          </w:tcPr>
          <w:p w14:paraId="599764C6"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01D5BA" w14:textId="77777777" w:rsidR="00934BCA" w:rsidRDefault="00934BCA" w:rsidP="007E3E38">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0F33A" w14:textId="77777777" w:rsidR="00934BCA" w:rsidRDefault="00934BCA" w:rsidP="007E3E38">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2FA374"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E797F"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7F912" w14:textId="77777777" w:rsidR="00934BCA" w:rsidRDefault="00934BCA" w:rsidP="007E3E38">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AEBCD"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4DD28"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51E85" w14:textId="77777777" w:rsidR="00934BCA" w:rsidRDefault="00934BCA" w:rsidP="007E3E38">
            <w:pPr>
              <w:pStyle w:val="TAC"/>
              <w:rPr>
                <w:lang w:eastAsia="ko-KR"/>
              </w:rPr>
            </w:pPr>
            <w:r>
              <w:rPr>
                <w:lang w:eastAsia="ko-KR"/>
              </w:rPr>
              <w:t>N/A</w:t>
            </w:r>
          </w:p>
        </w:tc>
      </w:tr>
      <w:tr w:rsidR="00934BCA" w14:paraId="12E74808" w14:textId="77777777" w:rsidTr="00842524">
        <w:trPr>
          <w:trHeight w:val="187"/>
          <w:jc w:val="center"/>
        </w:trPr>
        <w:tc>
          <w:tcPr>
            <w:tcW w:w="2005" w:type="dxa"/>
            <w:tcBorders>
              <w:top w:val="nil"/>
              <w:left w:val="single" w:sz="4" w:space="0" w:color="auto"/>
              <w:bottom w:val="nil"/>
              <w:right w:val="single" w:sz="4" w:space="0" w:color="auto"/>
            </w:tcBorders>
          </w:tcPr>
          <w:p w14:paraId="368C2B9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7232C0" w14:textId="77777777" w:rsidR="00934BCA" w:rsidRDefault="00934BCA" w:rsidP="007E3E38">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1CE3C" w14:textId="77777777" w:rsidR="00934BCA" w:rsidRDefault="00934BCA" w:rsidP="007E3E38">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21AF83" w14:textId="77777777" w:rsidR="00934BCA" w:rsidRDefault="00934BCA" w:rsidP="007E3E3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6F4A8" w14:textId="77777777" w:rsidR="00934BCA" w:rsidRDefault="00934BCA" w:rsidP="007E3E3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4901F" w14:textId="77777777" w:rsidR="00934BCA" w:rsidRDefault="00934BCA" w:rsidP="007E3E38">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49CCDB"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44ADFF"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D3F192" w14:textId="77777777" w:rsidR="00934BCA" w:rsidRDefault="00934BCA" w:rsidP="007E3E38">
            <w:pPr>
              <w:pStyle w:val="TAC"/>
              <w:rPr>
                <w:lang w:eastAsia="ko-KR"/>
              </w:rPr>
            </w:pPr>
            <w:r>
              <w:rPr>
                <w:lang w:eastAsia="ko-KR"/>
              </w:rPr>
              <w:t>N/A</w:t>
            </w:r>
          </w:p>
        </w:tc>
      </w:tr>
      <w:tr w:rsidR="00934BCA" w14:paraId="79B90B21" w14:textId="77777777" w:rsidTr="00842524">
        <w:trPr>
          <w:trHeight w:val="187"/>
          <w:jc w:val="center"/>
        </w:trPr>
        <w:tc>
          <w:tcPr>
            <w:tcW w:w="2005" w:type="dxa"/>
            <w:tcBorders>
              <w:top w:val="nil"/>
              <w:left w:val="single" w:sz="4" w:space="0" w:color="auto"/>
              <w:bottom w:val="nil"/>
              <w:right w:val="single" w:sz="4" w:space="0" w:color="auto"/>
            </w:tcBorders>
          </w:tcPr>
          <w:p w14:paraId="4DC3142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8ED51" w14:textId="77777777" w:rsidR="00934BCA" w:rsidRDefault="00934BCA" w:rsidP="007E3E38">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50B67" w14:textId="4096758C"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F33321"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D421E" w14:textId="6728519D"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E5D88" w14:textId="77777777" w:rsidR="00934BCA" w:rsidRDefault="00934BCA" w:rsidP="007E3E38">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6DBB5" w14:textId="77777777" w:rsidR="00934BCA" w:rsidRDefault="00934BCA" w:rsidP="007E3E38">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3179C86"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C9E7E" w14:textId="77777777" w:rsidR="00934BCA" w:rsidRDefault="00934BCA" w:rsidP="007E3E38">
            <w:pPr>
              <w:pStyle w:val="TAC"/>
              <w:rPr>
                <w:lang w:eastAsia="ko-KR"/>
              </w:rPr>
            </w:pPr>
            <w:r>
              <w:rPr>
                <w:lang w:eastAsia="ko-KR"/>
              </w:rPr>
              <w:t>IMD5</w:t>
            </w:r>
          </w:p>
        </w:tc>
      </w:tr>
      <w:tr w:rsidR="00934BCA" w14:paraId="5B404B70" w14:textId="77777777" w:rsidTr="00842524">
        <w:trPr>
          <w:trHeight w:val="187"/>
          <w:jc w:val="center"/>
        </w:trPr>
        <w:tc>
          <w:tcPr>
            <w:tcW w:w="2005" w:type="dxa"/>
            <w:tcBorders>
              <w:top w:val="nil"/>
              <w:left w:val="single" w:sz="4" w:space="0" w:color="auto"/>
              <w:bottom w:val="nil"/>
              <w:right w:val="single" w:sz="4" w:space="0" w:color="auto"/>
            </w:tcBorders>
          </w:tcPr>
          <w:p w14:paraId="4AECFC81"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FC319" w14:textId="77777777" w:rsidR="00934BCA" w:rsidRDefault="00934BCA" w:rsidP="007E3E38">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E95" w14:textId="77777777" w:rsidR="00934BCA" w:rsidRDefault="00934BCA" w:rsidP="007E3E38">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2F5BF5"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7A353" w14:textId="77777777" w:rsidR="00934BCA" w:rsidRDefault="00934BCA" w:rsidP="007E3E38">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19D16" w14:textId="77777777" w:rsidR="00934BCA" w:rsidRDefault="00934BCA" w:rsidP="007E3E38">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45173"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D5774D"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EAC99" w14:textId="77777777" w:rsidR="00934BCA" w:rsidRDefault="00934BCA" w:rsidP="007E3E38">
            <w:pPr>
              <w:pStyle w:val="TAC"/>
              <w:rPr>
                <w:lang w:eastAsia="ko-KR"/>
              </w:rPr>
            </w:pPr>
            <w:r>
              <w:t>N/A</w:t>
            </w:r>
          </w:p>
        </w:tc>
      </w:tr>
      <w:tr w:rsidR="00934BCA" w14:paraId="2B6102E6" w14:textId="77777777" w:rsidTr="00842524">
        <w:trPr>
          <w:trHeight w:val="187"/>
          <w:jc w:val="center"/>
        </w:trPr>
        <w:tc>
          <w:tcPr>
            <w:tcW w:w="2005" w:type="dxa"/>
            <w:tcBorders>
              <w:top w:val="nil"/>
              <w:left w:val="single" w:sz="4" w:space="0" w:color="auto"/>
              <w:bottom w:val="nil"/>
              <w:right w:val="single" w:sz="4" w:space="0" w:color="auto"/>
            </w:tcBorders>
          </w:tcPr>
          <w:p w14:paraId="4C9AEA38"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83AB6" w14:textId="77777777" w:rsidR="00934BCA" w:rsidRDefault="00934BCA" w:rsidP="007E3E38">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914630" w14:textId="77777777" w:rsidR="00934BCA" w:rsidRDefault="00934BCA" w:rsidP="007E3E38">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3E72D6" w14:textId="77777777" w:rsidR="00934BCA" w:rsidRDefault="00934BCA" w:rsidP="007E3E38">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83597" w14:textId="77777777" w:rsidR="00934BCA" w:rsidRDefault="00934BCA" w:rsidP="007E3E38">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C9E06" w14:textId="77777777" w:rsidR="00934BCA" w:rsidRDefault="00934BCA" w:rsidP="007E3E38">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7208E"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7888EE"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9E5C8" w14:textId="77777777" w:rsidR="00934BCA" w:rsidRDefault="00934BCA" w:rsidP="007E3E38">
            <w:pPr>
              <w:pStyle w:val="TAC"/>
              <w:rPr>
                <w:lang w:eastAsia="ko-KR"/>
              </w:rPr>
            </w:pPr>
            <w:r>
              <w:t>N/A</w:t>
            </w:r>
          </w:p>
        </w:tc>
      </w:tr>
      <w:tr w:rsidR="00934BCA" w14:paraId="6DCE2D9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3B8F1D8"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22BF77" w14:textId="77777777" w:rsidR="00934BCA" w:rsidRDefault="00934BCA" w:rsidP="007E3E38">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80376" w14:textId="10CFDCCA"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49876D" w14:textId="77777777" w:rsidR="00934BCA" w:rsidRDefault="00934BCA" w:rsidP="007E3E38">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D5E54" w14:textId="1155E250"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88E8F" w14:textId="77777777" w:rsidR="00934BCA" w:rsidRDefault="00934BCA" w:rsidP="007E3E38">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2002F" w14:textId="77777777" w:rsidR="00934BCA" w:rsidRDefault="00934BCA" w:rsidP="007E3E38">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2CDC4B2"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FFAE4A" w14:textId="77777777" w:rsidR="00934BCA" w:rsidRDefault="00934BCA" w:rsidP="007E3E38">
            <w:pPr>
              <w:pStyle w:val="TAC"/>
              <w:rPr>
                <w:lang w:eastAsia="ko-KR"/>
              </w:rPr>
            </w:pPr>
            <w:r>
              <w:rPr>
                <w:lang w:eastAsia="ko-KR"/>
              </w:rPr>
              <w:t>IMD3</w:t>
            </w:r>
          </w:p>
        </w:tc>
      </w:tr>
      <w:tr w:rsidR="00934BCA" w14:paraId="01044A57"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9B8CD0F" w14:textId="77777777" w:rsidR="00934BCA" w:rsidRDefault="00934BCA" w:rsidP="007E3E38">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619F7703" w14:textId="77777777" w:rsidR="00934BCA" w:rsidRDefault="00934BCA" w:rsidP="007E3E3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3DA5A1A1" w14:textId="26D7E1FE"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6367AC7" w14:textId="77777777" w:rsidR="00934BCA" w:rsidRDefault="00934BCA" w:rsidP="007E3E3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10DD3D" w14:textId="43059953"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0448CB" w14:textId="77777777" w:rsidR="00934BCA" w:rsidRDefault="00934BCA" w:rsidP="007E3E38">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4699992" w14:textId="77777777" w:rsidR="00934BCA" w:rsidRDefault="00934BCA" w:rsidP="007E3E38">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52353966"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7E335" w14:textId="77777777" w:rsidR="00934BCA" w:rsidRDefault="00934BCA" w:rsidP="007E3E38">
            <w:pPr>
              <w:pStyle w:val="TAC"/>
              <w:rPr>
                <w:rFonts w:eastAsia="Yu Mincho"/>
                <w:lang w:eastAsia="ja-JP"/>
              </w:rPr>
            </w:pPr>
            <w:r>
              <w:rPr>
                <w:lang w:eastAsia="ja-JP"/>
              </w:rPr>
              <w:t>IMD3</w:t>
            </w:r>
          </w:p>
        </w:tc>
      </w:tr>
      <w:tr w:rsidR="00934BCA" w14:paraId="0FDFFD2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CA4962B"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121A9B0" w14:textId="77777777" w:rsidR="00934BCA" w:rsidRDefault="00934BCA" w:rsidP="007E3E3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377C7E0" w14:textId="77777777" w:rsidR="00934BCA" w:rsidRDefault="00934BCA" w:rsidP="007E3E38">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153BB312" w14:textId="77777777" w:rsidR="00934BCA" w:rsidRDefault="00934BCA" w:rsidP="007E3E3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E517316" w14:textId="77777777" w:rsidR="00934BCA" w:rsidRDefault="00934BCA" w:rsidP="007E3E38">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B8D9A7" w14:textId="77777777" w:rsidR="00934BCA" w:rsidRDefault="00934BCA" w:rsidP="007E3E38">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F829A29"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60DD1A"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F0FDA" w14:textId="77777777" w:rsidR="00934BCA" w:rsidRDefault="00934BCA" w:rsidP="007E3E38">
            <w:pPr>
              <w:pStyle w:val="TAC"/>
              <w:rPr>
                <w:rFonts w:eastAsia="Yu Mincho"/>
                <w:lang w:eastAsia="ja-JP"/>
              </w:rPr>
            </w:pPr>
            <w:r>
              <w:rPr>
                <w:lang w:eastAsia="ja-JP"/>
              </w:rPr>
              <w:t>N/A</w:t>
            </w:r>
          </w:p>
        </w:tc>
      </w:tr>
      <w:tr w:rsidR="00934BCA" w14:paraId="15EC35F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EFEBA26"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381182" w14:textId="77777777" w:rsidR="00934BCA" w:rsidRDefault="00934BCA" w:rsidP="007E3E3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B046990" w14:textId="77777777" w:rsidR="00934BCA" w:rsidRDefault="00934BCA" w:rsidP="007E3E38">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5352A223" w14:textId="77777777" w:rsidR="00934BCA" w:rsidRDefault="00934BCA" w:rsidP="007E3E38">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422F6FA" w14:textId="77777777" w:rsidR="00934BCA" w:rsidRDefault="00934BCA" w:rsidP="007E3E38">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C699BA0" w14:textId="77777777" w:rsidR="00934BCA" w:rsidRDefault="00934BCA" w:rsidP="007E3E38">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A843BEB"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FB6457" w14:textId="77777777" w:rsidR="00934BCA" w:rsidRDefault="00934BCA" w:rsidP="007E3E38">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451967" w14:textId="77777777" w:rsidR="00934BCA" w:rsidRDefault="00934BCA" w:rsidP="007E3E38">
            <w:pPr>
              <w:pStyle w:val="TAC"/>
              <w:rPr>
                <w:rFonts w:eastAsia="Yu Mincho"/>
                <w:lang w:eastAsia="ja-JP"/>
              </w:rPr>
            </w:pPr>
            <w:r>
              <w:rPr>
                <w:lang w:eastAsia="ja-JP"/>
              </w:rPr>
              <w:t>N/A</w:t>
            </w:r>
          </w:p>
        </w:tc>
      </w:tr>
      <w:tr w:rsidR="00934BCA" w14:paraId="717F0CE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1DE613A"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44BF84" w14:textId="77777777" w:rsidR="00934BCA" w:rsidRDefault="00934BCA" w:rsidP="007E3E3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477415CD" w14:textId="77777777" w:rsidR="00934BCA" w:rsidRDefault="00934BCA" w:rsidP="007E3E38">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B753436" w14:textId="77777777" w:rsidR="00934BCA" w:rsidRDefault="00934BCA" w:rsidP="007E3E3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60D42E" w14:textId="77777777" w:rsidR="00934BCA" w:rsidRDefault="00934BCA" w:rsidP="007E3E38">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B8DD60" w14:textId="77777777" w:rsidR="00934BCA" w:rsidRDefault="00934BCA" w:rsidP="007E3E38">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12117E99"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327B70"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658F1" w14:textId="77777777" w:rsidR="00934BCA" w:rsidRDefault="00934BCA" w:rsidP="007E3E38">
            <w:pPr>
              <w:pStyle w:val="TAC"/>
              <w:rPr>
                <w:rFonts w:eastAsia="Yu Mincho"/>
                <w:lang w:eastAsia="ja-JP"/>
              </w:rPr>
            </w:pPr>
            <w:r>
              <w:rPr>
                <w:lang w:eastAsia="ja-JP"/>
              </w:rPr>
              <w:t>N/A</w:t>
            </w:r>
          </w:p>
        </w:tc>
      </w:tr>
      <w:tr w:rsidR="00934BCA" w14:paraId="517FE39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21F2E0C"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1364F4F" w14:textId="77777777" w:rsidR="00934BCA" w:rsidRDefault="00934BCA" w:rsidP="007E3E3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4B8D7871" w14:textId="48D7ED01"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D5272E0" w14:textId="77777777" w:rsidR="00934BCA" w:rsidRDefault="00934BCA" w:rsidP="007E3E38">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0DBD77" w14:textId="1EAC0FC4"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A39A6" w14:textId="77777777" w:rsidR="00934BCA" w:rsidRDefault="00934BCA" w:rsidP="007E3E38">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7F270B8" w14:textId="77777777" w:rsidR="00934BCA" w:rsidRDefault="00934BCA" w:rsidP="007E3E38">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4ADB0D66"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DD1A1" w14:textId="77777777" w:rsidR="00934BCA" w:rsidRDefault="00934BCA" w:rsidP="007E3E38">
            <w:pPr>
              <w:pStyle w:val="TAC"/>
              <w:rPr>
                <w:rFonts w:eastAsia="Yu Mincho"/>
                <w:lang w:eastAsia="ja-JP"/>
              </w:rPr>
            </w:pPr>
            <w:r>
              <w:rPr>
                <w:lang w:eastAsia="ja-JP"/>
              </w:rPr>
              <w:t>IMD5</w:t>
            </w:r>
          </w:p>
        </w:tc>
      </w:tr>
      <w:tr w:rsidR="00934BCA" w14:paraId="66B2E63C"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24A99A8"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F5834A" w14:textId="77777777" w:rsidR="00934BCA" w:rsidRDefault="00934BCA" w:rsidP="007E3E3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FBAB61A" w14:textId="77777777" w:rsidR="00934BCA" w:rsidRDefault="00934BCA" w:rsidP="007E3E38">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48E8E5FA" w14:textId="77777777" w:rsidR="00934BCA" w:rsidRDefault="00934BCA" w:rsidP="007E3E38">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9CB7C31" w14:textId="77777777" w:rsidR="00934BCA" w:rsidRDefault="00934BCA" w:rsidP="007E3E38">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E682B81" w14:textId="77777777" w:rsidR="00934BCA" w:rsidRDefault="00934BCA" w:rsidP="007E3E38">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D59ED8B"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FAED18" w14:textId="77777777" w:rsidR="00934BCA" w:rsidRDefault="00934BCA" w:rsidP="007E3E38">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66BED0" w14:textId="77777777" w:rsidR="00934BCA" w:rsidRDefault="00934BCA" w:rsidP="007E3E38">
            <w:pPr>
              <w:pStyle w:val="TAC"/>
              <w:rPr>
                <w:rFonts w:eastAsia="Yu Mincho"/>
                <w:lang w:eastAsia="ja-JP"/>
              </w:rPr>
            </w:pPr>
            <w:r>
              <w:rPr>
                <w:lang w:eastAsia="ja-JP"/>
              </w:rPr>
              <w:t>N/A</w:t>
            </w:r>
          </w:p>
        </w:tc>
      </w:tr>
      <w:tr w:rsidR="00934BCA" w14:paraId="378E1E8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837803B"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3F61FB" w14:textId="77777777" w:rsidR="00934BCA" w:rsidRDefault="00934BCA" w:rsidP="007E3E38">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E9E881E" w14:textId="77777777" w:rsidR="00934BCA" w:rsidRDefault="00934BCA" w:rsidP="007E3E38">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D8A7A2"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CA3EFA7"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2DD8F9" w14:textId="77777777" w:rsidR="00934BCA" w:rsidRDefault="00934BCA" w:rsidP="007E3E38">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E9934F" w14:textId="77777777" w:rsidR="00934BCA" w:rsidRDefault="00934BCA" w:rsidP="007E3E3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C52926"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C85C6B" w14:textId="77777777" w:rsidR="00934BCA" w:rsidRDefault="00934BCA" w:rsidP="007E3E38">
            <w:pPr>
              <w:pStyle w:val="TAC"/>
              <w:rPr>
                <w:rFonts w:eastAsia="Yu Mincho"/>
                <w:lang w:eastAsia="ja-JP"/>
              </w:rPr>
            </w:pPr>
            <w:r>
              <w:t>N/A</w:t>
            </w:r>
          </w:p>
        </w:tc>
      </w:tr>
      <w:tr w:rsidR="00934BCA" w14:paraId="1CF7ADB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23620F2"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9AC013" w14:textId="77777777" w:rsidR="00934BCA" w:rsidRDefault="00934BCA" w:rsidP="007E3E38">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8C782C7" w14:textId="77777777" w:rsidR="00934BCA" w:rsidRDefault="00934BCA" w:rsidP="007E3E38">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58F0D905"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AC26EA8"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1BF4B5" w14:textId="77777777" w:rsidR="00934BCA" w:rsidRDefault="00934BCA" w:rsidP="007E3E38">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B8776C8" w14:textId="77777777" w:rsidR="00934BCA" w:rsidRDefault="00934BCA" w:rsidP="007E3E3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6E4A4E2" w14:textId="77777777" w:rsidR="00934BCA" w:rsidRDefault="00934BCA" w:rsidP="007E3E38">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64C3E" w14:textId="77777777" w:rsidR="00934BCA" w:rsidRDefault="00934BCA" w:rsidP="007E3E38">
            <w:pPr>
              <w:pStyle w:val="TAC"/>
              <w:rPr>
                <w:rFonts w:eastAsia="Yu Mincho"/>
                <w:lang w:eastAsia="ja-JP"/>
              </w:rPr>
            </w:pPr>
            <w:r>
              <w:t>N/A</w:t>
            </w:r>
          </w:p>
        </w:tc>
      </w:tr>
      <w:tr w:rsidR="00934BCA" w14:paraId="01C0BCD3"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64CFC1A8"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45401F" w14:textId="77777777" w:rsidR="00934BCA" w:rsidRDefault="00934BCA" w:rsidP="007E3E38">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8B9A2EE" w14:textId="49E581DB"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4AC4ABE" w14:textId="77777777" w:rsidR="00934BCA" w:rsidRDefault="00934BCA" w:rsidP="007E3E3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0BC4367" w14:textId="04B39C7B"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727AF2" w14:textId="77777777" w:rsidR="00934BCA" w:rsidRDefault="00934BCA" w:rsidP="007E3E38">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3FE3560E" w14:textId="77777777" w:rsidR="00934BCA" w:rsidRDefault="00934BCA" w:rsidP="007E3E38">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0F691D26" w14:textId="77777777" w:rsidR="00934BCA" w:rsidRDefault="00934BCA" w:rsidP="007E3E38">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8FE7E9" w14:textId="77777777" w:rsidR="00934BCA" w:rsidRDefault="00934BCA" w:rsidP="007E3E38">
            <w:pPr>
              <w:pStyle w:val="TAC"/>
              <w:rPr>
                <w:rFonts w:eastAsia="Yu Mincho"/>
                <w:lang w:eastAsia="ja-JP"/>
              </w:rPr>
            </w:pPr>
            <w:r>
              <w:t>IMD3</w:t>
            </w:r>
          </w:p>
        </w:tc>
      </w:tr>
      <w:tr w:rsidR="00934BCA" w14:paraId="05F729AA"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18A2B3" w14:textId="77777777" w:rsidR="00934BCA" w:rsidRDefault="00934BCA" w:rsidP="007E3E38">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2681C5" w14:textId="77777777" w:rsidR="00934BCA" w:rsidRDefault="00934BCA" w:rsidP="007E3E38">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4D641F" w14:textId="77777777" w:rsidR="00934BCA" w:rsidRDefault="00934BCA" w:rsidP="007E3E38">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6AEFD"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3DC74"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D1EFD" w14:textId="77777777" w:rsidR="00934BCA" w:rsidRDefault="00934BCA" w:rsidP="007E3E3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FAC061"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B3155D"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477F9B" w14:textId="77777777" w:rsidR="00934BCA" w:rsidRDefault="00934BCA" w:rsidP="007E3E38">
            <w:pPr>
              <w:pStyle w:val="TAC"/>
            </w:pPr>
            <w:r>
              <w:rPr>
                <w:lang w:eastAsia="ko-KR"/>
              </w:rPr>
              <w:t>N/A</w:t>
            </w:r>
          </w:p>
        </w:tc>
      </w:tr>
      <w:tr w:rsidR="00934BCA" w14:paraId="0EC959A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60615C1"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7D7363" w14:textId="77777777" w:rsidR="00934BCA" w:rsidRDefault="00934BCA" w:rsidP="007E3E38">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C09AEC" w14:textId="77777777" w:rsidR="00934BCA" w:rsidRDefault="00934BCA" w:rsidP="007E3E38">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04102C"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D49EC"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9965D" w14:textId="77777777" w:rsidR="00934BCA" w:rsidRDefault="00934BCA" w:rsidP="007E3E38">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4A2709"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C82F0D"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1FB0F" w14:textId="77777777" w:rsidR="00934BCA" w:rsidRDefault="00934BCA" w:rsidP="007E3E38">
            <w:pPr>
              <w:pStyle w:val="TAC"/>
            </w:pPr>
            <w:r>
              <w:rPr>
                <w:lang w:eastAsia="ko-KR"/>
              </w:rPr>
              <w:t>N/A</w:t>
            </w:r>
          </w:p>
        </w:tc>
      </w:tr>
      <w:tr w:rsidR="00934BCA" w14:paraId="5548D89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D81F28D"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42E79C" w14:textId="77777777" w:rsidR="00934BCA" w:rsidRDefault="00934BCA" w:rsidP="007E3E3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BC2416" w14:textId="7986E010"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C146B8" w14:textId="77777777" w:rsidR="00934BCA" w:rsidRDefault="00934BCA" w:rsidP="007E3E3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2DBCE" w14:textId="464ECDA8"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75B4F" w14:textId="77777777" w:rsidR="00934BCA" w:rsidRDefault="00934BCA" w:rsidP="007E3E38">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F6A7A3" w14:textId="77777777" w:rsidR="00934BCA" w:rsidRDefault="00934BCA" w:rsidP="007E3E38">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B89EC0F" w14:textId="77777777" w:rsidR="00934BCA" w:rsidRDefault="00934BCA" w:rsidP="007E3E3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1DF1B" w14:textId="77777777" w:rsidR="00934BCA" w:rsidRDefault="00934BCA" w:rsidP="007E3E38">
            <w:pPr>
              <w:pStyle w:val="TAC"/>
            </w:pPr>
            <w:r>
              <w:rPr>
                <w:lang w:eastAsia="ko-KR"/>
              </w:rPr>
              <w:t>IMD3</w:t>
            </w:r>
            <w:r>
              <w:rPr>
                <w:vertAlign w:val="superscript"/>
                <w:lang w:eastAsia="ko-KR"/>
              </w:rPr>
              <w:t>1</w:t>
            </w:r>
          </w:p>
        </w:tc>
      </w:tr>
      <w:tr w:rsidR="00934BCA" w14:paraId="7090CC6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6AAD5A6"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D3409C" w14:textId="77777777" w:rsidR="00934BCA" w:rsidRDefault="00934BCA" w:rsidP="007E3E38">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26B73" w14:textId="77777777" w:rsidR="00934BCA" w:rsidRDefault="00934BCA" w:rsidP="007E3E38">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C0FF43"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D50B5"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DFF66" w14:textId="77777777" w:rsidR="00934BCA" w:rsidRDefault="00934BCA" w:rsidP="007E3E38">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BEF7C"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3F0C3D"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54FBD" w14:textId="77777777" w:rsidR="00934BCA" w:rsidRDefault="00934BCA" w:rsidP="007E3E38">
            <w:pPr>
              <w:pStyle w:val="TAC"/>
            </w:pPr>
            <w:r>
              <w:t>N/A</w:t>
            </w:r>
          </w:p>
        </w:tc>
      </w:tr>
      <w:tr w:rsidR="00934BCA" w14:paraId="05C2CA6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DFE0426"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F20E55" w14:textId="77777777" w:rsidR="00934BCA" w:rsidRDefault="00934BCA" w:rsidP="007E3E3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C9558" w14:textId="77777777" w:rsidR="00934BCA" w:rsidRDefault="00934BCA" w:rsidP="007E3E38">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9A08DD" w14:textId="77777777" w:rsidR="00934BCA" w:rsidRDefault="00934BCA" w:rsidP="007E3E3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2F375" w14:textId="77777777" w:rsidR="00934BCA" w:rsidRDefault="00934BCA" w:rsidP="007E3E3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29BEE" w14:textId="77777777" w:rsidR="00934BCA" w:rsidRDefault="00934BCA" w:rsidP="007E3E38">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34DDCB"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D709E" w14:textId="77777777" w:rsidR="00934BCA" w:rsidRDefault="00934BCA" w:rsidP="007E3E3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4615E4" w14:textId="77777777" w:rsidR="00934BCA" w:rsidRDefault="00934BCA" w:rsidP="007E3E38">
            <w:pPr>
              <w:pStyle w:val="TAC"/>
            </w:pPr>
            <w:r>
              <w:t>N/A</w:t>
            </w:r>
          </w:p>
        </w:tc>
      </w:tr>
      <w:tr w:rsidR="00934BCA" w14:paraId="4A078FF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CDAE380"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66D6F" w14:textId="77777777" w:rsidR="00934BCA" w:rsidRDefault="00934BCA" w:rsidP="007E3E38">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0FD2F" w14:textId="58348C02"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EDE750"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FCFD7" w14:textId="72EC0ABB"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5349D" w14:textId="77777777" w:rsidR="00934BCA" w:rsidRDefault="00934BCA" w:rsidP="007E3E38">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025C7" w14:textId="77777777" w:rsidR="00934BCA" w:rsidRDefault="00934BCA" w:rsidP="007E3E38">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1D62CB7"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E5820" w14:textId="77777777" w:rsidR="00934BCA" w:rsidRDefault="00934BCA" w:rsidP="007E3E38">
            <w:pPr>
              <w:pStyle w:val="TAC"/>
            </w:pPr>
            <w:r>
              <w:rPr>
                <w:lang w:eastAsia="ko-KR"/>
              </w:rPr>
              <w:t>IMD3</w:t>
            </w:r>
            <w:r>
              <w:rPr>
                <w:vertAlign w:val="superscript"/>
                <w:lang w:eastAsia="ko-KR"/>
              </w:rPr>
              <w:t>2</w:t>
            </w:r>
          </w:p>
        </w:tc>
      </w:tr>
      <w:tr w:rsidR="00934BCA" w14:paraId="73C840B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F2B472F"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5695FD" w14:textId="77777777" w:rsidR="00934BCA" w:rsidRDefault="00934BCA" w:rsidP="007E3E38">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4E26D" w14:textId="77777777" w:rsidR="00934BCA" w:rsidRDefault="00934BCA" w:rsidP="007E3E38">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F4F6F"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71503"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DFD11" w14:textId="77777777" w:rsidR="00934BCA" w:rsidRDefault="00934BCA" w:rsidP="007E3E38">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A23B02"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BEA0A7"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61A34" w14:textId="77777777" w:rsidR="00934BCA" w:rsidRDefault="00934BCA" w:rsidP="007E3E38">
            <w:pPr>
              <w:pStyle w:val="TAC"/>
            </w:pPr>
            <w:r>
              <w:rPr>
                <w:lang w:eastAsia="ko-KR"/>
              </w:rPr>
              <w:t>N/A</w:t>
            </w:r>
          </w:p>
        </w:tc>
      </w:tr>
      <w:tr w:rsidR="00934BCA" w14:paraId="4C68580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4668D42"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45F76A" w14:textId="77777777" w:rsidR="00934BCA" w:rsidRDefault="00934BCA" w:rsidP="007E3E38">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18091" w14:textId="77777777" w:rsidR="00934BCA" w:rsidRDefault="00934BCA" w:rsidP="007E3E38">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1DF319" w14:textId="77777777" w:rsidR="00934BCA" w:rsidRDefault="00934BCA" w:rsidP="007E3E38">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3D74E" w14:textId="77777777" w:rsidR="00934BCA" w:rsidRDefault="00934BCA" w:rsidP="007E3E38">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7A147" w14:textId="77777777" w:rsidR="00934BCA" w:rsidRDefault="00934BCA" w:rsidP="007E3E38">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A307BE" w14:textId="77777777" w:rsidR="00934BCA" w:rsidRDefault="00934BCA" w:rsidP="007E3E38">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6CF40B" w14:textId="77777777" w:rsidR="00934BCA" w:rsidRDefault="00934BCA" w:rsidP="007E3E38">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DB12AE" w14:textId="77777777" w:rsidR="00934BCA" w:rsidRDefault="00934BCA" w:rsidP="007E3E38">
            <w:pPr>
              <w:pStyle w:val="TAC"/>
            </w:pPr>
            <w:r>
              <w:rPr>
                <w:lang w:eastAsia="ko-KR"/>
              </w:rPr>
              <w:t>N/A</w:t>
            </w:r>
          </w:p>
        </w:tc>
      </w:tr>
      <w:tr w:rsidR="00934BCA" w14:paraId="29931990"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5A05F4F0"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92775A" w14:textId="77777777" w:rsidR="00934BCA" w:rsidRDefault="00934BCA" w:rsidP="007E3E38">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97B34" w14:textId="64649840"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F86CFB"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9B305" w14:textId="0231B3E2"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5BEDB" w14:textId="77777777" w:rsidR="00934BCA" w:rsidRDefault="00934BCA" w:rsidP="007E3E38">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78A95" w14:textId="77777777" w:rsidR="00934BCA" w:rsidRDefault="00934BCA" w:rsidP="007E3E38">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4A5C6AB8" w14:textId="77777777" w:rsidR="00934BCA" w:rsidRDefault="00934BCA" w:rsidP="007E3E38">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6E098" w14:textId="77777777" w:rsidR="00934BCA" w:rsidRDefault="00934BCA" w:rsidP="007E3E38">
            <w:pPr>
              <w:pStyle w:val="TAC"/>
            </w:pPr>
            <w:r>
              <w:rPr>
                <w:lang w:eastAsia="ko-KR"/>
              </w:rPr>
              <w:t>IMD4</w:t>
            </w:r>
            <w:r>
              <w:rPr>
                <w:vertAlign w:val="superscript"/>
                <w:lang w:eastAsia="ko-KR"/>
              </w:rPr>
              <w:t>1</w:t>
            </w:r>
          </w:p>
        </w:tc>
      </w:tr>
      <w:tr w:rsidR="00934BCA" w14:paraId="5B86481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B4863D6" w14:textId="77777777" w:rsidR="00934BCA" w:rsidRDefault="00934BCA" w:rsidP="007E3E38">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732AB6E5" w14:textId="77777777" w:rsidR="00934BCA" w:rsidRDefault="00934BCA" w:rsidP="007E3E3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8B76B33" w14:textId="77777777" w:rsidR="00934BCA" w:rsidRDefault="00934BCA" w:rsidP="007E3E38">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3F984EAE"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10F4A2B"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9D2F1C" w14:textId="77777777" w:rsidR="00934BCA" w:rsidRDefault="00934BCA" w:rsidP="007E3E38">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32516B1" w14:textId="77777777" w:rsidR="00934BCA" w:rsidRDefault="00934BCA" w:rsidP="007E3E3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E4761D" w14:textId="77777777" w:rsidR="00934BCA" w:rsidRDefault="00934BCA" w:rsidP="007E3E38">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943372" w14:textId="77777777" w:rsidR="00934BCA" w:rsidRDefault="00934BCA" w:rsidP="007E3E38">
            <w:pPr>
              <w:pStyle w:val="TAC"/>
              <w:rPr>
                <w:rFonts w:eastAsia="Yu Mincho"/>
                <w:lang w:eastAsia="ja-JP"/>
              </w:rPr>
            </w:pPr>
            <w:r>
              <w:rPr>
                <w:lang w:eastAsia="ja-JP"/>
              </w:rPr>
              <w:t>N/A</w:t>
            </w:r>
          </w:p>
        </w:tc>
      </w:tr>
      <w:tr w:rsidR="00934BCA" w14:paraId="1260F55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988BCF3"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C59643" w14:textId="77777777" w:rsidR="00934BCA" w:rsidRDefault="00934BCA" w:rsidP="007E3E3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02255F7" w14:textId="77777777" w:rsidR="00934BCA" w:rsidRDefault="00934BCA" w:rsidP="007E3E38">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048C578"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2CC2CD1"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E00572" w14:textId="77777777" w:rsidR="00934BCA" w:rsidRDefault="00934BCA" w:rsidP="007E3E38">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463DE57B" w14:textId="77777777" w:rsidR="00934BCA" w:rsidRDefault="00934BCA" w:rsidP="007E3E38">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97C12" w14:textId="77777777" w:rsidR="00934BCA" w:rsidRDefault="00934BCA" w:rsidP="007E3E38">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3996F4" w14:textId="77777777" w:rsidR="00934BCA" w:rsidRDefault="00934BCA" w:rsidP="007E3E38">
            <w:pPr>
              <w:pStyle w:val="TAC"/>
              <w:rPr>
                <w:rFonts w:eastAsia="Yu Mincho"/>
                <w:lang w:eastAsia="ja-JP"/>
              </w:rPr>
            </w:pPr>
            <w:r>
              <w:rPr>
                <w:lang w:eastAsia="ja-JP"/>
              </w:rPr>
              <w:t>N/A</w:t>
            </w:r>
          </w:p>
        </w:tc>
      </w:tr>
      <w:tr w:rsidR="00934BCA" w14:paraId="2B850A6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CB1F21D"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A209A4" w14:textId="77777777" w:rsidR="00934BCA" w:rsidRDefault="00934BCA" w:rsidP="007E3E3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058C0E2" w14:textId="47CE9667"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7EC4B95" w14:textId="77777777" w:rsidR="00934BCA" w:rsidRDefault="00934BCA" w:rsidP="007E3E3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F1C76C8" w14:textId="5B6CDB30"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05D536" w14:textId="77777777" w:rsidR="00934BCA" w:rsidRDefault="00934BCA" w:rsidP="007E3E38">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24D14A84" w14:textId="77777777" w:rsidR="00934BCA" w:rsidRDefault="00934BCA" w:rsidP="007E3E38">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0C2471E3"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31D353" w14:textId="77777777" w:rsidR="00934BCA" w:rsidRDefault="00934BCA" w:rsidP="007E3E38">
            <w:pPr>
              <w:pStyle w:val="TAC"/>
              <w:rPr>
                <w:rFonts w:eastAsia="Yu Mincho"/>
                <w:lang w:eastAsia="ja-JP"/>
              </w:rPr>
            </w:pPr>
            <w:r>
              <w:rPr>
                <w:lang w:eastAsia="ja-JP"/>
              </w:rPr>
              <w:t>IMD4</w:t>
            </w:r>
            <w:r>
              <w:rPr>
                <w:vertAlign w:val="superscript"/>
                <w:lang w:eastAsia="ja-JP"/>
              </w:rPr>
              <w:t>1</w:t>
            </w:r>
          </w:p>
        </w:tc>
      </w:tr>
      <w:tr w:rsidR="00934BCA" w14:paraId="3ED8832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9EC8641"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1E742FA" w14:textId="77777777" w:rsidR="00934BCA" w:rsidRDefault="00934BCA" w:rsidP="007E3E3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0016914" w14:textId="77777777" w:rsidR="00934BCA" w:rsidRDefault="00934BCA" w:rsidP="007E3E38">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612912A2"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FBCC00B"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720551E" w14:textId="77777777" w:rsidR="00934BCA" w:rsidRDefault="00934BCA" w:rsidP="007E3E38">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E6E21C2"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1202B7"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FF0E67" w14:textId="77777777" w:rsidR="00934BCA" w:rsidRDefault="00934BCA" w:rsidP="007E3E38">
            <w:pPr>
              <w:pStyle w:val="TAC"/>
              <w:rPr>
                <w:rFonts w:eastAsia="Yu Mincho"/>
                <w:lang w:eastAsia="ja-JP"/>
              </w:rPr>
            </w:pPr>
            <w:r>
              <w:rPr>
                <w:lang w:eastAsia="ja-JP"/>
              </w:rPr>
              <w:t>N/A</w:t>
            </w:r>
          </w:p>
        </w:tc>
      </w:tr>
      <w:tr w:rsidR="00934BCA" w14:paraId="0A5AD69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32C1AB4"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093353" w14:textId="77777777" w:rsidR="00934BCA" w:rsidRDefault="00934BCA" w:rsidP="007E3E3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202B903" w14:textId="7A21B53F"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D809B55"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9D3CD4A" w14:textId="7A3338E7"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777FAC" w14:textId="77777777" w:rsidR="00934BCA" w:rsidRDefault="00934BCA" w:rsidP="007E3E38">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6C69E9FC" w14:textId="77777777" w:rsidR="00934BCA" w:rsidRDefault="00934BCA" w:rsidP="007E3E38">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3642562B"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F07F92" w14:textId="77777777" w:rsidR="00934BCA" w:rsidRDefault="00934BCA" w:rsidP="007E3E38">
            <w:pPr>
              <w:pStyle w:val="TAC"/>
              <w:rPr>
                <w:rFonts w:eastAsia="Yu Mincho"/>
                <w:lang w:eastAsia="ja-JP"/>
              </w:rPr>
            </w:pPr>
            <w:r>
              <w:rPr>
                <w:lang w:eastAsia="ja-JP"/>
              </w:rPr>
              <w:t>IMD4</w:t>
            </w:r>
          </w:p>
        </w:tc>
      </w:tr>
      <w:tr w:rsidR="00934BCA" w14:paraId="04EE8F6C"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9E7FEF4"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2CC024" w14:textId="77777777" w:rsidR="00934BCA" w:rsidRDefault="00934BCA" w:rsidP="007E3E3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D3F554" w14:textId="77777777" w:rsidR="00934BCA" w:rsidRDefault="00934BCA" w:rsidP="007E3E38">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65775F98" w14:textId="77777777" w:rsidR="00934BCA" w:rsidRDefault="00934BCA" w:rsidP="007E3E3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F9B4062" w14:textId="77777777" w:rsidR="00934BCA" w:rsidRDefault="00934BCA" w:rsidP="007E3E38">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201B43C" w14:textId="77777777" w:rsidR="00934BCA" w:rsidRDefault="00934BCA" w:rsidP="007E3E38">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66C4A52"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6C149D"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5FA94C" w14:textId="77777777" w:rsidR="00934BCA" w:rsidRDefault="00934BCA" w:rsidP="007E3E38">
            <w:pPr>
              <w:pStyle w:val="TAC"/>
              <w:rPr>
                <w:rFonts w:eastAsia="Yu Mincho"/>
                <w:lang w:eastAsia="ja-JP"/>
              </w:rPr>
            </w:pPr>
            <w:r>
              <w:rPr>
                <w:lang w:eastAsia="ja-JP"/>
              </w:rPr>
              <w:t>N/A</w:t>
            </w:r>
          </w:p>
        </w:tc>
      </w:tr>
      <w:tr w:rsidR="00934BCA" w14:paraId="248295F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F00C84C"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10EFF0" w14:textId="77777777" w:rsidR="00934BCA" w:rsidRDefault="00934BCA" w:rsidP="007E3E38">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0D1AC58" w14:textId="1A1B0269" w:rsidR="00934BCA" w:rsidRDefault="00934BCA" w:rsidP="007E3E38">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6CD8402"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54E2AF9" w14:textId="19383FCD" w:rsidR="00934BCA" w:rsidRDefault="00934BCA" w:rsidP="007E3E38">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D38206" w14:textId="77777777" w:rsidR="00934BCA" w:rsidRDefault="00934BCA" w:rsidP="007E3E38">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7300BDB" w14:textId="77777777" w:rsidR="00934BCA" w:rsidRDefault="00934BCA" w:rsidP="007E3E38">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294384B6" w14:textId="77777777" w:rsidR="00934BCA" w:rsidRDefault="00934BCA" w:rsidP="007E3E38">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46FDC8" w14:textId="77777777" w:rsidR="00934BCA" w:rsidRDefault="00934BCA" w:rsidP="007E3E38">
            <w:pPr>
              <w:pStyle w:val="TAC"/>
              <w:rPr>
                <w:rFonts w:eastAsia="Yu Mincho"/>
                <w:lang w:eastAsia="ja-JP"/>
              </w:rPr>
            </w:pPr>
            <w:r>
              <w:rPr>
                <w:lang w:eastAsia="ja-JP"/>
              </w:rPr>
              <w:t>IMD4</w:t>
            </w:r>
          </w:p>
        </w:tc>
      </w:tr>
      <w:tr w:rsidR="00934BCA" w14:paraId="53268ED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0BFA99A"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DA4B5F" w14:textId="77777777" w:rsidR="00934BCA" w:rsidRDefault="00934BCA" w:rsidP="007E3E38">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88A277F" w14:textId="77777777" w:rsidR="00934BCA" w:rsidRDefault="00934BCA" w:rsidP="007E3E38">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719FE84" w14:textId="77777777" w:rsidR="00934BCA" w:rsidRDefault="00934BCA" w:rsidP="007E3E38">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B45DD74" w14:textId="77777777" w:rsidR="00934BCA" w:rsidRDefault="00934BCA" w:rsidP="007E3E38">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24D7A44" w14:textId="77777777" w:rsidR="00934BCA" w:rsidRDefault="00934BCA" w:rsidP="007E3E38">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61585559"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CF1E96"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8D51F81" w14:textId="77777777" w:rsidR="00934BCA" w:rsidRDefault="00934BCA" w:rsidP="007E3E38">
            <w:pPr>
              <w:pStyle w:val="TAC"/>
              <w:rPr>
                <w:rFonts w:eastAsia="Yu Mincho"/>
                <w:lang w:eastAsia="ja-JP"/>
              </w:rPr>
            </w:pPr>
            <w:r>
              <w:rPr>
                <w:lang w:eastAsia="ja-JP"/>
              </w:rPr>
              <w:t>N/A</w:t>
            </w:r>
          </w:p>
        </w:tc>
      </w:tr>
      <w:tr w:rsidR="00934BCA" w14:paraId="0CDD9CFE"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094305C2"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409EAB" w14:textId="77777777" w:rsidR="00934BCA" w:rsidRDefault="00934BCA" w:rsidP="007E3E38">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13F2FE" w14:textId="77777777" w:rsidR="00934BCA" w:rsidRDefault="00934BCA" w:rsidP="007E3E38">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7D5DD143" w14:textId="77777777" w:rsidR="00934BCA" w:rsidRDefault="00934BCA" w:rsidP="007E3E38">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331F320" w14:textId="77777777" w:rsidR="00934BCA" w:rsidRDefault="00934BCA" w:rsidP="007E3E38">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E48C8CB" w14:textId="77777777" w:rsidR="00934BCA" w:rsidRDefault="00934BCA" w:rsidP="007E3E38">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94C2076" w14:textId="77777777" w:rsidR="00934BCA" w:rsidRDefault="00934BCA" w:rsidP="007E3E38">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862D81" w14:textId="77777777" w:rsidR="00934BCA" w:rsidRDefault="00934BCA" w:rsidP="007E3E38">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8C7127" w14:textId="77777777" w:rsidR="00934BCA" w:rsidRDefault="00934BCA" w:rsidP="007E3E38">
            <w:pPr>
              <w:pStyle w:val="TAC"/>
              <w:rPr>
                <w:rFonts w:eastAsia="Yu Mincho"/>
                <w:lang w:eastAsia="ja-JP"/>
              </w:rPr>
            </w:pPr>
            <w:r>
              <w:rPr>
                <w:lang w:eastAsia="ja-JP"/>
              </w:rPr>
              <w:t>N/A</w:t>
            </w:r>
          </w:p>
        </w:tc>
      </w:tr>
      <w:tr w:rsidR="00934BCA" w14:paraId="6B76D302"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CDC7C1D" w14:textId="77777777" w:rsidR="00934BCA" w:rsidRDefault="00934BCA" w:rsidP="007E3E38">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23516" w14:textId="77777777" w:rsidR="00934BCA" w:rsidRDefault="00934BCA" w:rsidP="007E3E3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B4A96" w14:textId="77777777" w:rsidR="00934BCA" w:rsidRDefault="00934BCA" w:rsidP="007E3E38">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391BCF"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C9A56" w14:textId="77777777" w:rsidR="00934BCA" w:rsidRDefault="00934BCA" w:rsidP="007E3E38">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994D2" w14:textId="77777777" w:rsidR="00934BCA" w:rsidRDefault="00934BCA" w:rsidP="007E3E38">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FF07A2"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D48AB0" w14:textId="77777777" w:rsidR="00934BCA" w:rsidRDefault="00934BCA" w:rsidP="007E3E38">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93FF1" w14:textId="77777777" w:rsidR="00934BCA" w:rsidRDefault="00934BCA" w:rsidP="007E3E38">
            <w:pPr>
              <w:pStyle w:val="TAC"/>
              <w:rPr>
                <w:lang w:eastAsia="ja-JP"/>
              </w:rPr>
            </w:pPr>
            <w:r>
              <w:rPr>
                <w:lang w:eastAsia="ko-KR"/>
              </w:rPr>
              <w:t>N/A</w:t>
            </w:r>
          </w:p>
        </w:tc>
      </w:tr>
      <w:tr w:rsidR="00934BCA" w14:paraId="1E8C40D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889DCBD"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E61B32" w14:textId="77777777" w:rsidR="00934BCA" w:rsidRDefault="00934BCA" w:rsidP="007E3E3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E3383" w14:textId="77777777" w:rsidR="00934BCA" w:rsidRDefault="00934BCA" w:rsidP="007E3E38">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FB2D97"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0BD37" w14:textId="77777777" w:rsidR="00934BCA" w:rsidRDefault="00934BCA" w:rsidP="007E3E3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7CC22" w14:textId="77777777" w:rsidR="00934BCA" w:rsidRDefault="00934BCA" w:rsidP="007E3E38">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9F1670"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32C713F"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15E52" w14:textId="77777777" w:rsidR="00934BCA" w:rsidRDefault="00934BCA" w:rsidP="007E3E38">
            <w:pPr>
              <w:pStyle w:val="TAC"/>
              <w:rPr>
                <w:lang w:eastAsia="ja-JP"/>
              </w:rPr>
            </w:pPr>
            <w:r>
              <w:rPr>
                <w:lang w:eastAsia="ko-KR"/>
              </w:rPr>
              <w:t>N/A</w:t>
            </w:r>
          </w:p>
        </w:tc>
      </w:tr>
      <w:tr w:rsidR="00934BCA" w14:paraId="36D6A02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5A1264C"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6D414" w14:textId="77777777" w:rsidR="00934BCA" w:rsidRDefault="00934BCA" w:rsidP="007E3E3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2CC05" w14:textId="1DF46428"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99C3F8"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FC702" w14:textId="43B30D5A"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236E5" w14:textId="77777777" w:rsidR="00934BCA" w:rsidRDefault="00934BCA" w:rsidP="007E3E38">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80DE9C" w14:textId="77777777" w:rsidR="00934BCA" w:rsidRDefault="00934BCA" w:rsidP="007E3E38">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77E8EFF1"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49F8B2" w14:textId="77777777" w:rsidR="00934BCA" w:rsidRDefault="00934BCA" w:rsidP="007E3E38">
            <w:pPr>
              <w:pStyle w:val="TAC"/>
              <w:rPr>
                <w:lang w:eastAsia="ja-JP"/>
              </w:rPr>
            </w:pPr>
            <w:r>
              <w:rPr>
                <w:lang w:eastAsia="ko-KR"/>
              </w:rPr>
              <w:t>IMD3</w:t>
            </w:r>
            <w:r>
              <w:rPr>
                <w:vertAlign w:val="superscript"/>
                <w:lang w:eastAsia="ko-KR"/>
              </w:rPr>
              <w:t>1, 2</w:t>
            </w:r>
          </w:p>
        </w:tc>
      </w:tr>
      <w:tr w:rsidR="00934BCA" w14:paraId="487276D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2CAC9B0"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A856C2" w14:textId="77777777" w:rsidR="00934BCA" w:rsidRDefault="00934BCA" w:rsidP="007E3E3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150095" w14:textId="77777777" w:rsidR="00934BCA" w:rsidRDefault="00934BCA" w:rsidP="007E3E38">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C41F21"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B2E5F"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ED63E" w14:textId="77777777" w:rsidR="00934BCA" w:rsidRDefault="00934BCA" w:rsidP="007E3E38">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4DD95E"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98EAFA"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7B4E2A" w14:textId="77777777" w:rsidR="00934BCA" w:rsidRDefault="00934BCA" w:rsidP="007E3E38">
            <w:pPr>
              <w:pStyle w:val="TAC"/>
              <w:rPr>
                <w:lang w:eastAsia="ja-JP"/>
              </w:rPr>
            </w:pPr>
            <w:r>
              <w:rPr>
                <w:lang w:eastAsia="ko-KR"/>
              </w:rPr>
              <w:t>N/A</w:t>
            </w:r>
          </w:p>
        </w:tc>
      </w:tr>
      <w:tr w:rsidR="00934BCA" w14:paraId="79DF718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A456720"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9214BD" w14:textId="77777777" w:rsidR="00934BCA" w:rsidRDefault="00934BCA" w:rsidP="007E3E3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24F89" w14:textId="77777777" w:rsidR="00934BCA" w:rsidRDefault="00934BCA" w:rsidP="007E3E38">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21E914"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7617B" w14:textId="77777777" w:rsidR="00934BCA" w:rsidRDefault="00934BCA" w:rsidP="007E3E3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394E2" w14:textId="77777777" w:rsidR="00934BCA" w:rsidRDefault="00934BCA" w:rsidP="007E3E38">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37CD6"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E91CAB"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FDC0EF" w14:textId="77777777" w:rsidR="00934BCA" w:rsidRDefault="00934BCA" w:rsidP="007E3E38">
            <w:pPr>
              <w:pStyle w:val="TAC"/>
              <w:rPr>
                <w:lang w:eastAsia="ja-JP"/>
              </w:rPr>
            </w:pPr>
            <w:r>
              <w:rPr>
                <w:lang w:eastAsia="ko-KR"/>
              </w:rPr>
              <w:t>N/A</w:t>
            </w:r>
          </w:p>
        </w:tc>
      </w:tr>
      <w:tr w:rsidR="00934BCA" w14:paraId="5DA1AF0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C144189"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22DC72" w14:textId="77777777" w:rsidR="00934BCA" w:rsidRDefault="00934BCA" w:rsidP="007E3E3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FB351" w14:textId="4713FFB9"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3F0337"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B4692" w14:textId="654647BA"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F36F7" w14:textId="77777777" w:rsidR="00934BCA" w:rsidRDefault="00934BCA" w:rsidP="007E3E38">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6C792D" w14:textId="77777777" w:rsidR="00934BCA" w:rsidRDefault="00934BCA" w:rsidP="007E3E38">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717165D9"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5D2002" w14:textId="77777777" w:rsidR="00934BCA" w:rsidRDefault="00934BCA" w:rsidP="007E3E38">
            <w:pPr>
              <w:pStyle w:val="TAC"/>
              <w:rPr>
                <w:lang w:eastAsia="ja-JP"/>
              </w:rPr>
            </w:pPr>
            <w:r>
              <w:rPr>
                <w:lang w:eastAsia="ko-KR"/>
              </w:rPr>
              <w:t>IMD4</w:t>
            </w:r>
            <w:r>
              <w:rPr>
                <w:vertAlign w:val="superscript"/>
                <w:lang w:eastAsia="ko-KR"/>
              </w:rPr>
              <w:t>1</w:t>
            </w:r>
          </w:p>
        </w:tc>
      </w:tr>
      <w:tr w:rsidR="00934BCA" w14:paraId="21AAE81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EC4E2F5"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43A00F" w14:textId="77777777" w:rsidR="00934BCA" w:rsidRDefault="00934BCA" w:rsidP="007E3E38">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004C3" w14:textId="77777777" w:rsidR="00934BCA" w:rsidRDefault="00934BCA" w:rsidP="007E3E38">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39837"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34B9F" w14:textId="77777777" w:rsidR="00934BCA" w:rsidRDefault="00934BCA" w:rsidP="007E3E3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90435" w14:textId="77777777" w:rsidR="00934BCA" w:rsidRDefault="00934BCA" w:rsidP="007E3E38">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3318E2"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A4E4F59"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46F17C" w14:textId="77777777" w:rsidR="00934BCA" w:rsidRDefault="00934BCA" w:rsidP="007E3E38">
            <w:pPr>
              <w:pStyle w:val="TAC"/>
              <w:rPr>
                <w:lang w:eastAsia="ja-JP"/>
              </w:rPr>
            </w:pPr>
            <w:r>
              <w:rPr>
                <w:lang w:eastAsia="ko-KR"/>
              </w:rPr>
              <w:t>N/A</w:t>
            </w:r>
          </w:p>
        </w:tc>
      </w:tr>
      <w:tr w:rsidR="00934BCA" w14:paraId="28178D3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4972748"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CAB5F9" w14:textId="77777777" w:rsidR="00934BCA" w:rsidRDefault="00934BCA" w:rsidP="007E3E38">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3C980" w14:textId="77777777" w:rsidR="00934BCA" w:rsidRDefault="00934BCA" w:rsidP="007E3E38">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462E9B" w14:textId="77777777" w:rsidR="00934BCA" w:rsidRDefault="00934BCA" w:rsidP="007E3E3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DAEE" w14:textId="77777777" w:rsidR="00934BCA" w:rsidRDefault="00934BCA" w:rsidP="007E3E38">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9C882" w14:textId="77777777" w:rsidR="00934BCA" w:rsidRDefault="00934BCA" w:rsidP="007E3E38">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4DFA38" w14:textId="77777777" w:rsidR="00934BCA" w:rsidRDefault="00934BCA" w:rsidP="007E3E38">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850BC3" w14:textId="77777777" w:rsidR="00934BCA" w:rsidRDefault="00934BCA" w:rsidP="007E3E3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11460" w14:textId="77777777" w:rsidR="00934BCA" w:rsidRDefault="00934BCA" w:rsidP="007E3E38">
            <w:pPr>
              <w:pStyle w:val="TAC"/>
              <w:rPr>
                <w:lang w:eastAsia="ja-JP"/>
              </w:rPr>
            </w:pPr>
            <w:r>
              <w:rPr>
                <w:lang w:eastAsia="ko-KR"/>
              </w:rPr>
              <w:t>N/A</w:t>
            </w:r>
          </w:p>
        </w:tc>
      </w:tr>
      <w:tr w:rsidR="00934BCA" w14:paraId="3BF1D405"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A91C8B5"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CD8B0A" w14:textId="77777777" w:rsidR="00934BCA" w:rsidRDefault="00934BCA" w:rsidP="007E3E38">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5BDCD2" w14:textId="543A9D82" w:rsidR="00934BCA" w:rsidRDefault="00934BCA" w:rsidP="007E3E38">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332421" w14:textId="77777777" w:rsidR="00934BCA" w:rsidRDefault="00934BCA" w:rsidP="007E3E38">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DD688" w14:textId="67B9767D" w:rsidR="00934BCA" w:rsidRDefault="00934BCA" w:rsidP="007E3E3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C29B9" w14:textId="77777777" w:rsidR="00934BCA" w:rsidRDefault="00934BCA" w:rsidP="007E3E38">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98408" w14:textId="77777777" w:rsidR="00934BCA" w:rsidRDefault="00934BCA" w:rsidP="007E3E38">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5CCB2156" w14:textId="77777777" w:rsidR="00934BCA" w:rsidRDefault="00934BCA" w:rsidP="007E3E3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CAD8F3" w14:textId="77777777" w:rsidR="00934BCA" w:rsidRDefault="00934BCA" w:rsidP="007E3E38">
            <w:pPr>
              <w:pStyle w:val="TAC"/>
              <w:rPr>
                <w:lang w:eastAsia="ja-JP"/>
              </w:rPr>
            </w:pPr>
            <w:r>
              <w:rPr>
                <w:lang w:eastAsia="ko-KR"/>
              </w:rPr>
              <w:t>IMD4</w:t>
            </w:r>
          </w:p>
        </w:tc>
      </w:tr>
      <w:tr w:rsidR="00934BCA" w14:paraId="36F0BEB8"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75F9377" w14:textId="77777777" w:rsidR="00934BCA" w:rsidRDefault="00934BCA" w:rsidP="007E3E38">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38A9194B" w14:textId="77777777" w:rsidR="00934BCA" w:rsidRDefault="00934BCA" w:rsidP="007E3E3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A3C1CA6" w14:textId="510399B0"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F23F44D" w14:textId="77777777" w:rsidR="00934BCA" w:rsidRDefault="00934BCA" w:rsidP="007E3E38">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6032AC" w14:textId="122BCD95"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284BE57" w14:textId="77777777" w:rsidR="00934BCA" w:rsidRDefault="00934BCA" w:rsidP="007E3E38">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986B884" w14:textId="77777777" w:rsidR="00934BCA" w:rsidRDefault="00934BCA" w:rsidP="007E3E38">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0061808B"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8CFDC8" w14:textId="77777777" w:rsidR="00934BCA" w:rsidRDefault="00934BCA" w:rsidP="007E3E38">
            <w:pPr>
              <w:pStyle w:val="TAC"/>
              <w:rPr>
                <w:rFonts w:cs="Arial"/>
                <w:lang w:eastAsia="ko-KR"/>
              </w:rPr>
            </w:pPr>
            <w:r>
              <w:rPr>
                <w:rFonts w:eastAsia="Yu Mincho"/>
                <w:lang w:eastAsia="ja-JP"/>
              </w:rPr>
              <w:t>IMD</w:t>
            </w:r>
            <w:r>
              <w:t>3</w:t>
            </w:r>
            <w:r>
              <w:rPr>
                <w:rFonts w:eastAsia="Yu Mincho"/>
                <w:vertAlign w:val="superscript"/>
                <w:lang w:eastAsia="ja-JP"/>
              </w:rPr>
              <w:t>1,2</w:t>
            </w:r>
          </w:p>
        </w:tc>
      </w:tr>
      <w:tr w:rsidR="00934BCA" w14:paraId="7E3B0D77" w14:textId="77777777" w:rsidTr="00842524">
        <w:trPr>
          <w:trHeight w:val="187"/>
          <w:jc w:val="center"/>
        </w:trPr>
        <w:tc>
          <w:tcPr>
            <w:tcW w:w="2005" w:type="dxa"/>
            <w:tcBorders>
              <w:top w:val="nil"/>
              <w:left w:val="single" w:sz="4" w:space="0" w:color="auto"/>
              <w:bottom w:val="nil"/>
              <w:right w:val="single" w:sz="4" w:space="0" w:color="auto"/>
            </w:tcBorders>
          </w:tcPr>
          <w:p w14:paraId="4CD171A2"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1370F" w14:textId="77777777" w:rsidR="00934BCA" w:rsidRDefault="00934BCA" w:rsidP="007E3E38">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BAA00CF" w14:textId="77777777" w:rsidR="00934BCA" w:rsidRDefault="00934BCA" w:rsidP="007E3E38">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3EDCE2F" w14:textId="77777777" w:rsidR="00934BCA" w:rsidRDefault="00934BCA" w:rsidP="007E3E38">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0B9167" w14:textId="77777777" w:rsidR="00934BCA" w:rsidRDefault="00934BCA" w:rsidP="007E3E3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D5FC54" w14:textId="77777777" w:rsidR="00934BCA" w:rsidRDefault="00934BCA" w:rsidP="007E3E38">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73DE92D" w14:textId="77777777" w:rsidR="00934BCA" w:rsidRDefault="00934BCA" w:rsidP="007E3E38">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2721D7"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9FB51" w14:textId="77777777" w:rsidR="00934BCA" w:rsidRDefault="00934BCA" w:rsidP="007E3E38">
            <w:pPr>
              <w:pStyle w:val="TAC"/>
              <w:rPr>
                <w:rFonts w:cs="Arial"/>
                <w:lang w:eastAsia="ko-KR"/>
              </w:rPr>
            </w:pPr>
            <w:r>
              <w:rPr>
                <w:rFonts w:eastAsia="Yu Mincho"/>
                <w:lang w:eastAsia="ja-JP"/>
              </w:rPr>
              <w:t>N/A</w:t>
            </w:r>
          </w:p>
        </w:tc>
      </w:tr>
      <w:tr w:rsidR="00934BCA" w14:paraId="51637F4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A809387"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A88146" w14:textId="77777777" w:rsidR="00934BCA" w:rsidRDefault="00934BCA" w:rsidP="007E3E3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68745576" w14:textId="77777777" w:rsidR="00934BCA" w:rsidRDefault="00934BCA" w:rsidP="007E3E38">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1FF7399" w14:textId="77777777" w:rsidR="00934BCA" w:rsidRDefault="00934BCA" w:rsidP="007E3E38">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002855B" w14:textId="77777777" w:rsidR="00934BCA" w:rsidRDefault="00934BCA" w:rsidP="007E3E3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BC2C68F" w14:textId="77777777" w:rsidR="00934BCA" w:rsidRDefault="00934BCA" w:rsidP="007E3E38">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A480EE6" w14:textId="77777777" w:rsidR="00934BCA" w:rsidRDefault="00934BCA" w:rsidP="007E3E38">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707B2D"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323D38" w14:textId="77777777" w:rsidR="00934BCA" w:rsidRDefault="00934BCA" w:rsidP="007E3E38">
            <w:pPr>
              <w:pStyle w:val="TAC"/>
              <w:rPr>
                <w:rFonts w:cs="Arial"/>
                <w:lang w:eastAsia="ko-KR"/>
              </w:rPr>
            </w:pPr>
            <w:r>
              <w:rPr>
                <w:rFonts w:eastAsia="Yu Mincho" w:cs="Arial"/>
                <w:lang w:eastAsia="ja-JP"/>
              </w:rPr>
              <w:t>N/A</w:t>
            </w:r>
          </w:p>
        </w:tc>
      </w:tr>
      <w:tr w:rsidR="00934BCA" w14:paraId="68B3FAA4" w14:textId="77777777" w:rsidTr="00842524">
        <w:trPr>
          <w:trHeight w:val="187"/>
          <w:jc w:val="center"/>
        </w:trPr>
        <w:tc>
          <w:tcPr>
            <w:tcW w:w="2005" w:type="dxa"/>
            <w:tcBorders>
              <w:top w:val="nil"/>
              <w:left w:val="single" w:sz="4" w:space="0" w:color="auto"/>
              <w:bottom w:val="nil"/>
              <w:right w:val="single" w:sz="4" w:space="0" w:color="auto"/>
            </w:tcBorders>
            <w:hideMark/>
          </w:tcPr>
          <w:p w14:paraId="7117DE2D" w14:textId="77777777" w:rsidR="00934BCA" w:rsidRDefault="00934BCA" w:rsidP="007E3E38">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3BB35471" w14:textId="77777777" w:rsidR="00934BCA" w:rsidRDefault="00934BCA" w:rsidP="007E3E3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9BB42B3" w14:textId="77777777" w:rsidR="00934BCA" w:rsidRDefault="00934BCA" w:rsidP="007E3E38">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FFAAA16" w14:textId="77777777" w:rsidR="00934BCA" w:rsidRDefault="00934BCA" w:rsidP="007E3E3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5BFEC2" w14:textId="77777777" w:rsidR="00934BCA" w:rsidRDefault="00934BCA" w:rsidP="007E3E38">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49407B" w14:textId="77777777" w:rsidR="00934BCA" w:rsidRDefault="00934BCA" w:rsidP="007E3E38">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73B66A8" w14:textId="77777777" w:rsidR="00934BCA" w:rsidRDefault="00934BCA" w:rsidP="007E3E3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DE08CE"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04B581" w14:textId="77777777" w:rsidR="00934BCA" w:rsidRDefault="00934BCA" w:rsidP="007E3E38">
            <w:pPr>
              <w:pStyle w:val="TAC"/>
              <w:rPr>
                <w:rFonts w:cs="Arial"/>
                <w:lang w:eastAsia="ko-KR"/>
              </w:rPr>
            </w:pPr>
            <w:r>
              <w:rPr>
                <w:rFonts w:eastAsia="Malgun Gothic"/>
                <w:lang w:eastAsia="ko-KR"/>
              </w:rPr>
              <w:t>N/A</w:t>
            </w:r>
          </w:p>
        </w:tc>
      </w:tr>
      <w:tr w:rsidR="00934BCA" w14:paraId="1FA0BE47" w14:textId="77777777" w:rsidTr="00842524">
        <w:trPr>
          <w:trHeight w:val="187"/>
          <w:jc w:val="center"/>
        </w:trPr>
        <w:tc>
          <w:tcPr>
            <w:tcW w:w="2005" w:type="dxa"/>
            <w:tcBorders>
              <w:top w:val="nil"/>
              <w:left w:val="single" w:sz="4" w:space="0" w:color="auto"/>
              <w:bottom w:val="nil"/>
              <w:right w:val="single" w:sz="4" w:space="0" w:color="auto"/>
            </w:tcBorders>
          </w:tcPr>
          <w:p w14:paraId="5BA34B41"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AE91D" w14:textId="77777777" w:rsidR="00934BCA" w:rsidRDefault="00934BCA" w:rsidP="007E3E3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61DB19C" w14:textId="77777777" w:rsidR="00934BCA" w:rsidRDefault="00934BCA" w:rsidP="007E3E38">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7C3390B9" w14:textId="77777777" w:rsidR="00934BCA" w:rsidRDefault="00934BCA" w:rsidP="007E3E38">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440E5A" w14:textId="77777777" w:rsidR="00934BCA" w:rsidRDefault="00934BCA" w:rsidP="007E3E3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E78A5C" w14:textId="77777777" w:rsidR="00934BCA" w:rsidRDefault="00934BCA" w:rsidP="007E3E38">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FB3A1F8" w14:textId="77777777" w:rsidR="00934BCA" w:rsidRDefault="00934BCA" w:rsidP="007E3E3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5989EC"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0D130D" w14:textId="77777777" w:rsidR="00934BCA" w:rsidRDefault="00934BCA" w:rsidP="007E3E38">
            <w:pPr>
              <w:pStyle w:val="TAC"/>
              <w:rPr>
                <w:rFonts w:cs="Arial"/>
                <w:lang w:eastAsia="ko-KR"/>
              </w:rPr>
            </w:pPr>
            <w:r>
              <w:rPr>
                <w:rFonts w:eastAsia="Malgun Gothic"/>
                <w:lang w:eastAsia="ko-KR"/>
              </w:rPr>
              <w:t>N/A</w:t>
            </w:r>
          </w:p>
        </w:tc>
      </w:tr>
      <w:tr w:rsidR="00934BCA" w14:paraId="532D58C7" w14:textId="77777777" w:rsidTr="00842524">
        <w:trPr>
          <w:trHeight w:val="187"/>
          <w:jc w:val="center"/>
        </w:trPr>
        <w:tc>
          <w:tcPr>
            <w:tcW w:w="2005" w:type="dxa"/>
            <w:tcBorders>
              <w:top w:val="nil"/>
              <w:left w:val="single" w:sz="4" w:space="0" w:color="auto"/>
              <w:bottom w:val="nil"/>
              <w:right w:val="single" w:sz="4" w:space="0" w:color="auto"/>
            </w:tcBorders>
          </w:tcPr>
          <w:p w14:paraId="74B07A7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7FF4D" w14:textId="77777777" w:rsidR="00934BCA" w:rsidRDefault="00934BCA" w:rsidP="007E3E3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7EA0A69" w14:textId="357A7C09"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89E2508" w14:textId="77777777" w:rsidR="00934BCA" w:rsidRDefault="00934BCA" w:rsidP="007E3E38">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5FF50F0" w14:textId="36F533DF"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ED0E766" w14:textId="77777777" w:rsidR="00934BCA" w:rsidRDefault="00934BCA" w:rsidP="007E3E38">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F49F039" w14:textId="77777777" w:rsidR="00934BCA" w:rsidRDefault="00934BCA" w:rsidP="007E3E38">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2918F13"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2AB9FA" w14:textId="77777777" w:rsidR="00934BCA" w:rsidRDefault="00934BCA" w:rsidP="007E3E38">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934BCA" w14:paraId="2261457A" w14:textId="77777777" w:rsidTr="00842524">
        <w:trPr>
          <w:trHeight w:val="187"/>
          <w:jc w:val="center"/>
        </w:trPr>
        <w:tc>
          <w:tcPr>
            <w:tcW w:w="2005" w:type="dxa"/>
            <w:tcBorders>
              <w:top w:val="nil"/>
              <w:left w:val="single" w:sz="4" w:space="0" w:color="auto"/>
              <w:bottom w:val="nil"/>
              <w:right w:val="single" w:sz="4" w:space="0" w:color="auto"/>
            </w:tcBorders>
          </w:tcPr>
          <w:p w14:paraId="0DB3A389"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57F0F" w14:textId="77777777" w:rsidR="00934BCA" w:rsidRDefault="00934BCA" w:rsidP="007E3E3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5383671" w14:textId="77777777" w:rsidR="00934BCA" w:rsidRDefault="00934BCA" w:rsidP="007E3E38">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88D7EA5" w14:textId="77777777" w:rsidR="00934BCA" w:rsidRDefault="00934BCA" w:rsidP="007E3E38">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404181" w14:textId="77777777" w:rsidR="00934BCA" w:rsidRDefault="00934BCA" w:rsidP="007E3E38">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1DC93A" w14:textId="77777777" w:rsidR="00934BCA" w:rsidRDefault="00934BCA" w:rsidP="007E3E38">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CBDAE54" w14:textId="77777777" w:rsidR="00934BCA" w:rsidRDefault="00934BCA" w:rsidP="007E3E3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D5BAD0"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6C7F6E" w14:textId="77777777" w:rsidR="00934BCA" w:rsidRDefault="00934BCA" w:rsidP="007E3E38">
            <w:pPr>
              <w:pStyle w:val="TAC"/>
              <w:rPr>
                <w:rFonts w:cs="Arial"/>
                <w:lang w:eastAsia="ko-KR"/>
              </w:rPr>
            </w:pPr>
            <w:r>
              <w:rPr>
                <w:rFonts w:eastAsia="Malgun Gothic"/>
                <w:lang w:eastAsia="ko-KR"/>
              </w:rPr>
              <w:t>N/A</w:t>
            </w:r>
          </w:p>
        </w:tc>
      </w:tr>
      <w:tr w:rsidR="00934BCA" w14:paraId="5136C724" w14:textId="77777777" w:rsidTr="00842524">
        <w:trPr>
          <w:trHeight w:val="187"/>
          <w:jc w:val="center"/>
        </w:trPr>
        <w:tc>
          <w:tcPr>
            <w:tcW w:w="2005" w:type="dxa"/>
            <w:tcBorders>
              <w:top w:val="nil"/>
              <w:left w:val="single" w:sz="4" w:space="0" w:color="auto"/>
              <w:bottom w:val="nil"/>
              <w:right w:val="single" w:sz="4" w:space="0" w:color="auto"/>
            </w:tcBorders>
          </w:tcPr>
          <w:p w14:paraId="08B31AB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567BA" w14:textId="77777777" w:rsidR="00934BCA" w:rsidRDefault="00934BCA" w:rsidP="007E3E3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023924B7" w14:textId="77D3BA3D"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42214C" w14:textId="77777777" w:rsidR="00934BCA" w:rsidRDefault="00934BCA" w:rsidP="007E3E38">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044FE2" w14:textId="109CBA43"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795178" w14:textId="77777777" w:rsidR="00934BCA" w:rsidRDefault="00934BCA" w:rsidP="007E3E38">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6371D32" w14:textId="77777777" w:rsidR="00934BCA" w:rsidRDefault="00934BCA" w:rsidP="007E3E38">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B67CE46"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6120DE" w14:textId="77777777" w:rsidR="00934BCA" w:rsidRDefault="00934BCA" w:rsidP="007E3E38">
            <w:pPr>
              <w:pStyle w:val="TAC"/>
              <w:rPr>
                <w:rFonts w:cs="Arial"/>
                <w:lang w:eastAsia="ko-KR"/>
              </w:rPr>
            </w:pPr>
            <w:r>
              <w:rPr>
                <w:rFonts w:eastAsia="Malgun Gothic"/>
                <w:lang w:eastAsia="ko-KR"/>
              </w:rPr>
              <w:t>IMD5</w:t>
            </w:r>
            <w:r>
              <w:rPr>
                <w:rFonts w:eastAsia="Yu Mincho"/>
                <w:vertAlign w:val="superscript"/>
                <w:lang w:eastAsia="ja-JP"/>
              </w:rPr>
              <w:t>3</w:t>
            </w:r>
          </w:p>
        </w:tc>
      </w:tr>
      <w:tr w:rsidR="00934BCA" w14:paraId="133BBF35" w14:textId="77777777" w:rsidTr="00842524">
        <w:trPr>
          <w:trHeight w:val="187"/>
          <w:jc w:val="center"/>
        </w:trPr>
        <w:tc>
          <w:tcPr>
            <w:tcW w:w="2005" w:type="dxa"/>
            <w:tcBorders>
              <w:top w:val="nil"/>
              <w:left w:val="single" w:sz="4" w:space="0" w:color="auto"/>
              <w:bottom w:val="nil"/>
              <w:right w:val="single" w:sz="4" w:space="0" w:color="auto"/>
            </w:tcBorders>
          </w:tcPr>
          <w:p w14:paraId="3D82942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7B9C53" w14:textId="77777777" w:rsidR="00934BCA" w:rsidRDefault="00934BCA" w:rsidP="007E3E3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2290069" w14:textId="77777777" w:rsidR="00934BCA" w:rsidRDefault="00934BCA" w:rsidP="007E3E38">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7A0170F7" w14:textId="77777777" w:rsidR="00934BCA" w:rsidRDefault="00934BCA" w:rsidP="007E3E38">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457B61C" w14:textId="77777777" w:rsidR="00934BCA" w:rsidRDefault="00934BCA" w:rsidP="007E3E3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3F21CD3" w14:textId="77777777" w:rsidR="00934BCA" w:rsidRDefault="00934BCA" w:rsidP="007E3E38">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0A489D87" w14:textId="77777777" w:rsidR="00934BCA" w:rsidRDefault="00934BCA" w:rsidP="007E3E38">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CFF37A"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C41F9" w14:textId="77777777" w:rsidR="00934BCA" w:rsidRDefault="00934BCA" w:rsidP="007E3E38">
            <w:pPr>
              <w:pStyle w:val="TAC"/>
              <w:rPr>
                <w:rFonts w:cs="Arial"/>
                <w:lang w:eastAsia="ko-KR"/>
              </w:rPr>
            </w:pPr>
            <w:r>
              <w:rPr>
                <w:rFonts w:eastAsia="Malgun Gothic"/>
                <w:lang w:eastAsia="ko-KR"/>
              </w:rPr>
              <w:t>N/A</w:t>
            </w:r>
          </w:p>
        </w:tc>
      </w:tr>
      <w:tr w:rsidR="00934BCA" w14:paraId="68DB4D57" w14:textId="77777777" w:rsidTr="00842524">
        <w:trPr>
          <w:trHeight w:val="187"/>
          <w:jc w:val="center"/>
        </w:trPr>
        <w:tc>
          <w:tcPr>
            <w:tcW w:w="2005" w:type="dxa"/>
            <w:tcBorders>
              <w:top w:val="nil"/>
              <w:left w:val="single" w:sz="4" w:space="0" w:color="auto"/>
              <w:bottom w:val="nil"/>
              <w:right w:val="single" w:sz="4" w:space="0" w:color="auto"/>
            </w:tcBorders>
          </w:tcPr>
          <w:p w14:paraId="76230E3F"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6775B" w14:textId="77777777" w:rsidR="00934BCA" w:rsidRDefault="00934BCA" w:rsidP="007E3E38">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97DAA42" w14:textId="67A258CE" w:rsidR="00934BCA" w:rsidRDefault="00934BCA" w:rsidP="007E3E38">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4F99BC4" w14:textId="77777777" w:rsidR="00934BCA" w:rsidRDefault="00934BCA" w:rsidP="007E3E38">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6D9765C" w14:textId="5A35C714" w:rsidR="00934BCA" w:rsidRDefault="00934BCA" w:rsidP="007E3E38">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9E7E30" w14:textId="77777777" w:rsidR="00934BCA" w:rsidRDefault="00934BCA" w:rsidP="007E3E38">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E5BDE51" w14:textId="77777777" w:rsidR="00934BCA" w:rsidRDefault="00934BCA" w:rsidP="007E3E38">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56C8BF6" w14:textId="77777777" w:rsidR="00934BCA" w:rsidRDefault="00934BCA" w:rsidP="007E3E3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24198" w14:textId="77777777" w:rsidR="00934BCA" w:rsidRDefault="00934BCA" w:rsidP="007E3E38">
            <w:pPr>
              <w:pStyle w:val="TAC"/>
              <w:rPr>
                <w:rFonts w:cs="Arial"/>
                <w:lang w:eastAsia="ko-KR"/>
              </w:rPr>
            </w:pPr>
            <w:r>
              <w:rPr>
                <w:rFonts w:eastAsia="Yu Mincho"/>
                <w:lang w:eastAsia="ja-JP"/>
              </w:rPr>
              <w:t>IMD</w:t>
            </w:r>
            <w:r>
              <w:t>3</w:t>
            </w:r>
            <w:r>
              <w:rPr>
                <w:rFonts w:eastAsia="Yu Mincho"/>
                <w:vertAlign w:val="superscript"/>
                <w:lang w:eastAsia="ja-JP"/>
              </w:rPr>
              <w:t>1,2</w:t>
            </w:r>
          </w:p>
        </w:tc>
      </w:tr>
      <w:tr w:rsidR="00934BCA" w14:paraId="568C97FB" w14:textId="77777777" w:rsidTr="00842524">
        <w:trPr>
          <w:trHeight w:val="187"/>
          <w:jc w:val="center"/>
        </w:trPr>
        <w:tc>
          <w:tcPr>
            <w:tcW w:w="2005" w:type="dxa"/>
            <w:tcBorders>
              <w:top w:val="nil"/>
              <w:left w:val="single" w:sz="4" w:space="0" w:color="auto"/>
              <w:bottom w:val="nil"/>
              <w:right w:val="single" w:sz="4" w:space="0" w:color="auto"/>
            </w:tcBorders>
          </w:tcPr>
          <w:p w14:paraId="4032FCB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6BB58" w14:textId="77777777" w:rsidR="00934BCA" w:rsidRDefault="00934BCA" w:rsidP="007E3E38">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61E1342" w14:textId="77777777" w:rsidR="00934BCA" w:rsidRDefault="00934BCA" w:rsidP="007E3E38">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6AD5A137" w14:textId="77777777" w:rsidR="00934BCA" w:rsidRDefault="00934BCA" w:rsidP="007E3E38">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96BDCF" w14:textId="77777777" w:rsidR="00934BCA" w:rsidRDefault="00934BCA" w:rsidP="007E3E38">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FC675E" w14:textId="77777777" w:rsidR="00934BCA" w:rsidRDefault="00934BCA" w:rsidP="007E3E38">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B1671B0" w14:textId="77777777" w:rsidR="00934BCA" w:rsidRDefault="00934BCA" w:rsidP="007E3E38">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146666"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91B64" w14:textId="77777777" w:rsidR="00934BCA" w:rsidRDefault="00934BCA" w:rsidP="007E3E38">
            <w:pPr>
              <w:pStyle w:val="TAC"/>
              <w:rPr>
                <w:rFonts w:cs="Arial"/>
                <w:lang w:eastAsia="ko-KR"/>
              </w:rPr>
            </w:pPr>
            <w:r>
              <w:rPr>
                <w:rFonts w:eastAsia="Yu Mincho"/>
                <w:lang w:eastAsia="ja-JP"/>
              </w:rPr>
              <w:t>N/A</w:t>
            </w:r>
          </w:p>
        </w:tc>
      </w:tr>
      <w:tr w:rsidR="00934BCA" w14:paraId="3855A96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AAF4B0D" w14:textId="77777777" w:rsidR="00934BCA" w:rsidRDefault="00934BCA" w:rsidP="007E3E3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F2DE1" w14:textId="77777777" w:rsidR="00934BCA" w:rsidRDefault="00934BCA" w:rsidP="007E3E38">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9EFE9C1" w14:textId="77777777" w:rsidR="00934BCA" w:rsidRDefault="00934BCA" w:rsidP="007E3E38">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3E762DD" w14:textId="77777777" w:rsidR="00934BCA" w:rsidRDefault="00934BCA" w:rsidP="007E3E38">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EC87248" w14:textId="77777777" w:rsidR="00934BCA" w:rsidRDefault="00934BCA" w:rsidP="007E3E38">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AD4FE42" w14:textId="77777777" w:rsidR="00934BCA" w:rsidRDefault="00934BCA" w:rsidP="007E3E38">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82B1C78" w14:textId="77777777" w:rsidR="00934BCA" w:rsidRDefault="00934BCA" w:rsidP="007E3E38">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EFF00C" w14:textId="77777777" w:rsidR="00934BCA" w:rsidRDefault="00934BCA" w:rsidP="007E3E3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8EF00" w14:textId="77777777" w:rsidR="00934BCA" w:rsidRDefault="00934BCA" w:rsidP="007E3E38">
            <w:pPr>
              <w:pStyle w:val="TAC"/>
              <w:rPr>
                <w:rFonts w:cs="Arial"/>
                <w:lang w:eastAsia="ko-KR"/>
              </w:rPr>
            </w:pPr>
            <w:r>
              <w:rPr>
                <w:rFonts w:eastAsia="Yu Mincho" w:cs="Arial"/>
                <w:lang w:eastAsia="ja-JP"/>
              </w:rPr>
              <w:t>N/A</w:t>
            </w:r>
          </w:p>
        </w:tc>
      </w:tr>
      <w:tr w:rsidR="0094160A" w14:paraId="139195F2"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504BBA" w14:textId="77777777" w:rsidR="0094160A" w:rsidRDefault="0094160A" w:rsidP="0094160A">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75F5B7" w14:textId="77777777" w:rsidR="0094160A" w:rsidRDefault="0094160A" w:rsidP="0094160A">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02A79" w14:textId="77777777" w:rsidR="0094160A" w:rsidRDefault="0094160A" w:rsidP="0094160A">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4A3841" w14:textId="77777777" w:rsidR="0094160A" w:rsidRDefault="0094160A" w:rsidP="0094160A">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CD659" w14:textId="77777777" w:rsidR="0094160A" w:rsidRDefault="0094160A" w:rsidP="0094160A">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81223" w14:textId="01682341" w:rsidR="0094160A" w:rsidRDefault="0094160A" w:rsidP="0094160A">
            <w:pPr>
              <w:pStyle w:val="TAC"/>
              <w:rPr>
                <w:szCs w:val="18"/>
              </w:rPr>
            </w:pPr>
            <w:r>
              <w:rPr>
                <w:color w:val="000000"/>
                <w:lang w:val="en-US"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FCA1A8" w14:textId="77777777" w:rsidR="0094160A" w:rsidRDefault="0094160A" w:rsidP="0094160A">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274CF" w14:textId="77777777" w:rsidR="0094160A" w:rsidRDefault="0094160A" w:rsidP="0094160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D80DAD" w14:textId="77777777" w:rsidR="0094160A" w:rsidRDefault="0094160A" w:rsidP="0094160A">
            <w:pPr>
              <w:pStyle w:val="TAC"/>
              <w:rPr>
                <w:color w:val="000000"/>
                <w:lang w:val="en-US" w:eastAsia="zh-CN"/>
              </w:rPr>
            </w:pPr>
            <w:r>
              <w:rPr>
                <w:color w:val="000000"/>
                <w:lang w:val="en-US" w:eastAsia="zh-CN"/>
              </w:rPr>
              <w:t>N/A</w:t>
            </w:r>
          </w:p>
        </w:tc>
      </w:tr>
      <w:tr w:rsidR="00934BCA" w14:paraId="1A96FCE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3320E33"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79797" w14:textId="77777777" w:rsidR="00934BCA" w:rsidRDefault="00934BCA" w:rsidP="007E3E38">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F4643" w14:textId="5C2327DA" w:rsidR="00934BCA" w:rsidRDefault="00934BCA" w:rsidP="007E3E38">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1739FB" w14:textId="77777777" w:rsidR="00934BCA" w:rsidRDefault="00934BCA" w:rsidP="007E3E38">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80A28" w14:textId="4BBCAB04" w:rsidR="00934BCA" w:rsidRDefault="00934BCA" w:rsidP="007E3E38">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A6E4F" w14:textId="77777777" w:rsidR="00934BCA" w:rsidRDefault="00934BCA" w:rsidP="007E3E38">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769500" w14:textId="77777777" w:rsidR="00934BCA" w:rsidRDefault="00934BCA" w:rsidP="007E3E38">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3F2C10" w14:textId="77777777" w:rsidR="00934BCA" w:rsidRDefault="00934BCA" w:rsidP="007E3E3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8A66D0" w14:textId="77777777" w:rsidR="00934BCA" w:rsidRDefault="00934BCA" w:rsidP="007E3E38">
            <w:pPr>
              <w:pStyle w:val="TAC"/>
              <w:rPr>
                <w:color w:val="000000"/>
                <w:lang w:val="en-US" w:eastAsia="zh-CN"/>
              </w:rPr>
            </w:pPr>
            <w:r>
              <w:rPr>
                <w:color w:val="000000"/>
                <w:lang w:val="en-US" w:eastAsia="zh-CN"/>
              </w:rPr>
              <w:t>IMD4</w:t>
            </w:r>
          </w:p>
        </w:tc>
      </w:tr>
      <w:tr w:rsidR="00934BCA" w14:paraId="22E95D69"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D71CEE4"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1ABC8D" w14:textId="77777777" w:rsidR="00934BCA" w:rsidRDefault="00934BCA" w:rsidP="007E3E38">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017C8" w14:textId="77777777" w:rsidR="00934BCA" w:rsidRDefault="00934BCA" w:rsidP="007E3E38">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5D3418" w14:textId="77777777" w:rsidR="00934BCA" w:rsidRDefault="00934BCA" w:rsidP="007E3E38">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43E6E" w14:textId="77777777" w:rsidR="00934BCA" w:rsidRDefault="00934BCA" w:rsidP="007E3E38">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BE743" w14:textId="77777777" w:rsidR="00934BCA" w:rsidRDefault="00934BCA" w:rsidP="007E3E38">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3E55C" w14:textId="77777777" w:rsidR="00934BCA" w:rsidRDefault="00934BCA" w:rsidP="007E3E38">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2C32D" w14:textId="77777777" w:rsidR="00934BCA" w:rsidRDefault="00934BCA" w:rsidP="007E3E38">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667D80" w14:textId="77777777" w:rsidR="00934BCA" w:rsidRDefault="00934BCA" w:rsidP="007E3E38">
            <w:pPr>
              <w:pStyle w:val="TAC"/>
              <w:rPr>
                <w:color w:val="000000"/>
                <w:lang w:val="en-US" w:eastAsia="zh-CN"/>
              </w:rPr>
            </w:pPr>
            <w:r>
              <w:rPr>
                <w:color w:val="000000"/>
                <w:lang w:val="en-US" w:eastAsia="zh-CN"/>
              </w:rPr>
              <w:t>N/A</w:t>
            </w:r>
          </w:p>
        </w:tc>
      </w:tr>
      <w:tr w:rsidR="00934BCA" w14:paraId="68BAB407"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DB14AAD" w14:textId="77777777" w:rsidR="00934BCA" w:rsidRDefault="00934BCA" w:rsidP="007E3E38">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458ABE44" w14:textId="77777777" w:rsidR="00934BCA" w:rsidRDefault="00934BCA" w:rsidP="007E3E38">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6B2146F" w14:textId="1FF9839C" w:rsidR="00934BCA" w:rsidRDefault="00934BCA" w:rsidP="007E3E38">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C6EF72" w14:textId="77777777" w:rsidR="00934BCA" w:rsidRDefault="00934BCA" w:rsidP="007E3E38">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2DCAB79" w14:textId="423AB244" w:rsidR="00934BCA" w:rsidRDefault="00934BCA" w:rsidP="007E3E38">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6AB309A" w14:textId="77777777" w:rsidR="00934BCA" w:rsidRDefault="00934BCA" w:rsidP="007E3E38">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074504C" w14:textId="77777777" w:rsidR="00934BCA" w:rsidRDefault="00934BCA" w:rsidP="007E3E38">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493950F8" w14:textId="77777777" w:rsidR="00934BCA" w:rsidRDefault="00934BCA" w:rsidP="007E3E38">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E4205F" w14:textId="77777777" w:rsidR="00934BCA" w:rsidRDefault="00934BCA" w:rsidP="007E3E38">
            <w:pPr>
              <w:pStyle w:val="TAC"/>
              <w:rPr>
                <w:color w:val="000000"/>
                <w:lang w:val="en-US" w:eastAsia="zh-CN"/>
              </w:rPr>
            </w:pPr>
            <w:r>
              <w:rPr>
                <w:rFonts w:cs="Arial"/>
                <w:color w:val="000000"/>
                <w:szCs w:val="18"/>
                <w:lang w:eastAsia="ja-JP"/>
              </w:rPr>
              <w:t>IMD3</w:t>
            </w:r>
          </w:p>
        </w:tc>
      </w:tr>
      <w:tr w:rsidR="00934BCA" w14:paraId="6F205CF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D995060" w14:textId="77777777" w:rsidR="00934BCA" w:rsidRDefault="00934BCA" w:rsidP="007E3E38">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AD58ED" w14:textId="77777777" w:rsidR="00934BCA" w:rsidRDefault="00934BCA" w:rsidP="007E3E38">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5E396512" w14:textId="77777777" w:rsidR="00934BCA" w:rsidRDefault="00934BCA" w:rsidP="007E3E38">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AE74FBC" w14:textId="77777777" w:rsidR="00934BCA" w:rsidRDefault="00934BCA" w:rsidP="007E3E38">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EAC439" w14:textId="77777777" w:rsidR="00934BCA" w:rsidRDefault="00934BCA" w:rsidP="007E3E38">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76B240" w14:textId="77777777" w:rsidR="00934BCA" w:rsidRDefault="00934BCA" w:rsidP="007E3E38">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FA0F853" w14:textId="77777777" w:rsidR="00934BCA" w:rsidRDefault="00934BCA" w:rsidP="007E3E38">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634F09" w14:textId="77777777" w:rsidR="00934BCA" w:rsidRDefault="00934BCA" w:rsidP="007E3E38">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55DBDFAA" w14:textId="77777777" w:rsidR="00934BCA" w:rsidRDefault="00934BCA" w:rsidP="007E3E38">
            <w:pPr>
              <w:pStyle w:val="TAC"/>
              <w:rPr>
                <w:color w:val="000000"/>
                <w:lang w:val="en-US" w:eastAsia="zh-CN"/>
              </w:rPr>
            </w:pPr>
            <w:r>
              <w:rPr>
                <w:rFonts w:cs="Arial"/>
                <w:color w:val="000000"/>
                <w:szCs w:val="18"/>
                <w:lang w:eastAsia="ja-JP"/>
              </w:rPr>
              <w:t>N/A</w:t>
            </w:r>
          </w:p>
        </w:tc>
      </w:tr>
      <w:tr w:rsidR="00842524" w14:paraId="095E5DC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79B5243"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AFA8C9" w14:textId="77777777" w:rsidR="00842524" w:rsidRDefault="00842524" w:rsidP="00842524">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69EAF5B1" w14:textId="3829FE80" w:rsidR="00842524" w:rsidRDefault="00842524" w:rsidP="00842524">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75E07CDC" w14:textId="60D5B630" w:rsidR="00842524" w:rsidRDefault="00842524" w:rsidP="00842524">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02303E6" w14:textId="01BB4754" w:rsidR="00842524" w:rsidRDefault="00842524" w:rsidP="00842524">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A5971B0" w14:textId="77777777" w:rsidR="00842524" w:rsidRDefault="00842524" w:rsidP="00842524">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746B2C53" w14:textId="77777777" w:rsidR="00842524" w:rsidRDefault="00842524" w:rsidP="00842524">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905F9E" w14:textId="77777777" w:rsidR="00842524" w:rsidRDefault="00842524" w:rsidP="00842524">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B106CB" w14:textId="77777777" w:rsidR="00842524" w:rsidRDefault="00842524" w:rsidP="00842524">
            <w:pPr>
              <w:pStyle w:val="TAC"/>
              <w:rPr>
                <w:color w:val="000000"/>
                <w:lang w:val="en-US" w:eastAsia="zh-CN"/>
              </w:rPr>
            </w:pPr>
            <w:r>
              <w:rPr>
                <w:rFonts w:cs="Arial"/>
                <w:color w:val="000000"/>
                <w:szCs w:val="18"/>
                <w:lang w:eastAsia="ja-JP"/>
              </w:rPr>
              <w:t>N/A</w:t>
            </w:r>
          </w:p>
        </w:tc>
      </w:tr>
      <w:tr w:rsidR="00842524" w14:paraId="29F1CFB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44098CD"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32AD77" w14:textId="77777777" w:rsidR="00842524" w:rsidRDefault="00842524" w:rsidP="00842524">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C358286" w14:textId="77777777" w:rsidR="00842524" w:rsidRDefault="00842524" w:rsidP="00842524">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BDD35C9" w14:textId="77777777" w:rsidR="00842524" w:rsidRDefault="00842524" w:rsidP="00842524">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651119" w14:textId="77777777" w:rsidR="00842524" w:rsidRDefault="00842524" w:rsidP="00842524">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4DC4F4" w14:textId="77777777" w:rsidR="00842524" w:rsidRDefault="00842524" w:rsidP="00842524">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2896216" w14:textId="77777777" w:rsidR="00842524" w:rsidRDefault="00842524" w:rsidP="00842524">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84CE98" w14:textId="77777777" w:rsidR="00842524" w:rsidRDefault="00842524" w:rsidP="00842524">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F674F6" w14:textId="77777777" w:rsidR="00842524" w:rsidRDefault="00842524" w:rsidP="00842524">
            <w:pPr>
              <w:pStyle w:val="TAC"/>
              <w:rPr>
                <w:color w:val="000000"/>
                <w:lang w:val="en-US" w:eastAsia="zh-CN"/>
              </w:rPr>
            </w:pPr>
            <w:r>
              <w:rPr>
                <w:rFonts w:cs="Arial"/>
                <w:color w:val="000000"/>
                <w:szCs w:val="18"/>
                <w:lang w:eastAsia="ja-JP"/>
              </w:rPr>
              <w:t>N/A</w:t>
            </w:r>
          </w:p>
        </w:tc>
      </w:tr>
      <w:tr w:rsidR="00842524" w14:paraId="091B9D8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CBB85B7"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058138" w14:textId="77777777" w:rsidR="00842524" w:rsidRDefault="00842524" w:rsidP="00842524">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B3AFC9D" w14:textId="77777777" w:rsidR="00842524" w:rsidRDefault="00842524" w:rsidP="00842524">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0F9E083" w14:textId="77777777" w:rsidR="00842524" w:rsidRDefault="00842524" w:rsidP="00842524">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26DFD9" w14:textId="77777777" w:rsidR="00842524" w:rsidRDefault="00842524" w:rsidP="00842524">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667500" w14:textId="77777777" w:rsidR="00842524" w:rsidRDefault="00842524" w:rsidP="00842524">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0A373DE" w14:textId="77777777" w:rsidR="00842524" w:rsidRDefault="00842524" w:rsidP="00842524">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A0D095" w14:textId="77777777" w:rsidR="00842524" w:rsidRDefault="00842524" w:rsidP="00842524">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6EC22A" w14:textId="77777777" w:rsidR="00842524" w:rsidRDefault="00842524" w:rsidP="00842524">
            <w:pPr>
              <w:pStyle w:val="TAC"/>
              <w:rPr>
                <w:color w:val="000000"/>
                <w:lang w:val="en-US" w:eastAsia="zh-CN"/>
              </w:rPr>
            </w:pPr>
            <w:r>
              <w:rPr>
                <w:rFonts w:cs="Arial"/>
                <w:color w:val="000000"/>
                <w:szCs w:val="18"/>
                <w:lang w:eastAsia="ja-JP"/>
              </w:rPr>
              <w:t>N/A</w:t>
            </w:r>
          </w:p>
        </w:tc>
      </w:tr>
      <w:tr w:rsidR="00842524" w14:paraId="5DE463DA"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0376F679"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DA3CCD" w14:textId="77777777" w:rsidR="00842524" w:rsidRDefault="00842524" w:rsidP="00842524">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05B4AD5" w14:textId="08AC069C" w:rsidR="00842524" w:rsidRDefault="00842524" w:rsidP="00842524">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52965B" w14:textId="4A863EC7" w:rsidR="00842524" w:rsidRDefault="00842524" w:rsidP="00842524">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05F1E1E" w14:textId="1B233A4B" w:rsidR="00842524" w:rsidRDefault="00842524" w:rsidP="00842524">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C131E71" w14:textId="77777777" w:rsidR="00842524" w:rsidRDefault="00842524" w:rsidP="00842524">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0483C213" w14:textId="77777777" w:rsidR="00842524" w:rsidRDefault="00842524" w:rsidP="00842524">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4DB91178" w14:textId="77777777" w:rsidR="00842524" w:rsidRDefault="00842524" w:rsidP="00842524">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DFF5C5" w14:textId="77777777" w:rsidR="00842524" w:rsidRDefault="00842524" w:rsidP="00842524">
            <w:pPr>
              <w:pStyle w:val="TAC"/>
              <w:rPr>
                <w:color w:val="000000"/>
                <w:lang w:val="en-US" w:eastAsia="zh-CN"/>
              </w:rPr>
            </w:pPr>
            <w:r>
              <w:rPr>
                <w:rFonts w:cs="Arial"/>
                <w:color w:val="000000"/>
                <w:szCs w:val="18"/>
                <w:lang w:eastAsia="ja-JP"/>
              </w:rPr>
              <w:t>IMD3</w:t>
            </w:r>
          </w:p>
        </w:tc>
      </w:tr>
      <w:tr w:rsidR="00842524" w14:paraId="41415C4A"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DD78182" w14:textId="77777777" w:rsidR="00842524" w:rsidRDefault="00842524" w:rsidP="00842524">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900D7F" w14:textId="77777777" w:rsidR="00842524" w:rsidRDefault="00842524" w:rsidP="00842524">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2C6F6" w14:textId="77777777" w:rsidR="00842524" w:rsidRDefault="00842524" w:rsidP="00842524">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778EBA" w14:textId="77777777" w:rsidR="00842524" w:rsidRDefault="00842524" w:rsidP="00842524">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B5AB9" w14:textId="77777777" w:rsidR="00842524" w:rsidRDefault="00842524" w:rsidP="00842524">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44D4A" w14:textId="77777777" w:rsidR="00842524" w:rsidRDefault="00842524" w:rsidP="00842524">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5E0E1" w14:textId="77777777" w:rsidR="00842524" w:rsidRDefault="00842524" w:rsidP="00842524">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20FF24"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E8D508" w14:textId="77777777" w:rsidR="00842524" w:rsidRDefault="00842524" w:rsidP="00842524">
            <w:pPr>
              <w:pStyle w:val="TAC"/>
            </w:pPr>
            <w:r>
              <w:rPr>
                <w:color w:val="000000"/>
                <w:lang w:val="en-US" w:eastAsia="zh-CN"/>
              </w:rPr>
              <w:t>N/A</w:t>
            </w:r>
          </w:p>
        </w:tc>
      </w:tr>
      <w:tr w:rsidR="00842524" w14:paraId="405198B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37E4832"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A45A51" w14:textId="77777777" w:rsidR="00842524" w:rsidRDefault="00842524" w:rsidP="00842524">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99917" w14:textId="77777777" w:rsidR="00842524" w:rsidRDefault="00842524" w:rsidP="00842524">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E2BBA8" w14:textId="77777777" w:rsidR="00842524" w:rsidRDefault="00842524" w:rsidP="00842524">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5EDA2" w14:textId="77777777" w:rsidR="00842524" w:rsidRDefault="00842524" w:rsidP="00842524">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A0BE8" w14:textId="77777777" w:rsidR="00842524" w:rsidRDefault="00842524" w:rsidP="00842524">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67BBFF" w14:textId="77777777" w:rsidR="00842524" w:rsidRDefault="00842524" w:rsidP="00842524">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3CAA7"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A2382B" w14:textId="77777777" w:rsidR="00842524" w:rsidRDefault="00842524" w:rsidP="00842524">
            <w:pPr>
              <w:pStyle w:val="TAC"/>
            </w:pPr>
            <w:r>
              <w:rPr>
                <w:color w:val="000000"/>
                <w:lang w:val="en-US" w:eastAsia="zh-CN"/>
              </w:rPr>
              <w:t>N/A</w:t>
            </w:r>
          </w:p>
        </w:tc>
      </w:tr>
      <w:tr w:rsidR="00842524" w14:paraId="28D8497A"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155DAA09"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50DC28" w14:textId="77777777" w:rsidR="00842524" w:rsidRDefault="00842524" w:rsidP="00842524">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ACFE9" w14:textId="318009EB"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A6EE46" w14:textId="77777777" w:rsidR="00842524" w:rsidRDefault="00842524" w:rsidP="00842524">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F919F" w14:textId="18093877"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288AE" w14:textId="77777777" w:rsidR="00842524" w:rsidRDefault="00842524" w:rsidP="00842524">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273A0" w14:textId="77777777" w:rsidR="00842524" w:rsidRDefault="00842524" w:rsidP="00842524">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2A70B4"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329058" w14:textId="77777777" w:rsidR="00842524" w:rsidRDefault="00842524" w:rsidP="00842524">
            <w:pPr>
              <w:pStyle w:val="TAC"/>
            </w:pPr>
            <w:r>
              <w:t>IMD4</w:t>
            </w:r>
          </w:p>
        </w:tc>
      </w:tr>
      <w:tr w:rsidR="00842524" w14:paraId="233ECED6"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C878811" w14:textId="77777777" w:rsidR="00842524" w:rsidRDefault="00842524" w:rsidP="00842524">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7BB73D"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16871" w14:textId="77777777" w:rsidR="00842524" w:rsidRDefault="00842524" w:rsidP="00842524">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69808340"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38240B"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B5BCA" w14:textId="77777777" w:rsidR="00842524" w:rsidRDefault="00842524" w:rsidP="00842524">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1A8D2B28"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D4EAF"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806F68" w14:textId="77777777" w:rsidR="00842524" w:rsidRDefault="00842524" w:rsidP="00842524">
            <w:pPr>
              <w:pStyle w:val="TAC"/>
            </w:pPr>
            <w:r>
              <w:t>N/A</w:t>
            </w:r>
          </w:p>
        </w:tc>
      </w:tr>
      <w:tr w:rsidR="00842524" w14:paraId="1137B721" w14:textId="77777777" w:rsidTr="00842524">
        <w:trPr>
          <w:trHeight w:val="187"/>
          <w:jc w:val="center"/>
        </w:trPr>
        <w:tc>
          <w:tcPr>
            <w:tcW w:w="2005" w:type="dxa"/>
            <w:tcBorders>
              <w:top w:val="nil"/>
              <w:left w:val="single" w:sz="4" w:space="0" w:color="auto"/>
              <w:bottom w:val="nil"/>
              <w:right w:val="single" w:sz="4" w:space="0" w:color="auto"/>
            </w:tcBorders>
          </w:tcPr>
          <w:p w14:paraId="3B91AA5B"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412AE4" w14:textId="77777777" w:rsidR="00842524" w:rsidRDefault="00842524" w:rsidP="00842524">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51C3" w14:textId="34C7FAA2"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A84CA7"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917FF4" w14:textId="76E6E4AD"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692F3" w14:textId="77777777" w:rsidR="00842524" w:rsidRDefault="00842524" w:rsidP="00842524">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2DA04FEB" w14:textId="77777777" w:rsidR="00842524" w:rsidRDefault="00842524" w:rsidP="00842524">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A26A377"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59F5CE" w14:textId="77777777" w:rsidR="00842524" w:rsidRDefault="00842524" w:rsidP="00842524">
            <w:pPr>
              <w:pStyle w:val="TAC"/>
            </w:pPr>
            <w:r>
              <w:t>IMD5</w:t>
            </w:r>
            <w:r>
              <w:rPr>
                <w:vertAlign w:val="superscript"/>
              </w:rPr>
              <w:t>5</w:t>
            </w:r>
          </w:p>
        </w:tc>
      </w:tr>
      <w:tr w:rsidR="00842524" w14:paraId="55ADD1CE" w14:textId="77777777" w:rsidTr="00842524">
        <w:trPr>
          <w:trHeight w:val="187"/>
          <w:jc w:val="center"/>
        </w:trPr>
        <w:tc>
          <w:tcPr>
            <w:tcW w:w="2005" w:type="dxa"/>
            <w:tcBorders>
              <w:top w:val="nil"/>
              <w:left w:val="single" w:sz="4" w:space="0" w:color="auto"/>
              <w:bottom w:val="nil"/>
              <w:right w:val="single" w:sz="4" w:space="0" w:color="auto"/>
            </w:tcBorders>
          </w:tcPr>
          <w:p w14:paraId="217937EB"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62FE6C"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75D15" w14:textId="77777777" w:rsidR="00842524" w:rsidRDefault="00842524" w:rsidP="00842524">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D4AE563" w14:textId="77777777" w:rsidR="00842524" w:rsidRDefault="00842524" w:rsidP="00842524">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D4F036C" w14:textId="77777777" w:rsidR="00842524" w:rsidRDefault="00842524" w:rsidP="00842524">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314D6" w14:textId="77777777" w:rsidR="00842524" w:rsidRDefault="00842524" w:rsidP="00842524">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7831DF8"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21B730"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DB5A2" w14:textId="77777777" w:rsidR="00842524" w:rsidRDefault="00842524" w:rsidP="00842524">
            <w:pPr>
              <w:pStyle w:val="TAC"/>
            </w:pPr>
            <w:r>
              <w:t>N/A</w:t>
            </w:r>
          </w:p>
        </w:tc>
      </w:tr>
      <w:tr w:rsidR="00842524" w14:paraId="75ACACA1" w14:textId="77777777" w:rsidTr="00842524">
        <w:trPr>
          <w:trHeight w:val="187"/>
          <w:jc w:val="center"/>
        </w:trPr>
        <w:tc>
          <w:tcPr>
            <w:tcW w:w="2005" w:type="dxa"/>
            <w:tcBorders>
              <w:top w:val="nil"/>
              <w:left w:val="single" w:sz="4" w:space="0" w:color="auto"/>
              <w:bottom w:val="nil"/>
              <w:right w:val="single" w:sz="4" w:space="0" w:color="auto"/>
            </w:tcBorders>
          </w:tcPr>
          <w:p w14:paraId="0856B065"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9BD08"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58111" w14:textId="12DFBA29"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856CFA"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B28551" w14:textId="2BF56D5E"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14DBE" w14:textId="77777777" w:rsidR="00842524" w:rsidRDefault="00842524" w:rsidP="00842524">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7003947" w14:textId="77777777" w:rsidR="00842524" w:rsidRDefault="00842524" w:rsidP="00842524">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EA24F08"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EB182" w14:textId="77777777" w:rsidR="00842524" w:rsidRDefault="00842524" w:rsidP="00842524">
            <w:pPr>
              <w:pStyle w:val="TAC"/>
            </w:pPr>
            <w:r>
              <w:t>IMD3</w:t>
            </w:r>
            <w:r>
              <w:rPr>
                <w:vertAlign w:val="superscript"/>
              </w:rPr>
              <w:t>5</w:t>
            </w:r>
          </w:p>
        </w:tc>
      </w:tr>
      <w:tr w:rsidR="00842524" w14:paraId="5BCDBB8B" w14:textId="77777777" w:rsidTr="00842524">
        <w:trPr>
          <w:trHeight w:val="187"/>
          <w:jc w:val="center"/>
        </w:trPr>
        <w:tc>
          <w:tcPr>
            <w:tcW w:w="2005" w:type="dxa"/>
            <w:tcBorders>
              <w:top w:val="nil"/>
              <w:left w:val="single" w:sz="4" w:space="0" w:color="auto"/>
              <w:bottom w:val="nil"/>
              <w:right w:val="single" w:sz="4" w:space="0" w:color="auto"/>
            </w:tcBorders>
          </w:tcPr>
          <w:p w14:paraId="7C67859C"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7DABE2" w14:textId="77777777" w:rsidR="00842524" w:rsidRDefault="00842524" w:rsidP="00842524">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7BA78" w14:textId="77777777" w:rsidR="00842524" w:rsidRDefault="00842524" w:rsidP="00842524">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EF95E5E"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A60EA5"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A943" w14:textId="77777777" w:rsidR="00842524" w:rsidRDefault="00842524" w:rsidP="00842524">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F46103C"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E99DAC"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52A696" w14:textId="77777777" w:rsidR="00842524" w:rsidRDefault="00842524" w:rsidP="00842524">
            <w:pPr>
              <w:pStyle w:val="TAC"/>
            </w:pPr>
            <w:r>
              <w:t>N/A</w:t>
            </w:r>
          </w:p>
        </w:tc>
      </w:tr>
      <w:tr w:rsidR="00842524" w14:paraId="31D703DD" w14:textId="77777777" w:rsidTr="00842524">
        <w:trPr>
          <w:trHeight w:val="187"/>
          <w:jc w:val="center"/>
        </w:trPr>
        <w:tc>
          <w:tcPr>
            <w:tcW w:w="2005" w:type="dxa"/>
            <w:tcBorders>
              <w:top w:val="nil"/>
              <w:left w:val="single" w:sz="4" w:space="0" w:color="auto"/>
              <w:bottom w:val="nil"/>
              <w:right w:val="single" w:sz="4" w:space="0" w:color="auto"/>
            </w:tcBorders>
          </w:tcPr>
          <w:p w14:paraId="7EA0AD11"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1C62C1"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5706F" w14:textId="77777777" w:rsidR="00842524" w:rsidRDefault="00842524" w:rsidP="00842524">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4B748F0" w14:textId="77777777" w:rsidR="00842524" w:rsidRDefault="00842524" w:rsidP="00842524">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675E744" w14:textId="77777777" w:rsidR="00842524" w:rsidRDefault="00842524" w:rsidP="00842524">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611DE" w14:textId="77777777" w:rsidR="00842524" w:rsidRDefault="00842524" w:rsidP="00842524">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958365C"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2A308D"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9575D9" w14:textId="77777777" w:rsidR="00842524" w:rsidRDefault="00842524" w:rsidP="00842524">
            <w:pPr>
              <w:pStyle w:val="TAC"/>
            </w:pPr>
            <w:r>
              <w:t>N/A</w:t>
            </w:r>
          </w:p>
        </w:tc>
      </w:tr>
      <w:tr w:rsidR="00842524" w14:paraId="7C163A59" w14:textId="77777777" w:rsidTr="00842524">
        <w:trPr>
          <w:trHeight w:val="187"/>
          <w:jc w:val="center"/>
        </w:trPr>
        <w:tc>
          <w:tcPr>
            <w:tcW w:w="2005" w:type="dxa"/>
            <w:tcBorders>
              <w:top w:val="nil"/>
              <w:left w:val="single" w:sz="4" w:space="0" w:color="auto"/>
              <w:bottom w:val="nil"/>
              <w:right w:val="single" w:sz="4" w:space="0" w:color="auto"/>
            </w:tcBorders>
          </w:tcPr>
          <w:p w14:paraId="20BBFCB2"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D9F01C"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D4BE5" w14:textId="77777777" w:rsidR="00842524" w:rsidRDefault="00842524" w:rsidP="00842524">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1B57559"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63930D"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D2AA6" w14:textId="77777777" w:rsidR="00842524" w:rsidRDefault="00842524" w:rsidP="00842524">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029DC60"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F81FF3"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E7548" w14:textId="77777777" w:rsidR="00842524" w:rsidRDefault="00842524" w:rsidP="00842524">
            <w:pPr>
              <w:pStyle w:val="TAC"/>
            </w:pPr>
            <w:r>
              <w:t>N/A</w:t>
            </w:r>
          </w:p>
        </w:tc>
      </w:tr>
      <w:tr w:rsidR="00842524" w14:paraId="0D363E42" w14:textId="77777777" w:rsidTr="00842524">
        <w:trPr>
          <w:trHeight w:val="187"/>
          <w:jc w:val="center"/>
        </w:trPr>
        <w:tc>
          <w:tcPr>
            <w:tcW w:w="2005" w:type="dxa"/>
            <w:tcBorders>
              <w:top w:val="nil"/>
              <w:left w:val="single" w:sz="4" w:space="0" w:color="auto"/>
              <w:bottom w:val="nil"/>
              <w:right w:val="single" w:sz="4" w:space="0" w:color="auto"/>
            </w:tcBorders>
          </w:tcPr>
          <w:p w14:paraId="7BC95773"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2CBF00" w14:textId="77777777" w:rsidR="00842524" w:rsidRDefault="00842524" w:rsidP="00842524">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85651" w14:textId="77777777" w:rsidR="00842524" w:rsidRDefault="00842524" w:rsidP="00842524">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E0429E2"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C78F60"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452A2" w14:textId="77777777" w:rsidR="00842524" w:rsidRDefault="00842524" w:rsidP="00842524">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672D4F7"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60BF7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E8A8D" w14:textId="77777777" w:rsidR="00842524" w:rsidRDefault="00842524" w:rsidP="00842524">
            <w:pPr>
              <w:pStyle w:val="TAC"/>
            </w:pPr>
            <w:r>
              <w:t>N/A</w:t>
            </w:r>
          </w:p>
        </w:tc>
      </w:tr>
      <w:tr w:rsidR="00842524" w14:paraId="05B21F1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4FF2757"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52BBD"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BEAAC" w14:textId="01718B04"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268972"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73C6C2" w14:textId="7BEEC016"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CF357" w14:textId="77777777" w:rsidR="00842524" w:rsidRDefault="00842524" w:rsidP="00842524">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5303BE8" w14:textId="77777777" w:rsidR="00842524" w:rsidRDefault="00842524" w:rsidP="00842524">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676EAF4"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06AE8" w14:textId="77777777" w:rsidR="00842524" w:rsidRDefault="00842524" w:rsidP="00842524">
            <w:pPr>
              <w:pStyle w:val="TAC"/>
            </w:pPr>
            <w:r>
              <w:t>IMD3</w:t>
            </w:r>
            <w:r>
              <w:rPr>
                <w:vertAlign w:val="superscript"/>
              </w:rPr>
              <w:t>1</w:t>
            </w:r>
          </w:p>
        </w:tc>
      </w:tr>
      <w:tr w:rsidR="00842524" w14:paraId="5DC90677"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D5ED8BF" w14:textId="77777777" w:rsidR="00842524" w:rsidRDefault="00842524" w:rsidP="00842524">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ADDDBE" w14:textId="77777777" w:rsidR="00842524" w:rsidRDefault="00842524" w:rsidP="00842524">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0B15E" w14:textId="77777777" w:rsidR="00842524" w:rsidRDefault="00842524" w:rsidP="00842524">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104139D8" w14:textId="77777777" w:rsidR="00842524" w:rsidRDefault="00842524" w:rsidP="00842524">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154CD04" w14:textId="77777777" w:rsidR="00842524" w:rsidRDefault="00842524" w:rsidP="00842524">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9D91D" w14:textId="77777777" w:rsidR="00842524" w:rsidRDefault="00842524" w:rsidP="00842524">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51AEC07" w14:textId="77777777" w:rsidR="00842524" w:rsidRDefault="00842524" w:rsidP="00842524">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4DD8EC0" w14:textId="77777777" w:rsidR="00842524" w:rsidRDefault="00842524" w:rsidP="00842524">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A3D29" w14:textId="77777777" w:rsidR="00842524" w:rsidRDefault="00842524" w:rsidP="00842524">
            <w:pPr>
              <w:pStyle w:val="TAC"/>
              <w:rPr>
                <w:rFonts w:cs="Arial"/>
                <w:color w:val="000000"/>
                <w:szCs w:val="18"/>
                <w:lang w:eastAsia="ja-JP"/>
              </w:rPr>
            </w:pPr>
            <w:r>
              <w:t>N/A</w:t>
            </w:r>
          </w:p>
        </w:tc>
      </w:tr>
      <w:tr w:rsidR="00842524" w14:paraId="436DAC5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409E265"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3EE408" w14:textId="77777777" w:rsidR="00842524" w:rsidRDefault="00842524" w:rsidP="00842524">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EC83F" w14:textId="77777777" w:rsidR="00842524" w:rsidRDefault="00842524" w:rsidP="00842524">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1714DB5A" w14:textId="77777777" w:rsidR="00842524" w:rsidRDefault="00842524" w:rsidP="00842524">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62FC398" w14:textId="77777777" w:rsidR="00842524" w:rsidRDefault="00842524" w:rsidP="00842524">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6F6507" w14:textId="77777777" w:rsidR="00842524" w:rsidRDefault="00842524" w:rsidP="00842524">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698389F8" w14:textId="77777777" w:rsidR="00842524" w:rsidRDefault="00842524" w:rsidP="00842524">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50D36B" w14:textId="77777777" w:rsidR="00842524" w:rsidRDefault="00842524" w:rsidP="00842524">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CBB865" w14:textId="77777777" w:rsidR="00842524" w:rsidRDefault="00842524" w:rsidP="00842524">
            <w:pPr>
              <w:pStyle w:val="TAC"/>
              <w:rPr>
                <w:rFonts w:cs="Arial"/>
                <w:color w:val="000000"/>
                <w:szCs w:val="18"/>
                <w:lang w:eastAsia="ja-JP"/>
              </w:rPr>
            </w:pPr>
            <w:r>
              <w:t>N/A</w:t>
            </w:r>
          </w:p>
        </w:tc>
      </w:tr>
      <w:tr w:rsidR="00842524" w14:paraId="1AAA3354"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617A7C65" w14:textId="77777777" w:rsidR="00842524" w:rsidRDefault="00842524" w:rsidP="00842524">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031E43" w14:textId="77777777" w:rsidR="00842524" w:rsidRDefault="00842524" w:rsidP="00842524">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CB594" w14:textId="114C0F92" w:rsidR="00842524" w:rsidRDefault="00842524" w:rsidP="00842524">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BE9BF3" w14:textId="77777777" w:rsidR="00842524" w:rsidRDefault="00842524" w:rsidP="00842524">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871810F" w14:textId="2DFE118E" w:rsidR="00842524" w:rsidRDefault="00842524" w:rsidP="00842524">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0F6BE" w14:textId="77777777" w:rsidR="00842524" w:rsidRDefault="00842524" w:rsidP="00842524">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29B685C8" w14:textId="77777777" w:rsidR="00842524" w:rsidRDefault="00842524" w:rsidP="00842524">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5A370A51" w14:textId="77777777" w:rsidR="00842524" w:rsidRDefault="00842524" w:rsidP="00842524">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93BC44" w14:textId="77777777" w:rsidR="00842524" w:rsidRDefault="00842524" w:rsidP="00842524">
            <w:pPr>
              <w:pStyle w:val="TAC"/>
              <w:rPr>
                <w:rFonts w:cs="Arial"/>
                <w:color w:val="000000"/>
                <w:szCs w:val="18"/>
                <w:lang w:eastAsia="ja-JP"/>
              </w:rPr>
            </w:pPr>
            <w:r>
              <w:t>IMD4</w:t>
            </w:r>
          </w:p>
        </w:tc>
      </w:tr>
      <w:tr w:rsidR="00842524" w14:paraId="207625B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E7FE0F4" w14:textId="77777777" w:rsidR="00842524" w:rsidRDefault="00842524" w:rsidP="00842524">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5B666"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34504" w14:textId="06F4534D"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CB7BC0"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5751A9" w14:textId="662C54DC"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4A339" w14:textId="77777777" w:rsidR="00842524" w:rsidRDefault="00842524" w:rsidP="00842524">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456B1F3" w14:textId="77777777" w:rsidR="00842524" w:rsidRDefault="00842524" w:rsidP="00842524">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CF59504"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6276D9" w14:textId="77777777" w:rsidR="00842524" w:rsidRDefault="00842524" w:rsidP="00842524">
            <w:pPr>
              <w:pStyle w:val="TAC"/>
            </w:pPr>
            <w:r>
              <w:t>IMD3</w:t>
            </w:r>
            <w:r>
              <w:rPr>
                <w:vertAlign w:val="superscript"/>
              </w:rPr>
              <w:t>2</w:t>
            </w:r>
          </w:p>
        </w:tc>
      </w:tr>
      <w:tr w:rsidR="00842524" w14:paraId="1603BD7E" w14:textId="77777777" w:rsidTr="00842524">
        <w:trPr>
          <w:trHeight w:val="187"/>
          <w:jc w:val="center"/>
        </w:trPr>
        <w:tc>
          <w:tcPr>
            <w:tcW w:w="2005" w:type="dxa"/>
            <w:tcBorders>
              <w:top w:val="nil"/>
              <w:left w:val="single" w:sz="4" w:space="0" w:color="auto"/>
              <w:bottom w:val="nil"/>
              <w:right w:val="single" w:sz="4" w:space="0" w:color="auto"/>
            </w:tcBorders>
          </w:tcPr>
          <w:p w14:paraId="6F92CBBA"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9E9960" w14:textId="77777777" w:rsidR="00842524" w:rsidRDefault="00842524" w:rsidP="00842524">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EECFC" w14:textId="77777777" w:rsidR="00842524" w:rsidRDefault="00842524" w:rsidP="00842524">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2867C27"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55C0B5"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E9FBE" w14:textId="77777777" w:rsidR="00842524" w:rsidRDefault="00842524" w:rsidP="00842524">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1D31A83"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ACC8F0"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A5859E" w14:textId="77777777" w:rsidR="00842524" w:rsidRDefault="00842524" w:rsidP="00842524">
            <w:pPr>
              <w:pStyle w:val="TAC"/>
            </w:pPr>
            <w:r>
              <w:t>N/A</w:t>
            </w:r>
          </w:p>
        </w:tc>
      </w:tr>
      <w:tr w:rsidR="00842524" w14:paraId="5F15C3A9" w14:textId="77777777" w:rsidTr="00842524">
        <w:trPr>
          <w:trHeight w:val="187"/>
          <w:jc w:val="center"/>
        </w:trPr>
        <w:tc>
          <w:tcPr>
            <w:tcW w:w="2005" w:type="dxa"/>
            <w:tcBorders>
              <w:top w:val="nil"/>
              <w:left w:val="single" w:sz="4" w:space="0" w:color="auto"/>
              <w:bottom w:val="nil"/>
              <w:right w:val="single" w:sz="4" w:space="0" w:color="auto"/>
            </w:tcBorders>
          </w:tcPr>
          <w:p w14:paraId="28893C01"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CFB2CD"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B4467" w14:textId="77777777" w:rsidR="00842524" w:rsidRDefault="00842524" w:rsidP="00842524">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54C0CC4"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92A3E2" w14:textId="77777777" w:rsidR="00842524" w:rsidRDefault="00842524" w:rsidP="0084252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5BF10" w14:textId="77777777" w:rsidR="00842524" w:rsidRDefault="00842524" w:rsidP="00842524">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E9F97DD"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91C4F7"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DFCBD" w14:textId="77777777" w:rsidR="00842524" w:rsidRDefault="00842524" w:rsidP="00842524">
            <w:pPr>
              <w:pStyle w:val="TAC"/>
            </w:pPr>
            <w:r>
              <w:t>N/A</w:t>
            </w:r>
          </w:p>
        </w:tc>
      </w:tr>
      <w:tr w:rsidR="00842524" w14:paraId="57904540" w14:textId="77777777" w:rsidTr="00842524">
        <w:trPr>
          <w:trHeight w:val="187"/>
          <w:jc w:val="center"/>
        </w:trPr>
        <w:tc>
          <w:tcPr>
            <w:tcW w:w="2005" w:type="dxa"/>
            <w:tcBorders>
              <w:top w:val="nil"/>
              <w:left w:val="single" w:sz="4" w:space="0" w:color="auto"/>
              <w:bottom w:val="nil"/>
              <w:right w:val="single" w:sz="4" w:space="0" w:color="auto"/>
            </w:tcBorders>
          </w:tcPr>
          <w:p w14:paraId="610024E7"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48B15"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88450" w14:textId="77777777" w:rsidR="00842524" w:rsidRDefault="00842524" w:rsidP="00842524">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9E8C92E"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7AB490"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DE3C3" w14:textId="77777777" w:rsidR="00842524" w:rsidRDefault="00842524" w:rsidP="00842524">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AC77573"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F18CCD"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B36E03" w14:textId="77777777" w:rsidR="00842524" w:rsidRDefault="00842524" w:rsidP="00842524">
            <w:pPr>
              <w:pStyle w:val="TAC"/>
            </w:pPr>
            <w:r>
              <w:t>N/A</w:t>
            </w:r>
          </w:p>
        </w:tc>
      </w:tr>
      <w:tr w:rsidR="00842524" w14:paraId="65AAF574" w14:textId="77777777" w:rsidTr="00842524">
        <w:trPr>
          <w:trHeight w:val="187"/>
          <w:jc w:val="center"/>
        </w:trPr>
        <w:tc>
          <w:tcPr>
            <w:tcW w:w="2005" w:type="dxa"/>
            <w:tcBorders>
              <w:top w:val="nil"/>
              <w:left w:val="single" w:sz="4" w:space="0" w:color="auto"/>
              <w:bottom w:val="nil"/>
              <w:right w:val="single" w:sz="4" w:space="0" w:color="auto"/>
            </w:tcBorders>
          </w:tcPr>
          <w:p w14:paraId="54BD921F"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9BA25B" w14:textId="77777777" w:rsidR="00842524" w:rsidRDefault="00842524" w:rsidP="00842524">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03088" w14:textId="77777777" w:rsidR="00842524" w:rsidRDefault="00842524" w:rsidP="00842524">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A42C972"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36CD98"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9F604" w14:textId="77777777" w:rsidR="00842524" w:rsidRDefault="00842524" w:rsidP="00842524">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5DFE154"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D4203E"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E5C45E" w14:textId="77777777" w:rsidR="00842524" w:rsidRDefault="00842524" w:rsidP="00842524">
            <w:pPr>
              <w:pStyle w:val="TAC"/>
            </w:pPr>
            <w:r>
              <w:t>N/A</w:t>
            </w:r>
          </w:p>
        </w:tc>
      </w:tr>
      <w:tr w:rsidR="00842524" w14:paraId="24AD0B8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A9762E4"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B9B96B"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B09A1" w14:textId="4DC07C59"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7D0B1B"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1FC554" w14:textId="6C6F48E8"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1FC08" w14:textId="77777777" w:rsidR="00842524" w:rsidRDefault="00842524" w:rsidP="00842524">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6F8EBAE9" w14:textId="77777777" w:rsidR="00842524" w:rsidRDefault="00842524" w:rsidP="00842524">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1A56E16"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7D1C21" w14:textId="77777777" w:rsidR="00842524" w:rsidRDefault="00842524" w:rsidP="00842524">
            <w:pPr>
              <w:pStyle w:val="TAC"/>
            </w:pPr>
            <w:r>
              <w:t>IMD3</w:t>
            </w:r>
            <w:r>
              <w:rPr>
                <w:vertAlign w:val="superscript"/>
              </w:rPr>
              <w:t>1,2</w:t>
            </w:r>
          </w:p>
        </w:tc>
      </w:tr>
      <w:tr w:rsidR="00842524" w14:paraId="7CBA074B"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DA04FAD" w14:textId="77777777" w:rsidR="00842524" w:rsidRDefault="00842524" w:rsidP="00842524">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1D6F93" w14:textId="77777777" w:rsidR="00842524" w:rsidRDefault="00842524" w:rsidP="00842524">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4E1811" w14:textId="77777777" w:rsidR="00842524" w:rsidRDefault="00842524" w:rsidP="00842524">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FE30D3" w14:textId="77777777" w:rsidR="00842524" w:rsidRDefault="00842524" w:rsidP="0084252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3D0A9" w14:textId="77777777" w:rsidR="00842524" w:rsidRDefault="00842524" w:rsidP="0084252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8E492" w14:textId="77777777" w:rsidR="00842524" w:rsidRDefault="00842524" w:rsidP="00842524">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B59493" w14:textId="77777777" w:rsidR="00842524" w:rsidRDefault="00842524" w:rsidP="0084252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195A8"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A72818" w14:textId="77777777" w:rsidR="00842524" w:rsidRDefault="00842524" w:rsidP="00842524">
            <w:pPr>
              <w:pStyle w:val="TAC"/>
            </w:pPr>
            <w:r>
              <w:rPr>
                <w:rFonts w:cs="Arial"/>
                <w:szCs w:val="18"/>
              </w:rPr>
              <w:t>N/A</w:t>
            </w:r>
          </w:p>
        </w:tc>
      </w:tr>
      <w:tr w:rsidR="00842524" w14:paraId="5C2DEA2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7B6BBA4" w14:textId="77777777" w:rsidR="00842524" w:rsidRDefault="00842524" w:rsidP="00842524">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492B91" w14:textId="77777777" w:rsidR="00842524" w:rsidRDefault="00842524" w:rsidP="00842524">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91ADC" w14:textId="77777777" w:rsidR="00842524" w:rsidRDefault="00842524" w:rsidP="00842524">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286B2D" w14:textId="77777777" w:rsidR="00842524" w:rsidRDefault="00842524" w:rsidP="0084252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45D90" w14:textId="77777777" w:rsidR="00842524" w:rsidRDefault="00842524" w:rsidP="0084252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62A57" w14:textId="77777777" w:rsidR="00842524" w:rsidRDefault="00842524" w:rsidP="00842524">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B31AF4" w14:textId="77777777" w:rsidR="00842524" w:rsidRDefault="00842524" w:rsidP="0084252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DEA30"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AE34D6" w14:textId="77777777" w:rsidR="00842524" w:rsidRDefault="00842524" w:rsidP="00842524">
            <w:pPr>
              <w:pStyle w:val="TAC"/>
            </w:pPr>
            <w:r>
              <w:rPr>
                <w:rFonts w:cs="Arial"/>
                <w:szCs w:val="18"/>
              </w:rPr>
              <w:t>N/A</w:t>
            </w:r>
          </w:p>
        </w:tc>
      </w:tr>
      <w:tr w:rsidR="00842524" w14:paraId="47244B2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87DCAE3" w14:textId="77777777" w:rsidR="00842524" w:rsidRDefault="00842524" w:rsidP="00842524">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DD610C" w14:textId="77777777" w:rsidR="00842524" w:rsidRDefault="00842524" w:rsidP="00842524">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0E97F" w14:textId="044CDFAD"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6A6256" w14:textId="77777777" w:rsidR="00842524" w:rsidRDefault="00842524" w:rsidP="0084252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B55BC" w14:textId="142D98D6"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4D4A1" w14:textId="77777777" w:rsidR="00842524" w:rsidRDefault="00842524" w:rsidP="00842524">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FDFB54" w14:textId="77777777" w:rsidR="00842524" w:rsidRDefault="00842524" w:rsidP="00842524">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9FB35D"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0B533" w14:textId="77777777" w:rsidR="00842524" w:rsidRDefault="00842524" w:rsidP="00842524">
            <w:pPr>
              <w:pStyle w:val="TAC"/>
            </w:pPr>
            <w:r>
              <w:rPr>
                <w:rFonts w:cs="Arial"/>
                <w:szCs w:val="18"/>
              </w:rPr>
              <w:t>IMD4</w:t>
            </w:r>
          </w:p>
        </w:tc>
      </w:tr>
      <w:tr w:rsidR="00842524" w14:paraId="4EF5185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6631684" w14:textId="77777777" w:rsidR="00842524" w:rsidRDefault="00842524" w:rsidP="00842524">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63A484" w14:textId="77777777" w:rsidR="00842524" w:rsidRDefault="00842524" w:rsidP="00842524">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33AB1845" w14:textId="344D0AEE"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CEF15F" w14:textId="77777777" w:rsidR="00842524" w:rsidRDefault="00842524" w:rsidP="00842524">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0EAF57" w14:textId="0AA9275A"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6970AC" w14:textId="77777777" w:rsidR="00842524" w:rsidRDefault="00842524" w:rsidP="00842524">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25146F0C" w14:textId="77777777" w:rsidR="00842524" w:rsidRDefault="00842524" w:rsidP="00842524">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1BF4DCCE"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C77C37" w14:textId="77777777" w:rsidR="00842524" w:rsidRDefault="00842524" w:rsidP="00842524">
            <w:pPr>
              <w:pStyle w:val="TAC"/>
            </w:pPr>
            <w:r>
              <w:rPr>
                <w:rFonts w:cs="Arial"/>
                <w:szCs w:val="18"/>
              </w:rPr>
              <w:t>IMD4</w:t>
            </w:r>
          </w:p>
        </w:tc>
      </w:tr>
      <w:tr w:rsidR="00842524" w14:paraId="537589E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BB434C0" w14:textId="77777777" w:rsidR="00842524" w:rsidRDefault="00842524" w:rsidP="00842524">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586D7C" w14:textId="77777777" w:rsidR="00842524" w:rsidRDefault="00842524" w:rsidP="00842524">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A6D0FAE" w14:textId="77777777" w:rsidR="00842524" w:rsidRDefault="00842524" w:rsidP="00842524">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54FF53B0" w14:textId="77777777" w:rsidR="00842524" w:rsidRDefault="00842524" w:rsidP="00842524">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3A59BB" w14:textId="77777777" w:rsidR="00842524" w:rsidRDefault="00842524" w:rsidP="00842524">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91501E" w14:textId="77777777" w:rsidR="00842524" w:rsidRDefault="00842524" w:rsidP="00842524">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B9266" w14:textId="77777777" w:rsidR="00842524" w:rsidRDefault="00842524" w:rsidP="0084252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C2481"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412D5A" w14:textId="77777777" w:rsidR="00842524" w:rsidRDefault="00842524" w:rsidP="00842524">
            <w:pPr>
              <w:pStyle w:val="TAC"/>
            </w:pPr>
            <w:r>
              <w:rPr>
                <w:rFonts w:cs="Arial"/>
                <w:szCs w:val="18"/>
              </w:rPr>
              <w:t>N/A</w:t>
            </w:r>
          </w:p>
        </w:tc>
      </w:tr>
      <w:tr w:rsidR="00842524" w14:paraId="73BB9FB9"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5F38ED5D" w14:textId="77777777" w:rsidR="00842524" w:rsidRDefault="00842524" w:rsidP="00842524">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F6DF54" w14:textId="77777777" w:rsidR="00842524" w:rsidRDefault="00842524" w:rsidP="00842524">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AE26B7E" w14:textId="77777777" w:rsidR="00842524" w:rsidRDefault="00842524" w:rsidP="00842524">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2B426950" w14:textId="77777777" w:rsidR="00842524" w:rsidRDefault="00842524" w:rsidP="00842524">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CEDFCE" w14:textId="77777777" w:rsidR="00842524" w:rsidRDefault="00842524" w:rsidP="00842524">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6CAF16" w14:textId="77777777" w:rsidR="00842524" w:rsidRDefault="00842524" w:rsidP="00842524">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85C340" w14:textId="77777777" w:rsidR="00842524" w:rsidRDefault="00842524" w:rsidP="0084252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0233A" w14:textId="77777777" w:rsidR="00842524" w:rsidRDefault="00842524" w:rsidP="00842524">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742BA8" w14:textId="77777777" w:rsidR="00842524" w:rsidRDefault="00842524" w:rsidP="00842524">
            <w:pPr>
              <w:pStyle w:val="TAC"/>
            </w:pPr>
            <w:r>
              <w:rPr>
                <w:rFonts w:cs="Arial"/>
                <w:szCs w:val="18"/>
              </w:rPr>
              <w:t>N/A</w:t>
            </w:r>
          </w:p>
        </w:tc>
      </w:tr>
      <w:tr w:rsidR="00842524" w14:paraId="15122AB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FEB7849" w14:textId="77777777" w:rsidR="00842524" w:rsidRDefault="00842524" w:rsidP="00842524">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7280EF" w14:textId="77777777" w:rsidR="00842524" w:rsidRDefault="00842524" w:rsidP="00842524">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C90067" w14:textId="165767D6"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21565F"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FB4404" w14:textId="323742CD"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D2E8F" w14:textId="77777777" w:rsidR="00842524" w:rsidRDefault="00842524" w:rsidP="00842524">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2A00D5F" w14:textId="77777777" w:rsidR="00842524" w:rsidRDefault="00842524" w:rsidP="00842524">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12DE528"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BCFBBC" w14:textId="77777777" w:rsidR="00842524" w:rsidRDefault="00842524" w:rsidP="00842524">
            <w:pPr>
              <w:pStyle w:val="TAC"/>
            </w:pPr>
            <w:r>
              <w:t>IMD3</w:t>
            </w:r>
          </w:p>
        </w:tc>
      </w:tr>
      <w:tr w:rsidR="00842524" w14:paraId="28915530" w14:textId="77777777" w:rsidTr="00842524">
        <w:trPr>
          <w:trHeight w:val="187"/>
          <w:jc w:val="center"/>
        </w:trPr>
        <w:tc>
          <w:tcPr>
            <w:tcW w:w="2005" w:type="dxa"/>
            <w:tcBorders>
              <w:top w:val="nil"/>
              <w:left w:val="single" w:sz="4" w:space="0" w:color="auto"/>
              <w:bottom w:val="nil"/>
              <w:right w:val="single" w:sz="4" w:space="0" w:color="auto"/>
            </w:tcBorders>
          </w:tcPr>
          <w:p w14:paraId="74FDC35C"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3C9D8D" w14:textId="77777777" w:rsidR="00842524" w:rsidRDefault="00842524" w:rsidP="00842524">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51140" w14:textId="77777777" w:rsidR="00842524" w:rsidRDefault="00842524" w:rsidP="00842524">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C2394BA"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0D5A31"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9F39A" w14:textId="77777777" w:rsidR="00842524" w:rsidRDefault="00842524" w:rsidP="00842524">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B1320B5"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DA775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188FE" w14:textId="77777777" w:rsidR="00842524" w:rsidRDefault="00842524" w:rsidP="00842524">
            <w:pPr>
              <w:pStyle w:val="TAC"/>
            </w:pPr>
            <w:r>
              <w:t>N/A</w:t>
            </w:r>
          </w:p>
        </w:tc>
      </w:tr>
      <w:tr w:rsidR="00842524" w14:paraId="2FB58123" w14:textId="77777777" w:rsidTr="00842524">
        <w:trPr>
          <w:trHeight w:val="187"/>
          <w:jc w:val="center"/>
        </w:trPr>
        <w:tc>
          <w:tcPr>
            <w:tcW w:w="2005" w:type="dxa"/>
            <w:tcBorders>
              <w:top w:val="nil"/>
              <w:left w:val="single" w:sz="4" w:space="0" w:color="auto"/>
              <w:bottom w:val="nil"/>
              <w:right w:val="single" w:sz="4" w:space="0" w:color="auto"/>
            </w:tcBorders>
          </w:tcPr>
          <w:p w14:paraId="6A7DCEE7"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776428" w14:textId="77777777" w:rsidR="00842524" w:rsidRDefault="00842524" w:rsidP="00842524">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A567B" w14:textId="77777777" w:rsidR="00842524" w:rsidRDefault="00842524" w:rsidP="00842524">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0E48194"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4BDCE3" w14:textId="77777777" w:rsidR="00842524" w:rsidRDefault="00842524" w:rsidP="0084252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5CD4E" w14:textId="77777777" w:rsidR="00842524" w:rsidRDefault="00842524" w:rsidP="00842524">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281DED6"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4E85BF"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DA73C" w14:textId="77777777" w:rsidR="00842524" w:rsidRDefault="00842524" w:rsidP="00842524">
            <w:pPr>
              <w:pStyle w:val="TAC"/>
            </w:pPr>
            <w:r>
              <w:t>N/A</w:t>
            </w:r>
          </w:p>
        </w:tc>
      </w:tr>
      <w:tr w:rsidR="00842524" w14:paraId="3EDBA492" w14:textId="77777777" w:rsidTr="00842524">
        <w:trPr>
          <w:trHeight w:val="187"/>
          <w:jc w:val="center"/>
        </w:trPr>
        <w:tc>
          <w:tcPr>
            <w:tcW w:w="2005" w:type="dxa"/>
            <w:tcBorders>
              <w:top w:val="nil"/>
              <w:left w:val="single" w:sz="4" w:space="0" w:color="auto"/>
              <w:bottom w:val="nil"/>
              <w:right w:val="single" w:sz="4" w:space="0" w:color="auto"/>
            </w:tcBorders>
          </w:tcPr>
          <w:p w14:paraId="6127FB79"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7300A" w14:textId="77777777" w:rsidR="00842524" w:rsidRDefault="00842524" w:rsidP="00842524">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ADCBB" w14:textId="77777777" w:rsidR="00842524" w:rsidRDefault="00842524" w:rsidP="00842524">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462B765"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225FC7"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13712" w14:textId="77777777" w:rsidR="00842524" w:rsidRDefault="00842524" w:rsidP="00842524">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66AAF50"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D480F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4ECC2" w14:textId="77777777" w:rsidR="00842524" w:rsidRDefault="00842524" w:rsidP="00842524">
            <w:pPr>
              <w:pStyle w:val="TAC"/>
            </w:pPr>
            <w:r>
              <w:t>N/A</w:t>
            </w:r>
          </w:p>
        </w:tc>
      </w:tr>
      <w:tr w:rsidR="00842524" w14:paraId="4ABA5510" w14:textId="77777777" w:rsidTr="00842524">
        <w:trPr>
          <w:trHeight w:val="187"/>
          <w:jc w:val="center"/>
        </w:trPr>
        <w:tc>
          <w:tcPr>
            <w:tcW w:w="2005" w:type="dxa"/>
            <w:tcBorders>
              <w:top w:val="nil"/>
              <w:left w:val="single" w:sz="4" w:space="0" w:color="auto"/>
              <w:bottom w:val="nil"/>
              <w:right w:val="single" w:sz="4" w:space="0" w:color="auto"/>
            </w:tcBorders>
          </w:tcPr>
          <w:p w14:paraId="0B454391"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3DD2EF" w14:textId="77777777" w:rsidR="00842524" w:rsidRDefault="00842524" w:rsidP="00842524">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2230C" w14:textId="77777777" w:rsidR="00842524" w:rsidRDefault="00842524" w:rsidP="00842524">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1973F87"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6CF26A"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C9438" w14:textId="77777777" w:rsidR="00842524" w:rsidRDefault="00842524" w:rsidP="00842524">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9EED54D"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79C436"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693244" w14:textId="77777777" w:rsidR="00842524" w:rsidRDefault="00842524" w:rsidP="00842524">
            <w:pPr>
              <w:pStyle w:val="TAC"/>
            </w:pPr>
            <w:r>
              <w:t>N/A</w:t>
            </w:r>
          </w:p>
        </w:tc>
      </w:tr>
      <w:tr w:rsidR="00842524" w14:paraId="24048172"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95E120A"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6F18F" w14:textId="77777777" w:rsidR="00842524" w:rsidRDefault="00842524" w:rsidP="00842524">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DD251" w14:textId="0D0A85F2"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0A3F53"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2C1B16" w14:textId="67C155BA"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7DCDA" w14:textId="77777777" w:rsidR="00842524" w:rsidRDefault="00842524" w:rsidP="00842524">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3A808A70" w14:textId="77777777" w:rsidR="00842524" w:rsidRDefault="00842524" w:rsidP="00842524">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04BAC3F"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BEA9E" w14:textId="77777777" w:rsidR="00842524" w:rsidRDefault="00842524" w:rsidP="00842524">
            <w:pPr>
              <w:pStyle w:val="TAC"/>
            </w:pPr>
            <w:r>
              <w:t>IMD3</w:t>
            </w:r>
            <w:r>
              <w:rPr>
                <w:vertAlign w:val="superscript"/>
              </w:rPr>
              <w:t>1</w:t>
            </w:r>
          </w:p>
        </w:tc>
      </w:tr>
      <w:tr w:rsidR="00842524" w14:paraId="1B205338"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BE6C848" w14:textId="77777777" w:rsidR="00842524" w:rsidRDefault="00842524" w:rsidP="00842524">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9E5224"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C1FCB4" w14:textId="7F029EFA"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086620"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42A035" w14:textId="2299D7EE"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8EF24" w14:textId="77777777" w:rsidR="00842524" w:rsidRDefault="00842524" w:rsidP="00842524">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9CB0269" w14:textId="77777777" w:rsidR="00842524" w:rsidRDefault="00842524" w:rsidP="00842524">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1C2830D1"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E57E05" w14:textId="77777777" w:rsidR="00842524" w:rsidRDefault="00842524" w:rsidP="00842524">
            <w:pPr>
              <w:pStyle w:val="TAC"/>
            </w:pPr>
            <w:r>
              <w:t>IMD4</w:t>
            </w:r>
            <w:r>
              <w:rPr>
                <w:vertAlign w:val="superscript"/>
              </w:rPr>
              <w:t>5</w:t>
            </w:r>
          </w:p>
        </w:tc>
      </w:tr>
      <w:tr w:rsidR="00842524" w14:paraId="337797ED" w14:textId="77777777" w:rsidTr="00842524">
        <w:trPr>
          <w:trHeight w:val="187"/>
          <w:jc w:val="center"/>
        </w:trPr>
        <w:tc>
          <w:tcPr>
            <w:tcW w:w="2005" w:type="dxa"/>
            <w:tcBorders>
              <w:top w:val="nil"/>
              <w:left w:val="single" w:sz="4" w:space="0" w:color="auto"/>
              <w:bottom w:val="nil"/>
              <w:right w:val="single" w:sz="4" w:space="0" w:color="auto"/>
            </w:tcBorders>
          </w:tcPr>
          <w:p w14:paraId="4225572C"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E05EE" w14:textId="77777777" w:rsidR="00842524" w:rsidRDefault="00842524" w:rsidP="00842524">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65839" w14:textId="77777777" w:rsidR="00842524" w:rsidRDefault="00842524" w:rsidP="00842524">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08F3579B"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748110"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84603" w14:textId="77777777" w:rsidR="00842524" w:rsidRDefault="00842524" w:rsidP="00842524">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0F2BD07"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A8A84"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B09CAF" w14:textId="77777777" w:rsidR="00842524" w:rsidRDefault="00842524" w:rsidP="00842524">
            <w:pPr>
              <w:pStyle w:val="TAC"/>
            </w:pPr>
            <w:r>
              <w:t>N/A</w:t>
            </w:r>
          </w:p>
        </w:tc>
      </w:tr>
      <w:tr w:rsidR="00842524" w14:paraId="6446D17B" w14:textId="77777777" w:rsidTr="00842524">
        <w:trPr>
          <w:trHeight w:val="187"/>
          <w:jc w:val="center"/>
        </w:trPr>
        <w:tc>
          <w:tcPr>
            <w:tcW w:w="2005" w:type="dxa"/>
            <w:tcBorders>
              <w:top w:val="nil"/>
              <w:left w:val="single" w:sz="4" w:space="0" w:color="auto"/>
              <w:bottom w:val="nil"/>
              <w:right w:val="single" w:sz="4" w:space="0" w:color="auto"/>
            </w:tcBorders>
          </w:tcPr>
          <w:p w14:paraId="0E0C3B56"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D1CBA"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3ADD0" w14:textId="77777777" w:rsidR="00842524" w:rsidRDefault="00842524" w:rsidP="00842524">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03FDEC7"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524671" w14:textId="77777777" w:rsidR="00842524" w:rsidRDefault="00842524" w:rsidP="0084252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54834" w14:textId="77777777" w:rsidR="00842524" w:rsidRDefault="00842524" w:rsidP="00842524">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08F9CC7"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7E4661"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5EA0AC" w14:textId="77777777" w:rsidR="00842524" w:rsidRDefault="00842524" w:rsidP="00842524">
            <w:pPr>
              <w:pStyle w:val="TAC"/>
            </w:pPr>
            <w:r>
              <w:t>N/A</w:t>
            </w:r>
          </w:p>
        </w:tc>
      </w:tr>
      <w:tr w:rsidR="00842524" w14:paraId="3D6DAB4A" w14:textId="77777777" w:rsidTr="00842524">
        <w:trPr>
          <w:trHeight w:val="187"/>
          <w:jc w:val="center"/>
        </w:trPr>
        <w:tc>
          <w:tcPr>
            <w:tcW w:w="2005" w:type="dxa"/>
            <w:tcBorders>
              <w:top w:val="nil"/>
              <w:left w:val="single" w:sz="4" w:space="0" w:color="auto"/>
              <w:bottom w:val="nil"/>
              <w:right w:val="single" w:sz="4" w:space="0" w:color="auto"/>
            </w:tcBorders>
          </w:tcPr>
          <w:p w14:paraId="0BDF4436"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488E02"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C93A7" w14:textId="77777777" w:rsidR="00842524" w:rsidRDefault="00842524" w:rsidP="00842524">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5F395EF5"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FCCF6C"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E23B9" w14:textId="77777777" w:rsidR="00842524" w:rsidRDefault="00842524" w:rsidP="00842524">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029D409C"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C45053"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4A6E13" w14:textId="77777777" w:rsidR="00842524" w:rsidRDefault="00842524" w:rsidP="00842524">
            <w:pPr>
              <w:pStyle w:val="TAC"/>
            </w:pPr>
            <w:r>
              <w:t>N/A</w:t>
            </w:r>
          </w:p>
        </w:tc>
      </w:tr>
      <w:tr w:rsidR="00842524" w14:paraId="5D6BBAC3" w14:textId="77777777" w:rsidTr="00842524">
        <w:trPr>
          <w:trHeight w:val="187"/>
          <w:jc w:val="center"/>
        </w:trPr>
        <w:tc>
          <w:tcPr>
            <w:tcW w:w="2005" w:type="dxa"/>
            <w:tcBorders>
              <w:top w:val="nil"/>
              <w:left w:val="single" w:sz="4" w:space="0" w:color="auto"/>
              <w:bottom w:val="nil"/>
              <w:right w:val="single" w:sz="4" w:space="0" w:color="auto"/>
            </w:tcBorders>
          </w:tcPr>
          <w:p w14:paraId="33510E4D"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9E6056" w14:textId="77777777" w:rsidR="00842524" w:rsidRDefault="00842524" w:rsidP="00842524">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29E35" w14:textId="02FD89BA"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DC1E5D"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8597B9" w14:textId="539943E4"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A680E" w14:textId="77777777" w:rsidR="00842524" w:rsidRDefault="00842524" w:rsidP="00842524">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0169E62" w14:textId="77777777" w:rsidR="00842524" w:rsidRDefault="00842524" w:rsidP="00842524">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7EC6B90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5B19E" w14:textId="77777777" w:rsidR="00842524" w:rsidRDefault="00842524" w:rsidP="00842524">
            <w:pPr>
              <w:pStyle w:val="TAC"/>
            </w:pPr>
            <w:r>
              <w:t>IMD4</w:t>
            </w:r>
            <w:r>
              <w:rPr>
                <w:vertAlign w:val="superscript"/>
              </w:rPr>
              <w:t>5</w:t>
            </w:r>
          </w:p>
        </w:tc>
      </w:tr>
      <w:tr w:rsidR="00842524" w14:paraId="175BE8B7" w14:textId="77777777" w:rsidTr="00842524">
        <w:trPr>
          <w:trHeight w:val="187"/>
          <w:jc w:val="center"/>
        </w:trPr>
        <w:tc>
          <w:tcPr>
            <w:tcW w:w="2005" w:type="dxa"/>
            <w:tcBorders>
              <w:top w:val="nil"/>
              <w:left w:val="single" w:sz="4" w:space="0" w:color="auto"/>
              <w:bottom w:val="nil"/>
              <w:right w:val="single" w:sz="4" w:space="0" w:color="auto"/>
            </w:tcBorders>
          </w:tcPr>
          <w:p w14:paraId="08E8A5CE"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2D96F1"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483DA" w14:textId="77777777" w:rsidR="00842524" w:rsidRDefault="00842524" w:rsidP="00842524">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5843160A"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B1614A" w14:textId="77777777" w:rsidR="00842524" w:rsidRDefault="00842524" w:rsidP="0084252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E1DB0" w14:textId="77777777" w:rsidR="00842524" w:rsidRDefault="00842524" w:rsidP="00842524">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7CF5BF8D"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C28386"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3C9CE6" w14:textId="77777777" w:rsidR="00842524" w:rsidRDefault="00842524" w:rsidP="00842524">
            <w:pPr>
              <w:pStyle w:val="TAC"/>
            </w:pPr>
            <w:r>
              <w:t>N/A</w:t>
            </w:r>
          </w:p>
        </w:tc>
      </w:tr>
      <w:tr w:rsidR="00842524" w14:paraId="26812292" w14:textId="77777777" w:rsidTr="00842524">
        <w:trPr>
          <w:trHeight w:val="187"/>
          <w:jc w:val="center"/>
        </w:trPr>
        <w:tc>
          <w:tcPr>
            <w:tcW w:w="2005" w:type="dxa"/>
            <w:tcBorders>
              <w:top w:val="nil"/>
              <w:left w:val="single" w:sz="4" w:space="0" w:color="auto"/>
              <w:bottom w:val="nil"/>
              <w:right w:val="single" w:sz="4" w:space="0" w:color="auto"/>
            </w:tcBorders>
          </w:tcPr>
          <w:p w14:paraId="3BFB810F"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92E85A" w14:textId="77777777" w:rsidR="00842524" w:rsidRDefault="00842524" w:rsidP="00842524">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89E9C" w14:textId="77777777" w:rsidR="00842524" w:rsidRDefault="00842524" w:rsidP="00842524">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7199F4F"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019554"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AAC7B" w14:textId="77777777" w:rsidR="00842524" w:rsidRDefault="00842524" w:rsidP="00842524">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A47B2EB"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A798BE"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9B93C7" w14:textId="77777777" w:rsidR="00842524" w:rsidRDefault="00842524" w:rsidP="00842524">
            <w:pPr>
              <w:pStyle w:val="TAC"/>
            </w:pPr>
            <w:r>
              <w:t>N/A</w:t>
            </w:r>
          </w:p>
        </w:tc>
      </w:tr>
      <w:tr w:rsidR="00842524" w14:paraId="0CBBACE5" w14:textId="77777777" w:rsidTr="00842524">
        <w:trPr>
          <w:trHeight w:val="187"/>
          <w:jc w:val="center"/>
        </w:trPr>
        <w:tc>
          <w:tcPr>
            <w:tcW w:w="2005" w:type="dxa"/>
            <w:tcBorders>
              <w:top w:val="nil"/>
              <w:left w:val="single" w:sz="4" w:space="0" w:color="auto"/>
              <w:bottom w:val="nil"/>
              <w:right w:val="single" w:sz="4" w:space="0" w:color="auto"/>
            </w:tcBorders>
          </w:tcPr>
          <w:p w14:paraId="4317F675"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56C1EC" w14:textId="77777777" w:rsidR="00842524" w:rsidRDefault="00842524" w:rsidP="00842524">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A1EEC" w14:textId="39CE58D3"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6139AB"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E5194" w14:textId="3C325CB6"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C695E" w14:textId="77777777" w:rsidR="00842524" w:rsidRDefault="00842524" w:rsidP="00842524">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C230361" w14:textId="77777777" w:rsidR="00842524" w:rsidRDefault="00842524" w:rsidP="00842524">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6457DF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FE9C36" w14:textId="77777777" w:rsidR="00842524" w:rsidRDefault="00842524" w:rsidP="00842524">
            <w:pPr>
              <w:pStyle w:val="TAC"/>
            </w:pPr>
            <w:r>
              <w:t>IMD5</w:t>
            </w:r>
          </w:p>
        </w:tc>
      </w:tr>
      <w:tr w:rsidR="00842524" w14:paraId="4969482F" w14:textId="77777777" w:rsidTr="00842524">
        <w:trPr>
          <w:trHeight w:val="187"/>
          <w:jc w:val="center"/>
        </w:trPr>
        <w:tc>
          <w:tcPr>
            <w:tcW w:w="2005" w:type="dxa"/>
            <w:tcBorders>
              <w:top w:val="nil"/>
              <w:left w:val="single" w:sz="4" w:space="0" w:color="auto"/>
              <w:bottom w:val="nil"/>
              <w:right w:val="single" w:sz="4" w:space="0" w:color="auto"/>
            </w:tcBorders>
          </w:tcPr>
          <w:p w14:paraId="16E4888A"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56C436" w14:textId="77777777" w:rsidR="00842524" w:rsidRDefault="00842524" w:rsidP="00842524">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240A9" w14:textId="77777777" w:rsidR="00842524" w:rsidRDefault="00842524" w:rsidP="00842524">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38673C3B"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7E7D0C" w14:textId="77777777" w:rsidR="00842524" w:rsidRDefault="00842524" w:rsidP="0084252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0187D" w14:textId="77777777" w:rsidR="00842524" w:rsidRDefault="00842524" w:rsidP="00842524">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2908593D"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544D4E"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6827F" w14:textId="77777777" w:rsidR="00842524" w:rsidRDefault="00842524" w:rsidP="00842524">
            <w:pPr>
              <w:pStyle w:val="TAC"/>
            </w:pPr>
            <w:r>
              <w:t>N/A</w:t>
            </w:r>
          </w:p>
        </w:tc>
      </w:tr>
      <w:tr w:rsidR="00842524" w14:paraId="0805C0A2" w14:textId="77777777" w:rsidTr="00842524">
        <w:trPr>
          <w:trHeight w:val="187"/>
          <w:jc w:val="center"/>
        </w:trPr>
        <w:tc>
          <w:tcPr>
            <w:tcW w:w="2005" w:type="dxa"/>
            <w:tcBorders>
              <w:top w:val="nil"/>
              <w:left w:val="single" w:sz="4" w:space="0" w:color="auto"/>
              <w:bottom w:val="nil"/>
              <w:right w:val="single" w:sz="4" w:space="0" w:color="auto"/>
            </w:tcBorders>
          </w:tcPr>
          <w:p w14:paraId="67030B43"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D40186" w14:textId="77777777" w:rsidR="00842524" w:rsidRDefault="00842524" w:rsidP="00842524">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4B5902" w14:textId="77777777" w:rsidR="00842524" w:rsidRDefault="00842524" w:rsidP="00842524">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FA267CA"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745D7D"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36B96" w14:textId="77777777" w:rsidR="00842524" w:rsidRDefault="00842524" w:rsidP="00842524">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2B337E7"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746DAA"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9FD6F1" w14:textId="77777777" w:rsidR="00842524" w:rsidRDefault="00842524" w:rsidP="00842524">
            <w:pPr>
              <w:pStyle w:val="TAC"/>
            </w:pPr>
            <w:r>
              <w:t>N/A</w:t>
            </w:r>
          </w:p>
        </w:tc>
      </w:tr>
      <w:tr w:rsidR="00842524" w14:paraId="39A1A3A5" w14:textId="77777777" w:rsidTr="00842524">
        <w:trPr>
          <w:trHeight w:val="187"/>
          <w:jc w:val="center"/>
        </w:trPr>
        <w:tc>
          <w:tcPr>
            <w:tcW w:w="2005" w:type="dxa"/>
            <w:tcBorders>
              <w:top w:val="nil"/>
              <w:left w:val="single" w:sz="4" w:space="0" w:color="auto"/>
              <w:bottom w:val="nil"/>
              <w:right w:val="single" w:sz="4" w:space="0" w:color="auto"/>
            </w:tcBorders>
          </w:tcPr>
          <w:p w14:paraId="5FBBBB99"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18D7FD" w14:textId="77777777" w:rsidR="00842524" w:rsidRDefault="00842524" w:rsidP="00842524">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2E4F9" w14:textId="77777777" w:rsidR="00842524" w:rsidRDefault="00842524" w:rsidP="00842524">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B6D2B1" w14:textId="77777777" w:rsidR="00842524" w:rsidRDefault="00842524" w:rsidP="00842524">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BD868D" w14:textId="77777777" w:rsidR="00842524" w:rsidRDefault="00842524" w:rsidP="0084252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F962F" w14:textId="77777777" w:rsidR="00842524" w:rsidRDefault="00842524" w:rsidP="00842524">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6913D12" w14:textId="77777777" w:rsidR="00842524" w:rsidRDefault="00842524" w:rsidP="00842524">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0DDFD" w14:textId="77777777" w:rsidR="00842524" w:rsidRDefault="00842524" w:rsidP="0084252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115E5" w14:textId="77777777" w:rsidR="00842524" w:rsidRDefault="00842524" w:rsidP="00842524">
            <w:pPr>
              <w:pStyle w:val="TAC"/>
            </w:pPr>
            <w:r>
              <w:t>N/A</w:t>
            </w:r>
          </w:p>
        </w:tc>
      </w:tr>
      <w:tr w:rsidR="00842524" w14:paraId="569595B2"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90FC64A"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6B417" w14:textId="77777777" w:rsidR="00842524" w:rsidRDefault="00842524" w:rsidP="00842524">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79A76" w14:textId="731B8596"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DDA558" w14:textId="77777777" w:rsidR="00842524" w:rsidRDefault="00842524" w:rsidP="00842524">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1CD9D7" w14:textId="01E0B2AC" w:rsidR="00842524" w:rsidRDefault="00842524" w:rsidP="0084252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DE1C5" w14:textId="77777777" w:rsidR="00842524" w:rsidRDefault="00842524" w:rsidP="00842524">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42B4C82" w14:textId="77777777" w:rsidR="00842524" w:rsidRDefault="00842524" w:rsidP="00842524">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4C230080" w14:textId="77777777" w:rsidR="00842524" w:rsidRDefault="00842524" w:rsidP="0084252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D71034" w14:textId="77777777" w:rsidR="00842524" w:rsidRDefault="00842524" w:rsidP="00842524">
            <w:pPr>
              <w:pStyle w:val="TAC"/>
            </w:pPr>
            <w:r>
              <w:t>IMD2</w:t>
            </w:r>
            <w:r>
              <w:rPr>
                <w:vertAlign w:val="superscript"/>
              </w:rPr>
              <w:t>2,5</w:t>
            </w:r>
          </w:p>
        </w:tc>
      </w:tr>
      <w:tr w:rsidR="00842524" w14:paraId="158407A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39CC2C7" w14:textId="77777777" w:rsidR="00842524" w:rsidRDefault="00842524" w:rsidP="00842524">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FE92275" w14:textId="77777777" w:rsidR="00842524" w:rsidRDefault="00842524" w:rsidP="00842524">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DDBDE5C" w14:textId="77777777" w:rsidR="00842524" w:rsidRDefault="00842524" w:rsidP="00842524">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56EE5300" w14:textId="77777777" w:rsidR="00842524" w:rsidRDefault="00842524" w:rsidP="00842524">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F31034" w14:textId="77777777" w:rsidR="00842524" w:rsidRDefault="00842524" w:rsidP="00842524">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C14F43" w14:textId="77777777" w:rsidR="00842524" w:rsidRDefault="00842524" w:rsidP="00842524">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650ABC44" w14:textId="77777777" w:rsidR="00842524" w:rsidRDefault="00842524" w:rsidP="00842524">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E57184" w14:textId="77777777" w:rsidR="00842524" w:rsidRDefault="00842524" w:rsidP="00842524">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40B59C" w14:textId="77777777" w:rsidR="00842524" w:rsidRDefault="00842524" w:rsidP="00842524">
            <w:pPr>
              <w:pStyle w:val="TAC"/>
            </w:pPr>
            <w:r>
              <w:rPr>
                <w:rFonts w:cs="Arial"/>
                <w:color w:val="000000"/>
                <w:szCs w:val="18"/>
                <w:lang w:eastAsia="ja-JP"/>
              </w:rPr>
              <w:t>N/A</w:t>
            </w:r>
          </w:p>
        </w:tc>
      </w:tr>
      <w:tr w:rsidR="00842524" w14:paraId="1D55F359" w14:textId="77777777" w:rsidTr="00842524">
        <w:trPr>
          <w:trHeight w:val="187"/>
          <w:jc w:val="center"/>
        </w:trPr>
        <w:tc>
          <w:tcPr>
            <w:tcW w:w="2005" w:type="dxa"/>
            <w:tcBorders>
              <w:top w:val="nil"/>
              <w:left w:val="single" w:sz="4" w:space="0" w:color="auto"/>
              <w:bottom w:val="nil"/>
              <w:right w:val="single" w:sz="4" w:space="0" w:color="auto"/>
            </w:tcBorders>
          </w:tcPr>
          <w:p w14:paraId="05264D51"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70C005" w14:textId="77777777" w:rsidR="00842524" w:rsidRDefault="00842524" w:rsidP="00842524">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65833E01" w14:textId="2433289C" w:rsidR="00842524" w:rsidRDefault="00842524" w:rsidP="00842524">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EEA36C" w14:textId="59A99E06" w:rsidR="00842524" w:rsidRDefault="001E7AE1" w:rsidP="00842524">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C005820" w14:textId="5B20233F" w:rsidR="001E7AE1" w:rsidRDefault="001E7AE1" w:rsidP="00842524">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441A10F" w14:textId="77777777" w:rsidR="00842524" w:rsidRDefault="00842524" w:rsidP="00842524">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4CCA9B3" w14:textId="77777777" w:rsidR="00842524" w:rsidRDefault="00842524" w:rsidP="00842524">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0A96E536" w14:textId="77777777" w:rsidR="00842524" w:rsidRDefault="00842524" w:rsidP="00842524">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E41066" w14:textId="77777777" w:rsidR="00842524" w:rsidRDefault="00842524" w:rsidP="00842524">
            <w:pPr>
              <w:pStyle w:val="TAC"/>
            </w:pPr>
            <w:r>
              <w:rPr>
                <w:rFonts w:cs="Arial"/>
                <w:color w:val="000000"/>
                <w:szCs w:val="18"/>
                <w:lang w:eastAsia="ja-JP"/>
              </w:rPr>
              <w:t>IMD2</w:t>
            </w:r>
          </w:p>
        </w:tc>
      </w:tr>
      <w:tr w:rsidR="00842524" w14:paraId="2D2C3395" w14:textId="77777777" w:rsidTr="00842524">
        <w:trPr>
          <w:trHeight w:val="187"/>
          <w:jc w:val="center"/>
        </w:trPr>
        <w:tc>
          <w:tcPr>
            <w:tcW w:w="2005" w:type="dxa"/>
            <w:tcBorders>
              <w:top w:val="nil"/>
              <w:left w:val="single" w:sz="4" w:space="0" w:color="auto"/>
              <w:bottom w:val="nil"/>
              <w:right w:val="single" w:sz="4" w:space="0" w:color="auto"/>
            </w:tcBorders>
          </w:tcPr>
          <w:p w14:paraId="05654C17"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4CF05" w14:textId="6D60D0A3" w:rsidR="00842524" w:rsidRDefault="00842524" w:rsidP="00842524">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126C34B" w14:textId="77777777" w:rsidR="00842524" w:rsidRDefault="00842524" w:rsidP="00842524">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171ECADF" w14:textId="77777777" w:rsidR="00842524" w:rsidRDefault="00842524" w:rsidP="00842524">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599073" w14:textId="77777777" w:rsidR="00842524" w:rsidRDefault="00842524" w:rsidP="00842524">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075188" w14:textId="4FED0913" w:rsidR="00842524" w:rsidRDefault="0094160A" w:rsidP="00842524">
            <w:pPr>
              <w:pStyle w:val="TAC"/>
            </w:pPr>
            <w:r>
              <w:rPr>
                <w:rFonts w:cs="Arial"/>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9CFD2BB" w14:textId="77777777" w:rsidR="00842524" w:rsidRDefault="00842524" w:rsidP="00842524">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42162" w14:textId="77777777" w:rsidR="00842524" w:rsidRDefault="00842524" w:rsidP="00842524">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117115" w14:textId="77777777" w:rsidR="00842524" w:rsidRDefault="00842524" w:rsidP="00842524">
            <w:pPr>
              <w:pStyle w:val="TAC"/>
            </w:pPr>
            <w:r>
              <w:rPr>
                <w:rFonts w:cs="Arial"/>
                <w:color w:val="000000"/>
                <w:szCs w:val="18"/>
                <w:lang w:eastAsia="ja-JP"/>
              </w:rPr>
              <w:t>N/A</w:t>
            </w:r>
          </w:p>
        </w:tc>
      </w:tr>
      <w:tr w:rsidR="00842524" w14:paraId="755999BC" w14:textId="77777777" w:rsidTr="00842524">
        <w:trPr>
          <w:trHeight w:val="187"/>
          <w:jc w:val="center"/>
        </w:trPr>
        <w:tc>
          <w:tcPr>
            <w:tcW w:w="2005" w:type="dxa"/>
            <w:tcBorders>
              <w:top w:val="nil"/>
              <w:left w:val="single" w:sz="4" w:space="0" w:color="auto"/>
              <w:bottom w:val="nil"/>
              <w:right w:val="single" w:sz="4" w:space="0" w:color="auto"/>
            </w:tcBorders>
          </w:tcPr>
          <w:p w14:paraId="13C3A5D6" w14:textId="77777777" w:rsidR="00842524" w:rsidRDefault="00842524" w:rsidP="00842524">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DB9E3" w14:textId="77777777" w:rsidR="00842524" w:rsidRDefault="00842524" w:rsidP="00842524">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0912DAE" w14:textId="77777777" w:rsidR="00842524" w:rsidRDefault="00842524" w:rsidP="00842524">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4C923B7C" w14:textId="77777777" w:rsidR="00842524" w:rsidRDefault="00842524" w:rsidP="00842524">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00E4A2" w14:textId="77777777" w:rsidR="00842524" w:rsidRDefault="00842524" w:rsidP="00842524">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4FD37F" w14:textId="77777777" w:rsidR="00842524" w:rsidRDefault="00842524" w:rsidP="00842524">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3719544" w14:textId="77777777" w:rsidR="00842524" w:rsidRDefault="00842524" w:rsidP="00842524">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781B48" w14:textId="77777777" w:rsidR="00842524" w:rsidRDefault="00842524" w:rsidP="00842524">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BB813C" w14:textId="77777777" w:rsidR="00842524" w:rsidRDefault="00842524" w:rsidP="00842524">
            <w:pPr>
              <w:pStyle w:val="TAC"/>
            </w:pPr>
            <w:r>
              <w:rPr>
                <w:rFonts w:cs="Arial"/>
                <w:color w:val="000000"/>
                <w:szCs w:val="18"/>
                <w:lang w:eastAsia="ja-JP"/>
              </w:rPr>
              <w:t>N/A</w:t>
            </w:r>
          </w:p>
        </w:tc>
      </w:tr>
      <w:tr w:rsidR="001E7AE1" w14:paraId="0A082F4A" w14:textId="77777777" w:rsidTr="00842524">
        <w:trPr>
          <w:trHeight w:val="187"/>
          <w:jc w:val="center"/>
        </w:trPr>
        <w:tc>
          <w:tcPr>
            <w:tcW w:w="2005" w:type="dxa"/>
            <w:tcBorders>
              <w:top w:val="nil"/>
              <w:left w:val="single" w:sz="4" w:space="0" w:color="auto"/>
              <w:bottom w:val="nil"/>
              <w:right w:val="single" w:sz="4" w:space="0" w:color="auto"/>
            </w:tcBorders>
          </w:tcPr>
          <w:p w14:paraId="096BB151"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E392F" w14:textId="77777777" w:rsidR="001E7AE1" w:rsidRDefault="001E7AE1" w:rsidP="001E7AE1">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C6481DD" w14:textId="77777777" w:rsidR="001E7AE1" w:rsidRDefault="001E7AE1" w:rsidP="001E7AE1">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56D6C131" w14:textId="7AF50445" w:rsidR="001E7AE1" w:rsidRDefault="001E7AE1" w:rsidP="001E7AE1">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7BE60B4" w14:textId="24B1C9D9" w:rsidR="001E7AE1" w:rsidRDefault="001E7AE1" w:rsidP="001E7AE1">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D907C15" w14:textId="77777777" w:rsidR="001E7AE1" w:rsidRDefault="001E7AE1" w:rsidP="001E7AE1">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1AF50F4B"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5865AB" w14:textId="77777777" w:rsidR="001E7AE1" w:rsidRDefault="001E7AE1" w:rsidP="001E7AE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413E84" w14:textId="77777777" w:rsidR="001E7AE1" w:rsidRDefault="001E7AE1" w:rsidP="001E7AE1">
            <w:pPr>
              <w:pStyle w:val="TAC"/>
            </w:pPr>
            <w:r>
              <w:rPr>
                <w:rFonts w:cs="Arial"/>
                <w:color w:val="000000"/>
                <w:szCs w:val="18"/>
                <w:lang w:eastAsia="ja-JP"/>
              </w:rPr>
              <w:t>N/A</w:t>
            </w:r>
          </w:p>
        </w:tc>
      </w:tr>
      <w:tr w:rsidR="001E7AE1" w14:paraId="49E5DB0D" w14:textId="77777777" w:rsidTr="00842524">
        <w:trPr>
          <w:trHeight w:val="187"/>
          <w:jc w:val="center"/>
        </w:trPr>
        <w:tc>
          <w:tcPr>
            <w:tcW w:w="2005" w:type="dxa"/>
            <w:tcBorders>
              <w:top w:val="nil"/>
              <w:left w:val="single" w:sz="4" w:space="0" w:color="auto"/>
              <w:bottom w:val="nil"/>
              <w:right w:val="single" w:sz="4" w:space="0" w:color="auto"/>
            </w:tcBorders>
          </w:tcPr>
          <w:p w14:paraId="770ADB7B"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930753" w14:textId="77777777" w:rsidR="001E7AE1" w:rsidRDefault="001E7AE1" w:rsidP="001E7AE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18CEEEC" w14:textId="53994A32"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B67947"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574C58" w14:textId="3AC03B21"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18B01C" w14:textId="77777777" w:rsidR="001E7AE1" w:rsidRDefault="001E7AE1" w:rsidP="001E7AE1">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7290633" w14:textId="77777777" w:rsidR="001E7AE1" w:rsidRDefault="001E7AE1" w:rsidP="001E7AE1">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7BDFBF2C"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B5E382" w14:textId="77777777" w:rsidR="001E7AE1" w:rsidRDefault="001E7AE1" w:rsidP="001E7AE1">
            <w:pPr>
              <w:pStyle w:val="TAC"/>
            </w:pPr>
            <w:r>
              <w:rPr>
                <w:rFonts w:cs="Arial"/>
                <w:color w:val="000000"/>
                <w:szCs w:val="18"/>
                <w:lang w:eastAsia="ja-JP"/>
              </w:rPr>
              <w:t>IMD4</w:t>
            </w:r>
          </w:p>
        </w:tc>
      </w:tr>
      <w:tr w:rsidR="001E7AE1" w14:paraId="3DCDAA0A" w14:textId="77777777" w:rsidTr="00842524">
        <w:trPr>
          <w:trHeight w:val="187"/>
          <w:jc w:val="center"/>
        </w:trPr>
        <w:tc>
          <w:tcPr>
            <w:tcW w:w="2005" w:type="dxa"/>
            <w:tcBorders>
              <w:top w:val="nil"/>
              <w:left w:val="single" w:sz="4" w:space="0" w:color="auto"/>
              <w:bottom w:val="nil"/>
              <w:right w:val="single" w:sz="4" w:space="0" w:color="auto"/>
            </w:tcBorders>
          </w:tcPr>
          <w:p w14:paraId="12115FFC"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C0D5B" w14:textId="77777777" w:rsidR="001E7AE1" w:rsidRDefault="001E7AE1" w:rsidP="001E7AE1">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0B9287C" w14:textId="7BA92818"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530160"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68A209" w14:textId="23740905"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1CE4CC" w14:textId="77777777" w:rsidR="001E7AE1" w:rsidRDefault="001E7AE1" w:rsidP="001E7AE1">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982426C" w14:textId="77777777" w:rsidR="001E7AE1" w:rsidRDefault="001E7AE1" w:rsidP="001E7AE1">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553AFAAE"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AFD00F" w14:textId="77777777" w:rsidR="001E7AE1" w:rsidRDefault="001E7AE1" w:rsidP="001E7AE1">
            <w:pPr>
              <w:pStyle w:val="TAC"/>
            </w:pPr>
            <w:r>
              <w:rPr>
                <w:rFonts w:cs="Arial"/>
                <w:color w:val="000000"/>
                <w:szCs w:val="18"/>
                <w:lang w:eastAsia="ja-JP"/>
              </w:rPr>
              <w:t>IMD2</w:t>
            </w:r>
            <w:r>
              <w:rPr>
                <w:rFonts w:cs="Arial"/>
                <w:color w:val="000000"/>
                <w:szCs w:val="18"/>
                <w:vertAlign w:val="superscript"/>
                <w:lang w:eastAsia="ja-JP"/>
              </w:rPr>
              <w:t>1</w:t>
            </w:r>
          </w:p>
        </w:tc>
      </w:tr>
      <w:tr w:rsidR="001E7AE1" w14:paraId="5FA0723F" w14:textId="77777777" w:rsidTr="00842524">
        <w:trPr>
          <w:trHeight w:val="187"/>
          <w:jc w:val="center"/>
        </w:trPr>
        <w:tc>
          <w:tcPr>
            <w:tcW w:w="2005" w:type="dxa"/>
            <w:tcBorders>
              <w:top w:val="nil"/>
              <w:left w:val="single" w:sz="4" w:space="0" w:color="auto"/>
              <w:bottom w:val="nil"/>
              <w:right w:val="single" w:sz="4" w:space="0" w:color="auto"/>
            </w:tcBorders>
          </w:tcPr>
          <w:p w14:paraId="16010C44"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403CE2" w14:textId="77777777" w:rsidR="001E7AE1" w:rsidRDefault="001E7AE1" w:rsidP="001E7AE1">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86C7C12" w14:textId="77777777" w:rsidR="001E7AE1" w:rsidRDefault="001E7AE1" w:rsidP="001E7AE1">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54E0B3CD" w14:textId="358AD8AA" w:rsidR="001E7AE1" w:rsidRDefault="001E7AE1" w:rsidP="001E7AE1">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B5EA394" w14:textId="57964F87" w:rsidR="001E7AE1" w:rsidRDefault="001E7AE1" w:rsidP="001E7AE1">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8B63205" w14:textId="77777777" w:rsidR="001E7AE1" w:rsidRDefault="001E7AE1" w:rsidP="001E7AE1">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50A9A7B5"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93A5F2" w14:textId="77777777" w:rsidR="001E7AE1" w:rsidRDefault="001E7AE1" w:rsidP="001E7AE1">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1EA91" w14:textId="77777777" w:rsidR="001E7AE1" w:rsidRDefault="001E7AE1" w:rsidP="001E7AE1">
            <w:pPr>
              <w:pStyle w:val="TAC"/>
            </w:pPr>
            <w:r>
              <w:rPr>
                <w:rFonts w:cs="Arial"/>
                <w:color w:val="000000"/>
                <w:szCs w:val="18"/>
                <w:lang w:eastAsia="ja-JP"/>
              </w:rPr>
              <w:t>N/A</w:t>
            </w:r>
          </w:p>
        </w:tc>
      </w:tr>
      <w:tr w:rsidR="001E7AE1" w14:paraId="21AC0C02"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94BD638"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65FB6F" w14:textId="77777777" w:rsidR="001E7AE1" w:rsidRDefault="001E7AE1" w:rsidP="001E7AE1">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2C6BAA0A" w14:textId="77777777" w:rsidR="001E7AE1" w:rsidRDefault="001E7AE1" w:rsidP="001E7AE1">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39671DDF"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F1BE7E"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25B061" w14:textId="77777777" w:rsidR="001E7AE1" w:rsidRDefault="001E7AE1" w:rsidP="001E7AE1">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3CEC5374"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4A574A"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039D08" w14:textId="77777777" w:rsidR="001E7AE1" w:rsidRDefault="001E7AE1" w:rsidP="001E7AE1">
            <w:pPr>
              <w:pStyle w:val="TAC"/>
            </w:pPr>
            <w:r>
              <w:rPr>
                <w:rFonts w:cs="Arial"/>
                <w:color w:val="000000"/>
                <w:szCs w:val="18"/>
                <w:lang w:eastAsia="ja-JP"/>
              </w:rPr>
              <w:t>N/A</w:t>
            </w:r>
          </w:p>
        </w:tc>
      </w:tr>
      <w:tr w:rsidR="001E7AE1" w14:paraId="127DA09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05562DF" w14:textId="77777777" w:rsidR="001E7AE1" w:rsidRDefault="001E7AE1" w:rsidP="001E7AE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46BEDD0D"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33325F9" w14:textId="77777777" w:rsidR="001E7AE1" w:rsidRDefault="001E7AE1" w:rsidP="001E7AE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C448AA9"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8860FD"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FDC3D2" w14:textId="77777777" w:rsidR="001E7AE1" w:rsidRDefault="001E7AE1" w:rsidP="001E7AE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04E1726"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DAC7B3"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2BEF06" w14:textId="77777777" w:rsidR="001E7AE1" w:rsidRDefault="001E7AE1" w:rsidP="001E7AE1">
            <w:pPr>
              <w:pStyle w:val="TAC"/>
              <w:rPr>
                <w:rFonts w:cs="Arial"/>
                <w:lang w:eastAsia="ko-KR"/>
              </w:rPr>
            </w:pPr>
            <w:r>
              <w:t>N/A</w:t>
            </w:r>
          </w:p>
        </w:tc>
      </w:tr>
      <w:tr w:rsidR="001E7AE1" w14:paraId="3E5E08BC" w14:textId="77777777" w:rsidTr="00842524">
        <w:trPr>
          <w:trHeight w:val="187"/>
          <w:jc w:val="center"/>
        </w:trPr>
        <w:tc>
          <w:tcPr>
            <w:tcW w:w="2005" w:type="dxa"/>
            <w:tcBorders>
              <w:top w:val="nil"/>
              <w:left w:val="single" w:sz="4" w:space="0" w:color="auto"/>
              <w:bottom w:val="nil"/>
              <w:right w:val="single" w:sz="4" w:space="0" w:color="auto"/>
            </w:tcBorders>
          </w:tcPr>
          <w:p w14:paraId="7886411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7B8B02"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B90B78D" w14:textId="77777777" w:rsidR="001E7AE1" w:rsidRDefault="001E7AE1" w:rsidP="001E7AE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9DE5E4F"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D4DE7A"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67F018" w14:textId="77777777" w:rsidR="001E7AE1" w:rsidRDefault="001E7AE1" w:rsidP="001E7AE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D72B9A4"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54871DE"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450859" w14:textId="77777777" w:rsidR="001E7AE1" w:rsidRDefault="001E7AE1" w:rsidP="001E7AE1">
            <w:pPr>
              <w:pStyle w:val="TAC"/>
              <w:rPr>
                <w:rFonts w:cs="Arial"/>
                <w:lang w:eastAsia="ko-KR"/>
              </w:rPr>
            </w:pPr>
            <w:r>
              <w:t>N/A</w:t>
            </w:r>
          </w:p>
        </w:tc>
      </w:tr>
      <w:tr w:rsidR="001E7AE1" w14:paraId="7B24D9ED" w14:textId="77777777" w:rsidTr="00842524">
        <w:trPr>
          <w:trHeight w:val="187"/>
          <w:jc w:val="center"/>
        </w:trPr>
        <w:tc>
          <w:tcPr>
            <w:tcW w:w="2005" w:type="dxa"/>
            <w:tcBorders>
              <w:top w:val="nil"/>
              <w:left w:val="single" w:sz="4" w:space="0" w:color="auto"/>
              <w:bottom w:val="nil"/>
              <w:right w:val="single" w:sz="4" w:space="0" w:color="auto"/>
            </w:tcBorders>
          </w:tcPr>
          <w:p w14:paraId="3881FC4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8CDF1"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5C18AB0" w14:textId="3C75C4A9"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CF270C2"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BDC8EC2" w14:textId="0D066056"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5D5882" w14:textId="77777777" w:rsidR="001E7AE1" w:rsidRDefault="001E7AE1" w:rsidP="001E7AE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3193743" w14:textId="77777777" w:rsidR="001E7AE1" w:rsidRDefault="001E7AE1" w:rsidP="001E7AE1">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3969DC7B"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3C3E0A" w14:textId="77777777" w:rsidR="001E7AE1" w:rsidRDefault="001E7AE1" w:rsidP="001E7AE1">
            <w:pPr>
              <w:pStyle w:val="TAC"/>
              <w:rPr>
                <w:rFonts w:cs="Arial"/>
                <w:lang w:eastAsia="ko-KR"/>
              </w:rPr>
            </w:pPr>
            <w:r>
              <w:t>IMD2</w:t>
            </w:r>
            <w:r>
              <w:rPr>
                <w:vertAlign w:val="superscript"/>
              </w:rPr>
              <w:t>5</w:t>
            </w:r>
          </w:p>
        </w:tc>
      </w:tr>
      <w:tr w:rsidR="001E7AE1" w14:paraId="65B9411D" w14:textId="77777777" w:rsidTr="00842524">
        <w:trPr>
          <w:trHeight w:val="187"/>
          <w:jc w:val="center"/>
        </w:trPr>
        <w:tc>
          <w:tcPr>
            <w:tcW w:w="2005" w:type="dxa"/>
            <w:tcBorders>
              <w:top w:val="nil"/>
              <w:left w:val="single" w:sz="4" w:space="0" w:color="auto"/>
              <w:bottom w:val="nil"/>
              <w:right w:val="single" w:sz="4" w:space="0" w:color="auto"/>
            </w:tcBorders>
          </w:tcPr>
          <w:p w14:paraId="4FC9403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0BBF7"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527F1F5" w14:textId="77777777" w:rsidR="001E7AE1" w:rsidRDefault="001E7AE1" w:rsidP="001E7AE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87A2E54"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501CC4"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6C5348" w14:textId="77777777" w:rsidR="001E7AE1" w:rsidRDefault="001E7AE1" w:rsidP="001E7AE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4C3E752"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8DF97F"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A96CA2" w14:textId="77777777" w:rsidR="001E7AE1" w:rsidRDefault="001E7AE1" w:rsidP="001E7AE1">
            <w:pPr>
              <w:pStyle w:val="TAC"/>
              <w:rPr>
                <w:rFonts w:cs="Arial"/>
                <w:lang w:eastAsia="ko-KR"/>
              </w:rPr>
            </w:pPr>
            <w:r>
              <w:t>N/A</w:t>
            </w:r>
          </w:p>
        </w:tc>
      </w:tr>
      <w:tr w:rsidR="001E7AE1" w14:paraId="3EEE6053" w14:textId="77777777" w:rsidTr="00842524">
        <w:trPr>
          <w:trHeight w:val="187"/>
          <w:jc w:val="center"/>
        </w:trPr>
        <w:tc>
          <w:tcPr>
            <w:tcW w:w="2005" w:type="dxa"/>
            <w:tcBorders>
              <w:top w:val="nil"/>
              <w:left w:val="single" w:sz="4" w:space="0" w:color="auto"/>
              <w:bottom w:val="nil"/>
              <w:right w:val="single" w:sz="4" w:space="0" w:color="auto"/>
            </w:tcBorders>
          </w:tcPr>
          <w:p w14:paraId="0F03F39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3C916"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7660871" w14:textId="77777777" w:rsidR="001E7AE1" w:rsidRDefault="001E7AE1" w:rsidP="001E7AE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05E9A69"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56934D"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5DACB0" w14:textId="77777777" w:rsidR="001E7AE1" w:rsidRDefault="001E7AE1" w:rsidP="001E7AE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0B6D339"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D21223"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0EC027" w14:textId="77777777" w:rsidR="001E7AE1" w:rsidRDefault="001E7AE1" w:rsidP="001E7AE1">
            <w:pPr>
              <w:pStyle w:val="TAC"/>
              <w:rPr>
                <w:rFonts w:cs="Arial"/>
                <w:lang w:eastAsia="ko-KR"/>
              </w:rPr>
            </w:pPr>
            <w:r>
              <w:t>N/A</w:t>
            </w:r>
          </w:p>
        </w:tc>
      </w:tr>
      <w:tr w:rsidR="001E7AE1" w14:paraId="01CE366A" w14:textId="77777777" w:rsidTr="00842524">
        <w:trPr>
          <w:trHeight w:val="187"/>
          <w:jc w:val="center"/>
        </w:trPr>
        <w:tc>
          <w:tcPr>
            <w:tcW w:w="2005" w:type="dxa"/>
            <w:tcBorders>
              <w:top w:val="nil"/>
              <w:left w:val="single" w:sz="4" w:space="0" w:color="auto"/>
              <w:bottom w:val="nil"/>
              <w:right w:val="single" w:sz="4" w:space="0" w:color="auto"/>
            </w:tcBorders>
          </w:tcPr>
          <w:p w14:paraId="59F226E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CBEC40"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F3315C9" w14:textId="48AA8E05"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5D7A53F"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CEB4AEF" w14:textId="52173A4B"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A6A5FD" w14:textId="77777777" w:rsidR="001E7AE1" w:rsidRDefault="001E7AE1" w:rsidP="001E7AE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93ABBCB" w14:textId="77777777" w:rsidR="001E7AE1" w:rsidRDefault="001E7AE1" w:rsidP="001E7AE1">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1D432F45"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791959" w14:textId="77777777" w:rsidR="001E7AE1" w:rsidRDefault="001E7AE1" w:rsidP="001E7AE1">
            <w:pPr>
              <w:pStyle w:val="TAC"/>
              <w:rPr>
                <w:rFonts w:cs="Arial"/>
                <w:lang w:eastAsia="ko-KR"/>
              </w:rPr>
            </w:pPr>
            <w:r>
              <w:t>IMD4</w:t>
            </w:r>
          </w:p>
        </w:tc>
      </w:tr>
      <w:tr w:rsidR="001E7AE1" w14:paraId="45522EF0" w14:textId="77777777" w:rsidTr="00842524">
        <w:trPr>
          <w:trHeight w:val="187"/>
          <w:jc w:val="center"/>
        </w:trPr>
        <w:tc>
          <w:tcPr>
            <w:tcW w:w="2005" w:type="dxa"/>
            <w:tcBorders>
              <w:top w:val="nil"/>
              <w:left w:val="single" w:sz="4" w:space="0" w:color="auto"/>
              <w:bottom w:val="nil"/>
              <w:right w:val="single" w:sz="4" w:space="0" w:color="auto"/>
            </w:tcBorders>
          </w:tcPr>
          <w:p w14:paraId="5F0A342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7EDBF7"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EC95485" w14:textId="77777777" w:rsidR="001E7AE1" w:rsidRDefault="001E7AE1" w:rsidP="001E7AE1">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CBC3839"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C5CE9B"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93D95D" w14:textId="77777777" w:rsidR="001E7AE1" w:rsidRDefault="001E7AE1" w:rsidP="001E7AE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7906A271"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92CB34"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8A5100" w14:textId="77777777" w:rsidR="001E7AE1" w:rsidRDefault="001E7AE1" w:rsidP="001E7AE1">
            <w:pPr>
              <w:pStyle w:val="TAC"/>
              <w:rPr>
                <w:rFonts w:cs="Arial"/>
                <w:lang w:eastAsia="ko-KR"/>
              </w:rPr>
            </w:pPr>
            <w:r>
              <w:t>N/A</w:t>
            </w:r>
          </w:p>
        </w:tc>
      </w:tr>
      <w:tr w:rsidR="001E7AE1" w14:paraId="690CB646" w14:textId="77777777" w:rsidTr="00842524">
        <w:trPr>
          <w:trHeight w:val="187"/>
          <w:jc w:val="center"/>
        </w:trPr>
        <w:tc>
          <w:tcPr>
            <w:tcW w:w="2005" w:type="dxa"/>
            <w:tcBorders>
              <w:top w:val="nil"/>
              <w:left w:val="single" w:sz="4" w:space="0" w:color="auto"/>
              <w:bottom w:val="nil"/>
              <w:right w:val="single" w:sz="4" w:space="0" w:color="auto"/>
            </w:tcBorders>
          </w:tcPr>
          <w:p w14:paraId="7CDF810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65F390"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33DA544" w14:textId="60243F56"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EFA0641"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CEE2AC" w14:textId="699EBC41"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3DAD274" w14:textId="77777777" w:rsidR="001E7AE1" w:rsidRDefault="001E7AE1" w:rsidP="001E7AE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CC86A2E" w14:textId="77777777" w:rsidR="001E7AE1" w:rsidRDefault="001E7AE1" w:rsidP="001E7AE1">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F9E4FD6"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699883" w14:textId="77777777" w:rsidR="001E7AE1" w:rsidRDefault="001E7AE1" w:rsidP="001E7AE1">
            <w:pPr>
              <w:pStyle w:val="TAC"/>
              <w:rPr>
                <w:rFonts w:cs="Arial"/>
                <w:lang w:eastAsia="ko-KR"/>
              </w:rPr>
            </w:pPr>
            <w:r>
              <w:t>IMD2</w:t>
            </w:r>
          </w:p>
        </w:tc>
      </w:tr>
      <w:tr w:rsidR="001E7AE1" w14:paraId="7E19832F" w14:textId="77777777" w:rsidTr="00842524">
        <w:trPr>
          <w:trHeight w:val="187"/>
          <w:jc w:val="center"/>
        </w:trPr>
        <w:tc>
          <w:tcPr>
            <w:tcW w:w="2005" w:type="dxa"/>
            <w:tcBorders>
              <w:top w:val="nil"/>
              <w:left w:val="single" w:sz="4" w:space="0" w:color="auto"/>
              <w:bottom w:val="nil"/>
              <w:right w:val="single" w:sz="4" w:space="0" w:color="auto"/>
            </w:tcBorders>
          </w:tcPr>
          <w:p w14:paraId="27B98FB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CB5C17"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8989474" w14:textId="77777777" w:rsidR="001E7AE1" w:rsidRDefault="001E7AE1" w:rsidP="001E7AE1">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70840586"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3D4C84A" w14:textId="77777777" w:rsidR="001E7AE1" w:rsidRDefault="001E7AE1" w:rsidP="001E7AE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51473DB" w14:textId="77777777" w:rsidR="001E7AE1" w:rsidRDefault="001E7AE1" w:rsidP="001E7AE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5CAD8281"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488ED"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B59B74" w14:textId="77777777" w:rsidR="001E7AE1" w:rsidRDefault="001E7AE1" w:rsidP="001E7AE1">
            <w:pPr>
              <w:pStyle w:val="TAC"/>
              <w:rPr>
                <w:rFonts w:cs="Arial"/>
                <w:lang w:eastAsia="ko-KR"/>
              </w:rPr>
            </w:pPr>
            <w:r>
              <w:t>N/A</w:t>
            </w:r>
          </w:p>
        </w:tc>
      </w:tr>
      <w:tr w:rsidR="001E7AE1" w14:paraId="0018B00E" w14:textId="77777777" w:rsidTr="00842524">
        <w:trPr>
          <w:trHeight w:val="187"/>
          <w:jc w:val="center"/>
        </w:trPr>
        <w:tc>
          <w:tcPr>
            <w:tcW w:w="2005" w:type="dxa"/>
            <w:tcBorders>
              <w:top w:val="nil"/>
              <w:left w:val="single" w:sz="4" w:space="0" w:color="auto"/>
              <w:bottom w:val="nil"/>
              <w:right w:val="single" w:sz="4" w:space="0" w:color="auto"/>
            </w:tcBorders>
          </w:tcPr>
          <w:p w14:paraId="33CA9E4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27F677"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B273528" w14:textId="77777777" w:rsidR="001E7AE1" w:rsidRDefault="001E7AE1" w:rsidP="001E7AE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A2F182B"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BF2541"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04FD36" w14:textId="77777777" w:rsidR="001E7AE1" w:rsidRDefault="001E7AE1" w:rsidP="001E7AE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D72EF36"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4FC85B"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C60774" w14:textId="77777777" w:rsidR="001E7AE1" w:rsidRDefault="001E7AE1" w:rsidP="001E7AE1">
            <w:pPr>
              <w:pStyle w:val="TAC"/>
              <w:rPr>
                <w:rFonts w:cs="Arial"/>
                <w:lang w:eastAsia="ko-KR"/>
              </w:rPr>
            </w:pPr>
            <w:r>
              <w:t>N/A</w:t>
            </w:r>
          </w:p>
        </w:tc>
      </w:tr>
      <w:tr w:rsidR="001E7AE1" w14:paraId="710C6F01" w14:textId="77777777" w:rsidTr="00842524">
        <w:trPr>
          <w:trHeight w:val="187"/>
          <w:jc w:val="center"/>
        </w:trPr>
        <w:tc>
          <w:tcPr>
            <w:tcW w:w="2005" w:type="dxa"/>
            <w:tcBorders>
              <w:top w:val="nil"/>
              <w:left w:val="single" w:sz="4" w:space="0" w:color="auto"/>
              <w:bottom w:val="nil"/>
              <w:right w:val="single" w:sz="4" w:space="0" w:color="auto"/>
            </w:tcBorders>
          </w:tcPr>
          <w:p w14:paraId="4E26C46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4A8468"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5C66619" w14:textId="09A8E6AE"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47782B"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D9CE1A" w14:textId="2FA64541"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DC4BC65" w14:textId="77777777" w:rsidR="001E7AE1" w:rsidRDefault="001E7AE1" w:rsidP="001E7AE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F7C5FC2" w14:textId="77777777" w:rsidR="001E7AE1" w:rsidRDefault="001E7AE1" w:rsidP="001E7AE1">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51727310"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B501A2" w14:textId="77777777" w:rsidR="001E7AE1" w:rsidRDefault="001E7AE1" w:rsidP="001E7AE1">
            <w:pPr>
              <w:pStyle w:val="TAC"/>
              <w:rPr>
                <w:rFonts w:cs="Arial"/>
                <w:lang w:eastAsia="ko-KR"/>
              </w:rPr>
            </w:pPr>
            <w:r>
              <w:t>IMD4</w:t>
            </w:r>
          </w:p>
        </w:tc>
      </w:tr>
      <w:tr w:rsidR="001E7AE1" w14:paraId="6B9381D3" w14:textId="77777777" w:rsidTr="00842524">
        <w:trPr>
          <w:trHeight w:val="187"/>
          <w:jc w:val="center"/>
        </w:trPr>
        <w:tc>
          <w:tcPr>
            <w:tcW w:w="2005" w:type="dxa"/>
            <w:tcBorders>
              <w:top w:val="nil"/>
              <w:left w:val="single" w:sz="4" w:space="0" w:color="auto"/>
              <w:bottom w:val="nil"/>
              <w:right w:val="single" w:sz="4" w:space="0" w:color="auto"/>
            </w:tcBorders>
          </w:tcPr>
          <w:p w14:paraId="050B5A5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94D76E"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C19500F" w14:textId="77777777" w:rsidR="001E7AE1" w:rsidRDefault="001E7AE1" w:rsidP="001E7AE1">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22112A8"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9D5B49D" w14:textId="77777777" w:rsidR="001E7AE1" w:rsidRDefault="001E7AE1" w:rsidP="001E7AE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67EAF00" w14:textId="77777777" w:rsidR="001E7AE1" w:rsidRDefault="001E7AE1" w:rsidP="001E7AE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450C3CCF"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85B8AE"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0A98C5" w14:textId="77777777" w:rsidR="001E7AE1" w:rsidRDefault="001E7AE1" w:rsidP="001E7AE1">
            <w:pPr>
              <w:pStyle w:val="TAC"/>
              <w:rPr>
                <w:rFonts w:cs="Arial"/>
                <w:lang w:eastAsia="ko-KR"/>
              </w:rPr>
            </w:pPr>
            <w:r>
              <w:t>N/A</w:t>
            </w:r>
          </w:p>
        </w:tc>
      </w:tr>
      <w:tr w:rsidR="001E7AE1" w14:paraId="699B2AAA" w14:textId="77777777" w:rsidTr="00842524">
        <w:trPr>
          <w:trHeight w:val="187"/>
          <w:jc w:val="center"/>
        </w:trPr>
        <w:tc>
          <w:tcPr>
            <w:tcW w:w="2005" w:type="dxa"/>
            <w:tcBorders>
              <w:top w:val="nil"/>
              <w:left w:val="single" w:sz="4" w:space="0" w:color="auto"/>
              <w:bottom w:val="nil"/>
              <w:right w:val="single" w:sz="4" w:space="0" w:color="auto"/>
            </w:tcBorders>
          </w:tcPr>
          <w:p w14:paraId="14E8733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983A47"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F008BF6" w14:textId="77777777" w:rsidR="001E7AE1" w:rsidRDefault="001E7AE1" w:rsidP="001E7AE1">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630631DC"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B3A86C"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513FD5" w14:textId="77777777" w:rsidR="001E7AE1" w:rsidRDefault="001E7AE1" w:rsidP="001E7AE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A0A86F4"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E7F770"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0C5163" w14:textId="77777777" w:rsidR="001E7AE1" w:rsidRDefault="001E7AE1" w:rsidP="001E7AE1">
            <w:pPr>
              <w:pStyle w:val="TAC"/>
              <w:rPr>
                <w:rFonts w:cs="Arial"/>
                <w:lang w:eastAsia="ko-KR"/>
              </w:rPr>
            </w:pPr>
            <w:r>
              <w:t>N/A</w:t>
            </w:r>
          </w:p>
        </w:tc>
      </w:tr>
      <w:tr w:rsidR="001E7AE1" w14:paraId="1F954F68" w14:textId="77777777" w:rsidTr="00842524">
        <w:trPr>
          <w:trHeight w:val="187"/>
          <w:jc w:val="center"/>
        </w:trPr>
        <w:tc>
          <w:tcPr>
            <w:tcW w:w="2005" w:type="dxa"/>
            <w:tcBorders>
              <w:top w:val="nil"/>
              <w:left w:val="single" w:sz="4" w:space="0" w:color="auto"/>
              <w:bottom w:val="nil"/>
              <w:right w:val="single" w:sz="4" w:space="0" w:color="auto"/>
            </w:tcBorders>
          </w:tcPr>
          <w:p w14:paraId="00C0A49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76C663"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CA5B123" w14:textId="18BB9041"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B8963C1"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C4CD5D" w14:textId="6E99C595"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0731FD" w14:textId="77777777" w:rsidR="001E7AE1" w:rsidRDefault="001E7AE1" w:rsidP="001E7AE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415A283" w14:textId="77777777" w:rsidR="001E7AE1" w:rsidRDefault="001E7AE1" w:rsidP="001E7AE1">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4D0828C5"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10FBB6" w14:textId="77777777" w:rsidR="001E7AE1" w:rsidRDefault="001E7AE1" w:rsidP="001E7AE1">
            <w:pPr>
              <w:pStyle w:val="TAC"/>
              <w:rPr>
                <w:rFonts w:cs="Arial"/>
                <w:lang w:eastAsia="ko-KR"/>
              </w:rPr>
            </w:pPr>
            <w:r>
              <w:t>IMD5</w:t>
            </w:r>
          </w:p>
        </w:tc>
      </w:tr>
      <w:tr w:rsidR="001E7AE1" w14:paraId="7A82324E" w14:textId="77777777" w:rsidTr="00842524">
        <w:trPr>
          <w:trHeight w:val="187"/>
          <w:jc w:val="center"/>
        </w:trPr>
        <w:tc>
          <w:tcPr>
            <w:tcW w:w="2005" w:type="dxa"/>
            <w:tcBorders>
              <w:top w:val="nil"/>
              <w:left w:val="single" w:sz="4" w:space="0" w:color="auto"/>
              <w:bottom w:val="nil"/>
              <w:right w:val="single" w:sz="4" w:space="0" w:color="auto"/>
            </w:tcBorders>
          </w:tcPr>
          <w:p w14:paraId="3E141DE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CBE795"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800F9A" w14:textId="77777777" w:rsidR="001E7AE1" w:rsidRDefault="001E7AE1" w:rsidP="001E7AE1">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4E363EE"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27D8B42" w14:textId="77777777" w:rsidR="001E7AE1" w:rsidRDefault="001E7AE1" w:rsidP="001E7AE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5544F19" w14:textId="77777777" w:rsidR="001E7AE1" w:rsidRDefault="001E7AE1" w:rsidP="001E7AE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7E6B500A"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EA874A"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55253B" w14:textId="77777777" w:rsidR="001E7AE1" w:rsidRDefault="001E7AE1" w:rsidP="001E7AE1">
            <w:pPr>
              <w:pStyle w:val="TAC"/>
              <w:rPr>
                <w:rFonts w:cs="Arial"/>
                <w:lang w:eastAsia="ko-KR"/>
              </w:rPr>
            </w:pPr>
            <w:r>
              <w:t>N/A</w:t>
            </w:r>
          </w:p>
        </w:tc>
      </w:tr>
      <w:tr w:rsidR="001E7AE1" w14:paraId="1617DFCA" w14:textId="77777777" w:rsidTr="00842524">
        <w:trPr>
          <w:trHeight w:val="187"/>
          <w:jc w:val="center"/>
        </w:trPr>
        <w:tc>
          <w:tcPr>
            <w:tcW w:w="2005" w:type="dxa"/>
            <w:tcBorders>
              <w:top w:val="nil"/>
              <w:left w:val="single" w:sz="4" w:space="0" w:color="auto"/>
              <w:bottom w:val="nil"/>
              <w:right w:val="single" w:sz="4" w:space="0" w:color="auto"/>
            </w:tcBorders>
          </w:tcPr>
          <w:p w14:paraId="6FD0CD6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65A870"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EFBA270" w14:textId="1C3DD945"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935CB0"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576FAD" w14:textId="0BC4F487"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643256" w14:textId="77777777" w:rsidR="001E7AE1" w:rsidRDefault="001E7AE1" w:rsidP="001E7AE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EBFC10" w14:textId="77777777" w:rsidR="001E7AE1" w:rsidRDefault="001E7AE1" w:rsidP="001E7AE1">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5131BE17"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564EBF" w14:textId="77777777" w:rsidR="001E7AE1" w:rsidRDefault="001E7AE1" w:rsidP="001E7AE1">
            <w:pPr>
              <w:pStyle w:val="TAC"/>
              <w:rPr>
                <w:rFonts w:cs="Arial"/>
                <w:lang w:eastAsia="ko-KR"/>
              </w:rPr>
            </w:pPr>
            <w:r>
              <w:t>IMD2</w:t>
            </w:r>
          </w:p>
        </w:tc>
      </w:tr>
      <w:tr w:rsidR="001E7AE1" w14:paraId="6480055A" w14:textId="77777777" w:rsidTr="00842524">
        <w:trPr>
          <w:trHeight w:val="187"/>
          <w:jc w:val="center"/>
        </w:trPr>
        <w:tc>
          <w:tcPr>
            <w:tcW w:w="2005" w:type="dxa"/>
            <w:tcBorders>
              <w:top w:val="nil"/>
              <w:left w:val="single" w:sz="4" w:space="0" w:color="auto"/>
              <w:bottom w:val="nil"/>
              <w:right w:val="single" w:sz="4" w:space="0" w:color="auto"/>
            </w:tcBorders>
          </w:tcPr>
          <w:p w14:paraId="2CF0F92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37D40"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C38D48B" w14:textId="77777777" w:rsidR="001E7AE1" w:rsidRDefault="001E7AE1" w:rsidP="001E7AE1">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B3EBF98" w14:textId="77777777" w:rsidR="001E7AE1" w:rsidRDefault="001E7AE1" w:rsidP="001E7AE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492806" w14:textId="77777777" w:rsidR="001E7AE1" w:rsidRDefault="001E7AE1" w:rsidP="001E7AE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91471E" w14:textId="77777777" w:rsidR="001E7AE1" w:rsidRDefault="001E7AE1" w:rsidP="001E7AE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6623B0B"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7FD31C"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D2C944" w14:textId="77777777" w:rsidR="001E7AE1" w:rsidRDefault="001E7AE1" w:rsidP="001E7AE1">
            <w:pPr>
              <w:pStyle w:val="TAC"/>
              <w:rPr>
                <w:rFonts w:cs="Arial"/>
                <w:lang w:eastAsia="ko-KR"/>
              </w:rPr>
            </w:pPr>
            <w:r>
              <w:t>N/A</w:t>
            </w:r>
          </w:p>
        </w:tc>
      </w:tr>
      <w:tr w:rsidR="001E7AE1" w14:paraId="13BF4139" w14:textId="77777777" w:rsidTr="00842524">
        <w:trPr>
          <w:trHeight w:val="187"/>
          <w:jc w:val="center"/>
        </w:trPr>
        <w:tc>
          <w:tcPr>
            <w:tcW w:w="2005" w:type="dxa"/>
            <w:tcBorders>
              <w:top w:val="nil"/>
              <w:left w:val="single" w:sz="4" w:space="0" w:color="auto"/>
              <w:bottom w:val="nil"/>
              <w:right w:val="single" w:sz="4" w:space="0" w:color="auto"/>
            </w:tcBorders>
          </w:tcPr>
          <w:p w14:paraId="1E5A2AC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71EE2"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BD885BD" w14:textId="77777777" w:rsidR="001E7AE1" w:rsidRDefault="001E7AE1" w:rsidP="001E7AE1">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6C8F81FE" w14:textId="77777777" w:rsidR="001E7AE1" w:rsidRDefault="001E7AE1" w:rsidP="001E7AE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87AE17C" w14:textId="77777777" w:rsidR="001E7AE1" w:rsidRDefault="001E7AE1" w:rsidP="001E7AE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D2947C1" w14:textId="77777777" w:rsidR="001E7AE1" w:rsidRDefault="001E7AE1" w:rsidP="001E7AE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3B2C507"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3D7894"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47BA35" w14:textId="77777777" w:rsidR="001E7AE1" w:rsidRDefault="001E7AE1" w:rsidP="001E7AE1">
            <w:pPr>
              <w:pStyle w:val="TAC"/>
              <w:rPr>
                <w:rFonts w:cs="Arial"/>
                <w:lang w:eastAsia="ko-KR"/>
              </w:rPr>
            </w:pPr>
            <w:r>
              <w:t>N/A</w:t>
            </w:r>
          </w:p>
        </w:tc>
      </w:tr>
      <w:tr w:rsidR="001E7AE1" w14:paraId="1320EB66" w14:textId="77777777" w:rsidTr="00842524">
        <w:trPr>
          <w:trHeight w:val="187"/>
          <w:jc w:val="center"/>
        </w:trPr>
        <w:tc>
          <w:tcPr>
            <w:tcW w:w="2005" w:type="dxa"/>
            <w:tcBorders>
              <w:top w:val="nil"/>
              <w:left w:val="single" w:sz="4" w:space="0" w:color="auto"/>
              <w:bottom w:val="nil"/>
              <w:right w:val="single" w:sz="4" w:space="0" w:color="auto"/>
            </w:tcBorders>
          </w:tcPr>
          <w:p w14:paraId="2B35E38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657D64"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98841A4" w14:textId="1DE584F6"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B4B0207" w14:textId="77777777" w:rsidR="001E7AE1" w:rsidRDefault="001E7AE1" w:rsidP="001E7AE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998B07" w14:textId="092A8166"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776622" w14:textId="77777777" w:rsidR="001E7AE1" w:rsidRDefault="001E7AE1" w:rsidP="001E7AE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795F0FB" w14:textId="77777777" w:rsidR="001E7AE1" w:rsidRDefault="001E7AE1" w:rsidP="001E7AE1">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2E4AA3BA"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77E88C" w14:textId="77777777" w:rsidR="001E7AE1" w:rsidRDefault="001E7AE1" w:rsidP="001E7AE1">
            <w:pPr>
              <w:pStyle w:val="TAC"/>
              <w:rPr>
                <w:rFonts w:cs="Arial"/>
                <w:lang w:eastAsia="ko-KR"/>
              </w:rPr>
            </w:pPr>
            <w:r>
              <w:t>IMD4</w:t>
            </w:r>
            <w:r>
              <w:rPr>
                <w:vertAlign w:val="superscript"/>
              </w:rPr>
              <w:t>5</w:t>
            </w:r>
          </w:p>
        </w:tc>
      </w:tr>
      <w:tr w:rsidR="001E7AE1" w14:paraId="2D0E8091" w14:textId="77777777" w:rsidTr="00842524">
        <w:trPr>
          <w:trHeight w:val="187"/>
          <w:jc w:val="center"/>
        </w:trPr>
        <w:tc>
          <w:tcPr>
            <w:tcW w:w="2005" w:type="dxa"/>
            <w:tcBorders>
              <w:top w:val="nil"/>
              <w:left w:val="single" w:sz="4" w:space="0" w:color="auto"/>
              <w:bottom w:val="nil"/>
              <w:right w:val="single" w:sz="4" w:space="0" w:color="auto"/>
            </w:tcBorders>
          </w:tcPr>
          <w:p w14:paraId="70F365C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951BDD"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75AB9F0" w14:textId="77777777" w:rsidR="001E7AE1" w:rsidRDefault="001E7AE1" w:rsidP="001E7AE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E9BFF0F" w14:textId="77777777" w:rsidR="001E7AE1" w:rsidRDefault="001E7AE1" w:rsidP="001E7AE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94B83F" w14:textId="77777777" w:rsidR="001E7AE1" w:rsidRDefault="001E7AE1" w:rsidP="001E7AE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6CFB89" w14:textId="77777777" w:rsidR="001E7AE1" w:rsidRDefault="001E7AE1" w:rsidP="001E7AE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CFAAEE2"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813CE19"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D65F30" w14:textId="77777777" w:rsidR="001E7AE1" w:rsidRDefault="001E7AE1" w:rsidP="001E7AE1">
            <w:pPr>
              <w:pStyle w:val="TAC"/>
              <w:rPr>
                <w:rFonts w:cs="Arial"/>
                <w:lang w:eastAsia="ko-KR"/>
              </w:rPr>
            </w:pPr>
            <w:r>
              <w:t>N/A</w:t>
            </w:r>
          </w:p>
        </w:tc>
      </w:tr>
      <w:tr w:rsidR="001E7AE1" w14:paraId="5E1C6AD5" w14:textId="77777777" w:rsidTr="00842524">
        <w:trPr>
          <w:trHeight w:val="187"/>
          <w:jc w:val="center"/>
        </w:trPr>
        <w:tc>
          <w:tcPr>
            <w:tcW w:w="2005" w:type="dxa"/>
            <w:tcBorders>
              <w:top w:val="nil"/>
              <w:left w:val="single" w:sz="4" w:space="0" w:color="auto"/>
              <w:bottom w:val="nil"/>
              <w:right w:val="single" w:sz="4" w:space="0" w:color="auto"/>
            </w:tcBorders>
          </w:tcPr>
          <w:p w14:paraId="2067032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EFFBA1"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39525E1" w14:textId="77777777" w:rsidR="001E7AE1" w:rsidRDefault="001E7AE1" w:rsidP="001E7AE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BDB1324" w14:textId="77777777" w:rsidR="001E7AE1" w:rsidRDefault="001E7AE1" w:rsidP="001E7AE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E79FCDB" w14:textId="77777777" w:rsidR="001E7AE1" w:rsidRDefault="001E7AE1" w:rsidP="001E7AE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E640E9" w14:textId="77777777" w:rsidR="001E7AE1" w:rsidRDefault="001E7AE1" w:rsidP="001E7AE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6455254D"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84E213"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E1CA58" w14:textId="77777777" w:rsidR="001E7AE1" w:rsidRDefault="001E7AE1" w:rsidP="001E7AE1">
            <w:pPr>
              <w:pStyle w:val="TAC"/>
              <w:rPr>
                <w:rFonts w:cs="Arial"/>
                <w:lang w:eastAsia="ko-KR"/>
              </w:rPr>
            </w:pPr>
            <w:r>
              <w:t>N/A</w:t>
            </w:r>
          </w:p>
        </w:tc>
      </w:tr>
      <w:tr w:rsidR="001E7AE1" w14:paraId="08CFEA15" w14:textId="77777777" w:rsidTr="00842524">
        <w:trPr>
          <w:trHeight w:val="187"/>
          <w:jc w:val="center"/>
        </w:trPr>
        <w:tc>
          <w:tcPr>
            <w:tcW w:w="2005" w:type="dxa"/>
            <w:tcBorders>
              <w:top w:val="nil"/>
              <w:left w:val="single" w:sz="4" w:space="0" w:color="auto"/>
              <w:bottom w:val="nil"/>
              <w:right w:val="single" w:sz="4" w:space="0" w:color="auto"/>
            </w:tcBorders>
          </w:tcPr>
          <w:p w14:paraId="033B578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AA4D3" w14:textId="77777777" w:rsidR="001E7AE1" w:rsidRDefault="001E7AE1" w:rsidP="001E7AE1">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5B1FC02" w14:textId="3EB2EA17" w:rsidR="001E7AE1" w:rsidRDefault="001E7AE1" w:rsidP="001E7AE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81DC2E6" w14:textId="77777777" w:rsidR="001E7AE1" w:rsidRDefault="001E7AE1" w:rsidP="001E7AE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CADA29" w14:textId="70CB4B7F" w:rsidR="001E7AE1" w:rsidRDefault="001E7AE1" w:rsidP="001E7AE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1FF9E2" w14:textId="77777777" w:rsidR="001E7AE1" w:rsidRDefault="001E7AE1" w:rsidP="001E7AE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AC24CA4" w14:textId="77777777" w:rsidR="001E7AE1" w:rsidRDefault="001E7AE1" w:rsidP="001E7AE1">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B02D484"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9FBADA" w14:textId="77777777" w:rsidR="001E7AE1" w:rsidRDefault="001E7AE1" w:rsidP="001E7AE1">
            <w:pPr>
              <w:pStyle w:val="TAC"/>
              <w:rPr>
                <w:rFonts w:cs="Arial"/>
                <w:lang w:eastAsia="ko-KR"/>
              </w:rPr>
            </w:pPr>
            <w:r>
              <w:t>IMD5</w:t>
            </w:r>
            <w:r>
              <w:rPr>
                <w:vertAlign w:val="superscript"/>
              </w:rPr>
              <w:t>5</w:t>
            </w:r>
          </w:p>
        </w:tc>
      </w:tr>
      <w:tr w:rsidR="001E7AE1" w14:paraId="3BD9ACD8" w14:textId="77777777" w:rsidTr="00842524">
        <w:trPr>
          <w:trHeight w:val="187"/>
          <w:jc w:val="center"/>
        </w:trPr>
        <w:tc>
          <w:tcPr>
            <w:tcW w:w="2005" w:type="dxa"/>
            <w:tcBorders>
              <w:top w:val="nil"/>
              <w:left w:val="single" w:sz="4" w:space="0" w:color="auto"/>
              <w:bottom w:val="nil"/>
              <w:right w:val="single" w:sz="4" w:space="0" w:color="auto"/>
            </w:tcBorders>
          </w:tcPr>
          <w:p w14:paraId="2B53D38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E7198B" w14:textId="77777777" w:rsidR="001E7AE1" w:rsidRDefault="001E7AE1" w:rsidP="001E7AE1">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1CBBD1E" w14:textId="77777777" w:rsidR="001E7AE1" w:rsidRDefault="001E7AE1" w:rsidP="001E7AE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022F6A6" w14:textId="77777777" w:rsidR="001E7AE1" w:rsidRDefault="001E7AE1" w:rsidP="001E7AE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5D147A" w14:textId="77777777" w:rsidR="001E7AE1" w:rsidRDefault="001E7AE1" w:rsidP="001E7AE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E73B73" w14:textId="77777777" w:rsidR="001E7AE1" w:rsidRDefault="001E7AE1" w:rsidP="001E7AE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E08E48"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BF4264"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62AED3" w14:textId="77777777" w:rsidR="001E7AE1" w:rsidRDefault="001E7AE1" w:rsidP="001E7AE1">
            <w:pPr>
              <w:pStyle w:val="TAC"/>
              <w:rPr>
                <w:rFonts w:cs="Arial"/>
                <w:lang w:eastAsia="ko-KR"/>
              </w:rPr>
            </w:pPr>
            <w:r>
              <w:t>N/A</w:t>
            </w:r>
          </w:p>
        </w:tc>
      </w:tr>
      <w:tr w:rsidR="001E7AE1" w14:paraId="32EE3FC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8C8AC4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67A36" w14:textId="77777777" w:rsidR="001E7AE1" w:rsidRDefault="001E7AE1" w:rsidP="001E7AE1">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0B2F9B" w14:textId="77777777" w:rsidR="001E7AE1" w:rsidRDefault="001E7AE1" w:rsidP="001E7AE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F2DF372" w14:textId="77777777" w:rsidR="001E7AE1" w:rsidRDefault="001E7AE1" w:rsidP="001E7AE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E147B8" w14:textId="77777777" w:rsidR="001E7AE1" w:rsidRDefault="001E7AE1" w:rsidP="001E7AE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890627" w14:textId="77777777" w:rsidR="001E7AE1" w:rsidRDefault="001E7AE1" w:rsidP="001E7AE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CBDFBBB" w14:textId="77777777" w:rsidR="001E7AE1" w:rsidRDefault="001E7AE1" w:rsidP="001E7AE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6F1A03" w14:textId="77777777" w:rsidR="001E7AE1" w:rsidRDefault="001E7AE1" w:rsidP="001E7AE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45C046" w14:textId="77777777" w:rsidR="001E7AE1" w:rsidRDefault="001E7AE1" w:rsidP="001E7AE1">
            <w:pPr>
              <w:pStyle w:val="TAC"/>
              <w:rPr>
                <w:rFonts w:cs="Arial"/>
                <w:lang w:eastAsia="ko-KR"/>
              </w:rPr>
            </w:pPr>
            <w:r>
              <w:t>N/A</w:t>
            </w:r>
          </w:p>
        </w:tc>
      </w:tr>
      <w:tr w:rsidR="001E7AE1" w14:paraId="51FBC74E"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9129DC5" w14:textId="77777777" w:rsidR="001E7AE1" w:rsidRDefault="001E7AE1" w:rsidP="001E7AE1">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5A3B89E6" w14:textId="77777777" w:rsidR="001E7AE1" w:rsidRDefault="001E7AE1" w:rsidP="001E7AE1">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92615CC" w14:textId="77777777" w:rsidR="001E7AE1" w:rsidRDefault="001E7AE1" w:rsidP="001E7AE1">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51EF367" w14:textId="77777777" w:rsidR="001E7AE1" w:rsidRDefault="001E7AE1" w:rsidP="001E7AE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6C640D" w14:textId="77777777" w:rsidR="001E7AE1" w:rsidRDefault="001E7AE1" w:rsidP="001E7AE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4711F3" w14:textId="77777777" w:rsidR="001E7AE1" w:rsidRDefault="001E7AE1" w:rsidP="001E7AE1">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D887F34" w14:textId="77777777" w:rsidR="001E7AE1" w:rsidRDefault="001E7AE1" w:rsidP="001E7AE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84C541"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9046DF" w14:textId="77777777" w:rsidR="001E7AE1" w:rsidRDefault="001E7AE1" w:rsidP="001E7AE1">
            <w:pPr>
              <w:pStyle w:val="TAC"/>
              <w:rPr>
                <w:rFonts w:cs="Arial"/>
                <w:szCs w:val="18"/>
              </w:rPr>
            </w:pPr>
            <w:r>
              <w:rPr>
                <w:color w:val="000000"/>
                <w:lang w:val="en-US" w:eastAsia="zh-CN"/>
              </w:rPr>
              <w:t>N/A</w:t>
            </w:r>
          </w:p>
        </w:tc>
      </w:tr>
      <w:tr w:rsidR="001E7AE1" w14:paraId="3CD67F0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319E390"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3BD830" w14:textId="77777777" w:rsidR="001E7AE1" w:rsidRDefault="001E7AE1" w:rsidP="001E7AE1">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9E19137" w14:textId="77777777" w:rsidR="001E7AE1" w:rsidRDefault="001E7AE1" w:rsidP="001E7AE1">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D8CB46A" w14:textId="77777777" w:rsidR="001E7AE1" w:rsidRDefault="001E7AE1" w:rsidP="001E7AE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F1FA49" w14:textId="77777777" w:rsidR="001E7AE1" w:rsidRDefault="001E7AE1" w:rsidP="001E7AE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1B89B4" w14:textId="77777777" w:rsidR="001E7AE1" w:rsidRDefault="001E7AE1" w:rsidP="001E7AE1">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27E874C" w14:textId="77777777" w:rsidR="001E7AE1" w:rsidRDefault="001E7AE1" w:rsidP="001E7AE1">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193E55"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926E9" w14:textId="77777777" w:rsidR="001E7AE1" w:rsidRDefault="001E7AE1" w:rsidP="001E7AE1">
            <w:pPr>
              <w:pStyle w:val="TAC"/>
              <w:rPr>
                <w:rFonts w:cs="Arial"/>
                <w:szCs w:val="18"/>
              </w:rPr>
            </w:pPr>
            <w:r>
              <w:rPr>
                <w:color w:val="000000"/>
                <w:lang w:val="en-US" w:eastAsia="zh-CN"/>
              </w:rPr>
              <w:t>N/A</w:t>
            </w:r>
          </w:p>
        </w:tc>
      </w:tr>
      <w:tr w:rsidR="001E7AE1" w14:paraId="4B2D8E0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BD31259"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390A9" w14:textId="77777777" w:rsidR="001E7AE1" w:rsidRDefault="001E7AE1" w:rsidP="001E7AE1">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B81834D" w14:textId="421C2A7E" w:rsidR="001E7AE1" w:rsidRDefault="001E7AE1" w:rsidP="001E7AE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2970DFF" w14:textId="77777777" w:rsidR="001E7AE1" w:rsidRDefault="001E7AE1" w:rsidP="001E7AE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00AE20" w14:textId="4D96F838" w:rsidR="001E7AE1" w:rsidRDefault="001E7AE1" w:rsidP="001E7AE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4EE32" w14:textId="77777777" w:rsidR="001E7AE1" w:rsidRDefault="001E7AE1" w:rsidP="001E7AE1">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CD2D592" w14:textId="77777777" w:rsidR="001E7AE1" w:rsidRDefault="001E7AE1" w:rsidP="001E7AE1">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F5820F8"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5CFB1" w14:textId="77777777" w:rsidR="001E7AE1" w:rsidRDefault="001E7AE1" w:rsidP="001E7AE1">
            <w:pPr>
              <w:pStyle w:val="TAC"/>
              <w:rPr>
                <w:rFonts w:cs="Arial"/>
                <w:szCs w:val="18"/>
              </w:rPr>
            </w:pPr>
            <w:r>
              <w:rPr>
                <w:color w:val="000000"/>
                <w:lang w:val="en-US" w:eastAsia="zh-CN"/>
              </w:rPr>
              <w:t>IMD2</w:t>
            </w:r>
            <w:r>
              <w:rPr>
                <w:color w:val="000000"/>
                <w:vertAlign w:val="superscript"/>
                <w:lang w:val="en-US" w:eastAsia="zh-CN"/>
              </w:rPr>
              <w:t>4</w:t>
            </w:r>
          </w:p>
        </w:tc>
      </w:tr>
      <w:tr w:rsidR="001E7AE1" w14:paraId="5B68D8F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DAF268C"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668793" w14:textId="77777777" w:rsidR="001E7AE1" w:rsidRDefault="001E7AE1" w:rsidP="001E7AE1">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F6BED83" w14:textId="77777777" w:rsidR="001E7AE1" w:rsidRDefault="001E7AE1" w:rsidP="001E7AE1">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A83B5FF" w14:textId="77777777" w:rsidR="001E7AE1" w:rsidRDefault="001E7AE1" w:rsidP="001E7AE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E9D7C5" w14:textId="77777777" w:rsidR="001E7AE1" w:rsidRDefault="001E7AE1" w:rsidP="001E7AE1">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077C20" w14:textId="77777777" w:rsidR="001E7AE1" w:rsidRDefault="001E7AE1" w:rsidP="001E7AE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931D67A" w14:textId="77777777" w:rsidR="001E7AE1" w:rsidRDefault="001E7AE1" w:rsidP="001E7AE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FDF417"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89F42B" w14:textId="77777777" w:rsidR="001E7AE1" w:rsidRDefault="001E7AE1" w:rsidP="001E7AE1">
            <w:pPr>
              <w:pStyle w:val="TAC"/>
              <w:rPr>
                <w:rFonts w:cs="Arial"/>
                <w:szCs w:val="18"/>
              </w:rPr>
            </w:pPr>
            <w:r>
              <w:rPr>
                <w:rFonts w:cs="Arial"/>
              </w:rPr>
              <w:t>N/A</w:t>
            </w:r>
          </w:p>
        </w:tc>
      </w:tr>
      <w:tr w:rsidR="001E7AE1" w14:paraId="1E6C355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058FA56"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889753" w14:textId="77777777" w:rsidR="001E7AE1" w:rsidRDefault="001E7AE1" w:rsidP="001E7AE1">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23221C14" w14:textId="33BD4B05" w:rsidR="001E7AE1" w:rsidRDefault="001E7AE1" w:rsidP="001E7AE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E9BE555" w14:textId="77777777" w:rsidR="001E7AE1" w:rsidRDefault="001E7AE1" w:rsidP="001E7AE1">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B9E550" w14:textId="7FF3CE03" w:rsidR="001E7AE1" w:rsidRDefault="001E7AE1" w:rsidP="001E7AE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F9F1C96" w14:textId="77777777" w:rsidR="001E7AE1" w:rsidRDefault="001E7AE1" w:rsidP="001E7AE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61856F8" w14:textId="77777777" w:rsidR="001E7AE1" w:rsidRDefault="001E7AE1" w:rsidP="001E7AE1">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ECD55F0"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6BCF8" w14:textId="77777777" w:rsidR="001E7AE1" w:rsidRDefault="001E7AE1" w:rsidP="001E7AE1">
            <w:pPr>
              <w:pStyle w:val="TAC"/>
              <w:rPr>
                <w:rFonts w:cs="Arial"/>
                <w:szCs w:val="18"/>
              </w:rPr>
            </w:pPr>
            <w:r>
              <w:rPr>
                <w:rFonts w:cs="Arial"/>
              </w:rPr>
              <w:t>IMD3</w:t>
            </w:r>
          </w:p>
        </w:tc>
      </w:tr>
      <w:tr w:rsidR="001E7AE1" w14:paraId="07ECCD73"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846E368"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8EEB58" w14:textId="77777777" w:rsidR="001E7AE1" w:rsidRDefault="001E7AE1" w:rsidP="001E7AE1">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0FE74B4A" w14:textId="77777777" w:rsidR="001E7AE1" w:rsidRDefault="001E7AE1" w:rsidP="001E7AE1">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374011D4" w14:textId="77777777" w:rsidR="001E7AE1" w:rsidRDefault="001E7AE1" w:rsidP="001E7AE1">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F8B17B" w14:textId="77777777" w:rsidR="001E7AE1" w:rsidRDefault="001E7AE1" w:rsidP="001E7AE1">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BD8FC0" w14:textId="77777777" w:rsidR="001E7AE1" w:rsidRDefault="001E7AE1" w:rsidP="001E7AE1">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D40B14F" w14:textId="77777777" w:rsidR="001E7AE1" w:rsidRDefault="001E7AE1" w:rsidP="001E7AE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DF0794" w14:textId="77777777" w:rsidR="001E7AE1" w:rsidRDefault="001E7AE1" w:rsidP="001E7AE1">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2978D" w14:textId="77777777" w:rsidR="001E7AE1" w:rsidRDefault="001E7AE1" w:rsidP="001E7AE1">
            <w:pPr>
              <w:pStyle w:val="TAC"/>
              <w:rPr>
                <w:rFonts w:cs="Arial"/>
                <w:szCs w:val="18"/>
              </w:rPr>
            </w:pPr>
            <w:r>
              <w:rPr>
                <w:rFonts w:cs="Arial"/>
              </w:rPr>
              <w:t>N/A</w:t>
            </w:r>
          </w:p>
        </w:tc>
      </w:tr>
      <w:tr w:rsidR="001E7AE1" w14:paraId="59674BB1"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92645C" w14:textId="77777777" w:rsidR="001E7AE1" w:rsidRDefault="001E7AE1" w:rsidP="001E7AE1">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6520DE02" w14:textId="77777777" w:rsidR="001E7AE1" w:rsidRDefault="001E7AE1" w:rsidP="001E7AE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F1E298" w14:textId="77777777" w:rsidR="001E7AE1" w:rsidRDefault="001E7AE1" w:rsidP="001E7AE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28EC254"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C1D394" w14:textId="77777777" w:rsidR="001E7AE1" w:rsidRDefault="001E7AE1" w:rsidP="001E7AE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DE9E0D" w14:textId="77777777" w:rsidR="001E7AE1" w:rsidRDefault="001E7AE1" w:rsidP="001E7AE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661FE8F"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6FA9BD"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CF7FD1" w14:textId="77777777" w:rsidR="001E7AE1" w:rsidRDefault="001E7AE1" w:rsidP="001E7AE1">
            <w:pPr>
              <w:pStyle w:val="TAC"/>
              <w:rPr>
                <w:rFonts w:cs="Arial"/>
                <w:szCs w:val="18"/>
              </w:rPr>
            </w:pPr>
            <w:r>
              <w:rPr>
                <w:lang w:eastAsia="zh-CN"/>
              </w:rPr>
              <w:t>N/A</w:t>
            </w:r>
          </w:p>
        </w:tc>
      </w:tr>
      <w:tr w:rsidR="001E7AE1" w14:paraId="30ED63F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ACFAC2D"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0D233F" w14:textId="77777777" w:rsidR="001E7AE1" w:rsidRDefault="001E7AE1" w:rsidP="001E7AE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F0E0D1D" w14:textId="77777777" w:rsidR="001E7AE1" w:rsidRDefault="001E7AE1" w:rsidP="001E7AE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919FA96"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AF194B" w14:textId="77777777" w:rsidR="001E7AE1" w:rsidRDefault="001E7AE1" w:rsidP="001E7AE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6A330E" w14:textId="77777777" w:rsidR="001E7AE1" w:rsidRDefault="001E7AE1" w:rsidP="001E7AE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1356DA3"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BBDFFC"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8C6AE4" w14:textId="77777777" w:rsidR="001E7AE1" w:rsidRDefault="001E7AE1" w:rsidP="001E7AE1">
            <w:pPr>
              <w:pStyle w:val="TAC"/>
              <w:rPr>
                <w:rFonts w:cs="Arial"/>
                <w:szCs w:val="18"/>
              </w:rPr>
            </w:pPr>
            <w:r>
              <w:rPr>
                <w:lang w:eastAsia="zh-CN"/>
              </w:rPr>
              <w:t>N/A</w:t>
            </w:r>
          </w:p>
        </w:tc>
      </w:tr>
      <w:tr w:rsidR="001E7AE1" w14:paraId="092F721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E213BAC"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FB04C1" w14:textId="77777777" w:rsidR="001E7AE1" w:rsidRDefault="001E7AE1" w:rsidP="001E7AE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7F2670F" w14:textId="47334911" w:rsidR="001E7AE1" w:rsidRDefault="001E7AE1" w:rsidP="001E7AE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9688988" w14:textId="77777777" w:rsidR="001E7AE1" w:rsidRDefault="001E7AE1" w:rsidP="001E7AE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711381" w14:textId="1586F44F" w:rsidR="001E7AE1" w:rsidRDefault="001E7AE1" w:rsidP="001E7AE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F060151" w14:textId="77777777" w:rsidR="001E7AE1" w:rsidRDefault="001E7AE1" w:rsidP="001E7AE1">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246D8F3E" w14:textId="77777777" w:rsidR="001E7AE1" w:rsidRDefault="001E7AE1" w:rsidP="001E7AE1">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A1CF918" w14:textId="77777777" w:rsidR="001E7AE1" w:rsidRDefault="001E7AE1" w:rsidP="001E7AE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8CD0B4" w14:textId="77777777" w:rsidR="001E7AE1" w:rsidRDefault="001E7AE1" w:rsidP="001E7AE1">
            <w:pPr>
              <w:pStyle w:val="TAC"/>
              <w:rPr>
                <w:rFonts w:cs="Arial"/>
                <w:szCs w:val="18"/>
              </w:rPr>
            </w:pPr>
            <w:r>
              <w:t>IMD</w:t>
            </w:r>
            <w:r>
              <w:rPr>
                <w:lang w:val="en-US" w:eastAsia="zh-CN"/>
              </w:rPr>
              <w:t>3</w:t>
            </w:r>
          </w:p>
        </w:tc>
      </w:tr>
      <w:tr w:rsidR="001E7AE1" w14:paraId="23B4BF7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C37C67F"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6EB8E" w14:textId="77777777" w:rsidR="001E7AE1" w:rsidRDefault="001E7AE1" w:rsidP="001E7AE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4474BFA" w14:textId="77777777" w:rsidR="001E7AE1" w:rsidRDefault="001E7AE1" w:rsidP="001E7AE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E3A81CC"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926700" w14:textId="77777777" w:rsidR="001E7AE1" w:rsidRDefault="001E7AE1" w:rsidP="001E7AE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861017" w14:textId="77777777" w:rsidR="001E7AE1" w:rsidRDefault="001E7AE1" w:rsidP="001E7AE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E2418D3"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D921A7"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ECFD0D" w14:textId="77777777" w:rsidR="001E7AE1" w:rsidRDefault="001E7AE1" w:rsidP="001E7AE1">
            <w:pPr>
              <w:pStyle w:val="TAC"/>
              <w:rPr>
                <w:rFonts w:cs="Arial"/>
                <w:szCs w:val="18"/>
              </w:rPr>
            </w:pPr>
            <w:r>
              <w:rPr>
                <w:lang w:eastAsia="zh-CN"/>
              </w:rPr>
              <w:t>N/A</w:t>
            </w:r>
          </w:p>
        </w:tc>
      </w:tr>
      <w:tr w:rsidR="001E7AE1" w14:paraId="015FA7F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82195E9"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10480" w14:textId="77777777" w:rsidR="001E7AE1" w:rsidRDefault="001E7AE1" w:rsidP="001E7AE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F96A22D" w14:textId="77777777" w:rsidR="001E7AE1" w:rsidRDefault="001E7AE1" w:rsidP="001E7AE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0D885F7"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984AF7" w14:textId="77777777" w:rsidR="001E7AE1" w:rsidRDefault="001E7AE1" w:rsidP="001E7AE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80D7B3" w14:textId="77777777" w:rsidR="001E7AE1" w:rsidRDefault="001E7AE1" w:rsidP="001E7AE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7DFAC25"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DBD12B"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F454A2" w14:textId="77777777" w:rsidR="001E7AE1" w:rsidRDefault="001E7AE1" w:rsidP="001E7AE1">
            <w:pPr>
              <w:pStyle w:val="TAC"/>
              <w:rPr>
                <w:rFonts w:cs="Arial"/>
                <w:szCs w:val="18"/>
              </w:rPr>
            </w:pPr>
            <w:r>
              <w:rPr>
                <w:lang w:eastAsia="zh-CN"/>
              </w:rPr>
              <w:t>N/A</w:t>
            </w:r>
          </w:p>
        </w:tc>
      </w:tr>
      <w:tr w:rsidR="001E7AE1" w14:paraId="1F7B7FF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DBC6648"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ACBC09" w14:textId="77777777" w:rsidR="001E7AE1" w:rsidRDefault="001E7AE1" w:rsidP="001E7AE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B68F72" w14:textId="75573A16" w:rsidR="001E7AE1" w:rsidRDefault="001E7AE1" w:rsidP="001E7AE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6A9CAA6" w14:textId="77777777" w:rsidR="001E7AE1" w:rsidRDefault="001E7AE1" w:rsidP="001E7AE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D03206" w14:textId="2E5C5175" w:rsidR="001E7AE1" w:rsidRDefault="001E7AE1" w:rsidP="001E7AE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01BE35A" w14:textId="77777777" w:rsidR="001E7AE1" w:rsidRDefault="001E7AE1" w:rsidP="001E7AE1">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8EDBF00" w14:textId="77777777" w:rsidR="001E7AE1" w:rsidRDefault="001E7AE1" w:rsidP="001E7AE1">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3C52B88" w14:textId="77777777" w:rsidR="001E7AE1" w:rsidRDefault="001E7AE1" w:rsidP="001E7AE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23D3A6" w14:textId="77777777" w:rsidR="001E7AE1" w:rsidRDefault="001E7AE1" w:rsidP="001E7AE1">
            <w:pPr>
              <w:pStyle w:val="TAC"/>
              <w:rPr>
                <w:rFonts w:cs="Arial"/>
                <w:szCs w:val="18"/>
              </w:rPr>
            </w:pPr>
            <w:r>
              <w:t>IMD</w:t>
            </w:r>
            <w:r>
              <w:rPr>
                <w:lang w:val="en-US" w:eastAsia="zh-CN"/>
              </w:rPr>
              <w:t>5</w:t>
            </w:r>
          </w:p>
        </w:tc>
      </w:tr>
      <w:tr w:rsidR="001E7AE1" w14:paraId="04A8AD5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FE804F5"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1324FC" w14:textId="77777777" w:rsidR="001E7AE1" w:rsidRDefault="001E7AE1" w:rsidP="001E7AE1">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07ECCA8" w14:textId="26ADCBE6" w:rsidR="001E7AE1" w:rsidRDefault="001E7AE1" w:rsidP="001E7AE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B7E4590"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3F7AF5" w14:textId="7473FA96" w:rsidR="001E7AE1" w:rsidRDefault="001E7AE1" w:rsidP="001E7AE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C5CD416" w14:textId="77777777" w:rsidR="001E7AE1" w:rsidRDefault="001E7AE1" w:rsidP="001E7AE1">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041039E" w14:textId="77777777" w:rsidR="001E7AE1" w:rsidRDefault="001E7AE1" w:rsidP="001E7AE1">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934A402"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4B1E0" w14:textId="77777777" w:rsidR="001E7AE1" w:rsidRDefault="001E7AE1" w:rsidP="001E7AE1">
            <w:pPr>
              <w:pStyle w:val="TAC"/>
              <w:rPr>
                <w:rFonts w:cs="Arial"/>
                <w:szCs w:val="18"/>
              </w:rPr>
            </w:pPr>
            <w:r>
              <w:t>IMD</w:t>
            </w:r>
            <w:r>
              <w:rPr>
                <w:lang w:val="en-US" w:eastAsia="zh-CN"/>
              </w:rPr>
              <w:t>3</w:t>
            </w:r>
          </w:p>
        </w:tc>
      </w:tr>
      <w:tr w:rsidR="001E7AE1" w14:paraId="6A45A48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60F1A67"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74D0EA" w14:textId="77777777" w:rsidR="001E7AE1" w:rsidRDefault="001E7AE1" w:rsidP="001E7AE1">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87F5F46" w14:textId="77777777" w:rsidR="001E7AE1" w:rsidRDefault="001E7AE1" w:rsidP="001E7AE1">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976D818" w14:textId="77777777" w:rsidR="001E7AE1" w:rsidRDefault="001E7AE1" w:rsidP="001E7AE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CFE7D" w14:textId="77777777" w:rsidR="001E7AE1" w:rsidRDefault="001E7AE1" w:rsidP="001E7AE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CBDF39" w14:textId="77777777" w:rsidR="001E7AE1" w:rsidRDefault="001E7AE1" w:rsidP="001E7AE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33F5112"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15DE55" w14:textId="77777777" w:rsidR="001E7AE1" w:rsidRDefault="001E7AE1" w:rsidP="001E7AE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F1E99" w14:textId="77777777" w:rsidR="001E7AE1" w:rsidRDefault="001E7AE1" w:rsidP="001E7AE1">
            <w:pPr>
              <w:pStyle w:val="TAC"/>
              <w:rPr>
                <w:rFonts w:cs="Arial"/>
                <w:szCs w:val="18"/>
              </w:rPr>
            </w:pPr>
            <w:r>
              <w:rPr>
                <w:lang w:eastAsia="zh-CN"/>
              </w:rPr>
              <w:t>N/A</w:t>
            </w:r>
          </w:p>
        </w:tc>
      </w:tr>
      <w:tr w:rsidR="001E7AE1" w14:paraId="052B5090"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0CC4C94D" w14:textId="77777777" w:rsidR="001E7AE1" w:rsidRDefault="001E7AE1" w:rsidP="001E7AE1">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6B39AE" w14:textId="77777777" w:rsidR="001E7AE1" w:rsidRDefault="001E7AE1" w:rsidP="001E7AE1">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090B694" w14:textId="77777777" w:rsidR="001E7AE1" w:rsidRDefault="001E7AE1" w:rsidP="001E7AE1">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AB93B08" w14:textId="77777777" w:rsidR="001E7AE1" w:rsidRDefault="001E7AE1" w:rsidP="001E7AE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1A97FF" w14:textId="77777777" w:rsidR="001E7AE1" w:rsidRDefault="001E7AE1" w:rsidP="001E7AE1">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45CF4E" w14:textId="77777777" w:rsidR="001E7AE1" w:rsidRDefault="001E7AE1" w:rsidP="001E7AE1">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32EA99F" w14:textId="77777777" w:rsidR="001E7AE1" w:rsidRDefault="001E7AE1" w:rsidP="001E7AE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2DFAC7" w14:textId="77777777" w:rsidR="001E7AE1" w:rsidRDefault="001E7AE1" w:rsidP="001E7AE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FA58BF" w14:textId="77777777" w:rsidR="001E7AE1" w:rsidRDefault="001E7AE1" w:rsidP="001E7AE1">
            <w:pPr>
              <w:pStyle w:val="TAC"/>
              <w:rPr>
                <w:rFonts w:cs="Arial"/>
                <w:szCs w:val="18"/>
              </w:rPr>
            </w:pPr>
            <w:r>
              <w:rPr>
                <w:lang w:eastAsia="zh-CN"/>
              </w:rPr>
              <w:t>N/A</w:t>
            </w:r>
          </w:p>
        </w:tc>
      </w:tr>
      <w:tr w:rsidR="001E7AE1" w14:paraId="28378327"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BE4820" w14:textId="77777777" w:rsidR="001E7AE1" w:rsidRDefault="001E7AE1" w:rsidP="001E7AE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E1ED15" w14:textId="77777777" w:rsidR="001E7AE1" w:rsidRDefault="001E7AE1" w:rsidP="001E7AE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12954" w14:textId="77777777" w:rsidR="001E7AE1" w:rsidRDefault="001E7AE1" w:rsidP="001E7AE1">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AB482B" w14:textId="77777777" w:rsidR="001E7AE1" w:rsidRDefault="001E7AE1" w:rsidP="001E7AE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C6C7D" w14:textId="77777777" w:rsidR="001E7AE1" w:rsidRDefault="001E7AE1" w:rsidP="001E7AE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AF390" w14:textId="77777777" w:rsidR="001E7AE1" w:rsidRDefault="001E7AE1" w:rsidP="001E7AE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BEDAC4" w14:textId="77777777" w:rsidR="001E7AE1" w:rsidRDefault="001E7AE1" w:rsidP="001E7AE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B69EB"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B389C" w14:textId="77777777" w:rsidR="001E7AE1" w:rsidRDefault="001E7AE1" w:rsidP="001E7AE1">
            <w:pPr>
              <w:pStyle w:val="TAC"/>
              <w:rPr>
                <w:lang w:eastAsia="zh-CN"/>
              </w:rPr>
            </w:pPr>
            <w:r>
              <w:rPr>
                <w:rFonts w:cs="Arial"/>
                <w:szCs w:val="18"/>
              </w:rPr>
              <w:t>N/A</w:t>
            </w:r>
          </w:p>
        </w:tc>
      </w:tr>
      <w:tr w:rsidR="001E7AE1" w14:paraId="1F4871F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4AF37C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FB8126" w14:textId="77777777" w:rsidR="001E7AE1" w:rsidRDefault="001E7AE1" w:rsidP="001E7AE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963697" w14:textId="77777777" w:rsidR="001E7AE1" w:rsidRDefault="001E7AE1" w:rsidP="001E7AE1">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B92A01" w14:textId="77777777" w:rsidR="001E7AE1" w:rsidRDefault="001E7AE1" w:rsidP="001E7AE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D43ED" w14:textId="77777777" w:rsidR="001E7AE1" w:rsidRDefault="001E7AE1" w:rsidP="001E7AE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3B397" w14:textId="77777777" w:rsidR="001E7AE1" w:rsidRDefault="001E7AE1" w:rsidP="001E7AE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D6F30" w14:textId="77777777" w:rsidR="001E7AE1" w:rsidRDefault="001E7AE1" w:rsidP="001E7AE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5F5B47"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3DA0A3" w14:textId="77777777" w:rsidR="001E7AE1" w:rsidRDefault="001E7AE1" w:rsidP="001E7AE1">
            <w:pPr>
              <w:pStyle w:val="TAC"/>
              <w:rPr>
                <w:lang w:eastAsia="zh-CN"/>
              </w:rPr>
            </w:pPr>
            <w:r>
              <w:rPr>
                <w:rFonts w:cs="Arial"/>
                <w:szCs w:val="18"/>
              </w:rPr>
              <w:t>N/A</w:t>
            </w:r>
          </w:p>
        </w:tc>
      </w:tr>
      <w:tr w:rsidR="001E7AE1" w14:paraId="2F6D494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94A02E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5D30E7" w14:textId="77777777" w:rsidR="001E7AE1" w:rsidRDefault="001E7AE1" w:rsidP="001E7AE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29EC79" w14:textId="20614A00"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61E700" w14:textId="77777777" w:rsidR="001E7AE1" w:rsidRDefault="001E7AE1" w:rsidP="001E7AE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7CD61" w14:textId="4F609F11"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EEF08" w14:textId="77777777" w:rsidR="001E7AE1" w:rsidRDefault="001E7AE1" w:rsidP="001E7AE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E4FC38" w14:textId="77777777" w:rsidR="001E7AE1" w:rsidRDefault="001E7AE1" w:rsidP="001E7AE1">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CC2FE"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14B29" w14:textId="77777777" w:rsidR="001E7AE1" w:rsidRDefault="001E7AE1" w:rsidP="001E7AE1">
            <w:pPr>
              <w:pStyle w:val="TAC"/>
              <w:rPr>
                <w:lang w:eastAsia="zh-CN"/>
              </w:rPr>
            </w:pPr>
            <w:r>
              <w:rPr>
                <w:rFonts w:cs="Arial"/>
                <w:szCs w:val="18"/>
              </w:rPr>
              <w:t>IMD2</w:t>
            </w:r>
          </w:p>
        </w:tc>
      </w:tr>
      <w:tr w:rsidR="001E7AE1" w14:paraId="7F1B6FA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EA0D30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CD84A5" w14:textId="77777777" w:rsidR="001E7AE1" w:rsidRDefault="001E7AE1" w:rsidP="001E7AE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49668F7F" w14:textId="77777777" w:rsidR="001E7AE1" w:rsidRDefault="001E7AE1" w:rsidP="001E7AE1">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E9BE801" w14:textId="77777777" w:rsidR="001E7AE1" w:rsidRDefault="001E7AE1" w:rsidP="001E7AE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206BA5" w14:textId="77777777" w:rsidR="001E7AE1" w:rsidRDefault="001E7AE1" w:rsidP="001E7AE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CE6763" w14:textId="77777777" w:rsidR="001E7AE1" w:rsidRDefault="001E7AE1" w:rsidP="001E7AE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56147FD" w14:textId="77777777" w:rsidR="001E7AE1" w:rsidRDefault="001E7AE1" w:rsidP="001E7AE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1374AC"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FDA6E" w14:textId="77777777" w:rsidR="001E7AE1" w:rsidRDefault="001E7AE1" w:rsidP="001E7AE1">
            <w:pPr>
              <w:pStyle w:val="TAC"/>
              <w:rPr>
                <w:lang w:eastAsia="zh-CN"/>
              </w:rPr>
            </w:pPr>
            <w:r>
              <w:rPr>
                <w:rFonts w:cs="Arial"/>
                <w:szCs w:val="18"/>
              </w:rPr>
              <w:t>N/A</w:t>
            </w:r>
          </w:p>
        </w:tc>
      </w:tr>
      <w:tr w:rsidR="001E7AE1" w14:paraId="7EF7A0F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A97FEC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16550A" w14:textId="77777777" w:rsidR="001E7AE1" w:rsidRDefault="001E7AE1" w:rsidP="001E7AE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7C92950" w14:textId="48C32A70"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42C33F" w14:textId="77777777" w:rsidR="001E7AE1" w:rsidRDefault="001E7AE1" w:rsidP="001E7AE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4911EB" w14:textId="023FEDAC"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D412989" w14:textId="77777777" w:rsidR="001E7AE1" w:rsidRDefault="001E7AE1" w:rsidP="001E7AE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312FC" w14:textId="77777777" w:rsidR="001E7AE1" w:rsidRDefault="001E7AE1" w:rsidP="001E7AE1">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C1972"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492AB1" w14:textId="77777777" w:rsidR="001E7AE1" w:rsidRDefault="001E7AE1" w:rsidP="001E7AE1">
            <w:pPr>
              <w:pStyle w:val="TAC"/>
              <w:rPr>
                <w:lang w:eastAsia="zh-CN"/>
              </w:rPr>
            </w:pPr>
            <w:r>
              <w:rPr>
                <w:rFonts w:cs="Arial"/>
                <w:szCs w:val="18"/>
              </w:rPr>
              <w:t>IMD3</w:t>
            </w:r>
          </w:p>
        </w:tc>
      </w:tr>
      <w:tr w:rsidR="001E7AE1" w14:paraId="09169FC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CE612D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6CD10A" w14:textId="77777777" w:rsidR="001E7AE1" w:rsidRDefault="001E7AE1" w:rsidP="001E7AE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69C42E0" w14:textId="77777777" w:rsidR="001E7AE1" w:rsidRDefault="001E7AE1" w:rsidP="001E7AE1">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13BE67D7" w14:textId="77777777" w:rsidR="001E7AE1" w:rsidRDefault="001E7AE1" w:rsidP="001E7AE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A25C21" w14:textId="77777777" w:rsidR="001E7AE1" w:rsidRDefault="001E7AE1" w:rsidP="001E7AE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B51A3C" w14:textId="77777777" w:rsidR="001E7AE1" w:rsidRDefault="001E7AE1" w:rsidP="001E7AE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C24C5" w14:textId="77777777" w:rsidR="001E7AE1" w:rsidRDefault="001E7AE1" w:rsidP="001E7AE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B8384"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5132CD" w14:textId="77777777" w:rsidR="001E7AE1" w:rsidRDefault="001E7AE1" w:rsidP="001E7AE1">
            <w:pPr>
              <w:pStyle w:val="TAC"/>
              <w:rPr>
                <w:lang w:eastAsia="zh-CN"/>
              </w:rPr>
            </w:pPr>
            <w:r>
              <w:rPr>
                <w:rFonts w:cs="Arial"/>
                <w:szCs w:val="18"/>
              </w:rPr>
              <w:t>N/A</w:t>
            </w:r>
          </w:p>
        </w:tc>
      </w:tr>
      <w:tr w:rsidR="001E7AE1" w14:paraId="42116A3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3FBEC0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99DF58" w14:textId="77777777" w:rsidR="001E7AE1" w:rsidRDefault="001E7AE1" w:rsidP="001E7AE1">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541A0BE8" w14:textId="698D90EF"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647B46D" w14:textId="77777777" w:rsidR="001E7AE1" w:rsidRDefault="001E7AE1" w:rsidP="001E7AE1">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07E177B8" w14:textId="76FE1C88"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BA7135" w14:textId="77777777" w:rsidR="001E7AE1" w:rsidRDefault="001E7AE1" w:rsidP="001E7AE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5E95F444" w14:textId="77777777" w:rsidR="001E7AE1" w:rsidRDefault="001E7AE1" w:rsidP="001E7AE1">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C8B1D7"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5B567A" w14:textId="77777777" w:rsidR="001E7AE1" w:rsidRDefault="001E7AE1" w:rsidP="001E7AE1">
            <w:pPr>
              <w:pStyle w:val="TAC"/>
              <w:rPr>
                <w:lang w:eastAsia="zh-CN"/>
              </w:rPr>
            </w:pPr>
            <w:r>
              <w:rPr>
                <w:rFonts w:eastAsia="Malgun Gothic" w:cs="Arial"/>
                <w:szCs w:val="18"/>
                <w:lang w:eastAsia="ko-KR"/>
              </w:rPr>
              <w:t>IMD2</w:t>
            </w:r>
          </w:p>
        </w:tc>
      </w:tr>
      <w:tr w:rsidR="001E7AE1" w14:paraId="638F8DA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124053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E9BF6A" w14:textId="77777777" w:rsidR="001E7AE1" w:rsidRDefault="001E7AE1" w:rsidP="001E7AE1">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1B611F93" w14:textId="77777777" w:rsidR="001E7AE1" w:rsidRDefault="001E7AE1" w:rsidP="001E7AE1">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8050A9D" w14:textId="77777777" w:rsidR="001E7AE1" w:rsidRDefault="001E7AE1" w:rsidP="001E7AE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751C6C" w14:textId="77777777" w:rsidR="001E7AE1" w:rsidRDefault="001E7AE1" w:rsidP="001E7AE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D050F2" w14:textId="77777777" w:rsidR="001E7AE1" w:rsidRDefault="001E7AE1" w:rsidP="001E7AE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1BE3B8B" w14:textId="77777777" w:rsidR="001E7AE1" w:rsidRDefault="001E7AE1" w:rsidP="001E7AE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FEFEFD"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89124A" w14:textId="77777777" w:rsidR="001E7AE1" w:rsidRDefault="001E7AE1" w:rsidP="001E7AE1">
            <w:pPr>
              <w:pStyle w:val="TAC"/>
              <w:rPr>
                <w:lang w:eastAsia="zh-CN"/>
              </w:rPr>
            </w:pPr>
            <w:r>
              <w:rPr>
                <w:rFonts w:eastAsia="Malgun Gothic" w:cs="Arial"/>
                <w:szCs w:val="18"/>
                <w:lang w:eastAsia="ko-KR"/>
              </w:rPr>
              <w:t>N/A</w:t>
            </w:r>
          </w:p>
        </w:tc>
      </w:tr>
      <w:tr w:rsidR="001E7AE1" w14:paraId="3E913245"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153B1C2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B42378" w14:textId="77777777" w:rsidR="001E7AE1" w:rsidRDefault="001E7AE1" w:rsidP="001E7AE1">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4C16C83" w14:textId="77777777" w:rsidR="001E7AE1" w:rsidRDefault="001E7AE1" w:rsidP="001E7AE1">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B6CC717" w14:textId="77777777" w:rsidR="001E7AE1" w:rsidRDefault="001E7AE1" w:rsidP="001E7AE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1E8D9A" w14:textId="77777777" w:rsidR="001E7AE1" w:rsidRDefault="001E7AE1" w:rsidP="001E7AE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2B3B64" w14:textId="77777777" w:rsidR="001E7AE1" w:rsidRDefault="001E7AE1" w:rsidP="001E7AE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7923B20" w14:textId="77777777" w:rsidR="001E7AE1" w:rsidRDefault="001E7AE1" w:rsidP="001E7AE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F3259F" w14:textId="77777777" w:rsidR="001E7AE1" w:rsidRDefault="001E7AE1" w:rsidP="001E7AE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72D49" w14:textId="77777777" w:rsidR="001E7AE1" w:rsidRDefault="001E7AE1" w:rsidP="001E7AE1">
            <w:pPr>
              <w:pStyle w:val="TAC"/>
              <w:rPr>
                <w:lang w:eastAsia="zh-CN"/>
              </w:rPr>
            </w:pPr>
            <w:r>
              <w:rPr>
                <w:rFonts w:eastAsia="Malgun Gothic" w:cs="Arial"/>
                <w:szCs w:val="18"/>
                <w:lang w:eastAsia="ko-KR"/>
              </w:rPr>
              <w:t>N/A</w:t>
            </w:r>
          </w:p>
        </w:tc>
      </w:tr>
      <w:tr w:rsidR="001E7AE1" w14:paraId="5AE2AC14"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3425882" w14:textId="77777777" w:rsidR="001E7AE1" w:rsidRDefault="001E7AE1" w:rsidP="001E7AE1">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034A4C18" w14:textId="77777777" w:rsidR="001E7AE1" w:rsidRDefault="001E7AE1" w:rsidP="001E7AE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5455F887" w14:textId="0D9979FB"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12C3BA6" w14:textId="77777777" w:rsidR="001E7AE1" w:rsidRDefault="001E7AE1" w:rsidP="001E7AE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F9094D" w14:textId="53E94D4D"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4E69914" w14:textId="77777777" w:rsidR="001E7AE1" w:rsidRDefault="001E7AE1" w:rsidP="001E7AE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D8B6BE5" w14:textId="77777777" w:rsidR="001E7AE1" w:rsidRDefault="001E7AE1" w:rsidP="001E7AE1">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28B7074C"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FBB57" w14:textId="77777777" w:rsidR="001E7AE1" w:rsidRDefault="001E7AE1" w:rsidP="001E7AE1">
            <w:pPr>
              <w:pStyle w:val="TAC"/>
              <w:rPr>
                <w:lang w:eastAsia="zh-CN"/>
              </w:rPr>
            </w:pPr>
            <w:r>
              <w:rPr>
                <w:kern w:val="2"/>
                <w:szCs w:val="18"/>
                <w:lang w:eastAsia="ja-JP"/>
              </w:rPr>
              <w:t>IMD</w:t>
            </w:r>
            <w:r>
              <w:rPr>
                <w:kern w:val="2"/>
                <w:szCs w:val="18"/>
                <w:lang w:eastAsia="zh-CN"/>
              </w:rPr>
              <w:t>3</w:t>
            </w:r>
          </w:p>
        </w:tc>
      </w:tr>
      <w:tr w:rsidR="001E7AE1" w14:paraId="7C6BCE7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4F0734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42A5C" w14:textId="77777777" w:rsidR="001E7AE1" w:rsidRDefault="001E7AE1" w:rsidP="001E7AE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45A0004" w14:textId="77777777" w:rsidR="001E7AE1" w:rsidRDefault="001E7AE1" w:rsidP="001E7AE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BBF3ED9" w14:textId="77777777" w:rsidR="001E7AE1" w:rsidRDefault="001E7AE1" w:rsidP="001E7AE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DAB072" w14:textId="77777777" w:rsidR="001E7AE1" w:rsidRDefault="001E7AE1" w:rsidP="001E7AE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AFE64C" w14:textId="77777777" w:rsidR="001E7AE1" w:rsidRDefault="001E7AE1" w:rsidP="001E7AE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922C621" w14:textId="77777777" w:rsidR="001E7AE1" w:rsidRDefault="001E7AE1" w:rsidP="001E7AE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17B5A2"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9FD2EE" w14:textId="77777777" w:rsidR="001E7AE1" w:rsidRDefault="001E7AE1" w:rsidP="001E7AE1">
            <w:pPr>
              <w:pStyle w:val="TAC"/>
              <w:rPr>
                <w:lang w:eastAsia="zh-CN"/>
              </w:rPr>
            </w:pPr>
            <w:r>
              <w:rPr>
                <w:kern w:val="2"/>
                <w:szCs w:val="18"/>
                <w:lang w:eastAsia="ko-KR"/>
              </w:rPr>
              <w:t>N/A</w:t>
            </w:r>
          </w:p>
        </w:tc>
      </w:tr>
      <w:tr w:rsidR="001E7AE1" w14:paraId="10CCB16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EDBF16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C8341C" w14:textId="77777777" w:rsidR="001E7AE1" w:rsidRDefault="001E7AE1" w:rsidP="001E7AE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840B83" w14:textId="77777777" w:rsidR="001E7AE1" w:rsidRDefault="001E7AE1" w:rsidP="001E7AE1">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9BA654C" w14:textId="77777777" w:rsidR="001E7AE1" w:rsidRDefault="001E7AE1" w:rsidP="001E7AE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CD041B" w14:textId="77777777" w:rsidR="001E7AE1" w:rsidRDefault="001E7AE1" w:rsidP="001E7AE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233E12" w14:textId="77777777" w:rsidR="001E7AE1" w:rsidRDefault="001E7AE1" w:rsidP="001E7AE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5113691" w14:textId="77777777" w:rsidR="001E7AE1" w:rsidRDefault="001E7AE1" w:rsidP="001E7AE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674672" w14:textId="77777777" w:rsidR="001E7AE1" w:rsidRDefault="001E7AE1" w:rsidP="001E7AE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66139" w14:textId="77777777" w:rsidR="001E7AE1" w:rsidRDefault="001E7AE1" w:rsidP="001E7AE1">
            <w:pPr>
              <w:pStyle w:val="TAC"/>
              <w:rPr>
                <w:lang w:eastAsia="zh-CN"/>
              </w:rPr>
            </w:pPr>
            <w:r>
              <w:rPr>
                <w:kern w:val="2"/>
                <w:szCs w:val="18"/>
                <w:lang w:eastAsia="ko-KR"/>
              </w:rPr>
              <w:t>N/A</w:t>
            </w:r>
          </w:p>
        </w:tc>
      </w:tr>
      <w:tr w:rsidR="001E7AE1" w14:paraId="176AF30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7BFAE3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A507D" w14:textId="77777777" w:rsidR="001E7AE1" w:rsidRDefault="001E7AE1" w:rsidP="001E7AE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683E9836" w14:textId="384768E0"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62306D" w14:textId="77777777" w:rsidR="001E7AE1" w:rsidRDefault="001E7AE1" w:rsidP="001E7AE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E89327" w14:textId="268F346A"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61F292" w14:textId="77777777" w:rsidR="001E7AE1" w:rsidRDefault="001E7AE1" w:rsidP="001E7AE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6A395BE" w14:textId="77777777" w:rsidR="001E7AE1" w:rsidRDefault="001E7AE1" w:rsidP="001E7AE1">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CB47789"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5A909E" w14:textId="77777777" w:rsidR="001E7AE1" w:rsidRDefault="001E7AE1" w:rsidP="001E7AE1">
            <w:pPr>
              <w:pStyle w:val="TAC"/>
              <w:rPr>
                <w:lang w:eastAsia="zh-CN"/>
              </w:rPr>
            </w:pPr>
            <w:r>
              <w:rPr>
                <w:kern w:val="2"/>
                <w:szCs w:val="18"/>
                <w:lang w:eastAsia="ja-JP"/>
              </w:rPr>
              <w:t>IMD</w:t>
            </w:r>
            <w:r>
              <w:rPr>
                <w:kern w:val="2"/>
                <w:szCs w:val="18"/>
                <w:lang w:eastAsia="zh-CN"/>
              </w:rPr>
              <w:t>4</w:t>
            </w:r>
          </w:p>
        </w:tc>
      </w:tr>
      <w:tr w:rsidR="001E7AE1" w14:paraId="764329B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CFA810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33C9F2" w14:textId="77777777" w:rsidR="001E7AE1" w:rsidRDefault="001E7AE1" w:rsidP="001E7AE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D726F3" w14:textId="77777777" w:rsidR="001E7AE1" w:rsidRDefault="001E7AE1" w:rsidP="001E7AE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AFE108C" w14:textId="77777777" w:rsidR="001E7AE1" w:rsidRDefault="001E7AE1" w:rsidP="001E7AE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CD7D4A" w14:textId="77777777" w:rsidR="001E7AE1" w:rsidRDefault="001E7AE1" w:rsidP="001E7AE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4C3CBA" w14:textId="77777777" w:rsidR="001E7AE1" w:rsidRDefault="001E7AE1" w:rsidP="001E7AE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6CC271ED" w14:textId="77777777" w:rsidR="001E7AE1" w:rsidRDefault="001E7AE1" w:rsidP="001E7AE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98070"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145E4" w14:textId="77777777" w:rsidR="001E7AE1" w:rsidRDefault="001E7AE1" w:rsidP="001E7AE1">
            <w:pPr>
              <w:pStyle w:val="TAC"/>
              <w:rPr>
                <w:lang w:eastAsia="zh-CN"/>
              </w:rPr>
            </w:pPr>
            <w:r>
              <w:rPr>
                <w:kern w:val="2"/>
                <w:szCs w:val="18"/>
                <w:lang w:eastAsia="ko-KR"/>
              </w:rPr>
              <w:t>N/A</w:t>
            </w:r>
          </w:p>
        </w:tc>
      </w:tr>
      <w:tr w:rsidR="001E7AE1" w14:paraId="6C3A5EE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9A5703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CE89C8" w14:textId="77777777" w:rsidR="001E7AE1" w:rsidRDefault="001E7AE1" w:rsidP="001E7AE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088800B" w14:textId="77777777" w:rsidR="001E7AE1" w:rsidRDefault="001E7AE1" w:rsidP="001E7AE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1FA4FD4A" w14:textId="77777777" w:rsidR="001E7AE1" w:rsidRDefault="001E7AE1" w:rsidP="001E7AE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95CAD0" w14:textId="77777777" w:rsidR="001E7AE1" w:rsidRDefault="001E7AE1" w:rsidP="001E7AE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92599D" w14:textId="77777777" w:rsidR="001E7AE1" w:rsidRDefault="001E7AE1" w:rsidP="001E7AE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184C3E3" w14:textId="77777777" w:rsidR="001E7AE1" w:rsidRDefault="001E7AE1" w:rsidP="001E7AE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5BABDC" w14:textId="77777777" w:rsidR="001E7AE1" w:rsidRDefault="001E7AE1" w:rsidP="001E7AE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D134D" w14:textId="77777777" w:rsidR="001E7AE1" w:rsidRDefault="001E7AE1" w:rsidP="001E7AE1">
            <w:pPr>
              <w:pStyle w:val="TAC"/>
              <w:rPr>
                <w:lang w:eastAsia="zh-CN"/>
              </w:rPr>
            </w:pPr>
            <w:r>
              <w:rPr>
                <w:rFonts w:eastAsia="Malgun Gothic"/>
                <w:kern w:val="2"/>
                <w:szCs w:val="18"/>
                <w:lang w:eastAsia="ko-KR"/>
              </w:rPr>
              <w:t>N/A</w:t>
            </w:r>
          </w:p>
        </w:tc>
      </w:tr>
      <w:tr w:rsidR="001E7AE1" w14:paraId="77094A1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6573CA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BE94D5" w14:textId="77777777" w:rsidR="001E7AE1" w:rsidRDefault="001E7AE1" w:rsidP="001E7AE1">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496071C4" w14:textId="77777777" w:rsidR="001E7AE1" w:rsidRDefault="001E7AE1" w:rsidP="001E7AE1">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3F9437F" w14:textId="77777777" w:rsidR="001E7AE1" w:rsidRDefault="001E7AE1" w:rsidP="001E7AE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9F2A10" w14:textId="77777777" w:rsidR="001E7AE1" w:rsidRDefault="001E7AE1" w:rsidP="001E7AE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1D9A3A" w14:textId="77777777" w:rsidR="001E7AE1" w:rsidRDefault="001E7AE1" w:rsidP="001E7AE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7B28AEC" w14:textId="77777777" w:rsidR="001E7AE1" w:rsidRDefault="001E7AE1" w:rsidP="001E7AE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885022"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76FE5F" w14:textId="77777777" w:rsidR="001E7AE1" w:rsidRDefault="001E7AE1" w:rsidP="001E7AE1">
            <w:pPr>
              <w:pStyle w:val="TAC"/>
              <w:rPr>
                <w:lang w:eastAsia="zh-CN"/>
              </w:rPr>
            </w:pPr>
            <w:r>
              <w:rPr>
                <w:rFonts w:cs="Arial"/>
                <w:kern w:val="2"/>
                <w:szCs w:val="18"/>
                <w:lang w:eastAsia="ko-KR"/>
              </w:rPr>
              <w:t>N/A</w:t>
            </w:r>
          </w:p>
        </w:tc>
      </w:tr>
      <w:tr w:rsidR="001E7AE1" w14:paraId="115C8FD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A6B59E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65945E" w14:textId="77777777" w:rsidR="001E7AE1" w:rsidRDefault="001E7AE1" w:rsidP="001E7AE1">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F9A7A0" w14:textId="77777777" w:rsidR="001E7AE1" w:rsidRDefault="001E7AE1" w:rsidP="001E7AE1">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6A077EC" w14:textId="77777777" w:rsidR="001E7AE1" w:rsidRDefault="001E7AE1" w:rsidP="001E7AE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256790" w14:textId="77777777" w:rsidR="001E7AE1" w:rsidRDefault="001E7AE1" w:rsidP="001E7AE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2B616" w14:textId="77777777" w:rsidR="001E7AE1" w:rsidRDefault="001E7AE1" w:rsidP="001E7AE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1E103B5E" w14:textId="77777777" w:rsidR="001E7AE1" w:rsidRDefault="001E7AE1" w:rsidP="001E7AE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C242A9" w14:textId="77777777" w:rsidR="001E7AE1" w:rsidRDefault="001E7AE1" w:rsidP="001E7AE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845279" w14:textId="77777777" w:rsidR="001E7AE1" w:rsidRDefault="001E7AE1" w:rsidP="001E7AE1">
            <w:pPr>
              <w:pStyle w:val="TAC"/>
              <w:rPr>
                <w:lang w:eastAsia="zh-CN"/>
              </w:rPr>
            </w:pPr>
            <w:r>
              <w:rPr>
                <w:rFonts w:cs="Arial"/>
                <w:kern w:val="2"/>
                <w:szCs w:val="18"/>
                <w:lang w:eastAsia="ko-KR"/>
              </w:rPr>
              <w:t>N/A</w:t>
            </w:r>
          </w:p>
        </w:tc>
      </w:tr>
      <w:tr w:rsidR="001E7AE1" w14:paraId="588CFDFE"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70751E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DDA4C4" w14:textId="77777777" w:rsidR="001E7AE1" w:rsidRDefault="001E7AE1" w:rsidP="001E7AE1">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806E697" w14:textId="5EDA9495"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C92492" w14:textId="77777777" w:rsidR="001E7AE1" w:rsidRDefault="001E7AE1" w:rsidP="001E7AE1">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8CB64E" w14:textId="0282FC50"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73A89D4" w14:textId="77777777" w:rsidR="001E7AE1" w:rsidRDefault="001E7AE1" w:rsidP="001E7AE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BC66C65" w14:textId="77777777" w:rsidR="001E7AE1" w:rsidRDefault="001E7AE1" w:rsidP="001E7AE1">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6394B7D" w14:textId="77777777" w:rsidR="001E7AE1" w:rsidRDefault="001E7AE1" w:rsidP="001E7AE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1CA5C" w14:textId="77777777" w:rsidR="001E7AE1" w:rsidRDefault="001E7AE1" w:rsidP="001E7AE1">
            <w:pPr>
              <w:pStyle w:val="TAC"/>
              <w:rPr>
                <w:lang w:eastAsia="zh-CN"/>
              </w:rPr>
            </w:pPr>
            <w:r>
              <w:rPr>
                <w:rFonts w:cs="Arial"/>
                <w:kern w:val="2"/>
                <w:szCs w:val="18"/>
                <w:lang w:eastAsia="ko-KR"/>
              </w:rPr>
              <w:t>IMD3</w:t>
            </w:r>
          </w:p>
        </w:tc>
      </w:tr>
      <w:tr w:rsidR="001E7AE1" w14:paraId="784755C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3F8D98F" w14:textId="77777777" w:rsidR="001E7AE1" w:rsidRDefault="001E7AE1" w:rsidP="001E7AE1">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6CBF0615" w14:textId="77777777" w:rsidR="001E7AE1" w:rsidRDefault="001E7AE1" w:rsidP="001E7AE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7594A3D" w14:textId="77777777" w:rsidR="001E7AE1" w:rsidRDefault="001E7AE1" w:rsidP="001E7AE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781F4AE" w14:textId="77777777" w:rsidR="001E7AE1" w:rsidRDefault="001E7AE1" w:rsidP="001E7AE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948E0E" w14:textId="77777777" w:rsidR="001E7AE1" w:rsidRDefault="001E7AE1" w:rsidP="001E7AE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1A7691" w14:textId="77777777" w:rsidR="001E7AE1" w:rsidRDefault="001E7AE1" w:rsidP="001E7AE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F437D73" w14:textId="77777777" w:rsidR="001E7AE1" w:rsidRDefault="001E7AE1" w:rsidP="001E7AE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30B0BE" w14:textId="77777777" w:rsidR="001E7AE1" w:rsidRDefault="001E7AE1" w:rsidP="001E7AE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94E8C" w14:textId="77777777" w:rsidR="001E7AE1" w:rsidRDefault="001E7AE1" w:rsidP="001E7AE1">
            <w:pPr>
              <w:pStyle w:val="TAC"/>
            </w:pPr>
            <w:r>
              <w:rPr>
                <w:lang w:eastAsia="zh-CN"/>
              </w:rPr>
              <w:t>N/A</w:t>
            </w:r>
          </w:p>
        </w:tc>
      </w:tr>
      <w:tr w:rsidR="001E7AE1" w14:paraId="7B0D2088" w14:textId="77777777" w:rsidTr="00842524">
        <w:trPr>
          <w:trHeight w:val="187"/>
          <w:jc w:val="center"/>
        </w:trPr>
        <w:tc>
          <w:tcPr>
            <w:tcW w:w="2005" w:type="dxa"/>
            <w:tcBorders>
              <w:top w:val="nil"/>
              <w:left w:val="single" w:sz="4" w:space="0" w:color="auto"/>
              <w:bottom w:val="nil"/>
              <w:right w:val="single" w:sz="4" w:space="0" w:color="auto"/>
            </w:tcBorders>
          </w:tcPr>
          <w:p w14:paraId="63B2BC7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5D15D" w14:textId="77777777" w:rsidR="001E7AE1" w:rsidRDefault="001E7AE1" w:rsidP="001E7AE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36DC157" w14:textId="77777777" w:rsidR="001E7AE1" w:rsidRDefault="001E7AE1" w:rsidP="001E7AE1">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49EF74E" w14:textId="77777777" w:rsidR="001E7AE1" w:rsidRDefault="001E7AE1" w:rsidP="001E7AE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8236DE" w14:textId="77777777" w:rsidR="001E7AE1" w:rsidRDefault="001E7AE1" w:rsidP="001E7AE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7F99B9" w14:textId="77777777" w:rsidR="001E7AE1" w:rsidRDefault="001E7AE1" w:rsidP="001E7AE1">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9391518" w14:textId="77777777" w:rsidR="001E7AE1" w:rsidRDefault="001E7AE1" w:rsidP="001E7AE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AE6C0" w14:textId="77777777" w:rsidR="001E7AE1" w:rsidRDefault="001E7AE1" w:rsidP="001E7AE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A333F5" w14:textId="77777777" w:rsidR="001E7AE1" w:rsidRDefault="001E7AE1" w:rsidP="001E7AE1">
            <w:pPr>
              <w:pStyle w:val="TAC"/>
            </w:pPr>
            <w:r>
              <w:rPr>
                <w:lang w:eastAsia="zh-CN"/>
              </w:rPr>
              <w:t>N/A</w:t>
            </w:r>
          </w:p>
        </w:tc>
      </w:tr>
      <w:tr w:rsidR="001E7AE1" w14:paraId="46E23ABD" w14:textId="77777777" w:rsidTr="00842524">
        <w:trPr>
          <w:trHeight w:val="187"/>
          <w:jc w:val="center"/>
        </w:trPr>
        <w:tc>
          <w:tcPr>
            <w:tcW w:w="2005" w:type="dxa"/>
            <w:tcBorders>
              <w:top w:val="nil"/>
              <w:left w:val="single" w:sz="4" w:space="0" w:color="auto"/>
              <w:bottom w:val="nil"/>
              <w:right w:val="single" w:sz="4" w:space="0" w:color="auto"/>
            </w:tcBorders>
          </w:tcPr>
          <w:p w14:paraId="41A5FC2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C6B8F0" w14:textId="77777777" w:rsidR="001E7AE1" w:rsidRDefault="001E7AE1" w:rsidP="001E7AE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DB18A15" w14:textId="761636EA"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0B18A0" w14:textId="77777777" w:rsidR="001E7AE1" w:rsidRDefault="001E7AE1" w:rsidP="001E7AE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BC9987" w14:textId="4D45B582"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5A9CFF" w14:textId="77777777" w:rsidR="001E7AE1" w:rsidRDefault="001E7AE1" w:rsidP="001E7AE1">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445AB05" w14:textId="77777777" w:rsidR="001E7AE1" w:rsidRDefault="001E7AE1" w:rsidP="001E7AE1">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FBEA420"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B3A23" w14:textId="77777777" w:rsidR="001E7AE1" w:rsidRDefault="001E7AE1" w:rsidP="001E7AE1">
            <w:pPr>
              <w:pStyle w:val="TAC"/>
              <w:rPr>
                <w:lang w:val="en-US" w:eastAsia="zh-CN"/>
              </w:rPr>
            </w:pPr>
            <w:r>
              <w:t>IMD</w:t>
            </w:r>
            <w:r>
              <w:rPr>
                <w:lang w:val="en-US" w:eastAsia="zh-CN"/>
              </w:rPr>
              <w:t>3</w:t>
            </w:r>
          </w:p>
        </w:tc>
      </w:tr>
      <w:tr w:rsidR="001E7AE1" w14:paraId="25ABFA7B" w14:textId="77777777" w:rsidTr="00842524">
        <w:trPr>
          <w:trHeight w:val="187"/>
          <w:jc w:val="center"/>
        </w:trPr>
        <w:tc>
          <w:tcPr>
            <w:tcW w:w="2005" w:type="dxa"/>
            <w:tcBorders>
              <w:top w:val="nil"/>
              <w:left w:val="single" w:sz="4" w:space="0" w:color="auto"/>
              <w:bottom w:val="nil"/>
              <w:right w:val="single" w:sz="4" w:space="0" w:color="auto"/>
            </w:tcBorders>
          </w:tcPr>
          <w:p w14:paraId="6FF43F5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E24C1" w14:textId="77777777" w:rsidR="001E7AE1" w:rsidRDefault="001E7AE1" w:rsidP="001E7AE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D44AC3E" w14:textId="77777777" w:rsidR="001E7AE1" w:rsidRDefault="001E7AE1" w:rsidP="001E7AE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E90C633" w14:textId="77777777" w:rsidR="001E7AE1" w:rsidRDefault="001E7AE1" w:rsidP="001E7AE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108027" w14:textId="77777777" w:rsidR="001E7AE1" w:rsidRDefault="001E7AE1" w:rsidP="001E7AE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1101C0" w14:textId="77777777" w:rsidR="001E7AE1" w:rsidRDefault="001E7AE1" w:rsidP="001E7AE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67D1BAF" w14:textId="77777777" w:rsidR="001E7AE1" w:rsidRDefault="001E7AE1" w:rsidP="001E7AE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9BE902"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46C2CD" w14:textId="77777777" w:rsidR="001E7AE1" w:rsidRDefault="001E7AE1" w:rsidP="001E7AE1">
            <w:pPr>
              <w:pStyle w:val="TAC"/>
            </w:pPr>
            <w:r>
              <w:rPr>
                <w:lang w:eastAsia="zh-CN"/>
              </w:rPr>
              <w:t>N/A</w:t>
            </w:r>
          </w:p>
        </w:tc>
      </w:tr>
      <w:tr w:rsidR="001E7AE1" w14:paraId="30F3D864" w14:textId="77777777" w:rsidTr="00842524">
        <w:trPr>
          <w:trHeight w:val="187"/>
          <w:jc w:val="center"/>
        </w:trPr>
        <w:tc>
          <w:tcPr>
            <w:tcW w:w="2005" w:type="dxa"/>
            <w:tcBorders>
              <w:top w:val="nil"/>
              <w:left w:val="single" w:sz="4" w:space="0" w:color="auto"/>
              <w:bottom w:val="nil"/>
              <w:right w:val="single" w:sz="4" w:space="0" w:color="auto"/>
            </w:tcBorders>
          </w:tcPr>
          <w:p w14:paraId="51B5098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3AD5B6" w14:textId="77777777" w:rsidR="001E7AE1" w:rsidRDefault="001E7AE1" w:rsidP="001E7AE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12568E7" w14:textId="77777777" w:rsidR="001E7AE1" w:rsidRDefault="001E7AE1" w:rsidP="001E7AE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3365231" w14:textId="77777777" w:rsidR="001E7AE1" w:rsidRDefault="001E7AE1" w:rsidP="001E7AE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FBE755" w14:textId="77777777" w:rsidR="001E7AE1" w:rsidRDefault="001E7AE1" w:rsidP="001E7AE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E6974C" w14:textId="77777777" w:rsidR="001E7AE1" w:rsidRDefault="001E7AE1" w:rsidP="001E7AE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8471C58" w14:textId="77777777" w:rsidR="001E7AE1" w:rsidRDefault="001E7AE1" w:rsidP="001E7AE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173EBA"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E287B" w14:textId="77777777" w:rsidR="001E7AE1" w:rsidRDefault="001E7AE1" w:rsidP="001E7AE1">
            <w:pPr>
              <w:pStyle w:val="TAC"/>
            </w:pPr>
            <w:r>
              <w:rPr>
                <w:lang w:eastAsia="zh-CN"/>
              </w:rPr>
              <w:t>N/A</w:t>
            </w:r>
          </w:p>
        </w:tc>
      </w:tr>
      <w:tr w:rsidR="001E7AE1" w14:paraId="0D328572" w14:textId="77777777" w:rsidTr="00842524">
        <w:trPr>
          <w:trHeight w:val="187"/>
          <w:jc w:val="center"/>
        </w:trPr>
        <w:tc>
          <w:tcPr>
            <w:tcW w:w="2005" w:type="dxa"/>
            <w:tcBorders>
              <w:top w:val="nil"/>
              <w:left w:val="single" w:sz="4" w:space="0" w:color="auto"/>
              <w:bottom w:val="nil"/>
              <w:right w:val="single" w:sz="4" w:space="0" w:color="auto"/>
            </w:tcBorders>
          </w:tcPr>
          <w:p w14:paraId="15C148C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1A29B" w14:textId="77777777" w:rsidR="001E7AE1" w:rsidRDefault="001E7AE1" w:rsidP="001E7AE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697E382" w14:textId="0651086F"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BFFCBD7" w14:textId="77777777" w:rsidR="001E7AE1" w:rsidRDefault="001E7AE1" w:rsidP="001E7AE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3BDA3D" w14:textId="6DBD3362"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630158D" w14:textId="77777777" w:rsidR="001E7AE1" w:rsidRDefault="001E7AE1" w:rsidP="001E7AE1">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1DB78F54" w14:textId="77777777" w:rsidR="001E7AE1" w:rsidRDefault="001E7AE1" w:rsidP="001E7AE1">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6023979"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639406" w14:textId="77777777" w:rsidR="001E7AE1" w:rsidRDefault="001E7AE1" w:rsidP="001E7AE1">
            <w:pPr>
              <w:pStyle w:val="TAC"/>
              <w:rPr>
                <w:lang w:val="en-US" w:eastAsia="zh-CN"/>
              </w:rPr>
            </w:pPr>
            <w:r>
              <w:t>IMD</w:t>
            </w:r>
            <w:r>
              <w:rPr>
                <w:lang w:val="en-US" w:eastAsia="zh-CN"/>
              </w:rPr>
              <w:t>5</w:t>
            </w:r>
          </w:p>
        </w:tc>
      </w:tr>
      <w:tr w:rsidR="001E7AE1" w14:paraId="1873CB02" w14:textId="77777777" w:rsidTr="00842524">
        <w:trPr>
          <w:trHeight w:val="187"/>
          <w:jc w:val="center"/>
        </w:trPr>
        <w:tc>
          <w:tcPr>
            <w:tcW w:w="2005" w:type="dxa"/>
            <w:tcBorders>
              <w:top w:val="nil"/>
              <w:left w:val="single" w:sz="4" w:space="0" w:color="auto"/>
              <w:bottom w:val="nil"/>
              <w:right w:val="single" w:sz="4" w:space="0" w:color="auto"/>
            </w:tcBorders>
          </w:tcPr>
          <w:p w14:paraId="6636230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AC1B9" w14:textId="77777777" w:rsidR="001E7AE1" w:rsidRDefault="001E7AE1" w:rsidP="001E7AE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A16AB8D" w14:textId="0E692520"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2C015CB" w14:textId="77777777" w:rsidR="001E7AE1" w:rsidRDefault="001E7AE1" w:rsidP="001E7AE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10D0DC" w14:textId="72C1ED1A"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293FAB" w14:textId="77777777" w:rsidR="001E7AE1" w:rsidRDefault="001E7AE1" w:rsidP="001E7AE1">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77C625A" w14:textId="77777777" w:rsidR="001E7AE1" w:rsidRDefault="001E7AE1" w:rsidP="001E7AE1">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9D611BB"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2F027" w14:textId="77777777" w:rsidR="001E7AE1" w:rsidRDefault="001E7AE1" w:rsidP="001E7AE1">
            <w:pPr>
              <w:pStyle w:val="TAC"/>
            </w:pPr>
            <w:r>
              <w:t>IMD</w:t>
            </w:r>
            <w:r>
              <w:rPr>
                <w:lang w:val="en-US" w:eastAsia="zh-CN"/>
              </w:rPr>
              <w:t>3</w:t>
            </w:r>
          </w:p>
        </w:tc>
      </w:tr>
      <w:tr w:rsidR="001E7AE1" w14:paraId="52F1630C" w14:textId="77777777" w:rsidTr="00842524">
        <w:trPr>
          <w:trHeight w:val="187"/>
          <w:jc w:val="center"/>
        </w:trPr>
        <w:tc>
          <w:tcPr>
            <w:tcW w:w="2005" w:type="dxa"/>
            <w:tcBorders>
              <w:top w:val="nil"/>
              <w:left w:val="single" w:sz="4" w:space="0" w:color="auto"/>
              <w:bottom w:val="nil"/>
              <w:right w:val="single" w:sz="4" w:space="0" w:color="auto"/>
            </w:tcBorders>
          </w:tcPr>
          <w:p w14:paraId="2D3FC01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B97E04" w14:textId="77777777" w:rsidR="001E7AE1" w:rsidRDefault="001E7AE1" w:rsidP="001E7AE1">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4240764" w14:textId="77777777" w:rsidR="001E7AE1" w:rsidRDefault="001E7AE1" w:rsidP="001E7AE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53C5A0D" w14:textId="77777777" w:rsidR="001E7AE1" w:rsidRDefault="001E7AE1" w:rsidP="001E7AE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578394" w14:textId="77777777" w:rsidR="001E7AE1" w:rsidRDefault="001E7AE1" w:rsidP="001E7AE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5FC352" w14:textId="77777777" w:rsidR="001E7AE1" w:rsidRDefault="001E7AE1" w:rsidP="001E7AE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BD4F29D" w14:textId="77777777" w:rsidR="001E7AE1" w:rsidRDefault="001E7AE1" w:rsidP="001E7AE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6C3200"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C6EFFD" w14:textId="77777777" w:rsidR="001E7AE1" w:rsidRDefault="001E7AE1" w:rsidP="001E7AE1">
            <w:pPr>
              <w:pStyle w:val="TAC"/>
            </w:pPr>
            <w:r>
              <w:rPr>
                <w:lang w:eastAsia="zh-CN"/>
              </w:rPr>
              <w:t>N/A</w:t>
            </w:r>
          </w:p>
        </w:tc>
      </w:tr>
      <w:tr w:rsidR="001E7AE1" w14:paraId="4D6C795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1171AEA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464111" w14:textId="77777777" w:rsidR="001E7AE1" w:rsidRDefault="001E7AE1" w:rsidP="001E7AE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F3B0172" w14:textId="77777777" w:rsidR="001E7AE1" w:rsidRDefault="001E7AE1" w:rsidP="001E7AE1">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65B324D7" w14:textId="77777777" w:rsidR="001E7AE1" w:rsidRDefault="001E7AE1" w:rsidP="001E7AE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992F50" w14:textId="77777777" w:rsidR="001E7AE1" w:rsidRDefault="001E7AE1" w:rsidP="001E7AE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B8D66C" w14:textId="77777777" w:rsidR="001E7AE1" w:rsidRDefault="001E7AE1" w:rsidP="001E7AE1">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506B638" w14:textId="77777777" w:rsidR="001E7AE1" w:rsidRDefault="001E7AE1" w:rsidP="001E7AE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8932AC"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69D065" w14:textId="77777777" w:rsidR="001E7AE1" w:rsidRDefault="001E7AE1" w:rsidP="001E7AE1">
            <w:pPr>
              <w:pStyle w:val="TAC"/>
            </w:pPr>
            <w:r>
              <w:rPr>
                <w:lang w:eastAsia="zh-CN"/>
              </w:rPr>
              <w:t>N/A</w:t>
            </w:r>
          </w:p>
        </w:tc>
      </w:tr>
      <w:tr w:rsidR="001E7AE1" w14:paraId="2A36B3C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578302F" w14:textId="77777777" w:rsidR="001E7AE1" w:rsidRDefault="001E7AE1" w:rsidP="001E7AE1">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7EDD67A4" w14:textId="77777777" w:rsidR="001E7AE1" w:rsidRDefault="001E7AE1" w:rsidP="001E7AE1">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EDE065A" w14:textId="77777777" w:rsidR="001E7AE1" w:rsidRDefault="001E7AE1" w:rsidP="001E7AE1">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6A66343" w14:textId="77777777" w:rsidR="001E7AE1" w:rsidRDefault="001E7AE1" w:rsidP="001E7AE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3B06DC" w14:textId="77777777" w:rsidR="001E7AE1" w:rsidRDefault="001E7AE1" w:rsidP="001E7AE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831A23" w14:textId="77777777" w:rsidR="001E7AE1" w:rsidRDefault="001E7AE1" w:rsidP="001E7AE1">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F8E7FFE" w14:textId="77777777" w:rsidR="001E7AE1" w:rsidRDefault="001E7AE1" w:rsidP="001E7AE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D0ED7F" w14:textId="77777777" w:rsidR="001E7AE1" w:rsidRDefault="001E7AE1" w:rsidP="001E7AE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3D9C8" w14:textId="77777777" w:rsidR="001E7AE1" w:rsidRDefault="001E7AE1" w:rsidP="001E7AE1">
            <w:pPr>
              <w:pStyle w:val="TAC"/>
              <w:rPr>
                <w:lang w:eastAsia="zh-CN"/>
              </w:rPr>
            </w:pPr>
            <w:r>
              <w:rPr>
                <w:rFonts w:cs="Arial"/>
                <w:color w:val="000000"/>
                <w:szCs w:val="18"/>
                <w:lang w:eastAsia="zh-CN"/>
              </w:rPr>
              <w:t>N/A</w:t>
            </w:r>
          </w:p>
        </w:tc>
      </w:tr>
      <w:tr w:rsidR="001E7AE1" w14:paraId="2FBED2D7" w14:textId="77777777" w:rsidTr="00842524">
        <w:trPr>
          <w:trHeight w:val="187"/>
          <w:jc w:val="center"/>
        </w:trPr>
        <w:tc>
          <w:tcPr>
            <w:tcW w:w="2005" w:type="dxa"/>
            <w:tcBorders>
              <w:top w:val="nil"/>
              <w:left w:val="single" w:sz="4" w:space="0" w:color="auto"/>
              <w:bottom w:val="nil"/>
              <w:right w:val="single" w:sz="4" w:space="0" w:color="auto"/>
            </w:tcBorders>
          </w:tcPr>
          <w:p w14:paraId="0F9BEF9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43A8A8" w14:textId="77777777" w:rsidR="001E7AE1" w:rsidRDefault="001E7AE1" w:rsidP="001E7AE1">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AAA1A55" w14:textId="14B1EC4B"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C11EE5" w14:textId="77777777" w:rsidR="001E7AE1" w:rsidRDefault="001E7AE1" w:rsidP="001E7AE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CB2650" w14:textId="08C2B7D1"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5898CD9" w14:textId="77777777" w:rsidR="001E7AE1" w:rsidRDefault="001E7AE1" w:rsidP="001E7AE1">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48ED4D1A" w14:textId="77777777" w:rsidR="001E7AE1" w:rsidRDefault="001E7AE1" w:rsidP="001E7AE1">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52B3CA57" w14:textId="77777777" w:rsidR="001E7AE1" w:rsidRDefault="001E7AE1" w:rsidP="001E7AE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65B06" w14:textId="77777777" w:rsidR="001E7AE1" w:rsidRDefault="001E7AE1" w:rsidP="001E7AE1">
            <w:pPr>
              <w:pStyle w:val="TAC"/>
              <w:rPr>
                <w:lang w:eastAsia="zh-CN"/>
              </w:rPr>
            </w:pPr>
            <w:r>
              <w:rPr>
                <w:rFonts w:cs="Arial"/>
                <w:color w:val="000000"/>
                <w:szCs w:val="18"/>
                <w:lang w:eastAsia="zh-CN"/>
              </w:rPr>
              <w:t>IMD4</w:t>
            </w:r>
          </w:p>
        </w:tc>
      </w:tr>
      <w:tr w:rsidR="001E7AE1" w14:paraId="4BE1181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6AB5DE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DE139" w14:textId="77777777" w:rsidR="001E7AE1" w:rsidRDefault="001E7AE1" w:rsidP="001E7AE1">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BF6290A" w14:textId="77777777" w:rsidR="001E7AE1" w:rsidRDefault="001E7AE1" w:rsidP="001E7AE1">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0D913C9A" w14:textId="77777777" w:rsidR="001E7AE1" w:rsidRDefault="001E7AE1" w:rsidP="001E7AE1">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CE9CDD" w14:textId="77777777" w:rsidR="001E7AE1" w:rsidRDefault="001E7AE1" w:rsidP="001E7AE1">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64979C" w14:textId="77777777" w:rsidR="001E7AE1" w:rsidRDefault="001E7AE1" w:rsidP="001E7AE1">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6A1926E4" w14:textId="77777777" w:rsidR="001E7AE1" w:rsidRDefault="001E7AE1" w:rsidP="001E7AE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F5F655" w14:textId="77777777" w:rsidR="001E7AE1" w:rsidRDefault="001E7AE1" w:rsidP="001E7AE1">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7FE3C" w14:textId="77777777" w:rsidR="001E7AE1" w:rsidRDefault="001E7AE1" w:rsidP="001E7AE1">
            <w:pPr>
              <w:pStyle w:val="TAC"/>
              <w:rPr>
                <w:lang w:eastAsia="zh-CN"/>
              </w:rPr>
            </w:pPr>
            <w:r>
              <w:rPr>
                <w:rFonts w:cs="Arial"/>
                <w:color w:val="000000"/>
                <w:szCs w:val="18"/>
                <w:lang w:eastAsia="zh-CN"/>
              </w:rPr>
              <w:t>N/A</w:t>
            </w:r>
          </w:p>
        </w:tc>
      </w:tr>
      <w:tr w:rsidR="001E7AE1" w14:paraId="740A713C" w14:textId="77777777" w:rsidTr="00842524">
        <w:trPr>
          <w:trHeight w:val="187"/>
          <w:jc w:val="center"/>
        </w:trPr>
        <w:tc>
          <w:tcPr>
            <w:tcW w:w="2005" w:type="dxa"/>
            <w:tcBorders>
              <w:top w:val="nil"/>
              <w:left w:val="single" w:sz="4" w:space="0" w:color="auto"/>
              <w:bottom w:val="nil"/>
              <w:right w:val="single" w:sz="4" w:space="0" w:color="auto"/>
            </w:tcBorders>
            <w:hideMark/>
          </w:tcPr>
          <w:p w14:paraId="15661176" w14:textId="77777777" w:rsidR="001E7AE1" w:rsidRDefault="001E7AE1" w:rsidP="001E7AE1">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07B88CF3" w14:textId="77777777" w:rsidR="001E7AE1" w:rsidRDefault="001E7AE1" w:rsidP="001E7AE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E03F8C7" w14:textId="77777777" w:rsidR="001E7AE1" w:rsidRDefault="001E7AE1" w:rsidP="001E7AE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96BD478"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C2C1D6" w14:textId="77777777" w:rsidR="001E7AE1" w:rsidRDefault="001E7AE1" w:rsidP="001E7AE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92D1BC" w14:textId="77777777" w:rsidR="001E7AE1" w:rsidRDefault="001E7AE1" w:rsidP="001E7AE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584EC78"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77082E6"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5A7A16" w14:textId="77777777" w:rsidR="001E7AE1" w:rsidRDefault="001E7AE1" w:rsidP="001E7AE1">
            <w:pPr>
              <w:pStyle w:val="TAC"/>
            </w:pPr>
            <w:r>
              <w:t>N/A</w:t>
            </w:r>
          </w:p>
        </w:tc>
      </w:tr>
      <w:tr w:rsidR="001E7AE1" w14:paraId="0538D342" w14:textId="77777777" w:rsidTr="00842524">
        <w:trPr>
          <w:trHeight w:val="187"/>
          <w:jc w:val="center"/>
        </w:trPr>
        <w:tc>
          <w:tcPr>
            <w:tcW w:w="2005" w:type="dxa"/>
            <w:tcBorders>
              <w:top w:val="nil"/>
              <w:left w:val="single" w:sz="4" w:space="0" w:color="auto"/>
              <w:bottom w:val="nil"/>
              <w:right w:val="single" w:sz="4" w:space="0" w:color="auto"/>
            </w:tcBorders>
          </w:tcPr>
          <w:p w14:paraId="4FA7036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3B7DE2"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65928A8" w14:textId="77777777" w:rsidR="001E7AE1" w:rsidRDefault="001E7AE1" w:rsidP="001E7AE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0579A1E8"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644F1D6" w14:textId="77777777" w:rsidR="001E7AE1" w:rsidRDefault="001E7AE1" w:rsidP="001E7AE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FE6D31" w14:textId="77777777" w:rsidR="001E7AE1" w:rsidRDefault="001E7AE1" w:rsidP="001E7AE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64AFD175"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8035B7B"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D95FB1" w14:textId="77777777" w:rsidR="001E7AE1" w:rsidRDefault="001E7AE1" w:rsidP="001E7AE1">
            <w:pPr>
              <w:pStyle w:val="TAC"/>
            </w:pPr>
            <w:r>
              <w:t>N/A</w:t>
            </w:r>
          </w:p>
        </w:tc>
      </w:tr>
      <w:tr w:rsidR="006A6772" w14:paraId="751638A0" w14:textId="77777777" w:rsidTr="00842524">
        <w:trPr>
          <w:trHeight w:val="187"/>
          <w:jc w:val="center"/>
        </w:trPr>
        <w:tc>
          <w:tcPr>
            <w:tcW w:w="2005" w:type="dxa"/>
            <w:tcBorders>
              <w:top w:val="nil"/>
              <w:left w:val="single" w:sz="4" w:space="0" w:color="auto"/>
              <w:bottom w:val="nil"/>
              <w:right w:val="single" w:sz="4" w:space="0" w:color="auto"/>
            </w:tcBorders>
          </w:tcPr>
          <w:p w14:paraId="700D492A"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BCC752" w14:textId="77777777" w:rsidR="006A6772" w:rsidRDefault="006A6772" w:rsidP="006A6772">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D376065" w14:textId="311273BD" w:rsidR="006A6772" w:rsidRDefault="006A6772" w:rsidP="006A6772">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79C0BC" w14:textId="77777777" w:rsidR="006A6772" w:rsidRDefault="006A6772" w:rsidP="006A677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E3AF0E" w14:textId="2BEEF6F3" w:rsidR="006A6772" w:rsidRDefault="006A6772" w:rsidP="006A6772">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EBFA638" w14:textId="77777777" w:rsidR="006A6772" w:rsidRDefault="006A6772" w:rsidP="006A6772">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9588F2F" w14:textId="6AFEA439" w:rsidR="006A6772" w:rsidRDefault="006A6772" w:rsidP="006A677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9B393" w14:textId="77777777" w:rsidR="006A6772" w:rsidRDefault="006A6772" w:rsidP="006A677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EADC67" w14:textId="77777777" w:rsidR="006A6772" w:rsidRDefault="006A6772" w:rsidP="006A6772">
            <w:pPr>
              <w:pStyle w:val="TAC"/>
            </w:pPr>
            <w:r>
              <w:t>IMD2</w:t>
            </w:r>
          </w:p>
        </w:tc>
      </w:tr>
      <w:tr w:rsidR="006A6772" w14:paraId="0BF017E9" w14:textId="77777777" w:rsidTr="00842524">
        <w:trPr>
          <w:trHeight w:val="187"/>
          <w:jc w:val="center"/>
        </w:trPr>
        <w:tc>
          <w:tcPr>
            <w:tcW w:w="2005" w:type="dxa"/>
            <w:tcBorders>
              <w:top w:val="nil"/>
              <w:left w:val="single" w:sz="4" w:space="0" w:color="auto"/>
              <w:bottom w:val="nil"/>
              <w:right w:val="single" w:sz="4" w:space="0" w:color="auto"/>
            </w:tcBorders>
          </w:tcPr>
          <w:p w14:paraId="708750D3"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34B4DA" w14:textId="77777777" w:rsidR="006A6772" w:rsidRDefault="006A6772" w:rsidP="006A6772">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0B0ACEF6" w14:textId="77777777" w:rsidR="006A6772" w:rsidRDefault="006A6772" w:rsidP="006A677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8B27CF3" w14:textId="77777777" w:rsidR="006A6772" w:rsidRDefault="006A6772" w:rsidP="006A677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27037FE" w14:textId="77777777" w:rsidR="006A6772" w:rsidRDefault="006A6772" w:rsidP="006A677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20CA37" w14:textId="77777777" w:rsidR="006A6772" w:rsidRDefault="006A6772" w:rsidP="006A677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2FA69A4" w14:textId="70D99AAA" w:rsidR="006A6772" w:rsidRDefault="006A6772" w:rsidP="006A677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B35AE5" w14:textId="77777777" w:rsidR="006A6772" w:rsidRDefault="006A6772" w:rsidP="006A677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B2E461" w14:textId="77777777" w:rsidR="006A6772" w:rsidRDefault="006A6772" w:rsidP="006A6772">
            <w:pPr>
              <w:pStyle w:val="TAC"/>
            </w:pPr>
            <w:r>
              <w:t>N/A</w:t>
            </w:r>
          </w:p>
        </w:tc>
      </w:tr>
      <w:tr w:rsidR="006A6772" w14:paraId="12E13B7D" w14:textId="77777777" w:rsidTr="00842524">
        <w:trPr>
          <w:trHeight w:val="187"/>
          <w:jc w:val="center"/>
        </w:trPr>
        <w:tc>
          <w:tcPr>
            <w:tcW w:w="2005" w:type="dxa"/>
            <w:tcBorders>
              <w:top w:val="nil"/>
              <w:left w:val="single" w:sz="4" w:space="0" w:color="auto"/>
              <w:bottom w:val="nil"/>
              <w:right w:val="single" w:sz="4" w:space="0" w:color="auto"/>
            </w:tcBorders>
          </w:tcPr>
          <w:p w14:paraId="14D201BD"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97D0F" w14:textId="77777777" w:rsidR="006A6772" w:rsidRDefault="006A6772" w:rsidP="006A6772">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65F9AA4" w14:textId="77777777" w:rsidR="006A6772" w:rsidRDefault="006A6772" w:rsidP="006A677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CBC5887" w14:textId="77777777" w:rsidR="006A6772" w:rsidRDefault="006A6772" w:rsidP="006A677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9CE971" w14:textId="77777777" w:rsidR="006A6772" w:rsidRDefault="006A6772" w:rsidP="006A677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B468F3" w14:textId="77777777" w:rsidR="006A6772" w:rsidRDefault="006A6772" w:rsidP="006A677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3A2ADE09" w14:textId="54042141" w:rsidR="006A6772" w:rsidRDefault="006A6772" w:rsidP="006A677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994DC1C" w14:textId="77777777" w:rsidR="006A6772" w:rsidRDefault="006A6772" w:rsidP="006A677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CCD3AB" w14:textId="77777777" w:rsidR="006A6772" w:rsidRDefault="006A6772" w:rsidP="006A6772">
            <w:pPr>
              <w:pStyle w:val="TAC"/>
            </w:pPr>
            <w:r>
              <w:t>N/A</w:t>
            </w:r>
          </w:p>
        </w:tc>
      </w:tr>
      <w:tr w:rsidR="006A6772" w14:paraId="18D109C2" w14:textId="77777777" w:rsidTr="00842524">
        <w:trPr>
          <w:trHeight w:val="187"/>
          <w:jc w:val="center"/>
        </w:trPr>
        <w:tc>
          <w:tcPr>
            <w:tcW w:w="2005" w:type="dxa"/>
            <w:tcBorders>
              <w:top w:val="nil"/>
              <w:left w:val="single" w:sz="4" w:space="0" w:color="auto"/>
              <w:bottom w:val="nil"/>
              <w:right w:val="single" w:sz="4" w:space="0" w:color="auto"/>
            </w:tcBorders>
          </w:tcPr>
          <w:p w14:paraId="65B3E155"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D85930" w14:textId="77777777" w:rsidR="006A6772" w:rsidRDefault="006A6772" w:rsidP="006A6772">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E26213" w14:textId="0984813A" w:rsidR="006A6772" w:rsidRDefault="006A6772" w:rsidP="006A6772">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D9525C" w14:textId="77777777" w:rsidR="006A6772" w:rsidRDefault="006A6772" w:rsidP="006A677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D397CFF" w14:textId="3B5E4358" w:rsidR="006A6772" w:rsidRDefault="006A6772" w:rsidP="006A6772">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17D19EE" w14:textId="77777777" w:rsidR="006A6772" w:rsidRDefault="006A6772" w:rsidP="006A677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7588A65" w14:textId="6FBC9349" w:rsidR="006A6772" w:rsidRDefault="006A6772" w:rsidP="006A6772">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6AC1EA61" w14:textId="77777777" w:rsidR="006A6772" w:rsidRDefault="006A6772" w:rsidP="006A677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497317" w14:textId="77777777" w:rsidR="006A6772" w:rsidRDefault="006A6772" w:rsidP="006A6772">
            <w:pPr>
              <w:pStyle w:val="TAC"/>
            </w:pPr>
            <w:r>
              <w:t>IMD3</w:t>
            </w:r>
          </w:p>
        </w:tc>
      </w:tr>
      <w:tr w:rsidR="006A6772" w14:paraId="5B5321C6" w14:textId="77777777" w:rsidTr="00842524">
        <w:trPr>
          <w:trHeight w:val="187"/>
          <w:jc w:val="center"/>
        </w:trPr>
        <w:tc>
          <w:tcPr>
            <w:tcW w:w="2005" w:type="dxa"/>
            <w:tcBorders>
              <w:top w:val="nil"/>
              <w:left w:val="single" w:sz="4" w:space="0" w:color="auto"/>
              <w:bottom w:val="nil"/>
              <w:right w:val="single" w:sz="4" w:space="0" w:color="auto"/>
            </w:tcBorders>
          </w:tcPr>
          <w:p w14:paraId="26700722"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CE6AE9" w14:textId="77777777" w:rsidR="006A6772" w:rsidRDefault="006A6772" w:rsidP="006A6772">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3E83207" w14:textId="2A4A666E" w:rsidR="006A6772" w:rsidRDefault="006A6772" w:rsidP="006A6772">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D41806" w14:textId="77777777" w:rsidR="006A6772" w:rsidRDefault="006A6772" w:rsidP="006A677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AA8414" w14:textId="03484D2D" w:rsidR="006A6772" w:rsidRDefault="006A6772" w:rsidP="006A6772">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499F4AB" w14:textId="77777777" w:rsidR="006A6772" w:rsidRDefault="006A6772" w:rsidP="006A677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14C1246" w14:textId="1CA1B8F7" w:rsidR="006A6772" w:rsidRDefault="006A6772" w:rsidP="006A6772">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2E65CC37" w14:textId="77777777" w:rsidR="006A6772" w:rsidRDefault="006A6772" w:rsidP="006A677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582A15" w14:textId="77777777" w:rsidR="006A6772" w:rsidRDefault="006A6772" w:rsidP="006A6772">
            <w:pPr>
              <w:pStyle w:val="TAC"/>
            </w:pPr>
            <w:r>
              <w:t>IMD2</w:t>
            </w:r>
          </w:p>
        </w:tc>
      </w:tr>
      <w:tr w:rsidR="006A6772" w14:paraId="11FA6F44" w14:textId="77777777" w:rsidTr="00842524">
        <w:trPr>
          <w:trHeight w:val="187"/>
          <w:jc w:val="center"/>
        </w:trPr>
        <w:tc>
          <w:tcPr>
            <w:tcW w:w="2005" w:type="dxa"/>
            <w:tcBorders>
              <w:top w:val="nil"/>
              <w:left w:val="single" w:sz="4" w:space="0" w:color="auto"/>
              <w:bottom w:val="nil"/>
              <w:right w:val="single" w:sz="4" w:space="0" w:color="auto"/>
            </w:tcBorders>
          </w:tcPr>
          <w:p w14:paraId="1F4380F9"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79457" w14:textId="77777777" w:rsidR="006A6772" w:rsidRDefault="006A6772" w:rsidP="006A6772">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CC2BD2C" w14:textId="77777777" w:rsidR="006A6772" w:rsidRDefault="006A6772" w:rsidP="006A6772">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65E02CA8" w14:textId="77777777" w:rsidR="006A6772" w:rsidRDefault="006A6772" w:rsidP="006A677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1E038B" w14:textId="77777777" w:rsidR="006A6772" w:rsidRDefault="006A6772" w:rsidP="006A677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7AD584" w14:textId="77777777" w:rsidR="006A6772" w:rsidRDefault="006A6772" w:rsidP="006A6772">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95E29FA" w14:textId="0789BA20" w:rsidR="006A6772" w:rsidRDefault="006A6772" w:rsidP="006A677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7D53EF" w14:textId="77777777" w:rsidR="006A6772" w:rsidRDefault="006A6772" w:rsidP="006A677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09B1E4" w14:textId="77777777" w:rsidR="006A6772" w:rsidRDefault="006A6772" w:rsidP="006A6772">
            <w:pPr>
              <w:pStyle w:val="TAC"/>
            </w:pPr>
            <w:r>
              <w:t>N/A</w:t>
            </w:r>
          </w:p>
        </w:tc>
      </w:tr>
      <w:tr w:rsidR="006A6772" w14:paraId="0E967067" w14:textId="77777777" w:rsidTr="00842524">
        <w:trPr>
          <w:trHeight w:val="187"/>
          <w:jc w:val="center"/>
        </w:trPr>
        <w:tc>
          <w:tcPr>
            <w:tcW w:w="2005" w:type="dxa"/>
            <w:tcBorders>
              <w:top w:val="nil"/>
              <w:left w:val="single" w:sz="4" w:space="0" w:color="auto"/>
              <w:bottom w:val="nil"/>
              <w:right w:val="single" w:sz="4" w:space="0" w:color="auto"/>
            </w:tcBorders>
          </w:tcPr>
          <w:p w14:paraId="4F8B4BB5"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44DF3" w14:textId="77777777" w:rsidR="006A6772" w:rsidRDefault="006A6772" w:rsidP="006A6772">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A8F2C09" w14:textId="77777777" w:rsidR="006A6772" w:rsidRDefault="006A6772" w:rsidP="006A677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199170E" w14:textId="77777777" w:rsidR="006A6772" w:rsidRDefault="006A6772" w:rsidP="006A677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16605B" w14:textId="77777777" w:rsidR="006A6772" w:rsidRDefault="006A6772" w:rsidP="006A677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A7B6EF4" w14:textId="77777777" w:rsidR="006A6772" w:rsidRDefault="006A6772" w:rsidP="006A677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C5C7610" w14:textId="681CE239" w:rsidR="006A6772" w:rsidRDefault="006A6772" w:rsidP="006A677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229FB1D" w14:textId="77777777" w:rsidR="006A6772" w:rsidRDefault="006A6772" w:rsidP="006A677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933CF6" w14:textId="77777777" w:rsidR="006A6772" w:rsidRDefault="006A6772" w:rsidP="006A6772">
            <w:pPr>
              <w:pStyle w:val="TAC"/>
            </w:pPr>
            <w:r>
              <w:t>N/A</w:t>
            </w:r>
          </w:p>
        </w:tc>
      </w:tr>
      <w:tr w:rsidR="006A6772" w14:paraId="120A2609" w14:textId="77777777" w:rsidTr="00842524">
        <w:trPr>
          <w:trHeight w:val="187"/>
          <w:jc w:val="center"/>
        </w:trPr>
        <w:tc>
          <w:tcPr>
            <w:tcW w:w="2005" w:type="dxa"/>
            <w:tcBorders>
              <w:top w:val="nil"/>
              <w:left w:val="single" w:sz="4" w:space="0" w:color="auto"/>
              <w:bottom w:val="nil"/>
              <w:right w:val="single" w:sz="4" w:space="0" w:color="auto"/>
            </w:tcBorders>
          </w:tcPr>
          <w:p w14:paraId="3C62DA63" w14:textId="77777777" w:rsidR="006A6772" w:rsidRDefault="006A6772" w:rsidP="006A677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60DFEE" w14:textId="77777777" w:rsidR="006A6772" w:rsidRDefault="006A6772" w:rsidP="006A6772">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A7B90BE" w14:textId="07C56834" w:rsidR="006A6772" w:rsidRDefault="006A6772" w:rsidP="006A6772">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6C965A" w14:textId="77777777" w:rsidR="006A6772" w:rsidRDefault="006A6772" w:rsidP="006A677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D0BF8F" w14:textId="3B3B56DB" w:rsidR="006A6772" w:rsidRDefault="006A6772" w:rsidP="006A6772">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5181A8" w14:textId="77777777" w:rsidR="006A6772" w:rsidRDefault="006A6772" w:rsidP="006A6772">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7DE7C00D" w14:textId="7C76FC88" w:rsidR="006A6772" w:rsidRDefault="006A6772" w:rsidP="006A6772">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3EBFB180" w14:textId="77777777" w:rsidR="006A6772" w:rsidRDefault="006A6772" w:rsidP="006A677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09623A" w14:textId="77777777" w:rsidR="006A6772" w:rsidRDefault="006A6772" w:rsidP="006A6772">
            <w:pPr>
              <w:pStyle w:val="TAC"/>
            </w:pPr>
            <w:r>
              <w:t>IMD3</w:t>
            </w:r>
          </w:p>
        </w:tc>
      </w:tr>
      <w:tr w:rsidR="001E7AE1" w14:paraId="114519C5" w14:textId="77777777" w:rsidTr="00842524">
        <w:trPr>
          <w:trHeight w:val="187"/>
          <w:jc w:val="center"/>
        </w:trPr>
        <w:tc>
          <w:tcPr>
            <w:tcW w:w="2005" w:type="dxa"/>
            <w:tcBorders>
              <w:top w:val="nil"/>
              <w:left w:val="single" w:sz="4" w:space="0" w:color="auto"/>
              <w:bottom w:val="nil"/>
              <w:right w:val="single" w:sz="4" w:space="0" w:color="auto"/>
            </w:tcBorders>
          </w:tcPr>
          <w:p w14:paraId="2A61EE6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2C12E"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6B9AF32" w14:textId="77777777" w:rsidR="001E7AE1" w:rsidRDefault="001E7AE1" w:rsidP="001E7AE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C82CE75"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372850" w14:textId="77777777" w:rsidR="001E7AE1" w:rsidRDefault="001E7AE1" w:rsidP="001E7AE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123551" w14:textId="77777777" w:rsidR="001E7AE1" w:rsidRDefault="001E7AE1" w:rsidP="001E7AE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1943D5E"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031564"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5879CA" w14:textId="77777777" w:rsidR="001E7AE1" w:rsidRDefault="001E7AE1" w:rsidP="001E7AE1">
            <w:pPr>
              <w:pStyle w:val="TAC"/>
            </w:pPr>
            <w:r>
              <w:t>N/A</w:t>
            </w:r>
          </w:p>
        </w:tc>
      </w:tr>
      <w:tr w:rsidR="001E7AE1" w14:paraId="5F0DE620" w14:textId="77777777" w:rsidTr="00842524">
        <w:trPr>
          <w:trHeight w:val="187"/>
          <w:jc w:val="center"/>
        </w:trPr>
        <w:tc>
          <w:tcPr>
            <w:tcW w:w="2005" w:type="dxa"/>
            <w:tcBorders>
              <w:top w:val="nil"/>
              <w:left w:val="single" w:sz="4" w:space="0" w:color="auto"/>
              <w:bottom w:val="nil"/>
              <w:right w:val="single" w:sz="4" w:space="0" w:color="auto"/>
            </w:tcBorders>
          </w:tcPr>
          <w:p w14:paraId="22FA56D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E11E89"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5D57B7" w14:textId="77777777" w:rsidR="001E7AE1" w:rsidRDefault="001E7AE1" w:rsidP="001E7AE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AFB01B0"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7CA0AB" w14:textId="77777777" w:rsidR="001E7AE1" w:rsidRDefault="001E7AE1" w:rsidP="001E7AE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2C90F8" w14:textId="77777777" w:rsidR="001E7AE1" w:rsidRDefault="001E7AE1" w:rsidP="001E7AE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AC2538E"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0C6A25"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50D526" w14:textId="77777777" w:rsidR="001E7AE1" w:rsidRDefault="001E7AE1" w:rsidP="001E7AE1">
            <w:pPr>
              <w:pStyle w:val="TAC"/>
            </w:pPr>
            <w:r>
              <w:t>N/A</w:t>
            </w:r>
          </w:p>
        </w:tc>
      </w:tr>
      <w:tr w:rsidR="001E7AE1" w14:paraId="3A1F9159" w14:textId="77777777" w:rsidTr="00842524">
        <w:trPr>
          <w:trHeight w:val="187"/>
          <w:jc w:val="center"/>
        </w:trPr>
        <w:tc>
          <w:tcPr>
            <w:tcW w:w="2005" w:type="dxa"/>
            <w:tcBorders>
              <w:top w:val="nil"/>
              <w:left w:val="single" w:sz="4" w:space="0" w:color="auto"/>
              <w:bottom w:val="nil"/>
              <w:right w:val="single" w:sz="4" w:space="0" w:color="auto"/>
            </w:tcBorders>
          </w:tcPr>
          <w:p w14:paraId="334232D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62EF1"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B63812F" w14:textId="6E7FD05C" w:rsidR="001E7AE1" w:rsidRDefault="001E7AE1" w:rsidP="001E7AE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5FB34D"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6E78E6" w14:textId="38694EE9" w:rsidR="001E7AE1" w:rsidRDefault="001E7AE1" w:rsidP="001E7AE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20E6FF" w14:textId="77777777" w:rsidR="001E7AE1" w:rsidRDefault="001E7AE1" w:rsidP="001E7AE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2F4A9D81" w14:textId="77777777" w:rsidR="001E7AE1" w:rsidRDefault="001E7AE1" w:rsidP="001E7AE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5C8921A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DDAC16" w14:textId="77777777" w:rsidR="001E7AE1" w:rsidRDefault="001E7AE1" w:rsidP="001E7AE1">
            <w:pPr>
              <w:pStyle w:val="TAC"/>
            </w:pPr>
            <w:r>
              <w:t>IMD2</w:t>
            </w:r>
          </w:p>
        </w:tc>
      </w:tr>
      <w:tr w:rsidR="001E7AE1" w14:paraId="63915CD9" w14:textId="77777777" w:rsidTr="00842524">
        <w:trPr>
          <w:trHeight w:val="187"/>
          <w:jc w:val="center"/>
        </w:trPr>
        <w:tc>
          <w:tcPr>
            <w:tcW w:w="2005" w:type="dxa"/>
            <w:tcBorders>
              <w:top w:val="nil"/>
              <w:left w:val="single" w:sz="4" w:space="0" w:color="auto"/>
              <w:bottom w:val="nil"/>
              <w:right w:val="single" w:sz="4" w:space="0" w:color="auto"/>
            </w:tcBorders>
          </w:tcPr>
          <w:p w14:paraId="6817D68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8CDE2A"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833E027" w14:textId="77777777" w:rsidR="001E7AE1" w:rsidRDefault="001E7AE1" w:rsidP="001E7AE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92B0B6A" w14:textId="77777777" w:rsidR="001E7AE1" w:rsidRDefault="001E7AE1" w:rsidP="001E7AE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361B3C7" w14:textId="77777777" w:rsidR="001E7AE1" w:rsidRDefault="001E7AE1" w:rsidP="001E7AE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63AC412" w14:textId="77777777" w:rsidR="001E7AE1" w:rsidRDefault="001E7AE1" w:rsidP="001E7AE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678093CB"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B2C7D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AA1917" w14:textId="77777777" w:rsidR="001E7AE1" w:rsidRDefault="001E7AE1" w:rsidP="001E7AE1">
            <w:pPr>
              <w:pStyle w:val="TAC"/>
            </w:pPr>
            <w:r>
              <w:t>N/A</w:t>
            </w:r>
          </w:p>
        </w:tc>
      </w:tr>
      <w:tr w:rsidR="001E7AE1" w14:paraId="212427A4"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AA3D45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5C979" w14:textId="77777777" w:rsidR="001E7AE1" w:rsidRDefault="001E7AE1" w:rsidP="001E7AE1">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0DF05D2" w14:textId="77777777" w:rsidR="001E7AE1" w:rsidRDefault="001E7AE1" w:rsidP="001E7AE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6EEFB1E" w14:textId="77777777" w:rsidR="001E7AE1" w:rsidRDefault="001E7AE1" w:rsidP="001E7AE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247FB9" w14:textId="77777777" w:rsidR="001E7AE1" w:rsidRDefault="001E7AE1" w:rsidP="001E7AE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8449D2B" w14:textId="77777777" w:rsidR="001E7AE1" w:rsidRDefault="001E7AE1" w:rsidP="001E7AE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B4E66F7" w14:textId="77777777" w:rsidR="001E7AE1" w:rsidRDefault="001E7AE1" w:rsidP="001E7AE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9D104C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AFE655" w14:textId="77777777" w:rsidR="001E7AE1" w:rsidRDefault="001E7AE1" w:rsidP="001E7AE1">
            <w:pPr>
              <w:pStyle w:val="TAC"/>
            </w:pPr>
            <w:r>
              <w:t>N/A</w:t>
            </w:r>
          </w:p>
        </w:tc>
      </w:tr>
      <w:tr w:rsidR="001E7AE1" w14:paraId="07D5B4B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311937A" w14:textId="77777777" w:rsidR="001E7AE1" w:rsidRDefault="001E7AE1" w:rsidP="001E7AE1">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54535B14" w14:textId="77777777" w:rsidR="001E7AE1" w:rsidRDefault="001E7AE1" w:rsidP="001E7AE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CD9EB1B" w14:textId="77777777" w:rsidR="001E7AE1" w:rsidRDefault="001E7AE1" w:rsidP="001E7AE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F1D374F"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DFBCFF"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6260AB" w14:textId="77777777" w:rsidR="001E7AE1" w:rsidRDefault="001E7AE1" w:rsidP="001E7AE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1237EBF"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C264B0"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9DA528" w14:textId="77777777" w:rsidR="001E7AE1" w:rsidRDefault="001E7AE1" w:rsidP="001E7AE1">
            <w:pPr>
              <w:pStyle w:val="TAC"/>
            </w:pPr>
            <w:r>
              <w:rPr>
                <w:rFonts w:cs="Arial"/>
                <w:color w:val="000000"/>
                <w:szCs w:val="18"/>
                <w:lang w:eastAsia="ja-JP"/>
              </w:rPr>
              <w:t>N/A</w:t>
            </w:r>
          </w:p>
        </w:tc>
      </w:tr>
      <w:tr w:rsidR="001E7AE1" w14:paraId="3786FA0D" w14:textId="77777777" w:rsidTr="00842524">
        <w:trPr>
          <w:trHeight w:val="187"/>
          <w:jc w:val="center"/>
        </w:trPr>
        <w:tc>
          <w:tcPr>
            <w:tcW w:w="2005" w:type="dxa"/>
            <w:tcBorders>
              <w:top w:val="nil"/>
              <w:left w:val="single" w:sz="4" w:space="0" w:color="auto"/>
              <w:bottom w:val="nil"/>
              <w:right w:val="single" w:sz="4" w:space="0" w:color="auto"/>
            </w:tcBorders>
          </w:tcPr>
          <w:p w14:paraId="2C81B6E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51A1A5" w14:textId="77777777" w:rsidR="001E7AE1" w:rsidRDefault="001E7AE1" w:rsidP="001E7AE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1B2EA7E" w14:textId="77777777" w:rsidR="001E7AE1" w:rsidRDefault="001E7AE1" w:rsidP="001E7AE1">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27DABC6A"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7B03C8"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4CB7E5" w14:textId="77777777" w:rsidR="001E7AE1" w:rsidRDefault="001E7AE1" w:rsidP="001E7AE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137946B"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45D0F7"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6E9CED" w14:textId="77777777" w:rsidR="001E7AE1" w:rsidRDefault="001E7AE1" w:rsidP="001E7AE1">
            <w:pPr>
              <w:pStyle w:val="TAC"/>
            </w:pPr>
            <w:r>
              <w:rPr>
                <w:rFonts w:cs="Arial"/>
                <w:color w:val="000000"/>
                <w:szCs w:val="18"/>
                <w:lang w:eastAsia="ja-JP"/>
              </w:rPr>
              <w:t>N/A</w:t>
            </w:r>
          </w:p>
        </w:tc>
      </w:tr>
      <w:tr w:rsidR="001E7AE1" w14:paraId="516F78F9" w14:textId="77777777" w:rsidTr="00842524">
        <w:trPr>
          <w:trHeight w:val="187"/>
          <w:jc w:val="center"/>
        </w:trPr>
        <w:tc>
          <w:tcPr>
            <w:tcW w:w="2005" w:type="dxa"/>
            <w:tcBorders>
              <w:top w:val="nil"/>
              <w:left w:val="single" w:sz="4" w:space="0" w:color="auto"/>
              <w:bottom w:val="nil"/>
              <w:right w:val="single" w:sz="4" w:space="0" w:color="auto"/>
            </w:tcBorders>
          </w:tcPr>
          <w:p w14:paraId="5033A94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1D97D" w14:textId="77777777" w:rsidR="001E7AE1" w:rsidRDefault="001E7AE1" w:rsidP="001E7AE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131824E" w14:textId="3B05134B"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60A16A" w14:textId="77777777" w:rsidR="001E7AE1" w:rsidRDefault="001E7AE1" w:rsidP="001E7AE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1D0007" w14:textId="4CC1E522"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96DFF0" w14:textId="77777777" w:rsidR="001E7AE1" w:rsidRDefault="001E7AE1" w:rsidP="001E7AE1">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319DA65" w14:textId="77777777" w:rsidR="001E7AE1" w:rsidRDefault="001E7AE1" w:rsidP="001E7AE1">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1DC3739" w14:textId="77777777" w:rsidR="001E7AE1" w:rsidRDefault="001E7AE1" w:rsidP="001E7AE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3F5A14" w14:textId="77777777" w:rsidR="001E7AE1" w:rsidRDefault="001E7AE1" w:rsidP="001E7AE1">
            <w:pPr>
              <w:pStyle w:val="TAC"/>
            </w:pPr>
            <w:r>
              <w:rPr>
                <w:rFonts w:cs="Arial"/>
                <w:color w:val="000000"/>
                <w:szCs w:val="18"/>
                <w:lang w:eastAsia="ja-JP"/>
              </w:rPr>
              <w:t>IMD3</w:t>
            </w:r>
            <w:r>
              <w:rPr>
                <w:rFonts w:cs="Arial"/>
                <w:color w:val="000000"/>
                <w:szCs w:val="18"/>
                <w:vertAlign w:val="superscript"/>
                <w:lang w:eastAsia="ja-JP"/>
              </w:rPr>
              <w:t>1,2</w:t>
            </w:r>
          </w:p>
        </w:tc>
      </w:tr>
      <w:tr w:rsidR="001E7AE1" w14:paraId="7AEBD66C" w14:textId="77777777" w:rsidTr="00842524">
        <w:trPr>
          <w:trHeight w:val="187"/>
          <w:jc w:val="center"/>
        </w:trPr>
        <w:tc>
          <w:tcPr>
            <w:tcW w:w="2005" w:type="dxa"/>
            <w:tcBorders>
              <w:top w:val="nil"/>
              <w:left w:val="single" w:sz="4" w:space="0" w:color="auto"/>
              <w:bottom w:val="nil"/>
              <w:right w:val="single" w:sz="4" w:space="0" w:color="auto"/>
            </w:tcBorders>
          </w:tcPr>
          <w:p w14:paraId="3C80BBC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B09A89" w14:textId="77777777" w:rsidR="001E7AE1" w:rsidRDefault="001E7AE1" w:rsidP="001E7AE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F253A0E" w14:textId="77777777" w:rsidR="001E7AE1" w:rsidRDefault="001E7AE1" w:rsidP="001E7AE1">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2312572"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7651A5"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26E881" w14:textId="77777777" w:rsidR="001E7AE1" w:rsidRDefault="001E7AE1" w:rsidP="001E7AE1">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FB2743A"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21CD54"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CEFDD0" w14:textId="77777777" w:rsidR="001E7AE1" w:rsidRDefault="001E7AE1" w:rsidP="001E7AE1">
            <w:pPr>
              <w:pStyle w:val="TAC"/>
            </w:pPr>
            <w:r>
              <w:rPr>
                <w:rFonts w:cs="Arial"/>
                <w:color w:val="000000"/>
                <w:szCs w:val="18"/>
                <w:lang w:eastAsia="ja-JP"/>
              </w:rPr>
              <w:t>N/A</w:t>
            </w:r>
          </w:p>
        </w:tc>
      </w:tr>
      <w:tr w:rsidR="001E7AE1" w14:paraId="1B1F9DDD" w14:textId="77777777" w:rsidTr="00842524">
        <w:trPr>
          <w:trHeight w:val="187"/>
          <w:jc w:val="center"/>
        </w:trPr>
        <w:tc>
          <w:tcPr>
            <w:tcW w:w="2005" w:type="dxa"/>
            <w:tcBorders>
              <w:top w:val="nil"/>
              <w:left w:val="single" w:sz="4" w:space="0" w:color="auto"/>
              <w:bottom w:val="nil"/>
              <w:right w:val="single" w:sz="4" w:space="0" w:color="auto"/>
            </w:tcBorders>
          </w:tcPr>
          <w:p w14:paraId="448DE07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969E3" w14:textId="77777777" w:rsidR="001E7AE1" w:rsidRDefault="001E7AE1" w:rsidP="001E7AE1">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28FDA78" w14:textId="45802EBB"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BCFF7E"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A24CB5" w14:textId="618D8C8E"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657D9F" w14:textId="77777777" w:rsidR="001E7AE1" w:rsidRDefault="001E7AE1" w:rsidP="001E7AE1">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2D90E347" w14:textId="77777777" w:rsidR="001E7AE1" w:rsidRDefault="001E7AE1" w:rsidP="001E7AE1">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A6BDC35"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EBB230" w14:textId="77777777" w:rsidR="001E7AE1" w:rsidRDefault="001E7AE1" w:rsidP="001E7AE1">
            <w:pPr>
              <w:pStyle w:val="TAC"/>
            </w:pPr>
            <w:r>
              <w:rPr>
                <w:rFonts w:cs="Arial"/>
                <w:color w:val="000000"/>
                <w:szCs w:val="18"/>
                <w:lang w:eastAsia="ja-JP"/>
              </w:rPr>
              <w:t>IMD3</w:t>
            </w:r>
          </w:p>
        </w:tc>
      </w:tr>
      <w:tr w:rsidR="001E7AE1" w14:paraId="1B66379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6F7EEE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409CA" w14:textId="77777777" w:rsidR="001E7AE1" w:rsidRDefault="001E7AE1" w:rsidP="001E7AE1">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A4856A0" w14:textId="77777777" w:rsidR="001E7AE1" w:rsidRDefault="001E7AE1" w:rsidP="001E7AE1">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642FF7DA" w14:textId="77777777" w:rsidR="001E7AE1" w:rsidRDefault="001E7AE1" w:rsidP="001E7AE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443F7A" w14:textId="77777777" w:rsidR="001E7AE1" w:rsidRDefault="001E7AE1" w:rsidP="001E7AE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843DBE0" w14:textId="77777777" w:rsidR="001E7AE1" w:rsidRDefault="001E7AE1" w:rsidP="001E7AE1">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7E56EED2"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14F54F" w14:textId="77777777" w:rsidR="001E7AE1" w:rsidRDefault="001E7AE1" w:rsidP="001E7AE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13BDD5" w14:textId="77777777" w:rsidR="001E7AE1" w:rsidRDefault="001E7AE1" w:rsidP="001E7AE1">
            <w:pPr>
              <w:pStyle w:val="TAC"/>
            </w:pPr>
            <w:r>
              <w:rPr>
                <w:rFonts w:cs="Arial"/>
                <w:color w:val="000000"/>
                <w:szCs w:val="18"/>
                <w:lang w:eastAsia="ja-JP"/>
              </w:rPr>
              <w:t>N/A</w:t>
            </w:r>
          </w:p>
        </w:tc>
      </w:tr>
      <w:tr w:rsidR="001E7AE1" w14:paraId="354D499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B6FAA4B" w14:textId="77777777" w:rsidR="001E7AE1" w:rsidRDefault="001E7AE1" w:rsidP="001E7AE1">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45E4E48D" w14:textId="77777777" w:rsidR="001E7AE1" w:rsidRDefault="001E7AE1" w:rsidP="001E7AE1">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920BEE0" w14:textId="77777777" w:rsidR="001E7AE1" w:rsidRDefault="001E7AE1" w:rsidP="001E7AE1">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7847866A" w14:textId="77777777" w:rsidR="001E7AE1" w:rsidRDefault="001E7AE1" w:rsidP="001E7AE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FC9833" w14:textId="77777777" w:rsidR="001E7AE1" w:rsidRDefault="001E7AE1" w:rsidP="001E7AE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67DAEE" w14:textId="77777777" w:rsidR="001E7AE1" w:rsidRDefault="001E7AE1" w:rsidP="001E7AE1">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646C6C8" w14:textId="77777777" w:rsidR="001E7AE1" w:rsidRDefault="001E7AE1" w:rsidP="001E7AE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44DD45" w14:textId="77777777" w:rsidR="001E7AE1" w:rsidRDefault="001E7AE1" w:rsidP="001E7AE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96826" w14:textId="77777777" w:rsidR="001E7AE1" w:rsidRDefault="001E7AE1" w:rsidP="001E7AE1">
            <w:pPr>
              <w:pStyle w:val="TAC"/>
              <w:rPr>
                <w:rFonts w:cs="Arial"/>
                <w:color w:val="000000"/>
                <w:szCs w:val="18"/>
                <w:lang w:eastAsia="ja-JP"/>
              </w:rPr>
            </w:pPr>
            <w:r>
              <w:t>N/A</w:t>
            </w:r>
          </w:p>
        </w:tc>
      </w:tr>
      <w:tr w:rsidR="001E7AE1" w14:paraId="02E74E9E" w14:textId="77777777" w:rsidTr="00842524">
        <w:trPr>
          <w:trHeight w:val="187"/>
          <w:jc w:val="center"/>
        </w:trPr>
        <w:tc>
          <w:tcPr>
            <w:tcW w:w="2005" w:type="dxa"/>
            <w:tcBorders>
              <w:top w:val="nil"/>
              <w:left w:val="single" w:sz="4" w:space="0" w:color="auto"/>
              <w:bottom w:val="nil"/>
              <w:right w:val="single" w:sz="4" w:space="0" w:color="auto"/>
            </w:tcBorders>
          </w:tcPr>
          <w:p w14:paraId="710D83F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8B9D14" w14:textId="77777777" w:rsidR="001E7AE1" w:rsidRDefault="001E7AE1" w:rsidP="001E7AE1">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3D15CABA" w14:textId="77777777" w:rsidR="001E7AE1" w:rsidRDefault="001E7AE1" w:rsidP="001E7AE1">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080F1FD5" w14:textId="77777777" w:rsidR="001E7AE1" w:rsidRDefault="001E7AE1" w:rsidP="001E7AE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44F530" w14:textId="77777777" w:rsidR="001E7AE1" w:rsidRDefault="001E7AE1" w:rsidP="001E7AE1">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B7EFEDD" w14:textId="77777777" w:rsidR="001E7AE1" w:rsidRDefault="001E7AE1" w:rsidP="001E7AE1">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1204489E" w14:textId="77777777" w:rsidR="001E7AE1" w:rsidRDefault="001E7AE1" w:rsidP="001E7AE1">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629131" w14:textId="77777777" w:rsidR="001E7AE1" w:rsidRDefault="001E7AE1" w:rsidP="001E7AE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68DCB1" w14:textId="77777777" w:rsidR="001E7AE1" w:rsidRDefault="001E7AE1" w:rsidP="001E7AE1">
            <w:pPr>
              <w:pStyle w:val="TAC"/>
              <w:rPr>
                <w:rFonts w:cs="Arial"/>
                <w:color w:val="000000"/>
                <w:szCs w:val="18"/>
                <w:lang w:eastAsia="ja-JP"/>
              </w:rPr>
            </w:pPr>
            <w:r>
              <w:t>N/A</w:t>
            </w:r>
          </w:p>
        </w:tc>
      </w:tr>
      <w:tr w:rsidR="001E7AE1" w14:paraId="56EB80F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EBFAE7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58F89" w14:textId="77777777" w:rsidR="001E7AE1" w:rsidRDefault="001E7AE1" w:rsidP="001E7AE1">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76B04612" w14:textId="77777777" w:rsidR="001E7AE1" w:rsidRDefault="001E7AE1" w:rsidP="001E7AE1">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37D0F6E" w14:textId="77777777" w:rsidR="001E7AE1" w:rsidRDefault="001E7AE1" w:rsidP="001E7AE1">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C5E892" w14:textId="0E560E83" w:rsidR="001E7AE1" w:rsidRDefault="001E7AE1" w:rsidP="001E7AE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677FB4F" w14:textId="77777777" w:rsidR="001E7AE1" w:rsidRDefault="001E7AE1" w:rsidP="001E7AE1">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73F0F078" w14:textId="77777777" w:rsidR="001E7AE1" w:rsidRDefault="001E7AE1" w:rsidP="001E7AE1">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7D4625A6" w14:textId="77777777" w:rsidR="001E7AE1" w:rsidRDefault="001E7AE1" w:rsidP="001E7AE1">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1F4D77" w14:textId="77777777" w:rsidR="001E7AE1" w:rsidRDefault="001E7AE1" w:rsidP="001E7AE1">
            <w:pPr>
              <w:pStyle w:val="TAC"/>
              <w:rPr>
                <w:rFonts w:cs="Arial"/>
                <w:color w:val="000000"/>
                <w:szCs w:val="18"/>
                <w:lang w:eastAsia="ja-JP"/>
              </w:rPr>
            </w:pPr>
            <w:r>
              <w:t>IMD4</w:t>
            </w:r>
          </w:p>
        </w:tc>
      </w:tr>
      <w:tr w:rsidR="001E7AE1" w14:paraId="63FA535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3BF0FB9" w14:textId="77777777" w:rsidR="001E7AE1" w:rsidRDefault="001E7AE1" w:rsidP="001E7AE1">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73CAE214" w14:textId="77777777" w:rsidR="001E7AE1" w:rsidRDefault="001E7AE1" w:rsidP="001E7AE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9500A1B" w14:textId="77777777" w:rsidR="001E7AE1" w:rsidRDefault="001E7AE1" w:rsidP="001E7AE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EA09CEE"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B11840" w14:textId="77777777" w:rsidR="001E7AE1" w:rsidRDefault="001E7AE1" w:rsidP="001E7AE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FC1529" w14:textId="77777777" w:rsidR="001E7AE1" w:rsidRDefault="001E7AE1" w:rsidP="001E7AE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7C48B6E" w14:textId="77777777" w:rsidR="001E7AE1" w:rsidRDefault="001E7AE1" w:rsidP="001E7AE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25C404"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DDAB1D" w14:textId="77777777" w:rsidR="001E7AE1" w:rsidRDefault="001E7AE1" w:rsidP="001E7AE1">
            <w:pPr>
              <w:pStyle w:val="TAC"/>
              <w:rPr>
                <w:lang w:eastAsia="zh-CN"/>
              </w:rPr>
            </w:pPr>
            <w:r>
              <w:t>N/A</w:t>
            </w:r>
          </w:p>
        </w:tc>
      </w:tr>
      <w:tr w:rsidR="001E7AE1" w14:paraId="45BBEF34" w14:textId="77777777" w:rsidTr="00842524">
        <w:trPr>
          <w:trHeight w:val="187"/>
          <w:jc w:val="center"/>
        </w:trPr>
        <w:tc>
          <w:tcPr>
            <w:tcW w:w="2005" w:type="dxa"/>
            <w:tcBorders>
              <w:top w:val="nil"/>
              <w:left w:val="single" w:sz="4" w:space="0" w:color="auto"/>
              <w:bottom w:val="nil"/>
              <w:right w:val="single" w:sz="4" w:space="0" w:color="auto"/>
            </w:tcBorders>
          </w:tcPr>
          <w:p w14:paraId="155B5E3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91267" w14:textId="77777777" w:rsidR="001E7AE1" w:rsidRDefault="001E7AE1" w:rsidP="001E7AE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183F7BF" w14:textId="77777777" w:rsidR="001E7AE1" w:rsidRDefault="001E7AE1" w:rsidP="001E7AE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EC43DD0"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845630" w14:textId="77777777" w:rsidR="001E7AE1" w:rsidRDefault="001E7AE1" w:rsidP="001E7AE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EB5291" w14:textId="77777777" w:rsidR="001E7AE1" w:rsidRDefault="001E7AE1" w:rsidP="001E7AE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2CB6A6F" w14:textId="77777777" w:rsidR="001E7AE1" w:rsidRDefault="001E7AE1" w:rsidP="001E7AE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BECB36"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86BAE0" w14:textId="77777777" w:rsidR="001E7AE1" w:rsidRDefault="001E7AE1" w:rsidP="001E7AE1">
            <w:pPr>
              <w:pStyle w:val="TAC"/>
              <w:rPr>
                <w:lang w:eastAsia="zh-CN"/>
              </w:rPr>
            </w:pPr>
            <w:r>
              <w:t>N/A</w:t>
            </w:r>
          </w:p>
        </w:tc>
      </w:tr>
      <w:tr w:rsidR="001E7AE1" w14:paraId="6F3F573E" w14:textId="77777777" w:rsidTr="00842524">
        <w:trPr>
          <w:trHeight w:val="187"/>
          <w:jc w:val="center"/>
        </w:trPr>
        <w:tc>
          <w:tcPr>
            <w:tcW w:w="2005" w:type="dxa"/>
            <w:tcBorders>
              <w:top w:val="nil"/>
              <w:left w:val="single" w:sz="4" w:space="0" w:color="auto"/>
              <w:bottom w:val="nil"/>
              <w:right w:val="single" w:sz="4" w:space="0" w:color="auto"/>
            </w:tcBorders>
          </w:tcPr>
          <w:p w14:paraId="55D470D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99E81" w14:textId="77777777" w:rsidR="001E7AE1" w:rsidRDefault="001E7AE1" w:rsidP="001E7AE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428FC1" w14:textId="167772C9"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91D799"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08E56B" w14:textId="7F7B4F86"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25615BC" w14:textId="77777777" w:rsidR="001E7AE1" w:rsidRDefault="001E7AE1" w:rsidP="001E7AE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2B8C9B4C" w14:textId="77777777" w:rsidR="001E7AE1" w:rsidRDefault="001E7AE1" w:rsidP="001E7AE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C2E8FD2" w14:textId="77777777" w:rsidR="001E7AE1" w:rsidRDefault="001E7AE1" w:rsidP="001E7AE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315043A1" w14:textId="77777777" w:rsidR="001E7AE1" w:rsidRDefault="001E7AE1" w:rsidP="001E7AE1">
            <w:pPr>
              <w:pStyle w:val="TAC"/>
              <w:rPr>
                <w:lang w:eastAsia="zh-CN"/>
              </w:rPr>
            </w:pPr>
            <w:r>
              <w:t>IMD</w:t>
            </w:r>
            <w:r>
              <w:rPr>
                <w:lang w:eastAsia="zh-CN"/>
              </w:rPr>
              <w:t>2</w:t>
            </w:r>
          </w:p>
        </w:tc>
      </w:tr>
      <w:tr w:rsidR="001E7AE1" w14:paraId="69F36C7E" w14:textId="77777777" w:rsidTr="00842524">
        <w:trPr>
          <w:trHeight w:val="187"/>
          <w:jc w:val="center"/>
        </w:trPr>
        <w:tc>
          <w:tcPr>
            <w:tcW w:w="2005" w:type="dxa"/>
            <w:tcBorders>
              <w:top w:val="nil"/>
              <w:left w:val="single" w:sz="4" w:space="0" w:color="auto"/>
              <w:bottom w:val="nil"/>
              <w:right w:val="single" w:sz="4" w:space="0" w:color="auto"/>
            </w:tcBorders>
          </w:tcPr>
          <w:p w14:paraId="6C02EAF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FD1944" w14:textId="77777777" w:rsidR="001E7AE1" w:rsidRDefault="001E7AE1" w:rsidP="001E7AE1">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6BF1234" w14:textId="77777777" w:rsidR="001E7AE1" w:rsidRDefault="001E7AE1" w:rsidP="001E7AE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B2A4031"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ED4F79" w14:textId="77777777" w:rsidR="001E7AE1" w:rsidRDefault="001E7AE1" w:rsidP="001E7AE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0EAD39" w14:textId="77777777" w:rsidR="001E7AE1" w:rsidRDefault="001E7AE1" w:rsidP="001E7AE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B183C80" w14:textId="77777777" w:rsidR="001E7AE1" w:rsidRDefault="001E7AE1" w:rsidP="001E7AE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D5B758"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E77154" w14:textId="77777777" w:rsidR="001E7AE1" w:rsidRDefault="001E7AE1" w:rsidP="001E7AE1">
            <w:pPr>
              <w:pStyle w:val="TAC"/>
              <w:rPr>
                <w:lang w:eastAsia="zh-CN"/>
              </w:rPr>
            </w:pPr>
            <w:r>
              <w:t>N/A</w:t>
            </w:r>
          </w:p>
        </w:tc>
      </w:tr>
      <w:tr w:rsidR="001E7AE1" w14:paraId="786B9B84" w14:textId="77777777" w:rsidTr="00842524">
        <w:trPr>
          <w:trHeight w:val="187"/>
          <w:jc w:val="center"/>
        </w:trPr>
        <w:tc>
          <w:tcPr>
            <w:tcW w:w="2005" w:type="dxa"/>
            <w:tcBorders>
              <w:top w:val="nil"/>
              <w:left w:val="single" w:sz="4" w:space="0" w:color="auto"/>
              <w:bottom w:val="nil"/>
              <w:right w:val="single" w:sz="4" w:space="0" w:color="auto"/>
            </w:tcBorders>
          </w:tcPr>
          <w:p w14:paraId="3A961AD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016ED" w14:textId="77777777" w:rsidR="001E7AE1" w:rsidRDefault="001E7AE1" w:rsidP="001E7AE1">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1CC48C1" w14:textId="77777777" w:rsidR="001E7AE1" w:rsidRDefault="001E7AE1" w:rsidP="001E7AE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50FF8F8"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CF084D" w14:textId="77777777" w:rsidR="001E7AE1" w:rsidRDefault="001E7AE1" w:rsidP="001E7AE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7E5361" w14:textId="77777777" w:rsidR="001E7AE1" w:rsidRDefault="001E7AE1" w:rsidP="001E7AE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6518F2B" w14:textId="77777777" w:rsidR="001E7AE1" w:rsidRDefault="001E7AE1" w:rsidP="001E7AE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EE6A25"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6ADB4B" w14:textId="77777777" w:rsidR="001E7AE1" w:rsidRDefault="001E7AE1" w:rsidP="001E7AE1">
            <w:pPr>
              <w:pStyle w:val="TAC"/>
              <w:rPr>
                <w:lang w:eastAsia="zh-CN"/>
              </w:rPr>
            </w:pPr>
            <w:r>
              <w:t>N/A</w:t>
            </w:r>
          </w:p>
        </w:tc>
      </w:tr>
      <w:tr w:rsidR="001E7AE1" w14:paraId="7450720F" w14:textId="77777777" w:rsidTr="00842524">
        <w:trPr>
          <w:trHeight w:val="187"/>
          <w:jc w:val="center"/>
        </w:trPr>
        <w:tc>
          <w:tcPr>
            <w:tcW w:w="2005" w:type="dxa"/>
            <w:tcBorders>
              <w:top w:val="nil"/>
              <w:left w:val="single" w:sz="4" w:space="0" w:color="auto"/>
              <w:bottom w:val="nil"/>
              <w:right w:val="single" w:sz="4" w:space="0" w:color="auto"/>
            </w:tcBorders>
          </w:tcPr>
          <w:p w14:paraId="533A1DE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99DFA3" w14:textId="77777777" w:rsidR="001E7AE1" w:rsidRDefault="001E7AE1" w:rsidP="001E7AE1">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5255D4F" w14:textId="38A6C4F6"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5798B85" w14:textId="77777777" w:rsidR="001E7AE1" w:rsidRDefault="001E7AE1" w:rsidP="001E7AE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EA55C5" w14:textId="70DEDFD1"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2E921FB" w14:textId="77777777" w:rsidR="001E7AE1" w:rsidRDefault="001E7AE1" w:rsidP="001E7AE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74C99BF5" w14:textId="77777777" w:rsidR="001E7AE1" w:rsidRDefault="001E7AE1" w:rsidP="001E7AE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75710DFF" w14:textId="77777777" w:rsidR="001E7AE1" w:rsidRDefault="001E7AE1" w:rsidP="001E7AE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D32E38E" w14:textId="77777777" w:rsidR="001E7AE1" w:rsidRDefault="001E7AE1" w:rsidP="001E7AE1">
            <w:pPr>
              <w:pStyle w:val="TAC"/>
              <w:rPr>
                <w:lang w:eastAsia="zh-CN"/>
              </w:rPr>
            </w:pPr>
            <w:r>
              <w:t>IMD</w:t>
            </w:r>
            <w:r>
              <w:rPr>
                <w:lang w:eastAsia="zh-CN"/>
              </w:rPr>
              <w:t>3</w:t>
            </w:r>
          </w:p>
        </w:tc>
      </w:tr>
      <w:tr w:rsidR="001E7AE1" w14:paraId="3E4A8F4E" w14:textId="77777777" w:rsidTr="00842524">
        <w:trPr>
          <w:trHeight w:val="187"/>
          <w:jc w:val="center"/>
        </w:trPr>
        <w:tc>
          <w:tcPr>
            <w:tcW w:w="2005" w:type="dxa"/>
            <w:tcBorders>
              <w:top w:val="nil"/>
              <w:left w:val="single" w:sz="4" w:space="0" w:color="auto"/>
              <w:bottom w:val="nil"/>
              <w:right w:val="single" w:sz="4" w:space="0" w:color="auto"/>
            </w:tcBorders>
          </w:tcPr>
          <w:p w14:paraId="4D34A17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3EB95" w14:textId="77777777" w:rsidR="001E7AE1" w:rsidRDefault="001E7AE1" w:rsidP="001E7AE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1B5A8" w14:textId="77777777" w:rsidR="001E7AE1" w:rsidRDefault="001E7AE1" w:rsidP="001E7AE1">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72B1B2" w14:textId="77777777" w:rsidR="001E7AE1" w:rsidRDefault="001E7AE1" w:rsidP="001E7AE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7ADF7" w14:textId="77777777" w:rsidR="001E7AE1" w:rsidRDefault="001E7AE1" w:rsidP="001E7AE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9AE54" w14:textId="77777777" w:rsidR="001E7AE1" w:rsidRDefault="001E7AE1" w:rsidP="001E7AE1">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19EEF" w14:textId="77777777" w:rsidR="001E7AE1" w:rsidRDefault="001E7AE1" w:rsidP="001E7AE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DB2F89" w14:textId="77777777" w:rsidR="001E7AE1" w:rsidRDefault="001E7AE1" w:rsidP="001E7AE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BB6625" w14:textId="77777777" w:rsidR="001E7AE1" w:rsidRDefault="001E7AE1" w:rsidP="001E7AE1">
            <w:pPr>
              <w:pStyle w:val="TAC"/>
            </w:pPr>
            <w:r>
              <w:t>N/A</w:t>
            </w:r>
          </w:p>
        </w:tc>
      </w:tr>
      <w:tr w:rsidR="001E7AE1" w14:paraId="13650DF1" w14:textId="77777777" w:rsidTr="00842524">
        <w:trPr>
          <w:trHeight w:val="187"/>
          <w:jc w:val="center"/>
        </w:trPr>
        <w:tc>
          <w:tcPr>
            <w:tcW w:w="2005" w:type="dxa"/>
            <w:tcBorders>
              <w:top w:val="nil"/>
              <w:left w:val="single" w:sz="4" w:space="0" w:color="auto"/>
              <w:bottom w:val="nil"/>
              <w:right w:val="single" w:sz="4" w:space="0" w:color="auto"/>
            </w:tcBorders>
          </w:tcPr>
          <w:p w14:paraId="4D68727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FBEB84" w14:textId="77777777" w:rsidR="001E7AE1" w:rsidRDefault="001E7AE1" w:rsidP="001E7AE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6E7D7" w14:textId="77777777" w:rsidR="001E7AE1" w:rsidRDefault="001E7AE1" w:rsidP="001E7AE1">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79087B" w14:textId="77777777" w:rsidR="001E7AE1" w:rsidRDefault="001E7AE1" w:rsidP="001E7AE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74DBF" w14:textId="77777777" w:rsidR="001E7AE1" w:rsidRDefault="001E7AE1" w:rsidP="001E7AE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E63FD" w14:textId="77777777" w:rsidR="001E7AE1" w:rsidRDefault="001E7AE1" w:rsidP="001E7AE1">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CEC551" w14:textId="77777777" w:rsidR="001E7AE1" w:rsidRDefault="001E7AE1" w:rsidP="001E7AE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47730" w14:textId="77777777" w:rsidR="001E7AE1" w:rsidRDefault="001E7AE1" w:rsidP="001E7AE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D4035" w14:textId="77777777" w:rsidR="001E7AE1" w:rsidRDefault="001E7AE1" w:rsidP="001E7AE1">
            <w:pPr>
              <w:pStyle w:val="TAC"/>
            </w:pPr>
            <w:r>
              <w:t>N/A</w:t>
            </w:r>
          </w:p>
        </w:tc>
      </w:tr>
      <w:tr w:rsidR="001E7AE1" w14:paraId="4A7BD5EA" w14:textId="77777777" w:rsidTr="00842524">
        <w:trPr>
          <w:trHeight w:val="187"/>
          <w:jc w:val="center"/>
        </w:trPr>
        <w:tc>
          <w:tcPr>
            <w:tcW w:w="2005" w:type="dxa"/>
            <w:tcBorders>
              <w:top w:val="nil"/>
              <w:left w:val="single" w:sz="4" w:space="0" w:color="auto"/>
              <w:bottom w:val="nil"/>
              <w:right w:val="single" w:sz="4" w:space="0" w:color="auto"/>
            </w:tcBorders>
          </w:tcPr>
          <w:p w14:paraId="26D4A47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B6B290" w14:textId="77777777" w:rsidR="001E7AE1" w:rsidRDefault="001E7AE1" w:rsidP="001E7AE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D1AC6" w14:textId="313D3596" w:rsidR="001E7AE1" w:rsidRDefault="001E7AE1" w:rsidP="001E7AE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28FD50" w14:textId="77777777" w:rsidR="001E7AE1" w:rsidRDefault="001E7AE1" w:rsidP="001E7AE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AC8AB" w14:textId="143D7B42" w:rsidR="001E7AE1" w:rsidRDefault="001E7AE1" w:rsidP="001E7AE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12375" w14:textId="77777777" w:rsidR="001E7AE1" w:rsidRDefault="001E7AE1" w:rsidP="001E7AE1">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FA2974" w14:textId="77777777" w:rsidR="001E7AE1" w:rsidRDefault="001E7AE1" w:rsidP="001E7AE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51AD6" w14:textId="77777777" w:rsidR="001E7AE1" w:rsidRDefault="001E7AE1" w:rsidP="001E7AE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B35976" w14:textId="77777777" w:rsidR="001E7AE1" w:rsidRDefault="001E7AE1" w:rsidP="001E7AE1">
            <w:pPr>
              <w:pStyle w:val="TAC"/>
            </w:pPr>
            <w:r>
              <w:t>IMD2</w:t>
            </w:r>
            <w:r>
              <w:rPr>
                <w:vertAlign w:val="superscript"/>
              </w:rPr>
              <w:t>4</w:t>
            </w:r>
          </w:p>
        </w:tc>
      </w:tr>
      <w:tr w:rsidR="001E7AE1" w14:paraId="60A0CF6D" w14:textId="77777777" w:rsidTr="00842524">
        <w:trPr>
          <w:trHeight w:val="187"/>
          <w:jc w:val="center"/>
        </w:trPr>
        <w:tc>
          <w:tcPr>
            <w:tcW w:w="2005" w:type="dxa"/>
            <w:tcBorders>
              <w:top w:val="nil"/>
              <w:left w:val="single" w:sz="4" w:space="0" w:color="auto"/>
              <w:bottom w:val="nil"/>
              <w:right w:val="single" w:sz="4" w:space="0" w:color="auto"/>
            </w:tcBorders>
          </w:tcPr>
          <w:p w14:paraId="0BCA47E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43C5B" w14:textId="77777777" w:rsidR="001E7AE1" w:rsidRDefault="001E7AE1" w:rsidP="001E7AE1">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630C" w14:textId="77777777" w:rsidR="001E7AE1" w:rsidRDefault="001E7AE1" w:rsidP="001E7AE1">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70A418" w14:textId="77777777" w:rsidR="001E7AE1" w:rsidRDefault="001E7AE1" w:rsidP="001E7AE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3F361" w14:textId="77777777" w:rsidR="001E7AE1" w:rsidRDefault="001E7AE1" w:rsidP="001E7AE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C8EBC" w14:textId="77777777" w:rsidR="001E7AE1" w:rsidRDefault="001E7AE1" w:rsidP="001E7AE1">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EC6223" w14:textId="77777777" w:rsidR="001E7AE1" w:rsidRDefault="001E7AE1" w:rsidP="001E7AE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DE07C" w14:textId="77777777" w:rsidR="001E7AE1" w:rsidRDefault="001E7AE1" w:rsidP="001E7AE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19DF86" w14:textId="77777777" w:rsidR="001E7AE1" w:rsidRDefault="001E7AE1" w:rsidP="001E7AE1">
            <w:pPr>
              <w:pStyle w:val="TAC"/>
            </w:pPr>
            <w:r>
              <w:t>N/A</w:t>
            </w:r>
          </w:p>
        </w:tc>
      </w:tr>
      <w:tr w:rsidR="001E7AE1" w14:paraId="119C6799" w14:textId="77777777" w:rsidTr="00842524">
        <w:trPr>
          <w:trHeight w:val="187"/>
          <w:jc w:val="center"/>
        </w:trPr>
        <w:tc>
          <w:tcPr>
            <w:tcW w:w="2005" w:type="dxa"/>
            <w:tcBorders>
              <w:top w:val="nil"/>
              <w:left w:val="single" w:sz="4" w:space="0" w:color="auto"/>
              <w:bottom w:val="nil"/>
              <w:right w:val="single" w:sz="4" w:space="0" w:color="auto"/>
            </w:tcBorders>
          </w:tcPr>
          <w:p w14:paraId="144267D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62B0C" w14:textId="77777777" w:rsidR="001E7AE1" w:rsidRDefault="001E7AE1" w:rsidP="001E7AE1">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FE4EF0" w14:textId="77777777" w:rsidR="001E7AE1" w:rsidRDefault="001E7AE1" w:rsidP="001E7AE1">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273662" w14:textId="77777777" w:rsidR="001E7AE1" w:rsidRDefault="001E7AE1" w:rsidP="001E7AE1">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E4EB4" w14:textId="77777777" w:rsidR="001E7AE1" w:rsidRDefault="001E7AE1" w:rsidP="001E7AE1">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E27F5" w14:textId="77777777" w:rsidR="001E7AE1" w:rsidRDefault="001E7AE1" w:rsidP="001E7AE1">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4FB04F" w14:textId="77777777" w:rsidR="001E7AE1" w:rsidRDefault="001E7AE1" w:rsidP="001E7AE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2B730F" w14:textId="77777777" w:rsidR="001E7AE1" w:rsidRDefault="001E7AE1" w:rsidP="001E7AE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E9CE4E" w14:textId="77777777" w:rsidR="001E7AE1" w:rsidRDefault="001E7AE1" w:rsidP="001E7AE1">
            <w:pPr>
              <w:pStyle w:val="TAC"/>
            </w:pPr>
            <w:r>
              <w:t>N/A</w:t>
            </w:r>
          </w:p>
        </w:tc>
      </w:tr>
      <w:tr w:rsidR="001E7AE1" w14:paraId="69C5975B"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83F033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6B3C61" w14:textId="77777777" w:rsidR="001E7AE1" w:rsidRDefault="001E7AE1" w:rsidP="001E7AE1">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8488F" w14:textId="15AE5C8F" w:rsidR="001E7AE1" w:rsidRDefault="001E7AE1" w:rsidP="001E7AE1">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0437F7" w14:textId="77777777" w:rsidR="001E7AE1" w:rsidRDefault="001E7AE1" w:rsidP="001E7AE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3EA67" w14:textId="5D219BA9" w:rsidR="001E7AE1" w:rsidRDefault="001E7AE1" w:rsidP="001E7AE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45765" w14:textId="77777777" w:rsidR="001E7AE1" w:rsidRDefault="001E7AE1" w:rsidP="001E7AE1">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B99FB2" w14:textId="77777777" w:rsidR="001E7AE1" w:rsidRDefault="001E7AE1" w:rsidP="001E7AE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305FFC" w14:textId="77777777" w:rsidR="001E7AE1" w:rsidRDefault="001E7AE1" w:rsidP="001E7AE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DF04BD" w14:textId="77777777" w:rsidR="001E7AE1" w:rsidRDefault="001E7AE1" w:rsidP="001E7AE1">
            <w:pPr>
              <w:pStyle w:val="TAC"/>
            </w:pPr>
            <w:r>
              <w:t>IMD2</w:t>
            </w:r>
          </w:p>
        </w:tc>
      </w:tr>
      <w:tr w:rsidR="001E7AE1" w14:paraId="08F5332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C4C6FF3" w14:textId="77777777" w:rsidR="001E7AE1" w:rsidRDefault="001E7AE1" w:rsidP="001E7AE1">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7B6F9AB6" w14:textId="77777777" w:rsidR="001E7AE1" w:rsidRDefault="001E7AE1" w:rsidP="001E7AE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38F255E" w14:textId="77777777" w:rsidR="001E7AE1" w:rsidRDefault="001E7AE1" w:rsidP="001E7AE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5993455" w14:textId="77777777" w:rsidR="001E7AE1" w:rsidRDefault="001E7AE1" w:rsidP="001E7AE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17968AA" w14:textId="77777777" w:rsidR="001E7AE1" w:rsidRDefault="001E7AE1" w:rsidP="001E7AE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B0F5AF" w14:textId="77777777" w:rsidR="001E7AE1" w:rsidRDefault="001E7AE1" w:rsidP="001E7AE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04CE0FB3" w14:textId="77777777" w:rsidR="001E7AE1" w:rsidRDefault="001E7AE1" w:rsidP="001E7AE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3CEBD3"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300322" w14:textId="77777777" w:rsidR="001E7AE1" w:rsidRDefault="001E7AE1" w:rsidP="001E7AE1">
            <w:pPr>
              <w:pStyle w:val="TAC"/>
            </w:pPr>
            <w:r>
              <w:rPr>
                <w:rFonts w:cs="Arial"/>
                <w:szCs w:val="18"/>
              </w:rPr>
              <w:t>N/A</w:t>
            </w:r>
          </w:p>
        </w:tc>
      </w:tr>
      <w:tr w:rsidR="001E7AE1" w14:paraId="6F6A7CBD" w14:textId="77777777" w:rsidTr="00842524">
        <w:trPr>
          <w:trHeight w:val="187"/>
          <w:jc w:val="center"/>
        </w:trPr>
        <w:tc>
          <w:tcPr>
            <w:tcW w:w="2005" w:type="dxa"/>
            <w:tcBorders>
              <w:top w:val="nil"/>
              <w:left w:val="single" w:sz="4" w:space="0" w:color="auto"/>
              <w:bottom w:val="nil"/>
              <w:right w:val="single" w:sz="4" w:space="0" w:color="auto"/>
            </w:tcBorders>
          </w:tcPr>
          <w:p w14:paraId="41B82620" w14:textId="77777777" w:rsidR="001E7AE1" w:rsidRDefault="001E7AE1" w:rsidP="001E7AE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B73FD" w14:textId="77777777" w:rsidR="001E7AE1" w:rsidRDefault="001E7AE1" w:rsidP="001E7AE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6BD8CFE" w14:textId="77777777" w:rsidR="001E7AE1" w:rsidRDefault="001E7AE1" w:rsidP="001E7AE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0D6F58A" w14:textId="77777777" w:rsidR="001E7AE1" w:rsidRDefault="001E7AE1" w:rsidP="001E7AE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96A658" w14:textId="77777777" w:rsidR="001E7AE1" w:rsidRDefault="001E7AE1" w:rsidP="001E7AE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78576E" w14:textId="77777777" w:rsidR="001E7AE1" w:rsidRDefault="001E7AE1" w:rsidP="001E7AE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2BF1284" w14:textId="77777777" w:rsidR="001E7AE1" w:rsidRDefault="001E7AE1" w:rsidP="001E7AE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7364007"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2F980" w14:textId="77777777" w:rsidR="001E7AE1" w:rsidRDefault="001E7AE1" w:rsidP="001E7AE1">
            <w:pPr>
              <w:pStyle w:val="TAC"/>
            </w:pPr>
            <w:r>
              <w:rPr>
                <w:rFonts w:cs="Arial"/>
                <w:szCs w:val="18"/>
              </w:rPr>
              <w:t>N/A</w:t>
            </w:r>
          </w:p>
        </w:tc>
      </w:tr>
      <w:tr w:rsidR="001E7AE1" w14:paraId="00778EFA" w14:textId="77777777" w:rsidTr="00842524">
        <w:trPr>
          <w:trHeight w:val="187"/>
          <w:jc w:val="center"/>
        </w:trPr>
        <w:tc>
          <w:tcPr>
            <w:tcW w:w="2005" w:type="dxa"/>
            <w:tcBorders>
              <w:top w:val="nil"/>
              <w:left w:val="single" w:sz="4" w:space="0" w:color="auto"/>
              <w:bottom w:val="nil"/>
              <w:right w:val="single" w:sz="4" w:space="0" w:color="auto"/>
            </w:tcBorders>
          </w:tcPr>
          <w:p w14:paraId="6340454F" w14:textId="77777777" w:rsidR="001E7AE1" w:rsidRDefault="001E7AE1" w:rsidP="001E7AE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FE235" w14:textId="77777777" w:rsidR="001E7AE1" w:rsidRDefault="001E7AE1" w:rsidP="001E7AE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D85E46A" w14:textId="6D5D87B2" w:rsidR="001E7AE1" w:rsidRDefault="001E7AE1" w:rsidP="001E7AE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1498BC8F" w14:textId="77777777" w:rsidR="001E7AE1" w:rsidRDefault="001E7AE1" w:rsidP="001E7AE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2866BC7" w14:textId="382BA7AF" w:rsidR="001E7AE1" w:rsidRDefault="001E7AE1" w:rsidP="001E7AE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9E1831E" w14:textId="77777777" w:rsidR="001E7AE1" w:rsidRDefault="001E7AE1" w:rsidP="001E7AE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1B6FD6DD" w14:textId="77777777" w:rsidR="001E7AE1" w:rsidRDefault="001E7AE1" w:rsidP="001E7AE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C92A245"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67FD92" w14:textId="77777777" w:rsidR="001E7AE1" w:rsidRDefault="001E7AE1" w:rsidP="001E7AE1">
            <w:pPr>
              <w:pStyle w:val="TAC"/>
            </w:pPr>
            <w:r>
              <w:rPr>
                <w:rFonts w:cs="Arial"/>
                <w:szCs w:val="18"/>
              </w:rPr>
              <w:t>IMD3</w:t>
            </w:r>
          </w:p>
        </w:tc>
      </w:tr>
      <w:tr w:rsidR="001E7AE1" w14:paraId="3CE4C120" w14:textId="77777777" w:rsidTr="00842524">
        <w:trPr>
          <w:trHeight w:val="187"/>
          <w:jc w:val="center"/>
        </w:trPr>
        <w:tc>
          <w:tcPr>
            <w:tcW w:w="2005" w:type="dxa"/>
            <w:tcBorders>
              <w:top w:val="nil"/>
              <w:left w:val="single" w:sz="4" w:space="0" w:color="auto"/>
              <w:bottom w:val="nil"/>
              <w:right w:val="single" w:sz="4" w:space="0" w:color="auto"/>
            </w:tcBorders>
          </w:tcPr>
          <w:p w14:paraId="05B4C47F"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2EE0B" w14:textId="77777777" w:rsidR="001E7AE1" w:rsidRDefault="001E7AE1" w:rsidP="001E7AE1">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6D2D9EB" w14:textId="77777777" w:rsidR="001E7AE1" w:rsidRDefault="001E7AE1" w:rsidP="001E7AE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71FEF698" w14:textId="77777777" w:rsidR="001E7AE1" w:rsidRDefault="001E7AE1" w:rsidP="001E7AE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5D472C03" w14:textId="77777777" w:rsidR="001E7AE1" w:rsidRDefault="001E7AE1" w:rsidP="001E7AE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E70669B" w14:textId="77777777" w:rsidR="001E7AE1" w:rsidRDefault="001E7AE1" w:rsidP="001E7AE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091CF0EC" w14:textId="77777777" w:rsidR="001E7AE1" w:rsidRDefault="001E7AE1" w:rsidP="001E7AE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535272"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8EA88C" w14:textId="77777777" w:rsidR="001E7AE1" w:rsidRDefault="001E7AE1" w:rsidP="001E7AE1">
            <w:pPr>
              <w:pStyle w:val="TAC"/>
              <w:rPr>
                <w:lang w:eastAsia="ko-KR"/>
              </w:rPr>
            </w:pPr>
            <w:r>
              <w:t>N/A</w:t>
            </w:r>
          </w:p>
        </w:tc>
      </w:tr>
      <w:tr w:rsidR="001E7AE1" w14:paraId="3977C6FF" w14:textId="77777777" w:rsidTr="00842524">
        <w:trPr>
          <w:trHeight w:val="187"/>
          <w:jc w:val="center"/>
        </w:trPr>
        <w:tc>
          <w:tcPr>
            <w:tcW w:w="2005" w:type="dxa"/>
            <w:tcBorders>
              <w:top w:val="nil"/>
              <w:left w:val="single" w:sz="4" w:space="0" w:color="auto"/>
              <w:bottom w:val="nil"/>
              <w:right w:val="single" w:sz="4" w:space="0" w:color="auto"/>
            </w:tcBorders>
          </w:tcPr>
          <w:p w14:paraId="2ED1C04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CAC4A7" w14:textId="77777777" w:rsidR="001E7AE1" w:rsidRDefault="001E7AE1" w:rsidP="001E7AE1">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0E7187A" w14:textId="77777777" w:rsidR="001E7AE1" w:rsidRDefault="001E7AE1" w:rsidP="001E7AE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1CA2EA0C" w14:textId="77777777" w:rsidR="001E7AE1" w:rsidRDefault="001E7AE1" w:rsidP="001E7AE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30F98D27" w14:textId="77777777" w:rsidR="001E7AE1" w:rsidRDefault="001E7AE1" w:rsidP="001E7AE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70A8CCE2" w14:textId="77777777" w:rsidR="001E7AE1" w:rsidRDefault="001E7AE1" w:rsidP="001E7AE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16C8F164" w14:textId="77777777" w:rsidR="001E7AE1" w:rsidRDefault="001E7AE1" w:rsidP="001E7AE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E14366"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37121" w14:textId="77777777" w:rsidR="001E7AE1" w:rsidRDefault="001E7AE1" w:rsidP="001E7AE1">
            <w:pPr>
              <w:pStyle w:val="TAC"/>
              <w:rPr>
                <w:lang w:eastAsia="ko-KR"/>
              </w:rPr>
            </w:pPr>
            <w:r>
              <w:t>N/A</w:t>
            </w:r>
          </w:p>
        </w:tc>
      </w:tr>
      <w:tr w:rsidR="001E7AE1" w14:paraId="0D0C0689" w14:textId="77777777" w:rsidTr="00842524">
        <w:trPr>
          <w:trHeight w:val="187"/>
          <w:jc w:val="center"/>
        </w:trPr>
        <w:tc>
          <w:tcPr>
            <w:tcW w:w="2005" w:type="dxa"/>
            <w:tcBorders>
              <w:top w:val="nil"/>
              <w:left w:val="single" w:sz="4" w:space="0" w:color="auto"/>
              <w:bottom w:val="nil"/>
              <w:right w:val="single" w:sz="4" w:space="0" w:color="auto"/>
            </w:tcBorders>
          </w:tcPr>
          <w:p w14:paraId="4319ED7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B7DD59" w14:textId="77777777" w:rsidR="001E7AE1" w:rsidRDefault="001E7AE1" w:rsidP="001E7AE1">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CB3877C" w14:textId="7DCCAD53" w:rsidR="001E7AE1" w:rsidRDefault="001E7AE1" w:rsidP="001E7AE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6165F4" w14:textId="77777777" w:rsidR="001E7AE1" w:rsidRDefault="001E7AE1" w:rsidP="001E7AE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79912D89" w14:textId="302257AB" w:rsidR="001E7AE1" w:rsidRDefault="001E7AE1" w:rsidP="001E7AE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8CD030" w14:textId="77777777" w:rsidR="001E7AE1" w:rsidRDefault="001E7AE1" w:rsidP="001E7AE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221B9F2D" w14:textId="77777777" w:rsidR="001E7AE1" w:rsidRDefault="001E7AE1" w:rsidP="001E7AE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18B63DBE"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B64F0" w14:textId="77777777" w:rsidR="001E7AE1" w:rsidRDefault="001E7AE1" w:rsidP="001E7AE1">
            <w:pPr>
              <w:pStyle w:val="TAC"/>
              <w:rPr>
                <w:lang w:eastAsia="ko-KR"/>
              </w:rPr>
            </w:pPr>
            <w:r>
              <w:rPr>
                <w:lang w:eastAsia="ko-KR"/>
              </w:rPr>
              <w:t>IMD3</w:t>
            </w:r>
          </w:p>
        </w:tc>
      </w:tr>
      <w:tr w:rsidR="001E7AE1" w14:paraId="63613E3B" w14:textId="77777777" w:rsidTr="00842524">
        <w:trPr>
          <w:trHeight w:val="187"/>
          <w:jc w:val="center"/>
        </w:trPr>
        <w:tc>
          <w:tcPr>
            <w:tcW w:w="2005" w:type="dxa"/>
            <w:tcBorders>
              <w:top w:val="nil"/>
              <w:left w:val="single" w:sz="4" w:space="0" w:color="auto"/>
              <w:bottom w:val="nil"/>
              <w:right w:val="single" w:sz="4" w:space="0" w:color="auto"/>
            </w:tcBorders>
          </w:tcPr>
          <w:p w14:paraId="216363D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FA70DE" w14:textId="77777777" w:rsidR="001E7AE1" w:rsidRDefault="001E7AE1" w:rsidP="001E7AE1">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EC8EA36" w14:textId="77777777" w:rsidR="001E7AE1" w:rsidRDefault="001E7AE1" w:rsidP="001E7AE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CCDF34E" w14:textId="77777777" w:rsidR="001E7AE1" w:rsidRDefault="001E7AE1" w:rsidP="001E7AE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3FBE16F" w14:textId="77777777" w:rsidR="001E7AE1" w:rsidRDefault="001E7AE1" w:rsidP="001E7AE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0440F4" w14:textId="77777777" w:rsidR="001E7AE1" w:rsidRDefault="001E7AE1" w:rsidP="001E7AE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B3CC47A" w14:textId="77777777" w:rsidR="001E7AE1" w:rsidRDefault="001E7AE1" w:rsidP="001E7AE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4A757A"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89BE95" w14:textId="77777777" w:rsidR="001E7AE1" w:rsidRDefault="001E7AE1" w:rsidP="001E7AE1">
            <w:pPr>
              <w:pStyle w:val="TAC"/>
              <w:rPr>
                <w:lang w:eastAsia="ko-KR"/>
              </w:rPr>
            </w:pPr>
            <w:r>
              <w:rPr>
                <w:rFonts w:cs="Arial"/>
                <w:szCs w:val="18"/>
              </w:rPr>
              <w:t>N/A</w:t>
            </w:r>
          </w:p>
        </w:tc>
      </w:tr>
      <w:tr w:rsidR="001E7AE1" w14:paraId="0190A567" w14:textId="77777777" w:rsidTr="00842524">
        <w:trPr>
          <w:trHeight w:val="187"/>
          <w:jc w:val="center"/>
        </w:trPr>
        <w:tc>
          <w:tcPr>
            <w:tcW w:w="2005" w:type="dxa"/>
            <w:tcBorders>
              <w:top w:val="nil"/>
              <w:left w:val="single" w:sz="4" w:space="0" w:color="auto"/>
              <w:bottom w:val="nil"/>
              <w:right w:val="single" w:sz="4" w:space="0" w:color="auto"/>
            </w:tcBorders>
          </w:tcPr>
          <w:p w14:paraId="249D510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3B1D9D" w14:textId="77777777" w:rsidR="001E7AE1" w:rsidRDefault="001E7AE1" w:rsidP="001E7AE1">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0EBEB38" w14:textId="77777777" w:rsidR="001E7AE1" w:rsidRDefault="001E7AE1" w:rsidP="001E7AE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25ABC5B9" w14:textId="77777777" w:rsidR="001E7AE1" w:rsidRDefault="001E7AE1" w:rsidP="001E7AE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9CCFFC8" w14:textId="77777777" w:rsidR="001E7AE1" w:rsidRDefault="001E7AE1" w:rsidP="001E7AE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87D70A0" w14:textId="77777777" w:rsidR="001E7AE1" w:rsidRDefault="001E7AE1" w:rsidP="001E7AE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F568337" w14:textId="77777777" w:rsidR="001E7AE1" w:rsidRDefault="001E7AE1" w:rsidP="001E7AE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F4ADB3"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B861E8" w14:textId="77777777" w:rsidR="001E7AE1" w:rsidRDefault="001E7AE1" w:rsidP="001E7AE1">
            <w:pPr>
              <w:pStyle w:val="TAC"/>
              <w:rPr>
                <w:lang w:eastAsia="ko-KR"/>
              </w:rPr>
            </w:pPr>
            <w:r>
              <w:rPr>
                <w:rFonts w:cs="Arial"/>
                <w:szCs w:val="18"/>
              </w:rPr>
              <w:t>N/A</w:t>
            </w:r>
          </w:p>
        </w:tc>
      </w:tr>
      <w:tr w:rsidR="001E7AE1" w14:paraId="7FB4B54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52602A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40E79C" w14:textId="77777777" w:rsidR="001E7AE1" w:rsidRDefault="001E7AE1" w:rsidP="001E7AE1">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B022552" w14:textId="308A012E" w:rsidR="001E7AE1" w:rsidRDefault="001E7AE1" w:rsidP="001E7AE1">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7C5EB49E" w14:textId="77777777" w:rsidR="001E7AE1" w:rsidRDefault="001E7AE1" w:rsidP="001E7AE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8441EF0" w14:textId="395C152F" w:rsidR="001E7AE1" w:rsidRDefault="001E7AE1" w:rsidP="001E7AE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4863BBAC" w14:textId="77777777" w:rsidR="001E7AE1" w:rsidRDefault="001E7AE1" w:rsidP="001E7AE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35239133" w14:textId="77777777" w:rsidR="001E7AE1" w:rsidRDefault="001E7AE1" w:rsidP="001E7AE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0861198"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5DB34F" w14:textId="77777777" w:rsidR="001E7AE1" w:rsidRDefault="001E7AE1" w:rsidP="001E7AE1">
            <w:pPr>
              <w:pStyle w:val="TAC"/>
              <w:rPr>
                <w:lang w:eastAsia="ko-KR"/>
              </w:rPr>
            </w:pPr>
            <w:r>
              <w:rPr>
                <w:rFonts w:cs="Arial"/>
                <w:szCs w:val="18"/>
              </w:rPr>
              <w:t>IMD3</w:t>
            </w:r>
          </w:p>
        </w:tc>
      </w:tr>
      <w:tr w:rsidR="001E7AE1" w14:paraId="4ABCF0C7" w14:textId="77777777" w:rsidTr="00842524">
        <w:trPr>
          <w:trHeight w:val="187"/>
          <w:jc w:val="center"/>
        </w:trPr>
        <w:tc>
          <w:tcPr>
            <w:tcW w:w="2005" w:type="dxa"/>
            <w:tcBorders>
              <w:top w:val="single" w:sz="4" w:space="0" w:color="auto"/>
              <w:left w:val="single" w:sz="4" w:space="0" w:color="auto"/>
              <w:bottom w:val="nil"/>
              <w:right w:val="single" w:sz="4" w:space="0" w:color="auto"/>
            </w:tcBorders>
          </w:tcPr>
          <w:p w14:paraId="529BBEAF" w14:textId="77777777" w:rsidR="001E7AE1" w:rsidRDefault="001E7AE1" w:rsidP="001E7AE1">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3BEF2182"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53B36" w14:textId="77777777" w:rsidR="001E7AE1" w:rsidRDefault="001E7AE1" w:rsidP="001E7AE1">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81D6F4A" w14:textId="77777777" w:rsidR="001E7AE1" w:rsidRDefault="001E7AE1" w:rsidP="001E7AE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C436092" w14:textId="77777777" w:rsidR="001E7AE1" w:rsidRDefault="001E7AE1" w:rsidP="001E7AE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FDC9016" w14:textId="77777777" w:rsidR="001E7AE1" w:rsidRDefault="001E7AE1" w:rsidP="001E7AE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908E09" w14:textId="77777777" w:rsidR="001E7AE1" w:rsidRDefault="001E7AE1" w:rsidP="001E7AE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63A5B447" w14:textId="77777777" w:rsidR="001E7AE1" w:rsidRDefault="001E7AE1" w:rsidP="001E7AE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01ECCB"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E62241" w14:textId="77777777" w:rsidR="001E7AE1" w:rsidRDefault="001E7AE1" w:rsidP="001E7AE1">
            <w:pPr>
              <w:pStyle w:val="TAC"/>
              <w:rPr>
                <w:lang w:eastAsia="ko-KR"/>
              </w:rPr>
            </w:pPr>
            <w:r>
              <w:rPr>
                <w:szCs w:val="18"/>
              </w:rPr>
              <w:t>N/A</w:t>
            </w:r>
          </w:p>
        </w:tc>
      </w:tr>
      <w:tr w:rsidR="001E7AE1" w14:paraId="456B0E2D" w14:textId="77777777" w:rsidTr="00842524">
        <w:trPr>
          <w:trHeight w:val="187"/>
          <w:jc w:val="center"/>
        </w:trPr>
        <w:tc>
          <w:tcPr>
            <w:tcW w:w="2005" w:type="dxa"/>
            <w:tcBorders>
              <w:top w:val="nil"/>
              <w:left w:val="single" w:sz="4" w:space="0" w:color="auto"/>
              <w:bottom w:val="nil"/>
              <w:right w:val="single" w:sz="4" w:space="0" w:color="auto"/>
            </w:tcBorders>
          </w:tcPr>
          <w:p w14:paraId="4D6DE1FA"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30BF1" w14:textId="77777777" w:rsidR="001E7AE1" w:rsidRDefault="001E7AE1" w:rsidP="001E7AE1">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6DC10B" w14:textId="1CA56CE4" w:rsidR="001E7AE1" w:rsidRDefault="001E7AE1" w:rsidP="001E7AE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6938815" w14:textId="77777777" w:rsidR="001E7AE1" w:rsidRDefault="001E7AE1" w:rsidP="001E7AE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D8533D" w14:textId="114F1EE1" w:rsidR="001E7AE1" w:rsidRDefault="001E7AE1" w:rsidP="001E7AE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FE1B30" w14:textId="77777777" w:rsidR="001E7AE1" w:rsidRDefault="001E7AE1" w:rsidP="001E7AE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465B39C" w14:textId="23604C1F" w:rsidR="001E7AE1" w:rsidRDefault="001E7AE1" w:rsidP="001E7AE1">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CA86A32"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FEEA30" w14:textId="77777777" w:rsidR="001E7AE1" w:rsidRDefault="001E7AE1" w:rsidP="001E7AE1">
            <w:pPr>
              <w:pStyle w:val="TAC"/>
              <w:rPr>
                <w:lang w:eastAsia="ko-KR"/>
              </w:rPr>
            </w:pPr>
            <w:r>
              <w:rPr>
                <w:rFonts w:cs="Arial"/>
                <w:szCs w:val="18"/>
                <w:lang w:eastAsia="ko-KR"/>
              </w:rPr>
              <w:t>IMD3</w:t>
            </w:r>
          </w:p>
        </w:tc>
      </w:tr>
      <w:tr w:rsidR="001E7AE1" w14:paraId="6CB64E07" w14:textId="77777777" w:rsidTr="00842524">
        <w:trPr>
          <w:trHeight w:val="187"/>
          <w:jc w:val="center"/>
        </w:trPr>
        <w:tc>
          <w:tcPr>
            <w:tcW w:w="2005" w:type="dxa"/>
            <w:tcBorders>
              <w:top w:val="nil"/>
              <w:left w:val="single" w:sz="4" w:space="0" w:color="auto"/>
              <w:bottom w:val="nil"/>
              <w:right w:val="single" w:sz="4" w:space="0" w:color="auto"/>
            </w:tcBorders>
          </w:tcPr>
          <w:p w14:paraId="370BACEA"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F55B4F" w14:textId="77777777" w:rsidR="001E7AE1" w:rsidRDefault="001E7AE1" w:rsidP="001E7AE1">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40BCB86C" w14:textId="77777777" w:rsidR="001E7AE1" w:rsidRDefault="001E7AE1" w:rsidP="001E7AE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2FBCF18" w14:textId="77777777" w:rsidR="001E7AE1" w:rsidRDefault="001E7AE1" w:rsidP="001E7AE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44869D" w14:textId="77777777" w:rsidR="001E7AE1" w:rsidRDefault="001E7AE1" w:rsidP="001E7AE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ED0609" w14:textId="77777777" w:rsidR="001E7AE1" w:rsidRDefault="001E7AE1" w:rsidP="001E7AE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C0D484F" w14:textId="18BECB7F" w:rsidR="001E7AE1" w:rsidRDefault="001E7AE1" w:rsidP="001E7AE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9BCBA7"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08E0D" w14:textId="77777777" w:rsidR="001E7AE1" w:rsidRDefault="001E7AE1" w:rsidP="001E7AE1">
            <w:pPr>
              <w:pStyle w:val="TAC"/>
              <w:rPr>
                <w:lang w:eastAsia="ko-KR"/>
              </w:rPr>
            </w:pPr>
            <w:r>
              <w:rPr>
                <w:szCs w:val="18"/>
              </w:rPr>
              <w:t>N/A</w:t>
            </w:r>
          </w:p>
        </w:tc>
      </w:tr>
      <w:tr w:rsidR="001E7AE1" w14:paraId="51FC20A6" w14:textId="77777777" w:rsidTr="00842524">
        <w:trPr>
          <w:trHeight w:val="187"/>
          <w:jc w:val="center"/>
        </w:trPr>
        <w:tc>
          <w:tcPr>
            <w:tcW w:w="2005" w:type="dxa"/>
            <w:tcBorders>
              <w:top w:val="nil"/>
              <w:left w:val="single" w:sz="4" w:space="0" w:color="auto"/>
              <w:bottom w:val="nil"/>
              <w:right w:val="single" w:sz="4" w:space="0" w:color="auto"/>
            </w:tcBorders>
          </w:tcPr>
          <w:p w14:paraId="28DC636C"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DEE9E5" w14:textId="77777777" w:rsidR="001E7AE1" w:rsidRDefault="001E7AE1" w:rsidP="001E7AE1">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7BFD0DA" w14:textId="77777777" w:rsidR="001E7AE1" w:rsidRDefault="001E7AE1" w:rsidP="001E7AE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4BC3328" w14:textId="77777777" w:rsidR="001E7AE1" w:rsidRDefault="001E7AE1" w:rsidP="001E7AE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0357F5" w14:textId="77777777" w:rsidR="001E7AE1" w:rsidRDefault="001E7AE1" w:rsidP="001E7AE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51FDFD" w14:textId="77777777" w:rsidR="001E7AE1" w:rsidRDefault="001E7AE1" w:rsidP="001E7AE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E899E4B" w14:textId="77777777" w:rsidR="001E7AE1" w:rsidRDefault="001E7AE1" w:rsidP="001E7AE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8A6362"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39305" w14:textId="77777777" w:rsidR="001E7AE1" w:rsidRDefault="001E7AE1" w:rsidP="001E7AE1">
            <w:pPr>
              <w:pStyle w:val="TAC"/>
              <w:rPr>
                <w:lang w:eastAsia="ko-KR"/>
              </w:rPr>
            </w:pPr>
            <w:r>
              <w:rPr>
                <w:szCs w:val="18"/>
              </w:rPr>
              <w:t>N/A</w:t>
            </w:r>
          </w:p>
        </w:tc>
      </w:tr>
      <w:tr w:rsidR="001E7AE1" w14:paraId="0B193D86" w14:textId="77777777" w:rsidTr="00842524">
        <w:trPr>
          <w:trHeight w:val="187"/>
          <w:jc w:val="center"/>
        </w:trPr>
        <w:tc>
          <w:tcPr>
            <w:tcW w:w="2005" w:type="dxa"/>
            <w:tcBorders>
              <w:top w:val="nil"/>
              <w:left w:val="single" w:sz="4" w:space="0" w:color="auto"/>
              <w:bottom w:val="nil"/>
              <w:right w:val="single" w:sz="4" w:space="0" w:color="auto"/>
            </w:tcBorders>
          </w:tcPr>
          <w:p w14:paraId="507D677B"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F7B817" w14:textId="77777777" w:rsidR="001E7AE1" w:rsidRDefault="001E7AE1" w:rsidP="001E7AE1">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3B5E4577" w14:textId="77777777" w:rsidR="001E7AE1" w:rsidRDefault="001E7AE1" w:rsidP="001E7AE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A9BAA7E" w14:textId="77777777" w:rsidR="001E7AE1" w:rsidRDefault="001E7AE1" w:rsidP="001E7AE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E86975" w14:textId="77777777" w:rsidR="001E7AE1" w:rsidRDefault="001E7AE1" w:rsidP="001E7AE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22847E" w14:textId="77777777" w:rsidR="001E7AE1" w:rsidRDefault="001E7AE1" w:rsidP="001E7AE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A41D18E" w14:textId="77777777" w:rsidR="001E7AE1" w:rsidRDefault="001E7AE1" w:rsidP="001E7AE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A11111F"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AB89D" w14:textId="77777777" w:rsidR="001E7AE1" w:rsidRDefault="001E7AE1" w:rsidP="001E7AE1">
            <w:pPr>
              <w:pStyle w:val="TAC"/>
              <w:rPr>
                <w:lang w:eastAsia="ko-KR"/>
              </w:rPr>
            </w:pPr>
            <w:r>
              <w:rPr>
                <w:szCs w:val="18"/>
              </w:rPr>
              <w:t>N/A</w:t>
            </w:r>
          </w:p>
        </w:tc>
      </w:tr>
      <w:tr w:rsidR="001E7AE1" w14:paraId="0D71C75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259F307"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CD39F9" w14:textId="77777777" w:rsidR="001E7AE1" w:rsidRDefault="001E7AE1" w:rsidP="001E7AE1">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35C48B" w14:textId="6A917BE2" w:rsidR="001E7AE1" w:rsidRDefault="001E7AE1" w:rsidP="001E7AE1">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20672" w14:textId="77777777" w:rsidR="001E7AE1" w:rsidRDefault="001E7AE1" w:rsidP="001E7AE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7E50A8" w14:textId="6A4A8882" w:rsidR="001E7AE1" w:rsidRDefault="001E7AE1" w:rsidP="001E7AE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E8FFA5" w14:textId="77777777" w:rsidR="001E7AE1" w:rsidRDefault="001E7AE1" w:rsidP="001E7AE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77A422C6" w14:textId="77777777" w:rsidR="001E7AE1" w:rsidRDefault="001E7AE1" w:rsidP="001E7AE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ED6EADB"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FCC72C" w14:textId="77777777" w:rsidR="001E7AE1" w:rsidRDefault="001E7AE1" w:rsidP="001E7AE1">
            <w:pPr>
              <w:pStyle w:val="TAC"/>
              <w:rPr>
                <w:lang w:eastAsia="ko-KR"/>
              </w:rPr>
            </w:pPr>
            <w:r>
              <w:rPr>
                <w:rFonts w:eastAsia="Malgun Gothic"/>
                <w:lang w:eastAsia="ko-KR"/>
              </w:rPr>
              <w:t>IMD5</w:t>
            </w:r>
          </w:p>
        </w:tc>
      </w:tr>
      <w:tr w:rsidR="001E7AE1" w14:paraId="38E2B33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0F82A38" w14:textId="77777777" w:rsidR="001E7AE1" w:rsidRDefault="001E7AE1" w:rsidP="001E7AE1">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787E3C" w14:textId="77777777" w:rsidR="001E7AE1" w:rsidRDefault="001E7AE1" w:rsidP="001E7AE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FA01C" w14:textId="77777777" w:rsidR="001E7AE1" w:rsidRDefault="001E7AE1" w:rsidP="001E7AE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E239E"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94F3F" w14:textId="77777777" w:rsidR="001E7AE1" w:rsidRDefault="001E7AE1" w:rsidP="001E7AE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1FE79" w14:textId="77777777" w:rsidR="001E7AE1" w:rsidRDefault="001E7AE1" w:rsidP="001E7AE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9C58F3"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0D38D1" w14:textId="4863C349"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9A243" w14:textId="743CE125" w:rsidR="001E7AE1" w:rsidRDefault="001E7AE1" w:rsidP="001E7AE1">
            <w:pPr>
              <w:pStyle w:val="TAC"/>
              <w:keepNext w:val="0"/>
              <w:rPr>
                <w:lang w:eastAsia="ko-KR"/>
              </w:rPr>
            </w:pPr>
            <w:r>
              <w:t>N/A</w:t>
            </w:r>
          </w:p>
        </w:tc>
      </w:tr>
      <w:tr w:rsidR="001E7AE1" w14:paraId="293FDFBB" w14:textId="77777777" w:rsidTr="00842524">
        <w:trPr>
          <w:trHeight w:val="187"/>
          <w:jc w:val="center"/>
        </w:trPr>
        <w:tc>
          <w:tcPr>
            <w:tcW w:w="2005" w:type="dxa"/>
            <w:tcBorders>
              <w:top w:val="nil"/>
              <w:left w:val="single" w:sz="4" w:space="0" w:color="auto"/>
              <w:bottom w:val="nil"/>
              <w:right w:val="single" w:sz="4" w:space="0" w:color="auto"/>
            </w:tcBorders>
          </w:tcPr>
          <w:p w14:paraId="6C030F43"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6D70F4" w14:textId="77777777" w:rsidR="001E7AE1" w:rsidRDefault="001E7AE1" w:rsidP="001E7AE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324F9" w14:textId="77777777" w:rsidR="001E7AE1" w:rsidRDefault="001E7AE1" w:rsidP="001E7AE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FE2040"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80F25" w14:textId="77777777" w:rsidR="001E7AE1" w:rsidRDefault="001E7AE1" w:rsidP="001E7AE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9B464" w14:textId="77777777" w:rsidR="001E7AE1" w:rsidRDefault="001E7AE1" w:rsidP="001E7AE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A31C7"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88463C8" w14:textId="5E9635C3"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F4A3E2" w14:textId="43995447" w:rsidR="001E7AE1" w:rsidRDefault="001E7AE1" w:rsidP="001E7AE1">
            <w:pPr>
              <w:pStyle w:val="TAC"/>
              <w:keepNext w:val="0"/>
              <w:rPr>
                <w:lang w:eastAsia="ko-KR"/>
              </w:rPr>
            </w:pPr>
            <w:r>
              <w:t>N/A</w:t>
            </w:r>
          </w:p>
        </w:tc>
      </w:tr>
      <w:tr w:rsidR="001E7AE1" w14:paraId="03203A99" w14:textId="77777777" w:rsidTr="00842524">
        <w:trPr>
          <w:trHeight w:val="187"/>
          <w:jc w:val="center"/>
        </w:trPr>
        <w:tc>
          <w:tcPr>
            <w:tcW w:w="2005" w:type="dxa"/>
            <w:tcBorders>
              <w:top w:val="nil"/>
              <w:left w:val="single" w:sz="4" w:space="0" w:color="auto"/>
              <w:bottom w:val="nil"/>
              <w:right w:val="single" w:sz="4" w:space="0" w:color="auto"/>
            </w:tcBorders>
          </w:tcPr>
          <w:p w14:paraId="1276DF7B"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681D4A" w14:textId="77777777" w:rsidR="001E7AE1" w:rsidRDefault="001E7AE1" w:rsidP="001E7AE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389526" w14:textId="6C430AD9" w:rsidR="001E7AE1" w:rsidRDefault="001E7AE1" w:rsidP="001E7AE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E909F" w14:textId="77777777" w:rsidR="001E7AE1" w:rsidRDefault="001E7AE1" w:rsidP="001E7AE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EF7FB" w14:textId="6304059D" w:rsidR="001E7AE1" w:rsidRDefault="001E7AE1" w:rsidP="001E7AE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C3851" w14:textId="77777777" w:rsidR="001E7AE1" w:rsidRDefault="001E7AE1" w:rsidP="001E7AE1">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4956FE" w14:textId="77777777" w:rsidR="001E7AE1" w:rsidRDefault="001E7AE1" w:rsidP="001E7AE1">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469B0067" w14:textId="4B7EB63B" w:rsidR="001E7AE1" w:rsidRDefault="001E7AE1" w:rsidP="001E7AE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B36C0" w14:textId="5721E5AD" w:rsidR="001E7AE1" w:rsidRDefault="001E7AE1" w:rsidP="001E7AE1">
            <w:pPr>
              <w:pStyle w:val="TAC"/>
              <w:keepNext w:val="0"/>
              <w:rPr>
                <w:lang w:eastAsia="ko-KR"/>
              </w:rPr>
            </w:pPr>
            <w:r>
              <w:rPr>
                <w:rFonts w:cs="Arial"/>
                <w:szCs w:val="18"/>
                <w:lang w:eastAsia="ko-KR"/>
              </w:rPr>
              <w:t>IMD4</w:t>
            </w:r>
            <w:r>
              <w:rPr>
                <w:rFonts w:cs="Arial"/>
                <w:szCs w:val="18"/>
                <w:vertAlign w:val="superscript"/>
                <w:lang w:eastAsia="ko-KR"/>
              </w:rPr>
              <w:t>1</w:t>
            </w:r>
          </w:p>
        </w:tc>
      </w:tr>
      <w:tr w:rsidR="001E7AE1" w14:paraId="3E3D5BFC" w14:textId="77777777" w:rsidTr="00842524">
        <w:trPr>
          <w:trHeight w:val="187"/>
          <w:jc w:val="center"/>
        </w:trPr>
        <w:tc>
          <w:tcPr>
            <w:tcW w:w="2005" w:type="dxa"/>
            <w:tcBorders>
              <w:top w:val="nil"/>
              <w:left w:val="single" w:sz="4" w:space="0" w:color="auto"/>
              <w:bottom w:val="nil"/>
              <w:right w:val="single" w:sz="4" w:space="0" w:color="auto"/>
            </w:tcBorders>
          </w:tcPr>
          <w:p w14:paraId="0674A0B4"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45D7CF" w14:textId="77777777" w:rsidR="001E7AE1" w:rsidRDefault="001E7AE1" w:rsidP="001E7AE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4F66E" w14:textId="77777777" w:rsidR="001E7AE1" w:rsidRDefault="001E7AE1" w:rsidP="001E7AE1">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1ECD80"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E84CA" w14:textId="77777777" w:rsidR="001E7AE1" w:rsidRDefault="001E7AE1" w:rsidP="001E7AE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F8F254" w14:textId="77777777" w:rsidR="001E7AE1" w:rsidRDefault="001E7AE1" w:rsidP="001E7AE1">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55C26"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5D23A1" w14:textId="4A74FB6F"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C9ADA" w14:textId="6C98A498" w:rsidR="001E7AE1" w:rsidRDefault="001E7AE1" w:rsidP="001E7AE1">
            <w:pPr>
              <w:pStyle w:val="TAC"/>
              <w:keepNext w:val="0"/>
              <w:rPr>
                <w:lang w:eastAsia="ko-KR"/>
              </w:rPr>
            </w:pPr>
            <w:r>
              <w:t>N/A</w:t>
            </w:r>
          </w:p>
        </w:tc>
      </w:tr>
      <w:tr w:rsidR="001E7AE1" w14:paraId="2192AB20" w14:textId="77777777" w:rsidTr="00842524">
        <w:trPr>
          <w:trHeight w:val="187"/>
          <w:jc w:val="center"/>
        </w:trPr>
        <w:tc>
          <w:tcPr>
            <w:tcW w:w="2005" w:type="dxa"/>
            <w:tcBorders>
              <w:top w:val="nil"/>
              <w:left w:val="single" w:sz="4" w:space="0" w:color="auto"/>
              <w:bottom w:val="nil"/>
              <w:right w:val="single" w:sz="4" w:space="0" w:color="auto"/>
            </w:tcBorders>
          </w:tcPr>
          <w:p w14:paraId="52FEB4A1"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64556A" w14:textId="77777777" w:rsidR="001E7AE1" w:rsidRDefault="001E7AE1" w:rsidP="001E7AE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D7D93" w14:textId="77777777" w:rsidR="001E7AE1" w:rsidRDefault="001E7AE1" w:rsidP="001E7AE1">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767D7" w14:textId="77777777" w:rsidR="001E7AE1" w:rsidRDefault="001E7AE1" w:rsidP="001E7AE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76B43" w14:textId="77777777" w:rsidR="001E7AE1" w:rsidRDefault="001E7AE1" w:rsidP="001E7AE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AC01C" w14:textId="77777777" w:rsidR="001E7AE1" w:rsidRDefault="001E7AE1" w:rsidP="001E7AE1">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A8B2AF"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DBCC7A" w14:textId="36EF3C2D" w:rsidR="001E7AE1" w:rsidRDefault="001E7AE1" w:rsidP="001E7AE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0232F" w14:textId="12E465FD" w:rsidR="001E7AE1" w:rsidRDefault="001E7AE1" w:rsidP="001E7AE1">
            <w:pPr>
              <w:pStyle w:val="TAC"/>
              <w:keepNext w:val="0"/>
              <w:rPr>
                <w:lang w:eastAsia="ko-KR"/>
              </w:rPr>
            </w:pPr>
            <w:r>
              <w:t>N/A</w:t>
            </w:r>
          </w:p>
        </w:tc>
      </w:tr>
      <w:tr w:rsidR="001E7AE1" w14:paraId="08BC296B" w14:textId="77777777" w:rsidTr="00842524">
        <w:trPr>
          <w:trHeight w:val="187"/>
          <w:jc w:val="center"/>
        </w:trPr>
        <w:tc>
          <w:tcPr>
            <w:tcW w:w="2005" w:type="dxa"/>
            <w:tcBorders>
              <w:top w:val="nil"/>
              <w:left w:val="single" w:sz="4" w:space="0" w:color="auto"/>
              <w:bottom w:val="nil"/>
              <w:right w:val="single" w:sz="4" w:space="0" w:color="auto"/>
            </w:tcBorders>
          </w:tcPr>
          <w:p w14:paraId="12BBB794"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E7125" w14:textId="77777777" w:rsidR="001E7AE1" w:rsidRDefault="001E7AE1" w:rsidP="001E7AE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7841C" w14:textId="5F295401" w:rsidR="001E7AE1" w:rsidRDefault="001E7AE1" w:rsidP="001E7AE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24270D"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AE161" w14:textId="4F8893F0" w:rsidR="001E7AE1" w:rsidRDefault="001E7AE1" w:rsidP="001E7AE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54744" w14:textId="77777777" w:rsidR="001E7AE1" w:rsidRDefault="001E7AE1" w:rsidP="001E7AE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BCD73" w14:textId="77777777" w:rsidR="001E7AE1" w:rsidRDefault="001E7AE1" w:rsidP="001E7AE1">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30F59523" w14:textId="45A03567"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6729D1" w14:textId="2E2D9ABE" w:rsidR="001E7AE1" w:rsidRDefault="001E7AE1" w:rsidP="001E7AE1">
            <w:pPr>
              <w:pStyle w:val="TAC"/>
              <w:keepNext w:val="0"/>
              <w:rPr>
                <w:lang w:eastAsia="ko-KR"/>
              </w:rPr>
            </w:pPr>
            <w:r>
              <w:rPr>
                <w:rFonts w:cs="Arial"/>
                <w:szCs w:val="18"/>
                <w:lang w:eastAsia="ko-KR"/>
              </w:rPr>
              <w:t>IMD4</w:t>
            </w:r>
          </w:p>
        </w:tc>
      </w:tr>
      <w:tr w:rsidR="001E7AE1" w14:paraId="670D9A52" w14:textId="77777777" w:rsidTr="00842524">
        <w:trPr>
          <w:trHeight w:val="187"/>
          <w:jc w:val="center"/>
        </w:trPr>
        <w:tc>
          <w:tcPr>
            <w:tcW w:w="2005" w:type="dxa"/>
            <w:tcBorders>
              <w:top w:val="nil"/>
              <w:left w:val="single" w:sz="4" w:space="0" w:color="auto"/>
              <w:bottom w:val="nil"/>
              <w:right w:val="single" w:sz="4" w:space="0" w:color="auto"/>
            </w:tcBorders>
          </w:tcPr>
          <w:p w14:paraId="358DB654"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9880CC" w14:textId="77777777" w:rsidR="001E7AE1" w:rsidRDefault="001E7AE1" w:rsidP="001E7AE1">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1C224" w14:textId="77777777" w:rsidR="001E7AE1" w:rsidRDefault="001E7AE1" w:rsidP="001E7AE1">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1A31D"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B66AD" w14:textId="77777777" w:rsidR="001E7AE1" w:rsidRDefault="001E7AE1" w:rsidP="001E7AE1">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EDE33" w14:textId="77777777" w:rsidR="001E7AE1" w:rsidRDefault="001E7AE1" w:rsidP="001E7AE1">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F452F"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FE032C" w14:textId="26963B33"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CCACCB" w14:textId="6C69D4A3" w:rsidR="001E7AE1" w:rsidRDefault="001E7AE1" w:rsidP="001E7AE1">
            <w:pPr>
              <w:pStyle w:val="TAC"/>
              <w:keepNext w:val="0"/>
              <w:rPr>
                <w:lang w:eastAsia="ko-KR"/>
              </w:rPr>
            </w:pPr>
            <w:r>
              <w:t>N/A</w:t>
            </w:r>
          </w:p>
        </w:tc>
      </w:tr>
      <w:tr w:rsidR="001E7AE1" w14:paraId="6665271F" w14:textId="77777777" w:rsidTr="00842524">
        <w:trPr>
          <w:trHeight w:val="187"/>
          <w:jc w:val="center"/>
        </w:trPr>
        <w:tc>
          <w:tcPr>
            <w:tcW w:w="2005" w:type="dxa"/>
            <w:tcBorders>
              <w:top w:val="nil"/>
              <w:left w:val="single" w:sz="4" w:space="0" w:color="auto"/>
              <w:bottom w:val="nil"/>
              <w:right w:val="single" w:sz="4" w:space="0" w:color="auto"/>
            </w:tcBorders>
          </w:tcPr>
          <w:p w14:paraId="0FE62CEF"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568AF1" w14:textId="77777777" w:rsidR="001E7AE1" w:rsidRDefault="001E7AE1" w:rsidP="001E7AE1">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D0947" w14:textId="77777777" w:rsidR="001E7AE1" w:rsidRDefault="001E7AE1" w:rsidP="001E7AE1">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9DECE" w14:textId="77777777" w:rsidR="001E7AE1" w:rsidRDefault="001E7AE1" w:rsidP="001E7AE1">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561F8" w14:textId="77777777" w:rsidR="001E7AE1" w:rsidRDefault="001E7AE1" w:rsidP="001E7AE1">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C5ED5" w14:textId="77777777" w:rsidR="001E7AE1" w:rsidRDefault="001E7AE1" w:rsidP="001E7AE1">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FECEE6" w14:textId="77777777" w:rsidR="001E7AE1" w:rsidRDefault="001E7AE1" w:rsidP="001E7AE1">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5405E6" w14:textId="330F6B80" w:rsidR="001E7AE1" w:rsidRDefault="001E7AE1" w:rsidP="001E7AE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3392C" w14:textId="719BD1C2" w:rsidR="001E7AE1" w:rsidRDefault="001E7AE1" w:rsidP="001E7AE1">
            <w:pPr>
              <w:pStyle w:val="TAC"/>
              <w:keepNext w:val="0"/>
              <w:rPr>
                <w:lang w:eastAsia="ko-KR"/>
              </w:rPr>
            </w:pPr>
            <w:r>
              <w:t>N/A</w:t>
            </w:r>
          </w:p>
        </w:tc>
      </w:tr>
      <w:tr w:rsidR="001E7AE1" w14:paraId="5F0FE46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19ABDCE" w14:textId="77777777" w:rsidR="001E7AE1" w:rsidRDefault="001E7AE1" w:rsidP="001E7AE1">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0771B" w14:textId="77777777" w:rsidR="001E7AE1" w:rsidRDefault="001E7AE1" w:rsidP="001E7AE1">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61688" w14:textId="01CAEB87" w:rsidR="001E7AE1" w:rsidRDefault="001E7AE1" w:rsidP="001E7AE1">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EB4370" w14:textId="77777777" w:rsidR="001E7AE1" w:rsidRDefault="001E7AE1" w:rsidP="001E7AE1">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6E5F9" w14:textId="60BA4AD2" w:rsidR="001E7AE1" w:rsidRDefault="001E7AE1" w:rsidP="001E7AE1">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14379" w14:textId="77777777" w:rsidR="001E7AE1" w:rsidRDefault="001E7AE1" w:rsidP="001E7AE1">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F62D68" w14:textId="77777777" w:rsidR="001E7AE1" w:rsidRDefault="001E7AE1" w:rsidP="001E7AE1">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1A38CE51" w14:textId="65D53DA5" w:rsidR="001E7AE1" w:rsidRDefault="001E7AE1" w:rsidP="001E7AE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FC39C" w14:textId="73B6D831" w:rsidR="001E7AE1" w:rsidRDefault="001E7AE1" w:rsidP="001E7AE1">
            <w:pPr>
              <w:pStyle w:val="TAC"/>
              <w:keepNext w:val="0"/>
              <w:rPr>
                <w:lang w:eastAsia="ko-KR"/>
              </w:rPr>
            </w:pPr>
            <w:r>
              <w:rPr>
                <w:rFonts w:cs="Arial"/>
                <w:szCs w:val="18"/>
                <w:lang w:eastAsia="ko-KR"/>
              </w:rPr>
              <w:t>IMD5</w:t>
            </w:r>
          </w:p>
        </w:tc>
      </w:tr>
      <w:tr w:rsidR="001E7AE1" w14:paraId="41F231C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FBA2E1D" w14:textId="77777777" w:rsidR="001E7AE1" w:rsidRDefault="001E7AE1" w:rsidP="001E7AE1">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2488018D" w14:textId="77777777" w:rsidR="001E7AE1" w:rsidRDefault="001E7AE1" w:rsidP="001E7AE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0B0512C" w14:textId="4890CE6E" w:rsidR="001E7AE1" w:rsidRDefault="001E7AE1" w:rsidP="001E7AE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26BB62" w14:textId="77777777" w:rsidR="001E7AE1" w:rsidRDefault="001E7AE1" w:rsidP="001E7AE1">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EF7380" w14:textId="764C2AE6" w:rsidR="001E7AE1" w:rsidRDefault="001E7AE1" w:rsidP="001E7AE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42EA143" w14:textId="77777777" w:rsidR="001E7AE1" w:rsidRDefault="001E7AE1" w:rsidP="001E7AE1">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BED3DD0" w14:textId="77777777" w:rsidR="001E7AE1" w:rsidRDefault="001E7AE1" w:rsidP="001E7AE1">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769306D" w14:textId="77777777" w:rsidR="001E7AE1" w:rsidRDefault="001E7AE1" w:rsidP="001E7AE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739399" w14:textId="77777777" w:rsidR="001E7AE1" w:rsidRDefault="001E7AE1" w:rsidP="001E7AE1">
            <w:pPr>
              <w:pStyle w:val="TAC"/>
              <w:rPr>
                <w:lang w:eastAsia="zh-CN"/>
              </w:rPr>
            </w:pPr>
            <w:r>
              <w:rPr>
                <w:lang w:eastAsia="ko-KR"/>
              </w:rPr>
              <w:t>IMD</w:t>
            </w:r>
            <w:r>
              <w:rPr>
                <w:lang w:val="en-US" w:eastAsia="zh-CN"/>
              </w:rPr>
              <w:t>5</w:t>
            </w:r>
          </w:p>
        </w:tc>
      </w:tr>
      <w:tr w:rsidR="001E7AE1" w14:paraId="79C81ED0" w14:textId="77777777" w:rsidTr="00842524">
        <w:trPr>
          <w:trHeight w:val="187"/>
          <w:jc w:val="center"/>
        </w:trPr>
        <w:tc>
          <w:tcPr>
            <w:tcW w:w="2005" w:type="dxa"/>
            <w:tcBorders>
              <w:top w:val="nil"/>
              <w:left w:val="single" w:sz="4" w:space="0" w:color="auto"/>
              <w:bottom w:val="nil"/>
              <w:right w:val="single" w:sz="4" w:space="0" w:color="auto"/>
            </w:tcBorders>
          </w:tcPr>
          <w:p w14:paraId="036D111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3558C1" w14:textId="77777777" w:rsidR="001E7AE1" w:rsidRDefault="001E7AE1" w:rsidP="001E7AE1">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3B9A9CD6" w14:textId="77777777" w:rsidR="001E7AE1" w:rsidRDefault="001E7AE1" w:rsidP="001E7AE1">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57F847A" w14:textId="77777777" w:rsidR="001E7AE1" w:rsidRDefault="001E7AE1" w:rsidP="001E7AE1">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0A01C7" w14:textId="77777777" w:rsidR="001E7AE1" w:rsidRDefault="001E7AE1" w:rsidP="001E7AE1">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F317BF" w14:textId="77777777" w:rsidR="001E7AE1" w:rsidRDefault="001E7AE1" w:rsidP="001E7AE1">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2E2B5F5" w14:textId="77777777" w:rsidR="001E7AE1" w:rsidRDefault="001E7AE1" w:rsidP="001E7AE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6B3AFD"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2E496" w14:textId="77777777" w:rsidR="001E7AE1" w:rsidRDefault="001E7AE1" w:rsidP="001E7AE1">
            <w:pPr>
              <w:pStyle w:val="TAC"/>
              <w:rPr>
                <w:lang w:eastAsia="zh-CN"/>
              </w:rPr>
            </w:pPr>
            <w:r>
              <w:rPr>
                <w:lang w:eastAsia="zh-CN"/>
              </w:rPr>
              <w:t>N/A</w:t>
            </w:r>
          </w:p>
        </w:tc>
      </w:tr>
      <w:tr w:rsidR="001E7AE1" w14:paraId="2963229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D5306F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3F7093" w14:textId="77777777" w:rsidR="001E7AE1" w:rsidRDefault="001E7AE1" w:rsidP="001E7AE1">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DCE8362" w14:textId="77777777" w:rsidR="001E7AE1" w:rsidRDefault="001E7AE1" w:rsidP="001E7AE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693011E" w14:textId="77777777" w:rsidR="001E7AE1" w:rsidRDefault="001E7AE1" w:rsidP="001E7AE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9ED6C8" w14:textId="77777777" w:rsidR="001E7AE1" w:rsidRDefault="001E7AE1" w:rsidP="001E7AE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A28C4C" w14:textId="77777777" w:rsidR="001E7AE1" w:rsidRDefault="001E7AE1" w:rsidP="001E7AE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EED310C" w14:textId="77777777" w:rsidR="001E7AE1" w:rsidRDefault="001E7AE1" w:rsidP="001E7AE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7F99B7" w14:textId="77777777" w:rsidR="001E7AE1" w:rsidRDefault="001E7AE1" w:rsidP="001E7AE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38BACC" w14:textId="77777777" w:rsidR="001E7AE1" w:rsidRDefault="001E7AE1" w:rsidP="001E7AE1">
            <w:pPr>
              <w:pStyle w:val="TAC"/>
              <w:rPr>
                <w:lang w:eastAsia="zh-CN"/>
              </w:rPr>
            </w:pPr>
            <w:r>
              <w:rPr>
                <w:lang w:eastAsia="zh-CN"/>
              </w:rPr>
              <w:t>N/A</w:t>
            </w:r>
          </w:p>
        </w:tc>
      </w:tr>
      <w:tr w:rsidR="001E7AE1" w14:paraId="3240C0EA" w14:textId="77777777" w:rsidTr="00842524">
        <w:trPr>
          <w:trHeight w:val="187"/>
          <w:jc w:val="center"/>
        </w:trPr>
        <w:tc>
          <w:tcPr>
            <w:tcW w:w="2005" w:type="dxa"/>
            <w:tcBorders>
              <w:top w:val="nil"/>
              <w:left w:val="single" w:sz="4" w:space="0" w:color="auto"/>
              <w:bottom w:val="nil"/>
              <w:right w:val="single" w:sz="4" w:space="0" w:color="auto"/>
            </w:tcBorders>
            <w:hideMark/>
          </w:tcPr>
          <w:p w14:paraId="5B32C5B5" w14:textId="77777777" w:rsidR="001E7AE1" w:rsidRDefault="001E7AE1" w:rsidP="001E7AE1">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5D79C33"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B903C7F" w14:textId="77777777" w:rsidR="001E7AE1" w:rsidRDefault="001E7AE1" w:rsidP="001E7AE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76DCA8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FF5037"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B55081" w14:textId="77777777" w:rsidR="001E7AE1" w:rsidRDefault="001E7AE1" w:rsidP="001E7AE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0DE4EE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5352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540497" w14:textId="77777777" w:rsidR="001E7AE1" w:rsidRDefault="001E7AE1" w:rsidP="001E7AE1">
            <w:pPr>
              <w:pStyle w:val="TAC"/>
            </w:pPr>
            <w:r>
              <w:t>N/A</w:t>
            </w:r>
          </w:p>
        </w:tc>
      </w:tr>
      <w:tr w:rsidR="001E7AE1" w14:paraId="4E0CD603" w14:textId="77777777" w:rsidTr="00842524">
        <w:trPr>
          <w:trHeight w:val="187"/>
          <w:jc w:val="center"/>
        </w:trPr>
        <w:tc>
          <w:tcPr>
            <w:tcW w:w="2005" w:type="dxa"/>
            <w:tcBorders>
              <w:top w:val="nil"/>
              <w:left w:val="single" w:sz="4" w:space="0" w:color="auto"/>
              <w:bottom w:val="nil"/>
              <w:right w:val="single" w:sz="4" w:space="0" w:color="auto"/>
            </w:tcBorders>
          </w:tcPr>
          <w:p w14:paraId="7935A35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C8B3D3"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A77081" w14:textId="77777777" w:rsidR="001E7AE1" w:rsidRDefault="001E7AE1" w:rsidP="001E7AE1">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993F050"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76F2AD"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D488081" w14:textId="77777777" w:rsidR="001E7AE1" w:rsidRDefault="001E7AE1" w:rsidP="001E7AE1">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1176D4C5"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CD3F71"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079C87" w14:textId="77777777" w:rsidR="001E7AE1" w:rsidRDefault="001E7AE1" w:rsidP="001E7AE1">
            <w:pPr>
              <w:pStyle w:val="TAC"/>
            </w:pPr>
            <w:r>
              <w:t>N/A</w:t>
            </w:r>
          </w:p>
        </w:tc>
      </w:tr>
      <w:tr w:rsidR="001E7AE1" w14:paraId="3DB51042" w14:textId="77777777" w:rsidTr="00842524">
        <w:trPr>
          <w:trHeight w:val="187"/>
          <w:jc w:val="center"/>
        </w:trPr>
        <w:tc>
          <w:tcPr>
            <w:tcW w:w="2005" w:type="dxa"/>
            <w:tcBorders>
              <w:top w:val="nil"/>
              <w:left w:val="single" w:sz="4" w:space="0" w:color="auto"/>
              <w:bottom w:val="nil"/>
              <w:right w:val="single" w:sz="4" w:space="0" w:color="auto"/>
            </w:tcBorders>
          </w:tcPr>
          <w:p w14:paraId="5D7B0B4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6D7D7C"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773E933" w14:textId="6316AAB2"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C5F34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1231D9" w14:textId="779F534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0F29E0" w14:textId="77777777" w:rsidR="001E7AE1" w:rsidRDefault="001E7AE1" w:rsidP="001E7AE1">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02C63A44" w14:textId="77777777" w:rsidR="001E7AE1" w:rsidRDefault="001E7AE1" w:rsidP="001E7AE1">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09B5E58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33F119" w14:textId="77777777" w:rsidR="001E7AE1" w:rsidRDefault="001E7AE1" w:rsidP="001E7AE1">
            <w:pPr>
              <w:pStyle w:val="TAC"/>
            </w:pPr>
            <w:r>
              <w:t>IMD5</w:t>
            </w:r>
          </w:p>
        </w:tc>
      </w:tr>
      <w:tr w:rsidR="001E7AE1" w14:paraId="636B24F7" w14:textId="77777777" w:rsidTr="00842524">
        <w:trPr>
          <w:trHeight w:val="187"/>
          <w:jc w:val="center"/>
        </w:trPr>
        <w:tc>
          <w:tcPr>
            <w:tcW w:w="2005" w:type="dxa"/>
            <w:tcBorders>
              <w:top w:val="nil"/>
              <w:left w:val="single" w:sz="4" w:space="0" w:color="auto"/>
              <w:bottom w:val="nil"/>
              <w:right w:val="single" w:sz="4" w:space="0" w:color="auto"/>
            </w:tcBorders>
          </w:tcPr>
          <w:p w14:paraId="663D89C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C937A"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612A1E2" w14:textId="77777777" w:rsidR="001E7AE1" w:rsidRDefault="001E7AE1" w:rsidP="001E7AE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3D950E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0102F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DC5464" w14:textId="77777777" w:rsidR="001E7AE1" w:rsidRDefault="001E7AE1" w:rsidP="001E7AE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79E47E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3894D9"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B32A50" w14:textId="77777777" w:rsidR="001E7AE1" w:rsidRDefault="001E7AE1" w:rsidP="001E7AE1">
            <w:pPr>
              <w:pStyle w:val="TAC"/>
            </w:pPr>
            <w:r>
              <w:t>N/A</w:t>
            </w:r>
          </w:p>
        </w:tc>
      </w:tr>
      <w:tr w:rsidR="001E7AE1" w14:paraId="5DA6C092" w14:textId="77777777" w:rsidTr="00842524">
        <w:trPr>
          <w:trHeight w:val="187"/>
          <w:jc w:val="center"/>
        </w:trPr>
        <w:tc>
          <w:tcPr>
            <w:tcW w:w="2005" w:type="dxa"/>
            <w:tcBorders>
              <w:top w:val="nil"/>
              <w:left w:val="single" w:sz="4" w:space="0" w:color="auto"/>
              <w:bottom w:val="nil"/>
              <w:right w:val="single" w:sz="4" w:space="0" w:color="auto"/>
            </w:tcBorders>
          </w:tcPr>
          <w:p w14:paraId="2075F2C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EF3DA4"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01CA0C1" w14:textId="77777777" w:rsidR="001E7AE1" w:rsidRDefault="001E7AE1" w:rsidP="001E7AE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55006B2"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1DBACC"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193FFAC" w14:textId="77777777" w:rsidR="001E7AE1" w:rsidRDefault="001E7AE1" w:rsidP="001E7AE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5C441FA"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23DB2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9B3E03" w14:textId="77777777" w:rsidR="001E7AE1" w:rsidRDefault="001E7AE1" w:rsidP="001E7AE1">
            <w:pPr>
              <w:pStyle w:val="TAC"/>
            </w:pPr>
            <w:r>
              <w:t>N/A</w:t>
            </w:r>
          </w:p>
        </w:tc>
      </w:tr>
      <w:tr w:rsidR="001E7AE1" w14:paraId="6CD8D617" w14:textId="77777777" w:rsidTr="00842524">
        <w:trPr>
          <w:trHeight w:val="187"/>
          <w:jc w:val="center"/>
        </w:trPr>
        <w:tc>
          <w:tcPr>
            <w:tcW w:w="2005" w:type="dxa"/>
            <w:tcBorders>
              <w:top w:val="nil"/>
              <w:left w:val="single" w:sz="4" w:space="0" w:color="auto"/>
              <w:bottom w:val="nil"/>
              <w:right w:val="single" w:sz="4" w:space="0" w:color="auto"/>
            </w:tcBorders>
          </w:tcPr>
          <w:p w14:paraId="613685D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B88888"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95A8892" w14:textId="364B3BEA"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36279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99FB44" w14:textId="7F46479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491BA5" w14:textId="77777777" w:rsidR="001E7AE1" w:rsidRDefault="001E7AE1" w:rsidP="001E7AE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2B67A45" w14:textId="77777777" w:rsidR="001E7AE1" w:rsidRDefault="001E7AE1" w:rsidP="001E7AE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D7D8BD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69E091" w14:textId="77777777" w:rsidR="001E7AE1" w:rsidRDefault="001E7AE1" w:rsidP="001E7AE1">
            <w:pPr>
              <w:pStyle w:val="TAC"/>
            </w:pPr>
            <w:r>
              <w:t>IMD3</w:t>
            </w:r>
          </w:p>
        </w:tc>
      </w:tr>
      <w:tr w:rsidR="001E7AE1" w14:paraId="1FB0D2C3" w14:textId="77777777" w:rsidTr="00842524">
        <w:trPr>
          <w:trHeight w:val="187"/>
          <w:jc w:val="center"/>
        </w:trPr>
        <w:tc>
          <w:tcPr>
            <w:tcW w:w="2005" w:type="dxa"/>
            <w:tcBorders>
              <w:top w:val="nil"/>
              <w:left w:val="single" w:sz="4" w:space="0" w:color="auto"/>
              <w:bottom w:val="nil"/>
              <w:right w:val="single" w:sz="4" w:space="0" w:color="auto"/>
            </w:tcBorders>
          </w:tcPr>
          <w:p w14:paraId="559A322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820CE8"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335EFDA" w14:textId="77777777" w:rsidR="001E7AE1" w:rsidRDefault="001E7AE1" w:rsidP="001E7AE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73F7AA6"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51274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5C4A60" w14:textId="77777777" w:rsidR="001E7AE1" w:rsidRDefault="001E7AE1" w:rsidP="001E7AE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49E033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E339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3EF7B0" w14:textId="77777777" w:rsidR="001E7AE1" w:rsidRDefault="001E7AE1" w:rsidP="001E7AE1">
            <w:pPr>
              <w:pStyle w:val="TAC"/>
            </w:pPr>
            <w:r>
              <w:t>N/A</w:t>
            </w:r>
          </w:p>
        </w:tc>
      </w:tr>
      <w:tr w:rsidR="001E7AE1" w14:paraId="2F0EFF94" w14:textId="77777777" w:rsidTr="00842524">
        <w:trPr>
          <w:trHeight w:val="187"/>
          <w:jc w:val="center"/>
        </w:trPr>
        <w:tc>
          <w:tcPr>
            <w:tcW w:w="2005" w:type="dxa"/>
            <w:tcBorders>
              <w:top w:val="nil"/>
              <w:left w:val="single" w:sz="4" w:space="0" w:color="auto"/>
              <w:bottom w:val="nil"/>
              <w:right w:val="single" w:sz="4" w:space="0" w:color="auto"/>
            </w:tcBorders>
          </w:tcPr>
          <w:p w14:paraId="5D9242A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4DDC2"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E8C3F6E" w14:textId="77777777" w:rsidR="001E7AE1" w:rsidRDefault="001E7AE1" w:rsidP="001E7AE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56A44A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D80DCA"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95B96E" w14:textId="77777777" w:rsidR="001E7AE1" w:rsidRDefault="001E7AE1" w:rsidP="001E7AE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21F76989"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98659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7D3961" w14:textId="77777777" w:rsidR="001E7AE1" w:rsidRDefault="001E7AE1" w:rsidP="001E7AE1">
            <w:pPr>
              <w:pStyle w:val="TAC"/>
            </w:pPr>
            <w:r>
              <w:t>N/A</w:t>
            </w:r>
          </w:p>
        </w:tc>
      </w:tr>
      <w:tr w:rsidR="001E7AE1" w14:paraId="142C900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D6F933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FF654"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E49E1D7" w14:textId="46344B0F"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69A92F"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8C2CC4" w14:textId="5F306014"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9E39FD" w14:textId="77777777" w:rsidR="001E7AE1" w:rsidRDefault="001E7AE1" w:rsidP="001E7AE1">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C237022" w14:textId="77777777" w:rsidR="001E7AE1" w:rsidRDefault="001E7AE1" w:rsidP="001E7AE1">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6919E4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728A33" w14:textId="77777777" w:rsidR="001E7AE1" w:rsidRDefault="001E7AE1" w:rsidP="001E7AE1">
            <w:pPr>
              <w:pStyle w:val="TAC"/>
            </w:pPr>
            <w:r>
              <w:t>IMD3</w:t>
            </w:r>
            <w:r w:rsidRPr="0021769E">
              <w:rPr>
                <w:vertAlign w:val="superscript"/>
              </w:rPr>
              <w:t>1</w:t>
            </w:r>
          </w:p>
        </w:tc>
      </w:tr>
      <w:tr w:rsidR="001E7AE1" w14:paraId="0740800E"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C9E6404" w14:textId="77777777" w:rsidR="001E7AE1" w:rsidRDefault="001E7AE1" w:rsidP="001E7AE1">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336FB084"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ED3813B" w14:textId="77777777" w:rsidR="001E7AE1" w:rsidRDefault="001E7AE1" w:rsidP="001E7AE1">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7311A6F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407A6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A56FC1" w14:textId="77777777" w:rsidR="001E7AE1" w:rsidRDefault="001E7AE1" w:rsidP="001E7AE1">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18BD15E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FD3F9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7E52F0" w14:textId="77777777" w:rsidR="001E7AE1" w:rsidRDefault="001E7AE1" w:rsidP="001E7AE1">
            <w:pPr>
              <w:pStyle w:val="TAC"/>
            </w:pPr>
            <w:r>
              <w:t>N/A</w:t>
            </w:r>
          </w:p>
        </w:tc>
      </w:tr>
      <w:tr w:rsidR="001E7AE1" w14:paraId="5EA39E7A" w14:textId="77777777" w:rsidTr="00842524">
        <w:trPr>
          <w:trHeight w:val="187"/>
          <w:jc w:val="center"/>
        </w:trPr>
        <w:tc>
          <w:tcPr>
            <w:tcW w:w="2005" w:type="dxa"/>
            <w:tcBorders>
              <w:top w:val="nil"/>
              <w:left w:val="single" w:sz="4" w:space="0" w:color="auto"/>
              <w:bottom w:val="nil"/>
              <w:right w:val="single" w:sz="4" w:space="0" w:color="auto"/>
            </w:tcBorders>
          </w:tcPr>
          <w:p w14:paraId="507D5BC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3687BA"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B01F1BD" w14:textId="77777777" w:rsidR="001E7AE1" w:rsidRDefault="001E7AE1" w:rsidP="001E7AE1">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44A3D393"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F8883D"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8F8431" w14:textId="77777777" w:rsidR="001E7AE1" w:rsidRDefault="001E7AE1" w:rsidP="001E7AE1">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64CF4B8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9254C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CC7B51" w14:textId="77777777" w:rsidR="001E7AE1" w:rsidRDefault="001E7AE1" w:rsidP="001E7AE1">
            <w:pPr>
              <w:pStyle w:val="TAC"/>
            </w:pPr>
            <w:r>
              <w:t>N/A</w:t>
            </w:r>
          </w:p>
        </w:tc>
      </w:tr>
      <w:tr w:rsidR="001E7AE1" w14:paraId="450DD5CD" w14:textId="77777777" w:rsidTr="00842524">
        <w:trPr>
          <w:trHeight w:val="187"/>
          <w:jc w:val="center"/>
        </w:trPr>
        <w:tc>
          <w:tcPr>
            <w:tcW w:w="2005" w:type="dxa"/>
            <w:tcBorders>
              <w:top w:val="nil"/>
              <w:left w:val="single" w:sz="4" w:space="0" w:color="auto"/>
              <w:bottom w:val="nil"/>
              <w:right w:val="single" w:sz="4" w:space="0" w:color="auto"/>
            </w:tcBorders>
          </w:tcPr>
          <w:p w14:paraId="4603962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4E663" w14:textId="77777777" w:rsidR="001E7AE1" w:rsidRDefault="001E7AE1" w:rsidP="001E7AE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B27139E" w14:textId="5DE2D31A"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288252"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1C492B" w14:textId="61C9859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E2FFE78" w14:textId="77777777" w:rsidR="001E7AE1" w:rsidRDefault="001E7AE1" w:rsidP="001E7AE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32420136" w14:textId="77777777" w:rsidR="001E7AE1" w:rsidRDefault="001E7AE1" w:rsidP="001E7AE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935304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89444A" w14:textId="77777777" w:rsidR="001E7AE1" w:rsidRDefault="001E7AE1" w:rsidP="001E7AE1">
            <w:pPr>
              <w:pStyle w:val="TAC"/>
            </w:pPr>
            <w:r>
              <w:t>IMD3</w:t>
            </w:r>
          </w:p>
        </w:tc>
      </w:tr>
      <w:tr w:rsidR="001E7AE1" w14:paraId="31CE3395" w14:textId="77777777" w:rsidTr="00842524">
        <w:trPr>
          <w:trHeight w:val="187"/>
          <w:jc w:val="center"/>
        </w:trPr>
        <w:tc>
          <w:tcPr>
            <w:tcW w:w="2005" w:type="dxa"/>
            <w:tcBorders>
              <w:top w:val="nil"/>
              <w:left w:val="single" w:sz="4" w:space="0" w:color="auto"/>
              <w:bottom w:val="nil"/>
              <w:right w:val="single" w:sz="4" w:space="0" w:color="auto"/>
            </w:tcBorders>
          </w:tcPr>
          <w:p w14:paraId="3ECFEA5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5D2541" w14:textId="77777777" w:rsidR="001E7AE1" w:rsidRDefault="001E7AE1" w:rsidP="001E7AE1">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56B03CF" w14:textId="0B175A23"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7DE3D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9A2EBC" w14:textId="19E9A77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FF994A" w14:textId="77777777" w:rsidR="001E7AE1" w:rsidRDefault="001E7AE1" w:rsidP="001E7AE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AA8B886" w14:textId="77777777" w:rsidR="001E7AE1" w:rsidRDefault="001E7AE1" w:rsidP="001E7AE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5BBC445"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6571DE" w14:textId="77777777" w:rsidR="001E7AE1" w:rsidRDefault="001E7AE1" w:rsidP="001E7AE1">
            <w:pPr>
              <w:pStyle w:val="TAC"/>
            </w:pPr>
            <w:r>
              <w:t>IMD3</w:t>
            </w:r>
          </w:p>
        </w:tc>
      </w:tr>
      <w:tr w:rsidR="001E7AE1" w14:paraId="03664EEB" w14:textId="77777777" w:rsidTr="00842524">
        <w:trPr>
          <w:trHeight w:val="187"/>
          <w:jc w:val="center"/>
        </w:trPr>
        <w:tc>
          <w:tcPr>
            <w:tcW w:w="2005" w:type="dxa"/>
            <w:tcBorders>
              <w:top w:val="nil"/>
              <w:left w:val="single" w:sz="4" w:space="0" w:color="auto"/>
              <w:bottom w:val="nil"/>
              <w:right w:val="single" w:sz="4" w:space="0" w:color="auto"/>
            </w:tcBorders>
          </w:tcPr>
          <w:p w14:paraId="4E9D9E1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C7A737" w14:textId="77777777" w:rsidR="001E7AE1" w:rsidRDefault="001E7AE1" w:rsidP="001E7AE1">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96692F0" w14:textId="77777777" w:rsidR="001E7AE1" w:rsidRDefault="001E7AE1" w:rsidP="001E7AE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6F1FF69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443DB3"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FFC815" w14:textId="77777777" w:rsidR="001E7AE1" w:rsidRDefault="001E7AE1" w:rsidP="001E7AE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6BAB8F1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9E424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6233B3" w14:textId="77777777" w:rsidR="001E7AE1" w:rsidRDefault="001E7AE1" w:rsidP="001E7AE1">
            <w:pPr>
              <w:pStyle w:val="TAC"/>
            </w:pPr>
            <w:r>
              <w:t>N/A</w:t>
            </w:r>
          </w:p>
        </w:tc>
      </w:tr>
      <w:tr w:rsidR="001E7AE1" w14:paraId="05178E44"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6EE4EA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7EB4" w14:textId="77777777" w:rsidR="001E7AE1" w:rsidRDefault="001E7AE1" w:rsidP="001E7AE1">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E48C823" w14:textId="77777777" w:rsidR="001E7AE1" w:rsidRDefault="001E7AE1" w:rsidP="001E7AE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932AD3A"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2C3AA0"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D1DA93" w14:textId="77777777" w:rsidR="001E7AE1" w:rsidRDefault="001E7AE1" w:rsidP="001E7AE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4BB1A1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E3976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35129A" w14:textId="77777777" w:rsidR="001E7AE1" w:rsidRDefault="001E7AE1" w:rsidP="001E7AE1">
            <w:pPr>
              <w:pStyle w:val="TAC"/>
            </w:pPr>
            <w:r>
              <w:t>N/A</w:t>
            </w:r>
          </w:p>
        </w:tc>
      </w:tr>
      <w:tr w:rsidR="001E7AE1" w14:paraId="3276AB71"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B984F7" w14:textId="77777777" w:rsidR="001E7AE1" w:rsidRDefault="001E7AE1" w:rsidP="001E7AE1">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2F2EF5C3" w14:textId="77777777" w:rsidR="001E7AE1" w:rsidRDefault="001E7AE1" w:rsidP="001E7AE1">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970166" w14:textId="77777777" w:rsidR="001E7AE1" w:rsidRDefault="001E7AE1" w:rsidP="001E7AE1">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371D6B70" w14:textId="77777777" w:rsidR="001E7AE1" w:rsidRDefault="001E7AE1" w:rsidP="001E7AE1">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AF892A" w14:textId="77777777" w:rsidR="001E7AE1" w:rsidRDefault="001E7AE1" w:rsidP="001E7AE1">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2E1C86" w14:textId="77777777" w:rsidR="001E7AE1" w:rsidRDefault="001E7AE1" w:rsidP="001E7AE1">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091BB8" w14:textId="77777777" w:rsidR="001E7AE1" w:rsidRDefault="001E7AE1" w:rsidP="001E7AE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792FEB" w14:textId="77777777" w:rsidR="001E7AE1" w:rsidRDefault="001E7AE1" w:rsidP="001E7AE1">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B302E8C" w14:textId="77777777" w:rsidR="001E7AE1" w:rsidRDefault="001E7AE1" w:rsidP="001E7AE1">
            <w:pPr>
              <w:pStyle w:val="TAC"/>
            </w:pPr>
            <w:r>
              <w:rPr>
                <w:szCs w:val="18"/>
              </w:rPr>
              <w:t>N/A</w:t>
            </w:r>
          </w:p>
        </w:tc>
      </w:tr>
      <w:tr w:rsidR="001E7AE1" w14:paraId="5571A75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D9BEE30" w14:textId="77777777" w:rsidR="001E7AE1" w:rsidRDefault="001E7AE1" w:rsidP="001E7AE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0D5CA3" w14:textId="77777777" w:rsidR="001E7AE1" w:rsidRDefault="001E7AE1" w:rsidP="001E7AE1">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5A7B1B5" w14:textId="77777777" w:rsidR="001E7AE1" w:rsidRDefault="001E7AE1" w:rsidP="001E7AE1">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4D593416" w14:textId="77777777" w:rsidR="001E7AE1" w:rsidRDefault="001E7AE1" w:rsidP="001E7AE1">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723006D5" w14:textId="77777777" w:rsidR="001E7AE1" w:rsidRDefault="001E7AE1" w:rsidP="001E7AE1">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783073A" w14:textId="77777777" w:rsidR="001E7AE1" w:rsidRDefault="001E7AE1" w:rsidP="001E7AE1">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38B8FAA3" w14:textId="77777777" w:rsidR="001E7AE1" w:rsidRDefault="001E7AE1" w:rsidP="001E7AE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740C64" w14:textId="77777777" w:rsidR="001E7AE1" w:rsidRDefault="001E7AE1" w:rsidP="001E7AE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0C359E" w14:textId="77777777" w:rsidR="001E7AE1" w:rsidRDefault="001E7AE1" w:rsidP="001E7AE1">
            <w:pPr>
              <w:pStyle w:val="TAC"/>
            </w:pPr>
            <w:r>
              <w:rPr>
                <w:szCs w:val="18"/>
              </w:rPr>
              <w:t>N/A</w:t>
            </w:r>
          </w:p>
        </w:tc>
      </w:tr>
      <w:tr w:rsidR="001E7AE1" w14:paraId="03FCF7A1"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042DB69C" w14:textId="77777777" w:rsidR="001E7AE1" w:rsidRDefault="001E7AE1" w:rsidP="001E7AE1">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C337C4" w14:textId="77777777" w:rsidR="001E7AE1" w:rsidRDefault="001E7AE1" w:rsidP="001E7AE1">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43F43C7" w14:textId="33CB37C9" w:rsidR="001E7AE1" w:rsidRDefault="001E7AE1" w:rsidP="001E7AE1">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180083" w14:textId="77777777" w:rsidR="001E7AE1" w:rsidRDefault="001E7AE1" w:rsidP="001E7AE1">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D8658C" w14:textId="1627D78A" w:rsidR="001E7AE1" w:rsidRDefault="001E7AE1" w:rsidP="001E7AE1">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BCA266" w14:textId="77777777" w:rsidR="001E7AE1" w:rsidRDefault="001E7AE1" w:rsidP="001E7AE1">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24AEE452" w14:textId="77777777" w:rsidR="001E7AE1" w:rsidRDefault="001E7AE1" w:rsidP="001E7AE1">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479D948" w14:textId="77777777" w:rsidR="001E7AE1" w:rsidRDefault="001E7AE1" w:rsidP="001E7AE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6235191" w14:textId="1087BE38" w:rsidR="001E7AE1" w:rsidRDefault="001E7AE1" w:rsidP="001E7AE1">
            <w:pPr>
              <w:pStyle w:val="TAC"/>
            </w:pPr>
            <w:r>
              <w:rPr>
                <w:rFonts w:cs="Arial"/>
                <w:szCs w:val="18"/>
                <w:lang w:eastAsia="ko-KR"/>
              </w:rPr>
              <w:t>IMD3</w:t>
            </w:r>
            <w:r>
              <w:rPr>
                <w:rFonts w:cs="Arial"/>
                <w:szCs w:val="18"/>
                <w:vertAlign w:val="superscript"/>
                <w:lang w:eastAsia="ko-KR"/>
              </w:rPr>
              <w:t>1, 2</w:t>
            </w:r>
          </w:p>
        </w:tc>
      </w:tr>
      <w:tr w:rsidR="001E7AE1" w14:paraId="33C2310A"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B487B3" w14:textId="77777777" w:rsidR="001E7AE1" w:rsidRDefault="001E7AE1" w:rsidP="001E7AE1">
            <w:pPr>
              <w:pStyle w:val="TAC"/>
              <w:rPr>
                <w:rFonts w:cs="Arial"/>
                <w:szCs w:val="22"/>
                <w:lang w:val="en-US" w:eastAsia="zh-CN"/>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1AC697F3" w14:textId="77777777" w:rsidR="001E7AE1" w:rsidRDefault="001E7AE1" w:rsidP="001E7AE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FC0086A" w14:textId="42992769"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0F9AC2" w14:textId="77777777" w:rsidR="001E7AE1" w:rsidRDefault="001E7AE1" w:rsidP="001E7AE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B0CC90" w14:textId="0889C269"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A459C0" w14:textId="77777777" w:rsidR="001E7AE1" w:rsidRDefault="001E7AE1" w:rsidP="001E7AE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7313DF62" w14:textId="77777777" w:rsidR="001E7AE1" w:rsidRDefault="001E7AE1" w:rsidP="001E7AE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5C6D9B20"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E50372" w14:textId="77777777" w:rsidR="001E7AE1" w:rsidRDefault="001E7AE1" w:rsidP="001E7AE1">
            <w:pPr>
              <w:pStyle w:val="TAC"/>
            </w:pPr>
            <w:r>
              <w:rPr>
                <w:rFonts w:eastAsia="Malgun Gothic"/>
                <w:lang w:eastAsia="ko-KR"/>
              </w:rPr>
              <w:t>IMD2</w:t>
            </w:r>
          </w:p>
        </w:tc>
      </w:tr>
      <w:tr w:rsidR="001E7AE1" w14:paraId="2B71264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BE01397"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5C6239" w14:textId="77777777" w:rsidR="001E7AE1" w:rsidRDefault="001E7AE1" w:rsidP="001E7AE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930DA6E" w14:textId="77777777" w:rsidR="001E7AE1" w:rsidRDefault="001E7AE1" w:rsidP="001E7AE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23890DE" w14:textId="77777777" w:rsidR="001E7AE1" w:rsidRDefault="001E7AE1" w:rsidP="001E7AE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1A6580" w14:textId="77777777" w:rsidR="001E7AE1" w:rsidRDefault="001E7AE1" w:rsidP="001E7AE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B4929B" w14:textId="77777777" w:rsidR="001E7AE1" w:rsidRDefault="001E7AE1" w:rsidP="001E7AE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468F323" w14:textId="77777777" w:rsidR="001E7AE1" w:rsidRDefault="001E7AE1" w:rsidP="001E7AE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4473B7"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17F079" w14:textId="77777777" w:rsidR="001E7AE1" w:rsidRDefault="001E7AE1" w:rsidP="001E7AE1">
            <w:pPr>
              <w:pStyle w:val="TAC"/>
            </w:pPr>
            <w:r>
              <w:rPr>
                <w:rFonts w:eastAsia="Malgun Gothic"/>
                <w:lang w:eastAsia="ko-KR"/>
              </w:rPr>
              <w:t>N/A</w:t>
            </w:r>
          </w:p>
        </w:tc>
      </w:tr>
      <w:tr w:rsidR="001E7AE1" w14:paraId="1AE92B0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ED54C5A"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DEF023" w14:textId="77777777" w:rsidR="001E7AE1" w:rsidRDefault="001E7AE1" w:rsidP="001E7AE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AF4794" w14:textId="77777777" w:rsidR="001E7AE1" w:rsidRDefault="001E7AE1" w:rsidP="001E7AE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3559E2F1" w14:textId="77777777" w:rsidR="001E7AE1" w:rsidRDefault="001E7AE1" w:rsidP="001E7AE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63F9C9" w14:textId="77777777" w:rsidR="001E7AE1" w:rsidRDefault="001E7AE1" w:rsidP="001E7AE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7283BD" w14:textId="77777777" w:rsidR="001E7AE1" w:rsidRDefault="001E7AE1" w:rsidP="001E7AE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634BCD5" w14:textId="77777777" w:rsidR="001E7AE1" w:rsidRDefault="001E7AE1" w:rsidP="001E7AE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3D02AF"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9CBC1A" w14:textId="77777777" w:rsidR="001E7AE1" w:rsidRDefault="001E7AE1" w:rsidP="001E7AE1">
            <w:pPr>
              <w:pStyle w:val="TAC"/>
            </w:pPr>
            <w:r>
              <w:rPr>
                <w:rFonts w:eastAsia="Malgun Gothic"/>
                <w:lang w:eastAsia="ko-KR"/>
              </w:rPr>
              <w:t>N/A</w:t>
            </w:r>
          </w:p>
        </w:tc>
      </w:tr>
      <w:tr w:rsidR="001E7AE1" w14:paraId="299C788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E258A5B"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39AFD6" w14:textId="77777777" w:rsidR="001E7AE1" w:rsidRDefault="001E7AE1" w:rsidP="001E7AE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D1B5214" w14:textId="27F3F2C3"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28789F" w14:textId="77777777" w:rsidR="001E7AE1" w:rsidRDefault="001E7AE1" w:rsidP="001E7AE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A8494E" w14:textId="54B4FAA8"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E114042" w14:textId="77777777" w:rsidR="001E7AE1" w:rsidRDefault="001E7AE1" w:rsidP="001E7AE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6DACE76" w14:textId="77777777" w:rsidR="001E7AE1" w:rsidRDefault="001E7AE1" w:rsidP="001E7AE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32F5E55"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42B812" w14:textId="77777777" w:rsidR="001E7AE1" w:rsidRDefault="001E7AE1" w:rsidP="001E7AE1">
            <w:pPr>
              <w:pStyle w:val="TAC"/>
            </w:pPr>
            <w:r>
              <w:rPr>
                <w:rFonts w:eastAsia="Malgun Gothic"/>
                <w:lang w:eastAsia="ko-KR"/>
              </w:rPr>
              <w:t>IMD5</w:t>
            </w:r>
          </w:p>
        </w:tc>
      </w:tr>
      <w:tr w:rsidR="001E7AE1" w14:paraId="18BC6A1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2C8EC1E"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73EA0" w14:textId="77777777" w:rsidR="001E7AE1" w:rsidRDefault="001E7AE1" w:rsidP="001E7AE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3CA4031" w14:textId="77777777" w:rsidR="001E7AE1" w:rsidRDefault="001E7AE1" w:rsidP="001E7AE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10D56E4" w14:textId="77777777" w:rsidR="001E7AE1" w:rsidRDefault="001E7AE1" w:rsidP="001E7AE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CB406C" w14:textId="77777777" w:rsidR="001E7AE1" w:rsidRDefault="001E7AE1" w:rsidP="001E7AE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732FAD" w14:textId="77777777" w:rsidR="001E7AE1" w:rsidRDefault="001E7AE1" w:rsidP="001E7AE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CF8BB6B" w14:textId="77777777" w:rsidR="001E7AE1" w:rsidRDefault="001E7AE1" w:rsidP="001E7AE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3ABADB"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F4C3C" w14:textId="77777777" w:rsidR="001E7AE1" w:rsidRDefault="001E7AE1" w:rsidP="001E7AE1">
            <w:pPr>
              <w:pStyle w:val="TAC"/>
            </w:pPr>
            <w:r>
              <w:rPr>
                <w:rFonts w:eastAsia="Malgun Gothic"/>
                <w:lang w:eastAsia="ko-KR"/>
              </w:rPr>
              <w:t>N/A</w:t>
            </w:r>
          </w:p>
        </w:tc>
      </w:tr>
      <w:tr w:rsidR="001E7AE1" w14:paraId="1F0149E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F3FF650"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926BE" w14:textId="77777777" w:rsidR="001E7AE1" w:rsidRDefault="001E7AE1" w:rsidP="001E7AE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CB00C08" w14:textId="77777777" w:rsidR="001E7AE1" w:rsidRDefault="001E7AE1" w:rsidP="001E7AE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8CA73E8" w14:textId="77777777" w:rsidR="001E7AE1" w:rsidRDefault="001E7AE1" w:rsidP="001E7AE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CD85CA" w14:textId="77777777" w:rsidR="001E7AE1" w:rsidRDefault="001E7AE1" w:rsidP="001E7AE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926F8D" w14:textId="77777777" w:rsidR="001E7AE1" w:rsidRDefault="001E7AE1" w:rsidP="001E7AE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8CE2D8B" w14:textId="77777777" w:rsidR="001E7AE1" w:rsidRDefault="001E7AE1" w:rsidP="001E7AE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6059C"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0222E3" w14:textId="77777777" w:rsidR="001E7AE1" w:rsidRDefault="001E7AE1" w:rsidP="001E7AE1">
            <w:pPr>
              <w:pStyle w:val="TAC"/>
            </w:pPr>
            <w:r>
              <w:rPr>
                <w:rFonts w:eastAsia="Malgun Gothic"/>
                <w:lang w:eastAsia="ko-KR"/>
              </w:rPr>
              <w:t>N/A</w:t>
            </w:r>
          </w:p>
        </w:tc>
      </w:tr>
      <w:tr w:rsidR="001E7AE1" w14:paraId="006D477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F7D5B9F"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08C6C" w14:textId="77777777" w:rsidR="001E7AE1" w:rsidRDefault="001E7AE1" w:rsidP="001E7AE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C87E4C5" w14:textId="77777777" w:rsidR="001E7AE1" w:rsidRDefault="001E7AE1" w:rsidP="001E7AE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4605C18" w14:textId="77777777" w:rsidR="001E7AE1" w:rsidRDefault="001E7AE1" w:rsidP="001E7AE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9C860" w14:textId="77777777" w:rsidR="001E7AE1" w:rsidRDefault="001E7AE1" w:rsidP="001E7AE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490BE8" w14:textId="77777777" w:rsidR="001E7AE1" w:rsidRDefault="001E7AE1" w:rsidP="001E7AE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E5A6EAB" w14:textId="77777777" w:rsidR="001E7AE1" w:rsidRDefault="001E7AE1" w:rsidP="001E7AE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4501D"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25900" w14:textId="77777777" w:rsidR="001E7AE1" w:rsidRDefault="001E7AE1" w:rsidP="001E7AE1">
            <w:pPr>
              <w:pStyle w:val="TAC"/>
            </w:pPr>
            <w:r>
              <w:rPr>
                <w:rFonts w:eastAsia="Malgun Gothic"/>
                <w:lang w:eastAsia="ko-KR"/>
              </w:rPr>
              <w:t>N/A</w:t>
            </w:r>
          </w:p>
        </w:tc>
      </w:tr>
      <w:tr w:rsidR="001E7AE1" w14:paraId="35F4FF3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B5C753A"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A24B7" w14:textId="77777777" w:rsidR="001E7AE1" w:rsidRDefault="001E7AE1" w:rsidP="001E7AE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12F3C0D" w14:textId="3E00D460"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1F81B5" w14:textId="77777777" w:rsidR="001E7AE1" w:rsidRDefault="001E7AE1" w:rsidP="001E7AE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FE56E" w14:textId="40E03C72"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D17D49" w14:textId="77777777" w:rsidR="001E7AE1" w:rsidRDefault="001E7AE1" w:rsidP="001E7AE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62C02891" w14:textId="77777777" w:rsidR="001E7AE1" w:rsidRDefault="001E7AE1" w:rsidP="001E7AE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0E134B9"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B03BDA" w14:textId="77777777" w:rsidR="001E7AE1" w:rsidRDefault="001E7AE1" w:rsidP="001E7AE1">
            <w:pPr>
              <w:pStyle w:val="TAC"/>
            </w:pPr>
            <w:r>
              <w:rPr>
                <w:rFonts w:eastAsia="Malgun Gothic"/>
                <w:lang w:eastAsia="ko-KR"/>
              </w:rPr>
              <w:t>IMD2</w:t>
            </w:r>
          </w:p>
        </w:tc>
      </w:tr>
      <w:tr w:rsidR="001E7AE1" w14:paraId="1C0F6F8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2EF2724"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D3ADC" w14:textId="77777777" w:rsidR="001E7AE1" w:rsidRDefault="001E7AE1" w:rsidP="001E7AE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587FF43" w14:textId="77777777" w:rsidR="001E7AE1" w:rsidRDefault="001E7AE1" w:rsidP="001E7AE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D587232" w14:textId="77777777" w:rsidR="001E7AE1" w:rsidRDefault="001E7AE1" w:rsidP="001E7AE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21E597" w14:textId="77777777" w:rsidR="001E7AE1" w:rsidRDefault="001E7AE1" w:rsidP="001E7AE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71D4C2" w14:textId="77777777" w:rsidR="001E7AE1" w:rsidRDefault="001E7AE1" w:rsidP="001E7AE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9FBD68B" w14:textId="77777777" w:rsidR="001E7AE1" w:rsidRDefault="001E7AE1" w:rsidP="001E7AE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625195"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0BF15" w14:textId="77777777" w:rsidR="001E7AE1" w:rsidRDefault="001E7AE1" w:rsidP="001E7AE1">
            <w:pPr>
              <w:pStyle w:val="TAC"/>
            </w:pPr>
            <w:r>
              <w:rPr>
                <w:rFonts w:eastAsia="Malgun Gothic"/>
                <w:lang w:eastAsia="ko-KR"/>
              </w:rPr>
              <w:t>N/A</w:t>
            </w:r>
          </w:p>
        </w:tc>
      </w:tr>
      <w:tr w:rsidR="001E7AE1" w14:paraId="7C81A1C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73590D7"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024DEF" w14:textId="77777777" w:rsidR="001E7AE1" w:rsidRDefault="001E7AE1" w:rsidP="001E7AE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C74D51D" w14:textId="77777777" w:rsidR="001E7AE1" w:rsidRDefault="001E7AE1" w:rsidP="001E7AE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920AD2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9F6F0F"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746DA4" w14:textId="77777777" w:rsidR="001E7AE1" w:rsidRDefault="001E7AE1" w:rsidP="001E7AE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5D9EE23A" w14:textId="77777777" w:rsidR="001E7AE1" w:rsidRDefault="001E7AE1" w:rsidP="001E7AE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59A702"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8CCB3" w14:textId="77777777" w:rsidR="001E7AE1" w:rsidRDefault="001E7AE1" w:rsidP="001E7AE1">
            <w:pPr>
              <w:pStyle w:val="TAC"/>
            </w:pPr>
            <w:r>
              <w:t>N/A</w:t>
            </w:r>
          </w:p>
        </w:tc>
      </w:tr>
      <w:tr w:rsidR="001E7AE1" w14:paraId="26A5EAB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42741D5"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53E41" w14:textId="77777777" w:rsidR="001E7AE1" w:rsidRDefault="001E7AE1" w:rsidP="001E7AE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7020E17" w14:textId="77777777" w:rsidR="001E7AE1" w:rsidRDefault="001E7AE1" w:rsidP="001E7AE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54E3775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65855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BA354D" w14:textId="77777777" w:rsidR="001E7AE1" w:rsidRDefault="001E7AE1" w:rsidP="001E7AE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0C9B8FC3" w14:textId="77777777" w:rsidR="001E7AE1" w:rsidRDefault="001E7AE1" w:rsidP="001E7AE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E6D593"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9C48EA" w14:textId="77777777" w:rsidR="001E7AE1" w:rsidRDefault="001E7AE1" w:rsidP="001E7AE1">
            <w:pPr>
              <w:pStyle w:val="TAC"/>
            </w:pPr>
            <w:r>
              <w:t>N/A</w:t>
            </w:r>
          </w:p>
        </w:tc>
      </w:tr>
      <w:tr w:rsidR="001E7AE1" w14:paraId="1A46F5C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62925D3"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CD8DC" w14:textId="77777777" w:rsidR="001E7AE1" w:rsidRDefault="001E7AE1" w:rsidP="001E7AE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3383528" w14:textId="757BA585"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5C1314"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54AE0B" w14:textId="2389E3C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A5DCA5" w14:textId="77777777" w:rsidR="001E7AE1" w:rsidRDefault="001E7AE1" w:rsidP="001E7AE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A0EA17F" w14:textId="77777777" w:rsidR="001E7AE1" w:rsidRDefault="001E7AE1" w:rsidP="001E7AE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E567322"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8BABB4" w14:textId="77777777" w:rsidR="001E7AE1" w:rsidRDefault="001E7AE1" w:rsidP="001E7AE1">
            <w:pPr>
              <w:pStyle w:val="TAC"/>
            </w:pPr>
            <w:r>
              <w:t>IMD2</w:t>
            </w:r>
          </w:p>
        </w:tc>
      </w:tr>
      <w:tr w:rsidR="001E7AE1" w14:paraId="2934BD7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F4EAD07"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0BD0E" w14:textId="77777777" w:rsidR="001E7AE1" w:rsidRDefault="001E7AE1" w:rsidP="001E7AE1">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1C848" w14:textId="77777777" w:rsidR="001E7AE1" w:rsidRDefault="001E7AE1" w:rsidP="001E7AE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1D5849"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0B21A" w14:textId="77777777" w:rsidR="001E7AE1" w:rsidRDefault="001E7AE1" w:rsidP="001E7AE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D5128" w14:textId="77777777" w:rsidR="001E7AE1" w:rsidRDefault="001E7AE1" w:rsidP="001E7AE1">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F50D6"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3CEB66"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1F70BC" w14:textId="77777777" w:rsidR="001E7AE1" w:rsidRDefault="001E7AE1" w:rsidP="001E7AE1">
            <w:pPr>
              <w:pStyle w:val="TAC"/>
            </w:pPr>
            <w:r>
              <w:t>N/A</w:t>
            </w:r>
          </w:p>
        </w:tc>
      </w:tr>
      <w:tr w:rsidR="001E7AE1" w14:paraId="77954AC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755E1B6"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C0EEA3" w14:textId="77777777" w:rsidR="001E7AE1" w:rsidRDefault="001E7AE1" w:rsidP="001E7AE1">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FD627" w14:textId="77777777" w:rsidR="001E7AE1" w:rsidRDefault="001E7AE1" w:rsidP="001E7AE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78870"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9E43E" w14:textId="77777777" w:rsidR="001E7AE1" w:rsidRDefault="001E7AE1" w:rsidP="001E7AE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5D0CD" w14:textId="77777777" w:rsidR="001E7AE1" w:rsidRDefault="001E7AE1" w:rsidP="001E7AE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F81DB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99D0A0"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E5525C" w14:textId="77777777" w:rsidR="001E7AE1" w:rsidRDefault="001E7AE1" w:rsidP="001E7AE1">
            <w:pPr>
              <w:pStyle w:val="TAC"/>
            </w:pPr>
            <w:r>
              <w:t>N/A</w:t>
            </w:r>
          </w:p>
        </w:tc>
      </w:tr>
      <w:tr w:rsidR="001E7AE1" w14:paraId="44E19116"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5633081"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4887ED" w14:textId="77777777" w:rsidR="001E7AE1" w:rsidRDefault="001E7AE1" w:rsidP="001E7AE1">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935861" w14:textId="7BF49B9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24D70" w14:textId="77777777" w:rsidR="001E7AE1" w:rsidRDefault="001E7AE1" w:rsidP="001E7AE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1B77B" w14:textId="7202D111"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88B7A" w14:textId="77777777" w:rsidR="001E7AE1" w:rsidRDefault="001E7AE1" w:rsidP="001E7AE1">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0B9E16" w14:textId="77777777" w:rsidR="001E7AE1" w:rsidRDefault="001E7AE1" w:rsidP="001E7AE1">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7FBC98DD"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41658D" w14:textId="77777777" w:rsidR="001E7AE1" w:rsidRDefault="001E7AE1" w:rsidP="001E7AE1">
            <w:pPr>
              <w:pStyle w:val="TAC"/>
            </w:pPr>
            <w:r>
              <w:t>IMD4</w:t>
            </w:r>
          </w:p>
        </w:tc>
      </w:tr>
      <w:tr w:rsidR="001E7AE1" w14:paraId="5C563A41"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C87E20C" w14:textId="77777777" w:rsidR="001E7AE1" w:rsidRDefault="001E7AE1" w:rsidP="001E7AE1">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F79843"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91B21" w14:textId="711B5CE7"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B2A431"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51D887" w14:textId="41C80121"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C55A9"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39F0B15" w14:textId="77777777" w:rsidR="001E7AE1" w:rsidRDefault="001E7AE1" w:rsidP="001E7AE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7792AE7"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FA693" w14:textId="77777777" w:rsidR="001E7AE1" w:rsidRDefault="001E7AE1" w:rsidP="001E7AE1">
            <w:pPr>
              <w:pStyle w:val="TAC"/>
            </w:pPr>
            <w:r>
              <w:t>IMD5</w:t>
            </w:r>
          </w:p>
        </w:tc>
      </w:tr>
      <w:tr w:rsidR="001E7AE1" w14:paraId="6C20A12B" w14:textId="77777777" w:rsidTr="00842524">
        <w:trPr>
          <w:trHeight w:val="187"/>
          <w:jc w:val="center"/>
        </w:trPr>
        <w:tc>
          <w:tcPr>
            <w:tcW w:w="2005" w:type="dxa"/>
            <w:tcBorders>
              <w:top w:val="nil"/>
              <w:left w:val="single" w:sz="4" w:space="0" w:color="auto"/>
              <w:bottom w:val="nil"/>
              <w:right w:val="single" w:sz="4" w:space="0" w:color="auto"/>
            </w:tcBorders>
          </w:tcPr>
          <w:p w14:paraId="7305BC2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11387B" w14:textId="77777777" w:rsidR="001E7AE1" w:rsidRDefault="001E7AE1" w:rsidP="001E7AE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0A59E" w14:textId="77777777" w:rsidR="001E7AE1" w:rsidRDefault="001E7AE1" w:rsidP="001E7AE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4CE7D8E"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B3A4A7"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05C01" w14:textId="77777777" w:rsidR="001E7AE1" w:rsidRDefault="001E7AE1" w:rsidP="001E7AE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C967B31"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00BEB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A09FD6" w14:textId="77777777" w:rsidR="001E7AE1" w:rsidRDefault="001E7AE1" w:rsidP="001E7AE1">
            <w:pPr>
              <w:pStyle w:val="TAC"/>
            </w:pPr>
            <w:r>
              <w:t>N/A</w:t>
            </w:r>
          </w:p>
        </w:tc>
      </w:tr>
      <w:tr w:rsidR="001E7AE1" w14:paraId="1A1B2DB3" w14:textId="77777777" w:rsidTr="00842524">
        <w:trPr>
          <w:trHeight w:val="187"/>
          <w:jc w:val="center"/>
        </w:trPr>
        <w:tc>
          <w:tcPr>
            <w:tcW w:w="2005" w:type="dxa"/>
            <w:tcBorders>
              <w:top w:val="nil"/>
              <w:left w:val="single" w:sz="4" w:space="0" w:color="auto"/>
              <w:bottom w:val="nil"/>
              <w:right w:val="single" w:sz="4" w:space="0" w:color="auto"/>
            </w:tcBorders>
          </w:tcPr>
          <w:p w14:paraId="3AD3D2F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509682"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AD817" w14:textId="77777777" w:rsidR="001E7AE1" w:rsidRDefault="001E7AE1" w:rsidP="001E7AE1">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6E309C55"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EA48A3"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17474" w14:textId="77777777" w:rsidR="001E7AE1" w:rsidRDefault="001E7AE1" w:rsidP="001E7AE1">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90D347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A1DCF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7E579" w14:textId="77777777" w:rsidR="001E7AE1" w:rsidRDefault="001E7AE1" w:rsidP="001E7AE1">
            <w:pPr>
              <w:pStyle w:val="TAC"/>
            </w:pPr>
            <w:r>
              <w:t>N/A</w:t>
            </w:r>
          </w:p>
        </w:tc>
      </w:tr>
      <w:tr w:rsidR="001E7AE1" w14:paraId="20D95A74" w14:textId="77777777" w:rsidTr="00842524">
        <w:trPr>
          <w:trHeight w:val="187"/>
          <w:jc w:val="center"/>
        </w:trPr>
        <w:tc>
          <w:tcPr>
            <w:tcW w:w="2005" w:type="dxa"/>
            <w:tcBorders>
              <w:top w:val="nil"/>
              <w:left w:val="single" w:sz="4" w:space="0" w:color="auto"/>
              <w:bottom w:val="nil"/>
              <w:right w:val="single" w:sz="4" w:space="0" w:color="auto"/>
            </w:tcBorders>
          </w:tcPr>
          <w:p w14:paraId="1FB4DE3B"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BE4BBB"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C3E05" w14:textId="77777777" w:rsidR="001E7AE1" w:rsidRDefault="001E7AE1" w:rsidP="001E7AE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E940DAC"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DD60B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52A05"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7B9E93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34D64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DEA11" w14:textId="77777777" w:rsidR="001E7AE1" w:rsidRDefault="001E7AE1" w:rsidP="001E7AE1">
            <w:pPr>
              <w:pStyle w:val="TAC"/>
            </w:pPr>
            <w:r>
              <w:t>N/A</w:t>
            </w:r>
          </w:p>
        </w:tc>
      </w:tr>
      <w:tr w:rsidR="001E7AE1" w14:paraId="1A9CD271" w14:textId="77777777" w:rsidTr="00842524">
        <w:trPr>
          <w:trHeight w:val="187"/>
          <w:jc w:val="center"/>
        </w:trPr>
        <w:tc>
          <w:tcPr>
            <w:tcW w:w="2005" w:type="dxa"/>
            <w:tcBorders>
              <w:top w:val="nil"/>
              <w:left w:val="single" w:sz="4" w:space="0" w:color="auto"/>
              <w:bottom w:val="nil"/>
              <w:right w:val="single" w:sz="4" w:space="0" w:color="auto"/>
            </w:tcBorders>
          </w:tcPr>
          <w:p w14:paraId="4D6FEA8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854DCE" w14:textId="77777777" w:rsidR="001E7AE1" w:rsidRDefault="001E7AE1" w:rsidP="001E7AE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6AEFA" w14:textId="30E02887"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73902D"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6EE2A4" w14:textId="227F9F35"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994AE" w14:textId="77777777" w:rsidR="001E7AE1" w:rsidRDefault="001E7AE1" w:rsidP="001E7AE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6C9AEA7" w14:textId="77777777" w:rsidR="001E7AE1" w:rsidRDefault="001E7AE1" w:rsidP="001E7AE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723E158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CCEC94" w14:textId="77777777" w:rsidR="001E7AE1" w:rsidRDefault="001E7AE1" w:rsidP="001E7AE1">
            <w:pPr>
              <w:pStyle w:val="TAC"/>
            </w:pPr>
            <w:r>
              <w:t>IMD5</w:t>
            </w:r>
            <w:r>
              <w:rPr>
                <w:vertAlign w:val="superscript"/>
              </w:rPr>
              <w:t>5</w:t>
            </w:r>
          </w:p>
        </w:tc>
      </w:tr>
      <w:tr w:rsidR="001E7AE1" w14:paraId="48ED37B8" w14:textId="77777777" w:rsidTr="00842524">
        <w:trPr>
          <w:trHeight w:val="187"/>
          <w:jc w:val="center"/>
        </w:trPr>
        <w:tc>
          <w:tcPr>
            <w:tcW w:w="2005" w:type="dxa"/>
            <w:tcBorders>
              <w:top w:val="nil"/>
              <w:left w:val="single" w:sz="4" w:space="0" w:color="auto"/>
              <w:bottom w:val="nil"/>
              <w:right w:val="single" w:sz="4" w:space="0" w:color="auto"/>
            </w:tcBorders>
          </w:tcPr>
          <w:p w14:paraId="0D42096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6E76ED"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52DC6" w14:textId="77777777" w:rsidR="001E7AE1" w:rsidRDefault="001E7AE1" w:rsidP="001E7AE1">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5649F04D"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949EF9"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3B0F6" w14:textId="77777777" w:rsidR="001E7AE1" w:rsidRDefault="001E7AE1" w:rsidP="001E7AE1">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7C8CCF9"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C2CD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004F41" w14:textId="77777777" w:rsidR="001E7AE1" w:rsidRDefault="001E7AE1" w:rsidP="001E7AE1">
            <w:pPr>
              <w:pStyle w:val="TAC"/>
            </w:pPr>
            <w:r>
              <w:t>N/A</w:t>
            </w:r>
          </w:p>
        </w:tc>
      </w:tr>
      <w:tr w:rsidR="001E7AE1" w14:paraId="5FAA5515" w14:textId="77777777" w:rsidTr="00842524">
        <w:trPr>
          <w:trHeight w:val="187"/>
          <w:jc w:val="center"/>
        </w:trPr>
        <w:tc>
          <w:tcPr>
            <w:tcW w:w="2005" w:type="dxa"/>
            <w:tcBorders>
              <w:top w:val="nil"/>
              <w:left w:val="single" w:sz="4" w:space="0" w:color="auto"/>
              <w:bottom w:val="nil"/>
              <w:right w:val="single" w:sz="4" w:space="0" w:color="auto"/>
            </w:tcBorders>
          </w:tcPr>
          <w:p w14:paraId="4F7F762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E43D49"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FFD2D" w14:textId="77777777" w:rsidR="001E7AE1" w:rsidRDefault="001E7AE1" w:rsidP="001E7AE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2707128"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1BBC8"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DE6F7" w14:textId="77777777" w:rsidR="001E7AE1" w:rsidRDefault="001E7AE1" w:rsidP="001E7AE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0123639"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B6EDCB"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CD4A5A" w14:textId="77777777" w:rsidR="001E7AE1" w:rsidRDefault="001E7AE1" w:rsidP="001E7AE1">
            <w:pPr>
              <w:pStyle w:val="TAC"/>
            </w:pPr>
            <w:r>
              <w:t>N/A</w:t>
            </w:r>
          </w:p>
        </w:tc>
      </w:tr>
      <w:tr w:rsidR="001E7AE1" w14:paraId="04E1FD5F" w14:textId="77777777" w:rsidTr="00842524">
        <w:trPr>
          <w:trHeight w:val="187"/>
          <w:jc w:val="center"/>
        </w:trPr>
        <w:tc>
          <w:tcPr>
            <w:tcW w:w="2005" w:type="dxa"/>
            <w:tcBorders>
              <w:top w:val="nil"/>
              <w:left w:val="single" w:sz="4" w:space="0" w:color="auto"/>
              <w:bottom w:val="nil"/>
              <w:right w:val="single" w:sz="4" w:space="0" w:color="auto"/>
            </w:tcBorders>
          </w:tcPr>
          <w:p w14:paraId="248EE02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3AADC9" w14:textId="77777777" w:rsidR="001E7AE1" w:rsidRDefault="001E7AE1" w:rsidP="001E7AE1">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29BB88" w14:textId="77777777" w:rsidR="001E7AE1" w:rsidRDefault="001E7AE1" w:rsidP="001E7AE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20C1D22"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C67B30"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0D87A" w14:textId="77777777" w:rsidR="001E7AE1" w:rsidRDefault="001E7AE1" w:rsidP="001E7AE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62D7359"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AEEB8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8F98B4" w14:textId="77777777" w:rsidR="001E7AE1" w:rsidRDefault="001E7AE1" w:rsidP="001E7AE1">
            <w:pPr>
              <w:pStyle w:val="TAC"/>
            </w:pPr>
            <w:r>
              <w:t>N/A</w:t>
            </w:r>
          </w:p>
        </w:tc>
      </w:tr>
      <w:tr w:rsidR="001E7AE1" w14:paraId="71EF94E6" w14:textId="77777777" w:rsidTr="00842524">
        <w:trPr>
          <w:trHeight w:val="187"/>
          <w:jc w:val="center"/>
        </w:trPr>
        <w:tc>
          <w:tcPr>
            <w:tcW w:w="2005" w:type="dxa"/>
            <w:tcBorders>
              <w:top w:val="nil"/>
              <w:left w:val="single" w:sz="4" w:space="0" w:color="auto"/>
              <w:bottom w:val="nil"/>
              <w:right w:val="single" w:sz="4" w:space="0" w:color="auto"/>
            </w:tcBorders>
          </w:tcPr>
          <w:p w14:paraId="6CC1E00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BC676C"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8963E" w14:textId="150B77C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08939A"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1354F0" w14:textId="73FE66E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E346F" w14:textId="77777777" w:rsidR="001E7AE1" w:rsidRDefault="001E7AE1" w:rsidP="001E7AE1">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541E5778" w14:textId="77777777" w:rsidR="001E7AE1" w:rsidRDefault="001E7AE1" w:rsidP="001E7AE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B0E8BE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B1488" w14:textId="77777777" w:rsidR="001E7AE1" w:rsidRDefault="001E7AE1" w:rsidP="001E7AE1">
            <w:pPr>
              <w:pStyle w:val="TAC"/>
            </w:pPr>
            <w:r>
              <w:t>IMD5</w:t>
            </w:r>
          </w:p>
        </w:tc>
      </w:tr>
      <w:tr w:rsidR="001E7AE1" w14:paraId="60AFF974"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F302030" w14:textId="77777777" w:rsidR="001E7AE1" w:rsidRDefault="001E7AE1" w:rsidP="001E7AE1">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4F82D1"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A5A4D" w14:textId="01BF924E"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4715A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16DE7D" w14:textId="2D5C65B9"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26968"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6728855" w14:textId="77777777" w:rsidR="001E7AE1" w:rsidRDefault="001E7AE1" w:rsidP="001E7AE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2E4FEA6"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9CAA6" w14:textId="77777777" w:rsidR="001E7AE1" w:rsidRDefault="001E7AE1" w:rsidP="001E7AE1">
            <w:pPr>
              <w:pStyle w:val="TAC"/>
            </w:pPr>
            <w:r>
              <w:t>IMD5</w:t>
            </w:r>
          </w:p>
        </w:tc>
      </w:tr>
      <w:tr w:rsidR="001E7AE1" w14:paraId="008ABFBC" w14:textId="77777777" w:rsidTr="00842524">
        <w:trPr>
          <w:trHeight w:val="187"/>
          <w:jc w:val="center"/>
        </w:trPr>
        <w:tc>
          <w:tcPr>
            <w:tcW w:w="2005" w:type="dxa"/>
            <w:tcBorders>
              <w:top w:val="nil"/>
              <w:left w:val="single" w:sz="4" w:space="0" w:color="auto"/>
              <w:bottom w:val="nil"/>
              <w:right w:val="single" w:sz="4" w:space="0" w:color="auto"/>
            </w:tcBorders>
          </w:tcPr>
          <w:p w14:paraId="5A01BBF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95EBD9" w14:textId="77777777" w:rsidR="001E7AE1" w:rsidRDefault="001E7AE1" w:rsidP="001E7AE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59EE1"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22CD64E"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2673DC"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78CC7"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920573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BE4679"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A26F0A" w14:textId="77777777" w:rsidR="001E7AE1" w:rsidRDefault="001E7AE1" w:rsidP="001E7AE1">
            <w:pPr>
              <w:pStyle w:val="TAC"/>
            </w:pPr>
            <w:r>
              <w:t>N/A</w:t>
            </w:r>
          </w:p>
        </w:tc>
      </w:tr>
      <w:tr w:rsidR="001E7AE1" w14:paraId="318A6B10" w14:textId="77777777" w:rsidTr="00842524">
        <w:trPr>
          <w:trHeight w:val="187"/>
          <w:jc w:val="center"/>
        </w:trPr>
        <w:tc>
          <w:tcPr>
            <w:tcW w:w="2005" w:type="dxa"/>
            <w:tcBorders>
              <w:top w:val="nil"/>
              <w:left w:val="single" w:sz="4" w:space="0" w:color="auto"/>
              <w:bottom w:val="nil"/>
              <w:right w:val="single" w:sz="4" w:space="0" w:color="auto"/>
            </w:tcBorders>
          </w:tcPr>
          <w:p w14:paraId="65EA2E6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029AC7"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8B18A" w14:textId="77777777" w:rsidR="001E7AE1" w:rsidRDefault="001E7AE1" w:rsidP="001E7AE1">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29BFCE88"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62F140"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E06C7" w14:textId="77777777" w:rsidR="001E7AE1" w:rsidRDefault="001E7AE1" w:rsidP="001E7AE1">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EE6FB0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39036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444151" w14:textId="77777777" w:rsidR="001E7AE1" w:rsidRDefault="001E7AE1" w:rsidP="001E7AE1">
            <w:pPr>
              <w:pStyle w:val="TAC"/>
            </w:pPr>
            <w:r>
              <w:t>N/A</w:t>
            </w:r>
          </w:p>
        </w:tc>
      </w:tr>
      <w:tr w:rsidR="001E7AE1" w14:paraId="7E4022E0" w14:textId="77777777" w:rsidTr="00842524">
        <w:trPr>
          <w:trHeight w:val="187"/>
          <w:jc w:val="center"/>
        </w:trPr>
        <w:tc>
          <w:tcPr>
            <w:tcW w:w="2005" w:type="dxa"/>
            <w:tcBorders>
              <w:top w:val="nil"/>
              <w:left w:val="single" w:sz="4" w:space="0" w:color="auto"/>
              <w:bottom w:val="nil"/>
              <w:right w:val="single" w:sz="4" w:space="0" w:color="auto"/>
            </w:tcBorders>
          </w:tcPr>
          <w:p w14:paraId="263A05D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FF4926"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5FF2F" w14:textId="77777777" w:rsidR="001E7AE1" w:rsidRDefault="001E7AE1" w:rsidP="001E7AE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13B99B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860EE6"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67795" w14:textId="77777777" w:rsidR="001E7AE1" w:rsidRDefault="001E7AE1" w:rsidP="001E7AE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D56438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68846D"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AD3E69" w14:textId="77777777" w:rsidR="001E7AE1" w:rsidRDefault="001E7AE1" w:rsidP="001E7AE1">
            <w:pPr>
              <w:pStyle w:val="TAC"/>
            </w:pPr>
            <w:r>
              <w:t>N/A</w:t>
            </w:r>
          </w:p>
        </w:tc>
      </w:tr>
      <w:tr w:rsidR="001E7AE1" w14:paraId="6428F417" w14:textId="77777777" w:rsidTr="00842524">
        <w:trPr>
          <w:trHeight w:val="187"/>
          <w:jc w:val="center"/>
        </w:trPr>
        <w:tc>
          <w:tcPr>
            <w:tcW w:w="2005" w:type="dxa"/>
            <w:tcBorders>
              <w:top w:val="nil"/>
              <w:left w:val="single" w:sz="4" w:space="0" w:color="auto"/>
              <w:bottom w:val="nil"/>
              <w:right w:val="single" w:sz="4" w:space="0" w:color="auto"/>
            </w:tcBorders>
          </w:tcPr>
          <w:p w14:paraId="7D86D85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259FD3" w14:textId="77777777" w:rsidR="001E7AE1" w:rsidRDefault="001E7AE1" w:rsidP="001E7AE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139FD" w14:textId="4CB7243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CAA508"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2A0324" w14:textId="28F4C00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750BF" w14:textId="77777777" w:rsidR="001E7AE1" w:rsidRDefault="001E7AE1" w:rsidP="001E7AE1">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457192F7" w14:textId="77777777" w:rsidR="001E7AE1" w:rsidRDefault="001E7AE1" w:rsidP="001E7AE1">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311FF6E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0E333" w14:textId="77777777" w:rsidR="001E7AE1" w:rsidRDefault="001E7AE1" w:rsidP="001E7AE1">
            <w:pPr>
              <w:pStyle w:val="TAC"/>
            </w:pPr>
            <w:r>
              <w:t>IMD4</w:t>
            </w:r>
            <w:r>
              <w:rPr>
                <w:vertAlign w:val="superscript"/>
              </w:rPr>
              <w:t>1</w:t>
            </w:r>
          </w:p>
        </w:tc>
      </w:tr>
      <w:tr w:rsidR="001E7AE1" w14:paraId="5E643C35" w14:textId="77777777" w:rsidTr="00842524">
        <w:trPr>
          <w:trHeight w:val="187"/>
          <w:jc w:val="center"/>
        </w:trPr>
        <w:tc>
          <w:tcPr>
            <w:tcW w:w="2005" w:type="dxa"/>
            <w:tcBorders>
              <w:top w:val="nil"/>
              <w:left w:val="single" w:sz="4" w:space="0" w:color="auto"/>
              <w:bottom w:val="nil"/>
              <w:right w:val="single" w:sz="4" w:space="0" w:color="auto"/>
            </w:tcBorders>
          </w:tcPr>
          <w:p w14:paraId="12290B0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989189"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422FD" w14:textId="77777777" w:rsidR="001E7AE1" w:rsidRDefault="001E7AE1" w:rsidP="001E7AE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A8F252B"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91B39F"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49BCC" w14:textId="77777777" w:rsidR="001E7AE1" w:rsidRDefault="001E7AE1" w:rsidP="001E7AE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5F9D46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572D99"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CEB87" w14:textId="77777777" w:rsidR="001E7AE1" w:rsidRDefault="001E7AE1" w:rsidP="001E7AE1">
            <w:pPr>
              <w:pStyle w:val="TAC"/>
            </w:pPr>
            <w:r>
              <w:t>N/A</w:t>
            </w:r>
          </w:p>
        </w:tc>
      </w:tr>
      <w:tr w:rsidR="001E7AE1" w14:paraId="02863D6D" w14:textId="77777777" w:rsidTr="00842524">
        <w:trPr>
          <w:trHeight w:val="187"/>
          <w:jc w:val="center"/>
        </w:trPr>
        <w:tc>
          <w:tcPr>
            <w:tcW w:w="2005" w:type="dxa"/>
            <w:tcBorders>
              <w:top w:val="nil"/>
              <w:left w:val="single" w:sz="4" w:space="0" w:color="auto"/>
              <w:bottom w:val="nil"/>
              <w:right w:val="single" w:sz="4" w:space="0" w:color="auto"/>
            </w:tcBorders>
          </w:tcPr>
          <w:p w14:paraId="4666B6D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20E8E"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5485C" w14:textId="77777777" w:rsidR="001E7AE1" w:rsidRDefault="001E7AE1" w:rsidP="001E7AE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B65C51D"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7E59F"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0B073" w14:textId="77777777" w:rsidR="001E7AE1" w:rsidRDefault="001E7AE1" w:rsidP="001E7AE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3BDDB4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92392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A6FEB5" w14:textId="77777777" w:rsidR="001E7AE1" w:rsidRDefault="001E7AE1" w:rsidP="001E7AE1">
            <w:pPr>
              <w:pStyle w:val="TAC"/>
            </w:pPr>
            <w:r>
              <w:t>N/A</w:t>
            </w:r>
          </w:p>
        </w:tc>
      </w:tr>
      <w:tr w:rsidR="001E7AE1" w14:paraId="33CBDC5F" w14:textId="77777777" w:rsidTr="00842524">
        <w:trPr>
          <w:trHeight w:val="187"/>
          <w:jc w:val="center"/>
        </w:trPr>
        <w:tc>
          <w:tcPr>
            <w:tcW w:w="2005" w:type="dxa"/>
            <w:tcBorders>
              <w:top w:val="nil"/>
              <w:left w:val="single" w:sz="4" w:space="0" w:color="auto"/>
              <w:bottom w:val="nil"/>
              <w:right w:val="single" w:sz="4" w:space="0" w:color="auto"/>
            </w:tcBorders>
          </w:tcPr>
          <w:p w14:paraId="72EF1FA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9DB464" w14:textId="77777777" w:rsidR="001E7AE1" w:rsidRDefault="001E7AE1" w:rsidP="001E7AE1">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E3AC4"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5C15441"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CA46EA"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F37E1"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5DF876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5A845D"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94A6B1" w14:textId="77777777" w:rsidR="001E7AE1" w:rsidRDefault="001E7AE1" w:rsidP="001E7AE1">
            <w:pPr>
              <w:pStyle w:val="TAC"/>
            </w:pPr>
            <w:r>
              <w:t>N/A</w:t>
            </w:r>
          </w:p>
        </w:tc>
      </w:tr>
      <w:tr w:rsidR="001E7AE1" w14:paraId="0D9B6878" w14:textId="77777777" w:rsidTr="00842524">
        <w:trPr>
          <w:trHeight w:val="187"/>
          <w:jc w:val="center"/>
        </w:trPr>
        <w:tc>
          <w:tcPr>
            <w:tcW w:w="2005" w:type="dxa"/>
            <w:tcBorders>
              <w:top w:val="nil"/>
              <w:left w:val="single" w:sz="4" w:space="0" w:color="auto"/>
              <w:bottom w:val="nil"/>
              <w:right w:val="single" w:sz="4" w:space="0" w:color="auto"/>
            </w:tcBorders>
          </w:tcPr>
          <w:p w14:paraId="2ED1FCF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E211AE"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D0F6A" w14:textId="5076830F"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D508C3"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BDDD9B" w14:textId="6D8EC617"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B6911" w14:textId="77777777" w:rsidR="001E7AE1" w:rsidRDefault="001E7AE1" w:rsidP="001E7AE1">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332A57EA" w14:textId="77777777" w:rsidR="001E7AE1" w:rsidRDefault="001E7AE1" w:rsidP="001E7AE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A7B8252"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38D94" w14:textId="77777777" w:rsidR="001E7AE1" w:rsidRDefault="001E7AE1" w:rsidP="001E7AE1">
            <w:pPr>
              <w:pStyle w:val="TAC"/>
            </w:pPr>
            <w:r>
              <w:t>IMD4</w:t>
            </w:r>
            <w:r>
              <w:rPr>
                <w:vertAlign w:val="superscript"/>
              </w:rPr>
              <w:t>1</w:t>
            </w:r>
          </w:p>
        </w:tc>
      </w:tr>
      <w:tr w:rsidR="001E7AE1" w14:paraId="133CAF28"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E038742" w14:textId="77777777" w:rsidR="001E7AE1" w:rsidRDefault="001E7AE1" w:rsidP="001E7AE1">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0868A348" w14:textId="77777777" w:rsidR="001E7AE1" w:rsidRDefault="001E7AE1" w:rsidP="001E7AE1">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314CAC64" w14:textId="77777777" w:rsidR="001E7AE1" w:rsidRDefault="001E7AE1" w:rsidP="001E7AE1">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657E4ABF" w14:textId="77777777" w:rsidR="001E7AE1" w:rsidRDefault="001E7AE1" w:rsidP="001E7AE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067A19" w14:textId="77777777" w:rsidR="001E7AE1" w:rsidRDefault="001E7AE1" w:rsidP="001E7AE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86DC76" w14:textId="77777777" w:rsidR="001E7AE1" w:rsidRDefault="001E7AE1" w:rsidP="001E7AE1">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78C46A5D" w14:textId="77777777" w:rsidR="001E7AE1" w:rsidRDefault="001E7AE1" w:rsidP="001E7AE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316746" w14:textId="77777777" w:rsidR="001E7AE1" w:rsidRDefault="001E7AE1" w:rsidP="001E7AE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53BB13" w14:textId="77777777" w:rsidR="001E7AE1" w:rsidRDefault="001E7AE1" w:rsidP="001E7AE1">
            <w:pPr>
              <w:pStyle w:val="TAC"/>
              <w:rPr>
                <w:lang w:eastAsia="zh-CN"/>
              </w:rPr>
            </w:pPr>
            <w:r>
              <w:t>N/A</w:t>
            </w:r>
          </w:p>
        </w:tc>
      </w:tr>
      <w:tr w:rsidR="001E7AE1" w14:paraId="11C5F7AF" w14:textId="77777777" w:rsidTr="00842524">
        <w:trPr>
          <w:trHeight w:val="187"/>
          <w:jc w:val="center"/>
        </w:trPr>
        <w:tc>
          <w:tcPr>
            <w:tcW w:w="2005" w:type="dxa"/>
            <w:tcBorders>
              <w:top w:val="nil"/>
              <w:left w:val="single" w:sz="4" w:space="0" w:color="auto"/>
              <w:bottom w:val="nil"/>
              <w:right w:val="single" w:sz="4" w:space="0" w:color="auto"/>
            </w:tcBorders>
          </w:tcPr>
          <w:p w14:paraId="1A18508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D6DB7C" w14:textId="77777777" w:rsidR="001E7AE1" w:rsidRDefault="001E7AE1" w:rsidP="001E7AE1">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1AAEE89C" w14:textId="77777777" w:rsidR="001E7AE1" w:rsidRDefault="001E7AE1" w:rsidP="001E7AE1">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431E63DE" w14:textId="77777777" w:rsidR="001E7AE1" w:rsidRDefault="001E7AE1" w:rsidP="001E7AE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EA0227" w14:textId="77777777" w:rsidR="001E7AE1" w:rsidRDefault="001E7AE1" w:rsidP="001E7AE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F618F73" w14:textId="77777777" w:rsidR="001E7AE1" w:rsidRDefault="001E7AE1" w:rsidP="001E7AE1">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6CC8FD3A" w14:textId="77777777" w:rsidR="001E7AE1" w:rsidRDefault="001E7AE1" w:rsidP="001E7AE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5A77ABA" w14:textId="77777777" w:rsidR="001E7AE1" w:rsidRDefault="001E7AE1" w:rsidP="001E7AE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51C17B3" w14:textId="77777777" w:rsidR="001E7AE1" w:rsidRDefault="001E7AE1" w:rsidP="001E7AE1">
            <w:pPr>
              <w:pStyle w:val="TAC"/>
              <w:rPr>
                <w:lang w:eastAsia="zh-CN"/>
              </w:rPr>
            </w:pPr>
            <w:r>
              <w:t>N/A</w:t>
            </w:r>
          </w:p>
        </w:tc>
      </w:tr>
      <w:tr w:rsidR="001E7AE1" w14:paraId="394338A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2BBBD40"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847CC" w14:textId="77777777" w:rsidR="001E7AE1" w:rsidRDefault="001E7AE1" w:rsidP="001E7AE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00C72738" w14:textId="195252EC" w:rsidR="001E7AE1" w:rsidRDefault="001E7AE1" w:rsidP="001E7AE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338351B" w14:textId="77777777" w:rsidR="001E7AE1" w:rsidRDefault="001E7AE1" w:rsidP="001E7AE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5A3BA1" w14:textId="0643F73D" w:rsidR="001E7AE1" w:rsidRDefault="001E7AE1" w:rsidP="001E7AE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6AE6760" w14:textId="77777777" w:rsidR="001E7AE1" w:rsidRDefault="001E7AE1" w:rsidP="001E7AE1">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1BC0D08D" w14:textId="77777777" w:rsidR="001E7AE1" w:rsidRDefault="001E7AE1" w:rsidP="001E7AE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4F0D82AB" w14:textId="77777777" w:rsidR="001E7AE1" w:rsidRDefault="001E7AE1" w:rsidP="001E7AE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45AC4F8" w14:textId="77777777" w:rsidR="001E7AE1" w:rsidRDefault="001E7AE1" w:rsidP="001E7AE1">
            <w:pPr>
              <w:pStyle w:val="TAC"/>
              <w:rPr>
                <w:lang w:eastAsia="zh-CN"/>
              </w:rPr>
            </w:pPr>
            <w:r>
              <w:t>IMD4</w:t>
            </w:r>
          </w:p>
        </w:tc>
      </w:tr>
      <w:tr w:rsidR="001E7AE1" w14:paraId="3E3972DF" w14:textId="77777777" w:rsidTr="00842524">
        <w:trPr>
          <w:trHeight w:val="187"/>
          <w:jc w:val="center"/>
        </w:trPr>
        <w:tc>
          <w:tcPr>
            <w:tcW w:w="2005" w:type="dxa"/>
            <w:tcBorders>
              <w:top w:val="nil"/>
              <w:left w:val="single" w:sz="4" w:space="0" w:color="auto"/>
              <w:bottom w:val="nil"/>
              <w:right w:val="single" w:sz="4" w:space="0" w:color="auto"/>
            </w:tcBorders>
            <w:hideMark/>
          </w:tcPr>
          <w:p w14:paraId="62E25C33" w14:textId="77777777" w:rsidR="001E7AE1" w:rsidRDefault="001E7AE1" w:rsidP="001E7AE1">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20F80D6F"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67282D4B" w14:textId="77777777" w:rsidR="001E7AE1" w:rsidRDefault="001E7AE1" w:rsidP="001E7AE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B5E8B8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1ADE55"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D03022" w14:textId="77777777" w:rsidR="001E7AE1" w:rsidRDefault="001E7AE1" w:rsidP="001E7AE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7D3463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3A93B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418935" w14:textId="77777777" w:rsidR="001E7AE1" w:rsidRDefault="001E7AE1" w:rsidP="001E7AE1">
            <w:pPr>
              <w:pStyle w:val="TAC"/>
            </w:pPr>
            <w:r>
              <w:t>N/A</w:t>
            </w:r>
          </w:p>
        </w:tc>
      </w:tr>
      <w:tr w:rsidR="001E7AE1" w14:paraId="759F4E60" w14:textId="77777777" w:rsidTr="00842524">
        <w:trPr>
          <w:trHeight w:val="187"/>
          <w:jc w:val="center"/>
        </w:trPr>
        <w:tc>
          <w:tcPr>
            <w:tcW w:w="2005" w:type="dxa"/>
            <w:tcBorders>
              <w:top w:val="nil"/>
              <w:left w:val="single" w:sz="4" w:space="0" w:color="auto"/>
              <w:bottom w:val="nil"/>
              <w:right w:val="single" w:sz="4" w:space="0" w:color="auto"/>
            </w:tcBorders>
          </w:tcPr>
          <w:p w14:paraId="3CF8ACD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0B165C" w14:textId="77777777" w:rsidR="001E7AE1" w:rsidRDefault="001E7AE1" w:rsidP="001E7AE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3659CFD" w14:textId="77777777" w:rsidR="001E7AE1" w:rsidRDefault="001E7AE1" w:rsidP="001E7AE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C448062"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FE0DB5"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60DE59" w14:textId="77777777" w:rsidR="001E7AE1" w:rsidRDefault="001E7AE1" w:rsidP="001E7AE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23EF77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A76E5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3FB8BF" w14:textId="77777777" w:rsidR="001E7AE1" w:rsidRDefault="001E7AE1" w:rsidP="001E7AE1">
            <w:pPr>
              <w:pStyle w:val="TAC"/>
            </w:pPr>
            <w:r>
              <w:t>N/A</w:t>
            </w:r>
          </w:p>
        </w:tc>
      </w:tr>
      <w:tr w:rsidR="001E7AE1" w14:paraId="0599D78F" w14:textId="77777777" w:rsidTr="00842524">
        <w:trPr>
          <w:trHeight w:val="187"/>
          <w:jc w:val="center"/>
        </w:trPr>
        <w:tc>
          <w:tcPr>
            <w:tcW w:w="2005" w:type="dxa"/>
            <w:tcBorders>
              <w:top w:val="nil"/>
              <w:left w:val="single" w:sz="4" w:space="0" w:color="auto"/>
              <w:bottom w:val="nil"/>
              <w:right w:val="single" w:sz="4" w:space="0" w:color="auto"/>
            </w:tcBorders>
          </w:tcPr>
          <w:p w14:paraId="7B8EB4A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B56D92"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7393A1A" w14:textId="77777777" w:rsidR="001E7AE1" w:rsidRDefault="001E7AE1" w:rsidP="001E7AE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976DCE5"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053B25" w14:textId="787087E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BAE151" w14:textId="77777777" w:rsidR="001E7AE1" w:rsidRDefault="001E7AE1" w:rsidP="001E7AE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362C953" w14:textId="77777777" w:rsidR="001E7AE1" w:rsidRDefault="001E7AE1" w:rsidP="001E7AE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FD25A62"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E2245D" w14:textId="77777777" w:rsidR="001E7AE1" w:rsidRDefault="001E7AE1" w:rsidP="001E7AE1">
            <w:pPr>
              <w:pStyle w:val="TAC"/>
            </w:pPr>
            <w:r>
              <w:t>IMD3</w:t>
            </w:r>
          </w:p>
        </w:tc>
      </w:tr>
      <w:tr w:rsidR="001E7AE1" w14:paraId="342831C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9EF3F4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5B2E5A"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70E2F4D" w14:textId="101B3B62"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397970"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F476B5" w14:textId="7FC1DF9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7AE05B" w14:textId="77777777" w:rsidR="001E7AE1" w:rsidRDefault="001E7AE1" w:rsidP="001E7AE1">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AFE04C2" w14:textId="77777777" w:rsidR="001E7AE1" w:rsidRDefault="001E7AE1" w:rsidP="001E7AE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E09707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2DB93D" w14:textId="77777777" w:rsidR="001E7AE1" w:rsidRDefault="001E7AE1" w:rsidP="001E7AE1">
            <w:pPr>
              <w:pStyle w:val="TAC"/>
            </w:pPr>
            <w:r>
              <w:t>IMD5</w:t>
            </w:r>
            <w:r>
              <w:rPr>
                <w:vertAlign w:val="superscript"/>
              </w:rPr>
              <w:t>5</w:t>
            </w:r>
          </w:p>
        </w:tc>
      </w:tr>
      <w:tr w:rsidR="001E7AE1" w14:paraId="3E53A5BD" w14:textId="77777777" w:rsidTr="00842524">
        <w:trPr>
          <w:trHeight w:val="187"/>
          <w:jc w:val="center"/>
        </w:trPr>
        <w:tc>
          <w:tcPr>
            <w:tcW w:w="2005" w:type="dxa"/>
            <w:tcBorders>
              <w:top w:val="nil"/>
              <w:left w:val="single" w:sz="4" w:space="0" w:color="auto"/>
              <w:bottom w:val="nil"/>
              <w:right w:val="single" w:sz="4" w:space="0" w:color="auto"/>
            </w:tcBorders>
          </w:tcPr>
          <w:p w14:paraId="050B5AB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A4F9A0" w14:textId="77777777" w:rsidR="001E7AE1" w:rsidRDefault="001E7AE1" w:rsidP="001E7AE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709375C" w14:textId="77777777" w:rsidR="001E7AE1" w:rsidRDefault="001E7AE1" w:rsidP="001E7AE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79D7BC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A2FD80"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E400C6" w14:textId="77777777" w:rsidR="001E7AE1" w:rsidRDefault="001E7AE1" w:rsidP="001E7AE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7FE8DA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8C7AA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4A7412" w14:textId="77777777" w:rsidR="001E7AE1" w:rsidRDefault="001E7AE1" w:rsidP="001E7AE1">
            <w:pPr>
              <w:pStyle w:val="TAC"/>
            </w:pPr>
            <w:r>
              <w:t>N/A</w:t>
            </w:r>
          </w:p>
        </w:tc>
      </w:tr>
      <w:tr w:rsidR="001E7AE1" w14:paraId="2F7F56C0" w14:textId="77777777" w:rsidTr="00842524">
        <w:trPr>
          <w:trHeight w:val="187"/>
          <w:jc w:val="center"/>
        </w:trPr>
        <w:tc>
          <w:tcPr>
            <w:tcW w:w="2005" w:type="dxa"/>
            <w:tcBorders>
              <w:top w:val="nil"/>
              <w:left w:val="single" w:sz="4" w:space="0" w:color="auto"/>
              <w:bottom w:val="nil"/>
              <w:right w:val="single" w:sz="4" w:space="0" w:color="auto"/>
            </w:tcBorders>
          </w:tcPr>
          <w:p w14:paraId="2A0A1D47"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11E98F"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739F8B5" w14:textId="77777777" w:rsidR="001E7AE1" w:rsidRDefault="001E7AE1" w:rsidP="001E7AE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606DE7E"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925E17"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307BC8" w14:textId="77777777" w:rsidR="001E7AE1" w:rsidRDefault="001E7AE1" w:rsidP="001E7AE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109A94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B0122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B4A087" w14:textId="77777777" w:rsidR="001E7AE1" w:rsidRDefault="001E7AE1" w:rsidP="001E7AE1">
            <w:pPr>
              <w:pStyle w:val="TAC"/>
            </w:pPr>
            <w:r>
              <w:t>N/A</w:t>
            </w:r>
          </w:p>
        </w:tc>
      </w:tr>
      <w:tr w:rsidR="001E7AE1" w14:paraId="41DBA84F" w14:textId="77777777" w:rsidTr="00842524">
        <w:trPr>
          <w:trHeight w:val="187"/>
          <w:jc w:val="center"/>
        </w:trPr>
        <w:tc>
          <w:tcPr>
            <w:tcW w:w="2005" w:type="dxa"/>
            <w:tcBorders>
              <w:top w:val="nil"/>
              <w:left w:val="single" w:sz="4" w:space="0" w:color="auto"/>
              <w:bottom w:val="nil"/>
              <w:right w:val="single" w:sz="4" w:space="0" w:color="auto"/>
            </w:tcBorders>
          </w:tcPr>
          <w:p w14:paraId="432FD95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B0E2E7"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25FD6FAB" w14:textId="4BAA83A9"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B1ABF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003F1" w14:textId="6789B70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441822" w14:textId="77777777" w:rsidR="001E7AE1" w:rsidRDefault="001E7AE1" w:rsidP="001E7AE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B5E933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41732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EC5DE9" w14:textId="77777777" w:rsidR="001E7AE1" w:rsidRDefault="001E7AE1" w:rsidP="001E7AE1">
            <w:pPr>
              <w:pStyle w:val="TAC"/>
            </w:pPr>
            <w:r>
              <w:t>N/A</w:t>
            </w:r>
          </w:p>
        </w:tc>
      </w:tr>
      <w:tr w:rsidR="001E7AE1" w14:paraId="62474B5E" w14:textId="77777777" w:rsidTr="00842524">
        <w:trPr>
          <w:trHeight w:val="187"/>
          <w:jc w:val="center"/>
        </w:trPr>
        <w:tc>
          <w:tcPr>
            <w:tcW w:w="2005" w:type="dxa"/>
            <w:tcBorders>
              <w:top w:val="nil"/>
              <w:left w:val="single" w:sz="4" w:space="0" w:color="auto"/>
              <w:bottom w:val="nil"/>
              <w:right w:val="single" w:sz="4" w:space="0" w:color="auto"/>
            </w:tcBorders>
          </w:tcPr>
          <w:p w14:paraId="22D4B17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AA23F6" w14:textId="77777777" w:rsidR="001E7AE1" w:rsidRDefault="001E7AE1" w:rsidP="001E7AE1">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E327181" w14:textId="77777777" w:rsidR="001E7AE1" w:rsidRDefault="001E7AE1" w:rsidP="001E7AE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1039333D"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F68AC"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0F938F" w14:textId="77777777" w:rsidR="001E7AE1" w:rsidRDefault="001E7AE1" w:rsidP="001E7AE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E9C9F35" w14:textId="77777777" w:rsidR="001E7AE1" w:rsidRDefault="001E7AE1" w:rsidP="001E7AE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99467F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64E238" w14:textId="77777777" w:rsidR="001E7AE1" w:rsidRDefault="001E7AE1" w:rsidP="001E7AE1">
            <w:pPr>
              <w:pStyle w:val="TAC"/>
            </w:pPr>
            <w:r>
              <w:t>IMD3</w:t>
            </w:r>
          </w:p>
        </w:tc>
      </w:tr>
      <w:tr w:rsidR="001E7AE1" w14:paraId="2A369F1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4234AD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BC179"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D3A19D9" w14:textId="77777777" w:rsidR="001E7AE1" w:rsidRDefault="001E7AE1" w:rsidP="001E7AE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8FE59F9"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CE6B8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FF7A6C" w14:textId="77777777" w:rsidR="001E7AE1" w:rsidRDefault="001E7AE1" w:rsidP="001E7AE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9086869"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9A628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C3B654" w14:textId="77777777" w:rsidR="001E7AE1" w:rsidRDefault="001E7AE1" w:rsidP="001E7AE1">
            <w:pPr>
              <w:pStyle w:val="TAC"/>
            </w:pPr>
            <w:r>
              <w:t>N/A</w:t>
            </w:r>
          </w:p>
        </w:tc>
      </w:tr>
      <w:tr w:rsidR="001E7AE1" w14:paraId="64251FC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C8124F9" w14:textId="77777777" w:rsidR="001E7AE1" w:rsidRDefault="001E7AE1" w:rsidP="001E7AE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5174171C" w14:textId="77777777" w:rsidR="001E7AE1" w:rsidRDefault="001E7AE1" w:rsidP="001E7AE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DA75EEB" w14:textId="77777777" w:rsidR="001E7AE1" w:rsidRDefault="001E7AE1" w:rsidP="001E7AE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8F13DB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D9F92F"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398080" w14:textId="77777777" w:rsidR="001E7AE1" w:rsidRDefault="001E7AE1" w:rsidP="001E7AE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B03951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7AED4C" w14:textId="77777777" w:rsidR="001E7AE1" w:rsidRDefault="001E7AE1" w:rsidP="001E7AE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EE2598" w14:textId="77777777" w:rsidR="001E7AE1" w:rsidRDefault="001E7AE1" w:rsidP="001E7AE1">
            <w:pPr>
              <w:pStyle w:val="TAC"/>
            </w:pPr>
            <w:r>
              <w:t>N/A</w:t>
            </w:r>
          </w:p>
        </w:tc>
      </w:tr>
      <w:tr w:rsidR="001E7AE1" w14:paraId="70844310" w14:textId="77777777" w:rsidTr="00842524">
        <w:trPr>
          <w:trHeight w:val="187"/>
          <w:jc w:val="center"/>
        </w:trPr>
        <w:tc>
          <w:tcPr>
            <w:tcW w:w="2005" w:type="dxa"/>
            <w:tcBorders>
              <w:top w:val="nil"/>
              <w:left w:val="single" w:sz="4" w:space="0" w:color="auto"/>
              <w:bottom w:val="nil"/>
              <w:right w:val="single" w:sz="4" w:space="0" w:color="auto"/>
            </w:tcBorders>
          </w:tcPr>
          <w:p w14:paraId="7F40A39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D13F62" w14:textId="77777777" w:rsidR="001E7AE1" w:rsidRDefault="001E7AE1" w:rsidP="001E7AE1">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F7976EF" w14:textId="77777777" w:rsidR="001E7AE1" w:rsidRDefault="001E7AE1" w:rsidP="001E7AE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1D46AB1"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0DE72A"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69E815" w14:textId="77777777" w:rsidR="001E7AE1" w:rsidRDefault="001E7AE1" w:rsidP="001E7AE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EF965D1"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C3C3E3" w14:textId="77777777" w:rsidR="001E7AE1" w:rsidRDefault="001E7AE1" w:rsidP="001E7AE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3EC7CF" w14:textId="77777777" w:rsidR="001E7AE1" w:rsidRDefault="001E7AE1" w:rsidP="001E7AE1">
            <w:pPr>
              <w:pStyle w:val="TAC"/>
            </w:pPr>
            <w:r>
              <w:t>N/A</w:t>
            </w:r>
          </w:p>
        </w:tc>
      </w:tr>
      <w:tr w:rsidR="001E7AE1" w14:paraId="143DDAA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1D0DA81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F71835"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5688185" w14:textId="29401A3B"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3DA41C"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CD8304" w14:textId="1B3B1F3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27F6CF" w14:textId="77777777" w:rsidR="001E7AE1" w:rsidRDefault="001E7AE1" w:rsidP="001E7AE1">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6B34528A" w14:textId="77777777" w:rsidR="001E7AE1" w:rsidRDefault="001E7AE1" w:rsidP="001E7AE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14F7556" w14:textId="77777777" w:rsidR="001E7AE1" w:rsidRDefault="001E7AE1" w:rsidP="001E7AE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555229" w14:textId="77777777" w:rsidR="001E7AE1" w:rsidRDefault="001E7AE1" w:rsidP="001E7AE1">
            <w:pPr>
              <w:pStyle w:val="TAC"/>
            </w:pPr>
            <w:r>
              <w:t>IMD3</w:t>
            </w:r>
          </w:p>
        </w:tc>
      </w:tr>
      <w:tr w:rsidR="001E7AE1" w14:paraId="32132F4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3F9A736" w14:textId="77777777" w:rsidR="001E7AE1" w:rsidRDefault="001E7AE1" w:rsidP="001E7AE1">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3B909018" w14:textId="77777777" w:rsidR="001E7AE1" w:rsidRDefault="001E7AE1" w:rsidP="001E7AE1">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4BB84" w14:textId="77777777" w:rsidR="001E7AE1" w:rsidRDefault="001E7AE1" w:rsidP="001E7AE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4ECA85C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B006E" w14:textId="77777777" w:rsidR="001E7AE1" w:rsidRDefault="001E7AE1" w:rsidP="001E7AE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C4D55" w14:textId="77777777" w:rsidR="001E7AE1" w:rsidRDefault="001E7AE1" w:rsidP="001E7AE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17BF99C3" w14:textId="77777777" w:rsidR="001E7AE1" w:rsidRDefault="001E7AE1" w:rsidP="001E7AE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7A8643" w14:textId="77777777" w:rsidR="001E7AE1" w:rsidRDefault="001E7AE1" w:rsidP="001E7AE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D898F" w14:textId="77777777" w:rsidR="001E7AE1" w:rsidRDefault="001E7AE1" w:rsidP="001E7AE1">
            <w:pPr>
              <w:pStyle w:val="TAC"/>
              <w:rPr>
                <w:lang w:eastAsia="ja-JP"/>
              </w:rPr>
            </w:pPr>
            <w:r>
              <w:t>N/A</w:t>
            </w:r>
          </w:p>
        </w:tc>
      </w:tr>
      <w:tr w:rsidR="001E7AE1" w14:paraId="0DA70311" w14:textId="77777777" w:rsidTr="00842524">
        <w:trPr>
          <w:trHeight w:val="187"/>
          <w:jc w:val="center"/>
        </w:trPr>
        <w:tc>
          <w:tcPr>
            <w:tcW w:w="2005" w:type="dxa"/>
            <w:tcBorders>
              <w:top w:val="nil"/>
              <w:left w:val="single" w:sz="4" w:space="0" w:color="auto"/>
              <w:bottom w:val="nil"/>
              <w:right w:val="single" w:sz="4" w:space="0" w:color="auto"/>
            </w:tcBorders>
          </w:tcPr>
          <w:p w14:paraId="2508B7A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79DF0D" w14:textId="77777777" w:rsidR="001E7AE1" w:rsidRDefault="001E7AE1" w:rsidP="001E7AE1">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6ED2B6" w14:textId="77777777" w:rsidR="001E7AE1" w:rsidRDefault="001E7AE1" w:rsidP="001E7AE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696538E"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103458" w14:textId="77777777" w:rsidR="001E7AE1" w:rsidRDefault="001E7AE1" w:rsidP="001E7AE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4F1EE" w14:textId="77777777" w:rsidR="001E7AE1" w:rsidRDefault="001E7AE1" w:rsidP="001E7AE1">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70B208C1" w14:textId="77777777" w:rsidR="001E7AE1" w:rsidRDefault="001E7AE1" w:rsidP="001E7AE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7906D762" w14:textId="77777777" w:rsidR="001E7AE1" w:rsidRDefault="001E7AE1" w:rsidP="001E7AE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1D3CC" w14:textId="77777777" w:rsidR="001E7AE1" w:rsidRDefault="001E7AE1" w:rsidP="001E7AE1">
            <w:pPr>
              <w:pStyle w:val="TAC"/>
              <w:rPr>
                <w:lang w:eastAsia="ja-JP"/>
              </w:rPr>
            </w:pPr>
            <w:r>
              <w:t>IMD5</w:t>
            </w:r>
            <w:r>
              <w:rPr>
                <w:vertAlign w:val="superscript"/>
              </w:rPr>
              <w:t>7</w:t>
            </w:r>
          </w:p>
        </w:tc>
      </w:tr>
      <w:tr w:rsidR="001E7AE1" w14:paraId="0BE9043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B2D615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FD23D8"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55075C" w14:textId="77777777" w:rsidR="001E7AE1" w:rsidRDefault="001E7AE1" w:rsidP="001E7AE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10831DC"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6D8BCE" w14:textId="77777777" w:rsidR="001E7AE1" w:rsidRDefault="001E7AE1" w:rsidP="001E7AE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99313B" w14:textId="77777777" w:rsidR="001E7AE1" w:rsidRDefault="001E7AE1" w:rsidP="001E7AE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430284A4" w14:textId="77777777" w:rsidR="001E7AE1" w:rsidRDefault="001E7AE1" w:rsidP="001E7AE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A76A1C" w14:textId="77777777" w:rsidR="001E7AE1" w:rsidRDefault="001E7AE1" w:rsidP="001E7AE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9E888A" w14:textId="77777777" w:rsidR="001E7AE1" w:rsidRDefault="001E7AE1" w:rsidP="001E7AE1">
            <w:pPr>
              <w:pStyle w:val="TAC"/>
              <w:rPr>
                <w:lang w:eastAsia="ja-JP"/>
              </w:rPr>
            </w:pPr>
            <w:r>
              <w:t>N/A</w:t>
            </w:r>
          </w:p>
        </w:tc>
      </w:tr>
      <w:tr w:rsidR="001E7AE1" w14:paraId="629F44E9"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553124A" w14:textId="77777777" w:rsidR="001E7AE1" w:rsidRDefault="001E7AE1" w:rsidP="001E7AE1">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F15ABA" w14:textId="77777777" w:rsidR="001E7AE1" w:rsidRDefault="001E7AE1" w:rsidP="001E7AE1">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27419" w14:textId="77777777" w:rsidR="001E7AE1" w:rsidRDefault="001E7AE1" w:rsidP="001E7AE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9CDDD0"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F662C9" w14:textId="77777777" w:rsidR="001E7AE1" w:rsidRDefault="001E7AE1" w:rsidP="001E7AE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873EA" w14:textId="77777777" w:rsidR="001E7AE1" w:rsidRDefault="001E7AE1" w:rsidP="001E7AE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3A902" w14:textId="77777777" w:rsidR="001E7AE1" w:rsidRDefault="001E7AE1" w:rsidP="001E7AE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772C5" w14:textId="77777777" w:rsidR="001E7AE1" w:rsidRDefault="001E7AE1" w:rsidP="001E7AE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3A9629" w14:textId="77777777" w:rsidR="001E7AE1" w:rsidRDefault="001E7AE1" w:rsidP="001E7AE1">
            <w:pPr>
              <w:pStyle w:val="TAC"/>
            </w:pPr>
            <w:r>
              <w:rPr>
                <w:lang w:eastAsia="ja-JP"/>
              </w:rPr>
              <w:t xml:space="preserve">N/A </w:t>
            </w:r>
          </w:p>
        </w:tc>
      </w:tr>
      <w:tr w:rsidR="001E7AE1" w14:paraId="5857FB4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3238A5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7E2E53" w14:textId="77777777" w:rsidR="001E7AE1" w:rsidRDefault="001E7AE1" w:rsidP="001E7AE1">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40B61" w14:textId="77777777" w:rsidR="001E7AE1" w:rsidRDefault="001E7AE1" w:rsidP="001E7AE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F57149" w14:textId="77777777" w:rsidR="001E7AE1" w:rsidRDefault="001E7AE1" w:rsidP="001E7AE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07F0B0" w14:textId="77777777" w:rsidR="001E7AE1" w:rsidRDefault="001E7AE1" w:rsidP="001E7AE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94A62" w14:textId="77777777" w:rsidR="001E7AE1" w:rsidRDefault="001E7AE1" w:rsidP="001E7AE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975F26" w14:textId="77777777" w:rsidR="001E7AE1" w:rsidRDefault="001E7AE1" w:rsidP="001E7AE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A34EF" w14:textId="77777777" w:rsidR="001E7AE1" w:rsidRDefault="001E7AE1" w:rsidP="001E7AE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D7FAE" w14:textId="77777777" w:rsidR="001E7AE1" w:rsidRDefault="001E7AE1" w:rsidP="001E7AE1">
            <w:pPr>
              <w:pStyle w:val="TAC"/>
            </w:pPr>
            <w:r>
              <w:rPr>
                <w:lang w:eastAsia="ja-JP"/>
              </w:rPr>
              <w:t>N/A</w:t>
            </w:r>
          </w:p>
        </w:tc>
      </w:tr>
      <w:tr w:rsidR="001E7AE1" w14:paraId="1826E878"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4250583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552C5F" w14:textId="77777777" w:rsidR="001E7AE1" w:rsidRDefault="001E7AE1" w:rsidP="001E7AE1">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93EBB1" w14:textId="4629CD16"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C59B19" w14:textId="77777777" w:rsidR="001E7AE1" w:rsidRDefault="001E7AE1" w:rsidP="001E7AE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DBF7F5" w14:textId="4CAD96B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C43EBB" w14:textId="77777777" w:rsidR="001E7AE1" w:rsidRDefault="001E7AE1" w:rsidP="001E7AE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A765C6" w14:textId="77777777" w:rsidR="001E7AE1" w:rsidRDefault="001E7AE1" w:rsidP="001E7AE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F82E9B" w14:textId="77777777" w:rsidR="001E7AE1" w:rsidRDefault="001E7AE1" w:rsidP="001E7AE1">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20A355" w14:textId="77777777" w:rsidR="001E7AE1" w:rsidRDefault="001E7AE1" w:rsidP="001E7AE1">
            <w:pPr>
              <w:pStyle w:val="TAC"/>
            </w:pPr>
            <w:r>
              <w:rPr>
                <w:rFonts w:cs="Arial"/>
                <w:kern w:val="2"/>
                <w:szCs w:val="24"/>
                <w:lang w:val="en-US" w:eastAsia="ja-JP"/>
              </w:rPr>
              <w:t>IMD</w:t>
            </w:r>
            <w:r>
              <w:rPr>
                <w:rFonts w:cs="Arial"/>
                <w:kern w:val="2"/>
                <w:szCs w:val="24"/>
                <w:lang w:val="en-US" w:eastAsia="zh-CN"/>
              </w:rPr>
              <w:t>5</w:t>
            </w:r>
          </w:p>
        </w:tc>
      </w:tr>
      <w:tr w:rsidR="001E7AE1" w14:paraId="71AE727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7B10F59" w14:textId="77777777" w:rsidR="001E7AE1" w:rsidRDefault="001E7AE1" w:rsidP="001E7AE1">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A6954F"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AD894" w14:textId="3A7CB105"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13A0A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06D5F3" w14:textId="5C9FD6E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A965B"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F76FB0C" w14:textId="77777777" w:rsidR="001E7AE1" w:rsidRDefault="001E7AE1" w:rsidP="001E7AE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289DAF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A22D3E" w14:textId="77777777" w:rsidR="001E7AE1" w:rsidRDefault="001E7AE1" w:rsidP="001E7AE1">
            <w:pPr>
              <w:pStyle w:val="TAC"/>
            </w:pPr>
            <w:r>
              <w:t>IMD3</w:t>
            </w:r>
            <w:r>
              <w:rPr>
                <w:vertAlign w:val="superscript"/>
              </w:rPr>
              <w:t>1</w:t>
            </w:r>
          </w:p>
        </w:tc>
      </w:tr>
      <w:tr w:rsidR="001E7AE1" w14:paraId="6CB378E3" w14:textId="77777777" w:rsidTr="00842524">
        <w:trPr>
          <w:trHeight w:val="187"/>
          <w:jc w:val="center"/>
        </w:trPr>
        <w:tc>
          <w:tcPr>
            <w:tcW w:w="2005" w:type="dxa"/>
            <w:tcBorders>
              <w:top w:val="nil"/>
              <w:left w:val="single" w:sz="4" w:space="0" w:color="auto"/>
              <w:bottom w:val="nil"/>
              <w:right w:val="single" w:sz="4" w:space="0" w:color="auto"/>
            </w:tcBorders>
          </w:tcPr>
          <w:p w14:paraId="4C6B5D3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E3A9D2" w14:textId="77777777" w:rsidR="001E7AE1" w:rsidRDefault="001E7AE1" w:rsidP="001E7AE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6C8E3"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3858002"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8CBAE0"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9D74E"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DF57A1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59AB6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109F13" w14:textId="77777777" w:rsidR="001E7AE1" w:rsidRDefault="001E7AE1" w:rsidP="001E7AE1">
            <w:pPr>
              <w:pStyle w:val="TAC"/>
            </w:pPr>
            <w:r>
              <w:t>N/A</w:t>
            </w:r>
          </w:p>
        </w:tc>
      </w:tr>
      <w:tr w:rsidR="001E7AE1" w14:paraId="778ADA39" w14:textId="77777777" w:rsidTr="00842524">
        <w:trPr>
          <w:trHeight w:val="187"/>
          <w:jc w:val="center"/>
        </w:trPr>
        <w:tc>
          <w:tcPr>
            <w:tcW w:w="2005" w:type="dxa"/>
            <w:tcBorders>
              <w:top w:val="nil"/>
              <w:left w:val="single" w:sz="4" w:space="0" w:color="auto"/>
              <w:bottom w:val="nil"/>
              <w:right w:val="single" w:sz="4" w:space="0" w:color="auto"/>
            </w:tcBorders>
          </w:tcPr>
          <w:p w14:paraId="3C31864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F8A476"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CA20D4" w14:textId="77777777" w:rsidR="001E7AE1" w:rsidRDefault="001E7AE1" w:rsidP="001E7AE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05A3651"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E277F9"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6E49" w14:textId="77777777" w:rsidR="001E7AE1" w:rsidRDefault="001E7AE1" w:rsidP="001E7AE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390D6D6"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8EB44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A7984F" w14:textId="77777777" w:rsidR="001E7AE1" w:rsidRDefault="001E7AE1" w:rsidP="001E7AE1">
            <w:pPr>
              <w:pStyle w:val="TAC"/>
            </w:pPr>
            <w:r>
              <w:t>N/A</w:t>
            </w:r>
          </w:p>
        </w:tc>
      </w:tr>
      <w:tr w:rsidR="001E7AE1" w14:paraId="50552710" w14:textId="77777777" w:rsidTr="00842524">
        <w:trPr>
          <w:trHeight w:val="187"/>
          <w:jc w:val="center"/>
        </w:trPr>
        <w:tc>
          <w:tcPr>
            <w:tcW w:w="2005" w:type="dxa"/>
            <w:tcBorders>
              <w:top w:val="nil"/>
              <w:left w:val="single" w:sz="4" w:space="0" w:color="auto"/>
              <w:bottom w:val="nil"/>
              <w:right w:val="single" w:sz="4" w:space="0" w:color="auto"/>
            </w:tcBorders>
          </w:tcPr>
          <w:p w14:paraId="24E2C08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00022F"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09F70" w14:textId="77777777" w:rsidR="001E7AE1" w:rsidRDefault="001E7AE1" w:rsidP="001E7AE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ED167C6"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6F9D6"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B5797"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CCC155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5ABFF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83EE2E" w14:textId="77777777" w:rsidR="001E7AE1" w:rsidRDefault="001E7AE1" w:rsidP="001E7AE1">
            <w:pPr>
              <w:pStyle w:val="TAC"/>
            </w:pPr>
            <w:r>
              <w:t>N/A</w:t>
            </w:r>
          </w:p>
        </w:tc>
      </w:tr>
      <w:tr w:rsidR="001E7AE1" w14:paraId="6A24C77C" w14:textId="77777777" w:rsidTr="00842524">
        <w:trPr>
          <w:trHeight w:val="187"/>
          <w:jc w:val="center"/>
        </w:trPr>
        <w:tc>
          <w:tcPr>
            <w:tcW w:w="2005" w:type="dxa"/>
            <w:tcBorders>
              <w:top w:val="nil"/>
              <w:left w:val="single" w:sz="4" w:space="0" w:color="auto"/>
              <w:bottom w:val="nil"/>
              <w:right w:val="single" w:sz="4" w:space="0" w:color="auto"/>
            </w:tcBorders>
          </w:tcPr>
          <w:p w14:paraId="6DC86E2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77443" w14:textId="77777777" w:rsidR="001E7AE1" w:rsidRDefault="001E7AE1" w:rsidP="001E7AE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7405EF" w14:textId="7B04E7DC"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14624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0A8645" w14:textId="063FD1BF"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DEE6A"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740412E"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711786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44B01A" w14:textId="77777777" w:rsidR="001E7AE1" w:rsidRDefault="001E7AE1" w:rsidP="001E7AE1">
            <w:pPr>
              <w:pStyle w:val="TAC"/>
            </w:pPr>
            <w:r>
              <w:t>IMD3</w:t>
            </w:r>
            <w:r>
              <w:rPr>
                <w:vertAlign w:val="superscript"/>
              </w:rPr>
              <w:t>5</w:t>
            </w:r>
          </w:p>
        </w:tc>
      </w:tr>
      <w:tr w:rsidR="001E7AE1" w14:paraId="70388780" w14:textId="77777777" w:rsidTr="00842524">
        <w:trPr>
          <w:trHeight w:val="187"/>
          <w:jc w:val="center"/>
        </w:trPr>
        <w:tc>
          <w:tcPr>
            <w:tcW w:w="2005" w:type="dxa"/>
            <w:tcBorders>
              <w:top w:val="nil"/>
              <w:left w:val="single" w:sz="4" w:space="0" w:color="auto"/>
              <w:bottom w:val="nil"/>
              <w:right w:val="single" w:sz="4" w:space="0" w:color="auto"/>
            </w:tcBorders>
          </w:tcPr>
          <w:p w14:paraId="2005CB6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59ACE1"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9E186" w14:textId="77777777" w:rsidR="001E7AE1" w:rsidRDefault="001E7AE1" w:rsidP="001E7AE1">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4D5D847B"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B0425F"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EE843" w14:textId="77777777" w:rsidR="001E7AE1" w:rsidRDefault="001E7AE1" w:rsidP="001E7AE1">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6B51438E"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998A09"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514107" w14:textId="77777777" w:rsidR="001E7AE1" w:rsidRDefault="001E7AE1" w:rsidP="001E7AE1">
            <w:pPr>
              <w:pStyle w:val="TAC"/>
            </w:pPr>
            <w:r>
              <w:t>N/A</w:t>
            </w:r>
          </w:p>
        </w:tc>
      </w:tr>
      <w:tr w:rsidR="001E7AE1" w14:paraId="5B8D35AD" w14:textId="77777777" w:rsidTr="00842524">
        <w:trPr>
          <w:trHeight w:val="187"/>
          <w:jc w:val="center"/>
        </w:trPr>
        <w:tc>
          <w:tcPr>
            <w:tcW w:w="2005" w:type="dxa"/>
            <w:tcBorders>
              <w:top w:val="nil"/>
              <w:left w:val="single" w:sz="4" w:space="0" w:color="auto"/>
              <w:bottom w:val="nil"/>
              <w:right w:val="single" w:sz="4" w:space="0" w:color="auto"/>
            </w:tcBorders>
          </w:tcPr>
          <w:p w14:paraId="43B3312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71CEE1" w14:textId="77777777" w:rsidR="001E7AE1" w:rsidRDefault="001E7AE1" w:rsidP="001E7AE1">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A7789" w14:textId="77777777" w:rsidR="001E7AE1" w:rsidRDefault="001E7AE1" w:rsidP="001E7AE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368AEE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0A3EC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79CAE" w14:textId="77777777" w:rsidR="001E7AE1" w:rsidRDefault="001E7AE1" w:rsidP="001E7AE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AE29C2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8C4B1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9BEE6" w14:textId="77777777" w:rsidR="001E7AE1" w:rsidRDefault="001E7AE1" w:rsidP="001E7AE1">
            <w:pPr>
              <w:pStyle w:val="TAC"/>
            </w:pPr>
            <w:r>
              <w:t>N/A</w:t>
            </w:r>
          </w:p>
        </w:tc>
      </w:tr>
      <w:tr w:rsidR="001E7AE1" w14:paraId="1ED36148" w14:textId="77777777" w:rsidTr="00842524">
        <w:trPr>
          <w:trHeight w:val="187"/>
          <w:jc w:val="center"/>
        </w:trPr>
        <w:tc>
          <w:tcPr>
            <w:tcW w:w="2005" w:type="dxa"/>
            <w:tcBorders>
              <w:top w:val="nil"/>
              <w:left w:val="single" w:sz="4" w:space="0" w:color="auto"/>
              <w:bottom w:val="nil"/>
              <w:right w:val="single" w:sz="4" w:space="0" w:color="auto"/>
            </w:tcBorders>
          </w:tcPr>
          <w:p w14:paraId="5351098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89960" w14:textId="77777777" w:rsidR="001E7AE1" w:rsidRDefault="001E7AE1" w:rsidP="001E7AE1">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0DD55"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47B71C"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486D9C"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1DB9A"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728C4B"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7D021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54ACD" w14:textId="77777777" w:rsidR="001E7AE1" w:rsidRDefault="001E7AE1" w:rsidP="001E7AE1">
            <w:pPr>
              <w:pStyle w:val="TAC"/>
            </w:pPr>
            <w:r>
              <w:t>N/A</w:t>
            </w:r>
          </w:p>
        </w:tc>
      </w:tr>
      <w:tr w:rsidR="001E7AE1" w14:paraId="625ABA5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E47D39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CDF76" w14:textId="77777777" w:rsidR="001E7AE1" w:rsidRDefault="001E7AE1" w:rsidP="001E7AE1">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56DA8" w14:textId="595E3260"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2CC448"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7300E8" w14:textId="0DBF6A3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69CC6" w14:textId="77777777" w:rsidR="001E7AE1" w:rsidRDefault="001E7AE1" w:rsidP="001E7AE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EE91F44" w14:textId="77777777" w:rsidR="001E7AE1" w:rsidRDefault="001E7AE1" w:rsidP="001E7AE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061242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B5E68E" w14:textId="77777777" w:rsidR="001E7AE1" w:rsidRDefault="001E7AE1" w:rsidP="001E7AE1">
            <w:pPr>
              <w:pStyle w:val="TAC"/>
            </w:pPr>
            <w:r>
              <w:t>IMD3</w:t>
            </w:r>
          </w:p>
        </w:tc>
      </w:tr>
      <w:tr w:rsidR="001E7AE1" w14:paraId="375A7871"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DAC6763" w14:textId="77777777" w:rsidR="001E7AE1" w:rsidRDefault="001E7AE1" w:rsidP="001E7AE1">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6A07267E" w14:textId="77777777" w:rsidR="001E7AE1" w:rsidRDefault="001E7AE1" w:rsidP="001E7AE1">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F5C8E56" w14:textId="035B661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CD3590"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8C9142" w14:textId="6467BE6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6AD5071"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F3D31E" w14:textId="77777777" w:rsidR="001E7AE1" w:rsidRDefault="001E7AE1" w:rsidP="001E7AE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61F71E7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58524F" w14:textId="77777777" w:rsidR="001E7AE1" w:rsidRDefault="001E7AE1" w:rsidP="001E7AE1">
            <w:pPr>
              <w:pStyle w:val="TAC"/>
            </w:pPr>
            <w:r>
              <w:rPr>
                <w:lang w:val="sv-SE"/>
              </w:rPr>
              <w:t>IMD3</w:t>
            </w:r>
          </w:p>
        </w:tc>
      </w:tr>
      <w:tr w:rsidR="001E7AE1" w14:paraId="14AF1F79" w14:textId="77777777" w:rsidTr="00842524">
        <w:trPr>
          <w:trHeight w:val="187"/>
          <w:jc w:val="center"/>
        </w:trPr>
        <w:tc>
          <w:tcPr>
            <w:tcW w:w="2005" w:type="dxa"/>
            <w:tcBorders>
              <w:top w:val="nil"/>
              <w:left w:val="single" w:sz="4" w:space="0" w:color="auto"/>
              <w:bottom w:val="nil"/>
              <w:right w:val="single" w:sz="4" w:space="0" w:color="auto"/>
            </w:tcBorders>
          </w:tcPr>
          <w:p w14:paraId="24CB556E"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99104A" w14:textId="77777777" w:rsidR="001E7AE1" w:rsidRDefault="001E7AE1" w:rsidP="001E7AE1">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3612AA9E"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528510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B96D61"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A61B66" w14:textId="77777777" w:rsidR="001E7AE1" w:rsidRDefault="001E7AE1" w:rsidP="001E7AE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7975E6F3" w14:textId="77777777" w:rsidR="001E7AE1" w:rsidRDefault="001E7AE1" w:rsidP="001E7AE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B2A02BF"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B826A3" w14:textId="77777777" w:rsidR="001E7AE1" w:rsidRDefault="001E7AE1" w:rsidP="001E7AE1">
            <w:pPr>
              <w:pStyle w:val="TAC"/>
            </w:pPr>
            <w:r>
              <w:rPr>
                <w:lang w:val="sv-SE"/>
              </w:rPr>
              <w:t>N/A</w:t>
            </w:r>
          </w:p>
        </w:tc>
      </w:tr>
      <w:tr w:rsidR="001E7AE1" w14:paraId="54A08B6E" w14:textId="77777777" w:rsidTr="00842524">
        <w:trPr>
          <w:trHeight w:val="187"/>
          <w:jc w:val="center"/>
        </w:trPr>
        <w:tc>
          <w:tcPr>
            <w:tcW w:w="2005" w:type="dxa"/>
            <w:tcBorders>
              <w:top w:val="nil"/>
              <w:left w:val="single" w:sz="4" w:space="0" w:color="auto"/>
              <w:bottom w:val="nil"/>
              <w:right w:val="single" w:sz="4" w:space="0" w:color="auto"/>
            </w:tcBorders>
          </w:tcPr>
          <w:p w14:paraId="1D5719C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4E9AB"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305210F" w14:textId="77777777" w:rsidR="001E7AE1" w:rsidRDefault="001E7AE1" w:rsidP="001E7AE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06D2116C"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F30EF6"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91CC15" w14:textId="77777777" w:rsidR="001E7AE1" w:rsidRDefault="001E7AE1" w:rsidP="001E7AE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A4F1DDE" w14:textId="77777777" w:rsidR="001E7AE1" w:rsidRDefault="001E7AE1" w:rsidP="001E7AE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8399820"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8DF299" w14:textId="77777777" w:rsidR="001E7AE1" w:rsidRDefault="001E7AE1" w:rsidP="001E7AE1">
            <w:pPr>
              <w:pStyle w:val="TAC"/>
            </w:pPr>
            <w:r>
              <w:rPr>
                <w:lang w:val="sv-SE"/>
              </w:rPr>
              <w:t>N/A</w:t>
            </w:r>
          </w:p>
        </w:tc>
      </w:tr>
      <w:tr w:rsidR="001E7AE1" w14:paraId="260F1E7D" w14:textId="77777777" w:rsidTr="00842524">
        <w:trPr>
          <w:trHeight w:val="187"/>
          <w:jc w:val="center"/>
        </w:trPr>
        <w:tc>
          <w:tcPr>
            <w:tcW w:w="2005" w:type="dxa"/>
            <w:tcBorders>
              <w:top w:val="nil"/>
              <w:left w:val="single" w:sz="4" w:space="0" w:color="auto"/>
              <w:bottom w:val="nil"/>
              <w:right w:val="single" w:sz="4" w:space="0" w:color="auto"/>
            </w:tcBorders>
          </w:tcPr>
          <w:p w14:paraId="2E11EF7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1CE01C" w14:textId="77777777" w:rsidR="001E7AE1" w:rsidRDefault="001E7AE1" w:rsidP="001E7AE1">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E3BE8" w14:textId="77777777" w:rsidR="001E7AE1" w:rsidRDefault="001E7AE1" w:rsidP="001E7AE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1DD13C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4D0FE3"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759B1" w14:textId="77777777" w:rsidR="001E7AE1" w:rsidRDefault="001E7AE1" w:rsidP="001E7AE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3E8E086"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FA4D05"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699894" w14:textId="77777777" w:rsidR="001E7AE1" w:rsidRDefault="001E7AE1" w:rsidP="001E7AE1">
            <w:pPr>
              <w:pStyle w:val="TAC"/>
            </w:pPr>
            <w:r>
              <w:t>N/A</w:t>
            </w:r>
          </w:p>
        </w:tc>
      </w:tr>
      <w:tr w:rsidR="001E7AE1" w14:paraId="1D0B189B" w14:textId="77777777" w:rsidTr="00842524">
        <w:trPr>
          <w:trHeight w:val="187"/>
          <w:jc w:val="center"/>
        </w:trPr>
        <w:tc>
          <w:tcPr>
            <w:tcW w:w="2005" w:type="dxa"/>
            <w:tcBorders>
              <w:top w:val="nil"/>
              <w:left w:val="single" w:sz="4" w:space="0" w:color="auto"/>
              <w:bottom w:val="nil"/>
              <w:right w:val="single" w:sz="4" w:space="0" w:color="auto"/>
            </w:tcBorders>
          </w:tcPr>
          <w:p w14:paraId="2D11682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D518E7" w14:textId="77777777" w:rsidR="001E7AE1" w:rsidRDefault="001E7AE1" w:rsidP="001E7AE1">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291800"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8AC02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FA26ED"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449FB" w14:textId="77777777" w:rsidR="001E7AE1" w:rsidRDefault="001E7AE1" w:rsidP="001E7AE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387140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171A78"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5F3898" w14:textId="77777777" w:rsidR="001E7AE1" w:rsidRDefault="001E7AE1" w:rsidP="001E7AE1">
            <w:pPr>
              <w:pStyle w:val="TAC"/>
            </w:pPr>
            <w:r>
              <w:t>N/A</w:t>
            </w:r>
          </w:p>
        </w:tc>
      </w:tr>
      <w:tr w:rsidR="001E7AE1" w14:paraId="48846ECC"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DBBAFA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4F509F"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4B642" w14:textId="7B00EEB3"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60DB4B"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C99380" w14:textId="6DD25571"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C8BBD" w14:textId="77777777" w:rsidR="001E7AE1" w:rsidRDefault="001E7AE1" w:rsidP="001E7AE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DF99D69" w14:textId="77777777" w:rsidR="001E7AE1" w:rsidRDefault="001E7AE1" w:rsidP="001E7AE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C18B77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43F115" w14:textId="77777777" w:rsidR="001E7AE1" w:rsidRDefault="001E7AE1" w:rsidP="001E7AE1">
            <w:pPr>
              <w:pStyle w:val="TAC"/>
            </w:pPr>
            <w:r>
              <w:t>IMD3</w:t>
            </w:r>
          </w:p>
        </w:tc>
      </w:tr>
      <w:tr w:rsidR="001E7AE1" w14:paraId="056AD05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B9B5C7B" w14:textId="77777777" w:rsidR="001E7AE1" w:rsidRDefault="001E7AE1" w:rsidP="001E7AE1">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3237A264" w14:textId="77777777" w:rsidR="001E7AE1" w:rsidRDefault="001E7AE1" w:rsidP="001E7AE1">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5DA9A7" w14:textId="77777777" w:rsidR="001E7AE1" w:rsidRDefault="001E7AE1" w:rsidP="001E7AE1">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73421E8B" w14:textId="77777777" w:rsidR="001E7AE1" w:rsidRDefault="001E7AE1" w:rsidP="001E7AE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9AA126" w14:textId="77777777" w:rsidR="001E7AE1" w:rsidRDefault="001E7AE1" w:rsidP="001E7AE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2502F3" w14:textId="77777777" w:rsidR="001E7AE1" w:rsidRDefault="001E7AE1" w:rsidP="001E7AE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BEEFD72" w14:textId="77777777" w:rsidR="001E7AE1" w:rsidRDefault="001E7AE1" w:rsidP="001E7AE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DB7BB" w14:textId="77777777" w:rsidR="001E7AE1" w:rsidRDefault="001E7AE1" w:rsidP="001E7AE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FE7F69" w14:textId="77777777" w:rsidR="001E7AE1" w:rsidRDefault="001E7AE1" w:rsidP="001E7AE1">
            <w:pPr>
              <w:pStyle w:val="TAC"/>
            </w:pPr>
            <w:r>
              <w:rPr>
                <w:lang w:eastAsia="zh-CN"/>
              </w:rPr>
              <w:t>N/A</w:t>
            </w:r>
          </w:p>
        </w:tc>
      </w:tr>
      <w:tr w:rsidR="001E7AE1" w14:paraId="5D2FFE6F" w14:textId="77777777" w:rsidTr="00842524">
        <w:trPr>
          <w:trHeight w:val="187"/>
          <w:jc w:val="center"/>
        </w:trPr>
        <w:tc>
          <w:tcPr>
            <w:tcW w:w="2005" w:type="dxa"/>
            <w:tcBorders>
              <w:top w:val="nil"/>
              <w:left w:val="single" w:sz="4" w:space="0" w:color="auto"/>
              <w:bottom w:val="nil"/>
              <w:right w:val="single" w:sz="4" w:space="0" w:color="auto"/>
            </w:tcBorders>
          </w:tcPr>
          <w:p w14:paraId="6DC844F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9C47E" w14:textId="77777777" w:rsidR="001E7AE1" w:rsidRDefault="001E7AE1" w:rsidP="001E7AE1">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0CC3E1D4" w14:textId="3924B92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BB4381" w14:textId="77777777" w:rsidR="001E7AE1" w:rsidRDefault="001E7AE1" w:rsidP="001E7AE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197C44" w14:textId="50E0C731"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C0EC5C" w14:textId="77777777" w:rsidR="001E7AE1" w:rsidRDefault="001E7AE1" w:rsidP="001E7AE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18384CFB" w14:textId="77777777" w:rsidR="001E7AE1" w:rsidRDefault="001E7AE1" w:rsidP="001E7AE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2EDFE91" w14:textId="77777777" w:rsidR="001E7AE1" w:rsidRDefault="001E7AE1" w:rsidP="001E7AE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4BE228" w14:textId="77777777" w:rsidR="001E7AE1" w:rsidRDefault="001E7AE1" w:rsidP="001E7AE1">
            <w:pPr>
              <w:pStyle w:val="TAC"/>
            </w:pPr>
            <w:r>
              <w:rPr>
                <w:lang w:eastAsia="zh-CN"/>
              </w:rPr>
              <w:t>IMD5</w:t>
            </w:r>
          </w:p>
        </w:tc>
      </w:tr>
      <w:tr w:rsidR="001E7AE1" w14:paraId="0C259AF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1540C35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394DC" w14:textId="77777777" w:rsidR="001E7AE1" w:rsidRDefault="001E7AE1" w:rsidP="001E7AE1">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8C2A019" w14:textId="77777777" w:rsidR="001E7AE1" w:rsidRDefault="001E7AE1" w:rsidP="001E7AE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D84D9BE" w14:textId="77777777" w:rsidR="001E7AE1" w:rsidRDefault="001E7AE1" w:rsidP="001E7AE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A20EC3" w14:textId="57D6AC18" w:rsidR="001E7AE1" w:rsidRDefault="0094263B" w:rsidP="001E7AE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1D2648" w14:textId="77777777" w:rsidR="001E7AE1" w:rsidRDefault="001E7AE1" w:rsidP="001E7AE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9527105" w14:textId="77777777" w:rsidR="001E7AE1" w:rsidRDefault="001E7AE1" w:rsidP="001E7AE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C6B6FE" w14:textId="77777777" w:rsidR="001E7AE1" w:rsidRDefault="001E7AE1" w:rsidP="001E7AE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66F082" w14:textId="77777777" w:rsidR="001E7AE1" w:rsidRDefault="001E7AE1" w:rsidP="001E7AE1">
            <w:pPr>
              <w:pStyle w:val="TAC"/>
            </w:pPr>
            <w:r>
              <w:rPr>
                <w:lang w:eastAsia="zh-CN"/>
              </w:rPr>
              <w:t>N/A</w:t>
            </w:r>
          </w:p>
        </w:tc>
      </w:tr>
      <w:tr w:rsidR="001E7AE1" w14:paraId="4A567F9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9B60916" w14:textId="77777777" w:rsidR="001E7AE1" w:rsidRDefault="001E7AE1" w:rsidP="001E7AE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77875C4B" w14:textId="77777777" w:rsidR="001E7AE1" w:rsidRDefault="001E7AE1" w:rsidP="001E7AE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EEC9824" w14:textId="77777777" w:rsidR="001E7AE1" w:rsidRDefault="001E7AE1" w:rsidP="001E7AE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75957052"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2F26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1B0428" w14:textId="77777777" w:rsidR="001E7AE1" w:rsidRDefault="001E7AE1" w:rsidP="001E7AE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C7B541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55C854"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F30D6B" w14:textId="77777777" w:rsidR="001E7AE1" w:rsidRDefault="001E7AE1" w:rsidP="001E7AE1">
            <w:pPr>
              <w:pStyle w:val="TAC"/>
            </w:pPr>
            <w:r>
              <w:t>N/A</w:t>
            </w:r>
          </w:p>
        </w:tc>
      </w:tr>
      <w:tr w:rsidR="001E7AE1" w14:paraId="4701D2BB" w14:textId="77777777" w:rsidTr="00842524">
        <w:trPr>
          <w:trHeight w:val="187"/>
          <w:jc w:val="center"/>
        </w:trPr>
        <w:tc>
          <w:tcPr>
            <w:tcW w:w="2005" w:type="dxa"/>
            <w:tcBorders>
              <w:top w:val="nil"/>
              <w:left w:val="single" w:sz="4" w:space="0" w:color="auto"/>
              <w:bottom w:val="nil"/>
              <w:right w:val="single" w:sz="4" w:space="0" w:color="auto"/>
            </w:tcBorders>
          </w:tcPr>
          <w:p w14:paraId="736A774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6F0FC6" w14:textId="77777777" w:rsidR="001E7AE1" w:rsidRDefault="001E7AE1" w:rsidP="001E7AE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DBCFA44" w14:textId="77777777" w:rsidR="001E7AE1" w:rsidRDefault="001E7AE1" w:rsidP="001E7AE1">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55D9ECA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58968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93033E" w14:textId="77777777" w:rsidR="001E7AE1" w:rsidRDefault="001E7AE1" w:rsidP="001E7AE1">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23F051B1"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7AC9F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A3F52E" w14:textId="77777777" w:rsidR="001E7AE1" w:rsidRDefault="001E7AE1" w:rsidP="001E7AE1">
            <w:pPr>
              <w:pStyle w:val="TAC"/>
            </w:pPr>
            <w:r>
              <w:t>N/A</w:t>
            </w:r>
          </w:p>
        </w:tc>
      </w:tr>
      <w:tr w:rsidR="001E7AE1" w14:paraId="5F3EB43D" w14:textId="77777777" w:rsidTr="00842524">
        <w:trPr>
          <w:trHeight w:val="187"/>
          <w:jc w:val="center"/>
        </w:trPr>
        <w:tc>
          <w:tcPr>
            <w:tcW w:w="2005" w:type="dxa"/>
            <w:tcBorders>
              <w:top w:val="nil"/>
              <w:left w:val="single" w:sz="4" w:space="0" w:color="auto"/>
              <w:bottom w:val="nil"/>
              <w:right w:val="single" w:sz="4" w:space="0" w:color="auto"/>
            </w:tcBorders>
          </w:tcPr>
          <w:p w14:paraId="2BFE34C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3BEF97"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0635543" w14:textId="5A46867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CACA46"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BEBE97" w14:textId="5EA1004F"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A2748E" w14:textId="77777777" w:rsidR="001E7AE1" w:rsidRDefault="001E7AE1" w:rsidP="001E7AE1">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225E534A" w14:textId="77777777" w:rsidR="001E7AE1" w:rsidRDefault="001E7AE1" w:rsidP="001E7AE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7AE0059"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500E3B" w14:textId="77777777" w:rsidR="001E7AE1" w:rsidRDefault="001E7AE1" w:rsidP="001E7AE1">
            <w:pPr>
              <w:pStyle w:val="TAC"/>
            </w:pPr>
            <w:r>
              <w:t>IMD3</w:t>
            </w:r>
          </w:p>
        </w:tc>
      </w:tr>
      <w:tr w:rsidR="001E7AE1" w14:paraId="438E6BE5" w14:textId="77777777" w:rsidTr="00842524">
        <w:trPr>
          <w:trHeight w:val="187"/>
          <w:jc w:val="center"/>
        </w:trPr>
        <w:tc>
          <w:tcPr>
            <w:tcW w:w="2005" w:type="dxa"/>
            <w:tcBorders>
              <w:top w:val="nil"/>
              <w:left w:val="single" w:sz="4" w:space="0" w:color="auto"/>
              <w:bottom w:val="nil"/>
              <w:right w:val="single" w:sz="4" w:space="0" w:color="auto"/>
            </w:tcBorders>
          </w:tcPr>
          <w:p w14:paraId="03957AF4"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9AA09C" w14:textId="77777777" w:rsidR="001E7AE1" w:rsidRDefault="001E7AE1" w:rsidP="001E7AE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F103C76" w14:textId="77777777" w:rsidR="001E7AE1" w:rsidRDefault="001E7AE1" w:rsidP="001E7AE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CEC791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EF76A7"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A796B9" w14:textId="77777777" w:rsidR="001E7AE1" w:rsidRDefault="001E7AE1" w:rsidP="001E7AE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74DF79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1F770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252879" w14:textId="77777777" w:rsidR="001E7AE1" w:rsidRDefault="001E7AE1" w:rsidP="001E7AE1">
            <w:pPr>
              <w:pStyle w:val="TAC"/>
            </w:pPr>
            <w:r>
              <w:t>N/A</w:t>
            </w:r>
          </w:p>
        </w:tc>
      </w:tr>
      <w:tr w:rsidR="001E7AE1" w14:paraId="4CBDA8A2" w14:textId="77777777" w:rsidTr="00842524">
        <w:trPr>
          <w:trHeight w:val="187"/>
          <w:jc w:val="center"/>
        </w:trPr>
        <w:tc>
          <w:tcPr>
            <w:tcW w:w="2005" w:type="dxa"/>
            <w:tcBorders>
              <w:top w:val="nil"/>
              <w:left w:val="single" w:sz="4" w:space="0" w:color="auto"/>
              <w:bottom w:val="nil"/>
              <w:right w:val="single" w:sz="4" w:space="0" w:color="auto"/>
            </w:tcBorders>
          </w:tcPr>
          <w:p w14:paraId="49CE040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7DC7EC" w14:textId="77777777" w:rsidR="001E7AE1" w:rsidRDefault="001E7AE1" w:rsidP="001E7AE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76BB634" w14:textId="77777777" w:rsidR="001E7AE1" w:rsidRDefault="001E7AE1" w:rsidP="001E7AE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A3999F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D497F6"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D67C2E" w14:textId="77777777" w:rsidR="001E7AE1" w:rsidRDefault="001E7AE1" w:rsidP="001E7AE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B66B2F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EBDDA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A26307" w14:textId="77777777" w:rsidR="001E7AE1" w:rsidRDefault="001E7AE1" w:rsidP="001E7AE1">
            <w:pPr>
              <w:pStyle w:val="TAC"/>
            </w:pPr>
            <w:r>
              <w:t>N/A</w:t>
            </w:r>
          </w:p>
        </w:tc>
      </w:tr>
      <w:tr w:rsidR="001E7AE1" w14:paraId="4FE40872" w14:textId="77777777" w:rsidTr="00842524">
        <w:trPr>
          <w:trHeight w:val="187"/>
          <w:jc w:val="center"/>
        </w:trPr>
        <w:tc>
          <w:tcPr>
            <w:tcW w:w="2005" w:type="dxa"/>
            <w:tcBorders>
              <w:top w:val="nil"/>
              <w:left w:val="single" w:sz="4" w:space="0" w:color="auto"/>
              <w:bottom w:val="nil"/>
              <w:right w:val="single" w:sz="4" w:space="0" w:color="auto"/>
            </w:tcBorders>
          </w:tcPr>
          <w:p w14:paraId="22FB255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D385CC"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C08FC5" w14:textId="6195AD51"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5835EE"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19E29A" w14:textId="4626D55E"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16DA3B" w14:textId="77777777" w:rsidR="001E7AE1" w:rsidRDefault="001E7AE1" w:rsidP="001E7AE1">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34BECA53" w14:textId="77777777" w:rsidR="001E7AE1" w:rsidRDefault="001E7AE1" w:rsidP="001E7AE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1664912B"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21EF3F" w14:textId="77777777" w:rsidR="001E7AE1" w:rsidRDefault="001E7AE1" w:rsidP="001E7AE1">
            <w:pPr>
              <w:pStyle w:val="TAC"/>
            </w:pPr>
            <w:r>
              <w:t>IMD4</w:t>
            </w:r>
            <w:r>
              <w:rPr>
                <w:vertAlign w:val="superscript"/>
              </w:rPr>
              <w:t>5</w:t>
            </w:r>
          </w:p>
        </w:tc>
      </w:tr>
      <w:tr w:rsidR="001E7AE1" w14:paraId="0F08B976" w14:textId="77777777" w:rsidTr="00842524">
        <w:trPr>
          <w:trHeight w:val="187"/>
          <w:jc w:val="center"/>
        </w:trPr>
        <w:tc>
          <w:tcPr>
            <w:tcW w:w="2005" w:type="dxa"/>
            <w:tcBorders>
              <w:top w:val="nil"/>
              <w:left w:val="single" w:sz="4" w:space="0" w:color="auto"/>
              <w:bottom w:val="nil"/>
              <w:right w:val="single" w:sz="4" w:space="0" w:color="auto"/>
            </w:tcBorders>
          </w:tcPr>
          <w:p w14:paraId="7A24DEF8"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ABCF6" w14:textId="77777777" w:rsidR="001E7AE1" w:rsidRDefault="001E7AE1" w:rsidP="001E7AE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2C8026B9" w14:textId="77777777" w:rsidR="001E7AE1" w:rsidRDefault="001E7AE1" w:rsidP="001E7AE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B5A5CB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A32288"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709DA3" w14:textId="77777777" w:rsidR="001E7AE1" w:rsidRDefault="001E7AE1" w:rsidP="001E7AE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85C551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38921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49748B" w14:textId="77777777" w:rsidR="001E7AE1" w:rsidRDefault="001E7AE1" w:rsidP="001E7AE1">
            <w:pPr>
              <w:pStyle w:val="TAC"/>
            </w:pPr>
            <w:r>
              <w:t>N/A</w:t>
            </w:r>
          </w:p>
        </w:tc>
      </w:tr>
      <w:tr w:rsidR="001E7AE1" w14:paraId="6D61C412" w14:textId="77777777" w:rsidTr="00842524">
        <w:trPr>
          <w:trHeight w:val="187"/>
          <w:jc w:val="center"/>
        </w:trPr>
        <w:tc>
          <w:tcPr>
            <w:tcW w:w="2005" w:type="dxa"/>
            <w:tcBorders>
              <w:top w:val="nil"/>
              <w:left w:val="single" w:sz="4" w:space="0" w:color="auto"/>
              <w:bottom w:val="nil"/>
              <w:right w:val="single" w:sz="4" w:space="0" w:color="auto"/>
            </w:tcBorders>
          </w:tcPr>
          <w:p w14:paraId="5CBFA9D9"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E3DCB3" w14:textId="77777777" w:rsidR="001E7AE1" w:rsidRDefault="001E7AE1" w:rsidP="001E7AE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39683F7" w14:textId="77777777" w:rsidR="001E7AE1" w:rsidRDefault="001E7AE1" w:rsidP="001E7AE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051526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D311AF"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5A3F5C" w14:textId="77777777" w:rsidR="001E7AE1" w:rsidRDefault="001E7AE1" w:rsidP="001E7AE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73DB5F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7B97A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74EAD5" w14:textId="77777777" w:rsidR="001E7AE1" w:rsidRDefault="001E7AE1" w:rsidP="001E7AE1">
            <w:pPr>
              <w:pStyle w:val="TAC"/>
            </w:pPr>
            <w:r>
              <w:t>N/A</w:t>
            </w:r>
          </w:p>
        </w:tc>
      </w:tr>
      <w:tr w:rsidR="001E7AE1" w14:paraId="6CAB8E8C" w14:textId="77777777" w:rsidTr="00842524">
        <w:trPr>
          <w:trHeight w:val="187"/>
          <w:jc w:val="center"/>
        </w:trPr>
        <w:tc>
          <w:tcPr>
            <w:tcW w:w="2005" w:type="dxa"/>
            <w:tcBorders>
              <w:top w:val="nil"/>
              <w:left w:val="single" w:sz="4" w:space="0" w:color="auto"/>
              <w:bottom w:val="nil"/>
              <w:right w:val="single" w:sz="4" w:space="0" w:color="auto"/>
            </w:tcBorders>
          </w:tcPr>
          <w:p w14:paraId="5AABC67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E8F070"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55CB72E" w14:textId="5AD441E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EC25EB"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7789C7" w14:textId="1BF20594"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ED763A" w14:textId="77777777" w:rsidR="001E7AE1" w:rsidRDefault="001E7AE1" w:rsidP="001E7AE1">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42DD6E3B" w14:textId="77777777" w:rsidR="001E7AE1" w:rsidRDefault="001E7AE1" w:rsidP="001E7AE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43DA9B22"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7E4F0E" w14:textId="77777777" w:rsidR="001E7AE1" w:rsidRDefault="001E7AE1" w:rsidP="001E7AE1">
            <w:pPr>
              <w:pStyle w:val="TAC"/>
            </w:pPr>
            <w:r>
              <w:t>IMD5</w:t>
            </w:r>
          </w:p>
        </w:tc>
      </w:tr>
      <w:tr w:rsidR="001E7AE1" w14:paraId="3767A1B9" w14:textId="77777777" w:rsidTr="00842524">
        <w:trPr>
          <w:trHeight w:val="187"/>
          <w:jc w:val="center"/>
        </w:trPr>
        <w:tc>
          <w:tcPr>
            <w:tcW w:w="2005" w:type="dxa"/>
            <w:tcBorders>
              <w:top w:val="nil"/>
              <w:left w:val="single" w:sz="4" w:space="0" w:color="auto"/>
              <w:bottom w:val="nil"/>
              <w:right w:val="single" w:sz="4" w:space="0" w:color="auto"/>
            </w:tcBorders>
          </w:tcPr>
          <w:p w14:paraId="0C886F1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1BBF37" w14:textId="77777777" w:rsidR="001E7AE1" w:rsidRDefault="001E7AE1" w:rsidP="001E7AE1">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883A1B5" w14:textId="77777777" w:rsidR="001E7AE1" w:rsidRDefault="001E7AE1" w:rsidP="001E7AE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CDF78D8"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2BB303"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7F4AF0" w14:textId="77777777" w:rsidR="001E7AE1" w:rsidRDefault="001E7AE1" w:rsidP="001E7AE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3D6AB2A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5485DD"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A036EA" w14:textId="77777777" w:rsidR="001E7AE1" w:rsidRDefault="001E7AE1" w:rsidP="001E7AE1">
            <w:pPr>
              <w:pStyle w:val="TAC"/>
            </w:pPr>
            <w:r>
              <w:t>N/A</w:t>
            </w:r>
          </w:p>
        </w:tc>
      </w:tr>
      <w:tr w:rsidR="001E7AE1" w14:paraId="20B1839F" w14:textId="77777777" w:rsidTr="00842524">
        <w:trPr>
          <w:trHeight w:val="187"/>
          <w:jc w:val="center"/>
        </w:trPr>
        <w:tc>
          <w:tcPr>
            <w:tcW w:w="2005" w:type="dxa"/>
            <w:tcBorders>
              <w:top w:val="nil"/>
              <w:left w:val="single" w:sz="4" w:space="0" w:color="auto"/>
              <w:bottom w:val="nil"/>
              <w:right w:val="single" w:sz="4" w:space="0" w:color="auto"/>
            </w:tcBorders>
          </w:tcPr>
          <w:p w14:paraId="1DB4139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5F87F5" w14:textId="77777777" w:rsidR="001E7AE1" w:rsidRDefault="001E7AE1" w:rsidP="001E7AE1">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BEF7329" w14:textId="2ECCC87F"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21A55C"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D1C6D7" w14:textId="01347FC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C5E8DE" w14:textId="77777777" w:rsidR="001E7AE1" w:rsidRDefault="001E7AE1" w:rsidP="001E7AE1">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5E83606B"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116C58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A5CCE1" w14:textId="77777777" w:rsidR="001E7AE1" w:rsidRDefault="001E7AE1" w:rsidP="001E7AE1">
            <w:pPr>
              <w:pStyle w:val="TAC"/>
            </w:pPr>
            <w:r>
              <w:t>IMD3</w:t>
            </w:r>
          </w:p>
        </w:tc>
      </w:tr>
      <w:tr w:rsidR="001E7AE1" w14:paraId="08D4451B"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51320D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0774E"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4DCDF2" w14:textId="77777777" w:rsidR="001E7AE1" w:rsidRDefault="001E7AE1" w:rsidP="001E7AE1">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AE271E4"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37FB6A"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AB4E535" w14:textId="77777777" w:rsidR="001E7AE1" w:rsidRDefault="001E7AE1" w:rsidP="001E7AE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28C9D19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7B1FB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7CABB6" w14:textId="77777777" w:rsidR="001E7AE1" w:rsidRDefault="001E7AE1" w:rsidP="001E7AE1">
            <w:pPr>
              <w:pStyle w:val="TAC"/>
            </w:pPr>
            <w:r>
              <w:t>N/A</w:t>
            </w:r>
          </w:p>
        </w:tc>
      </w:tr>
      <w:tr w:rsidR="001E7AE1" w14:paraId="065E2ED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26BC412" w14:textId="77777777" w:rsidR="001E7AE1" w:rsidRDefault="001E7AE1" w:rsidP="001E7AE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B4DC746" w14:textId="77777777" w:rsidR="001E7AE1" w:rsidRDefault="001E7AE1" w:rsidP="001E7AE1">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1E28F03" w14:textId="77777777" w:rsidR="001E7AE1" w:rsidRDefault="001E7AE1" w:rsidP="001E7AE1">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2B9543FA" w14:textId="77777777" w:rsidR="001E7AE1" w:rsidRDefault="001E7AE1" w:rsidP="001E7AE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5D9827" w14:textId="77777777" w:rsidR="001E7AE1" w:rsidRDefault="001E7AE1" w:rsidP="001E7AE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A2CAD6" w14:textId="77777777" w:rsidR="001E7AE1" w:rsidRDefault="001E7AE1" w:rsidP="001E7AE1">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54C5632" w14:textId="77777777" w:rsidR="001E7AE1" w:rsidRDefault="001E7AE1" w:rsidP="001E7AE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93AFED"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D10949" w14:textId="77777777" w:rsidR="001E7AE1" w:rsidRDefault="001E7AE1" w:rsidP="001E7AE1">
            <w:pPr>
              <w:pStyle w:val="TAC"/>
              <w:rPr>
                <w:lang w:eastAsia="zh-CN"/>
              </w:rPr>
            </w:pPr>
            <w:r>
              <w:rPr>
                <w:rFonts w:cs="Arial"/>
                <w:szCs w:val="18"/>
                <w:lang w:eastAsia="ko-KR"/>
              </w:rPr>
              <w:t>N/A</w:t>
            </w:r>
          </w:p>
        </w:tc>
      </w:tr>
      <w:tr w:rsidR="001E7AE1" w14:paraId="16EC8EBA" w14:textId="77777777" w:rsidTr="00842524">
        <w:trPr>
          <w:trHeight w:val="187"/>
          <w:jc w:val="center"/>
        </w:trPr>
        <w:tc>
          <w:tcPr>
            <w:tcW w:w="2005" w:type="dxa"/>
            <w:tcBorders>
              <w:top w:val="nil"/>
              <w:left w:val="single" w:sz="4" w:space="0" w:color="auto"/>
              <w:bottom w:val="nil"/>
              <w:right w:val="single" w:sz="4" w:space="0" w:color="auto"/>
            </w:tcBorders>
          </w:tcPr>
          <w:p w14:paraId="663757D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32220E" w14:textId="77777777" w:rsidR="001E7AE1" w:rsidRDefault="001E7AE1" w:rsidP="001E7AE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2516773" w14:textId="77777777" w:rsidR="001E7AE1" w:rsidRDefault="001E7AE1" w:rsidP="001E7AE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47FA8410" w14:textId="77777777" w:rsidR="001E7AE1" w:rsidRDefault="001E7AE1" w:rsidP="001E7AE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A9391E" w14:textId="77777777" w:rsidR="001E7AE1" w:rsidRDefault="001E7AE1" w:rsidP="001E7AE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0135E7" w14:textId="77777777" w:rsidR="001E7AE1" w:rsidRDefault="001E7AE1" w:rsidP="001E7AE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47D9816" w14:textId="77777777" w:rsidR="001E7AE1" w:rsidRDefault="001E7AE1" w:rsidP="001E7AE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40748A"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C37F03" w14:textId="77777777" w:rsidR="001E7AE1" w:rsidRDefault="001E7AE1" w:rsidP="001E7AE1">
            <w:pPr>
              <w:pStyle w:val="TAC"/>
              <w:rPr>
                <w:lang w:eastAsia="zh-CN"/>
              </w:rPr>
            </w:pPr>
            <w:r>
              <w:rPr>
                <w:rFonts w:cs="Arial"/>
                <w:szCs w:val="18"/>
                <w:lang w:eastAsia="ko-KR"/>
              </w:rPr>
              <w:t>N/A</w:t>
            </w:r>
          </w:p>
        </w:tc>
      </w:tr>
      <w:tr w:rsidR="001E7AE1" w14:paraId="6E9A05D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C2C3A2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BEE58C" w14:textId="77777777" w:rsidR="001E7AE1" w:rsidRDefault="001E7AE1" w:rsidP="001E7AE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78F25F" w14:textId="56171F14" w:rsidR="001E7AE1" w:rsidRDefault="001E7AE1" w:rsidP="001E7AE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F6D710" w14:textId="77777777" w:rsidR="001E7AE1" w:rsidRDefault="001E7AE1" w:rsidP="001E7AE1">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A575A1" w14:textId="1882AD60" w:rsidR="001E7AE1" w:rsidRDefault="001E7AE1" w:rsidP="001E7AE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9E5BC7" w14:textId="77777777" w:rsidR="001E7AE1" w:rsidRDefault="001E7AE1" w:rsidP="001E7AE1">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3F33EDA2" w14:textId="77777777" w:rsidR="001E7AE1" w:rsidRDefault="001E7AE1" w:rsidP="001E7AE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63041EF" w14:textId="77777777" w:rsidR="001E7AE1" w:rsidRDefault="001E7AE1" w:rsidP="001E7AE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5E3EBF" w14:textId="77777777" w:rsidR="001E7AE1" w:rsidRDefault="001E7AE1" w:rsidP="001E7AE1">
            <w:pPr>
              <w:pStyle w:val="TAC"/>
              <w:rPr>
                <w:lang w:eastAsia="zh-CN"/>
              </w:rPr>
            </w:pPr>
            <w:r>
              <w:rPr>
                <w:rFonts w:cs="Arial"/>
                <w:szCs w:val="18"/>
                <w:lang w:eastAsia="ko-KR"/>
              </w:rPr>
              <w:t>IMD3</w:t>
            </w:r>
          </w:p>
        </w:tc>
      </w:tr>
      <w:tr w:rsidR="001E7AE1" w14:paraId="152DBBF8"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5DE1A5D" w14:textId="77777777" w:rsidR="001E7AE1" w:rsidRDefault="001E7AE1" w:rsidP="001E7AE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4A629F1" w14:textId="77777777" w:rsidR="001E7AE1" w:rsidRDefault="001E7AE1" w:rsidP="001E7AE1">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5A3D952" w14:textId="77777777" w:rsidR="001E7AE1" w:rsidRDefault="001E7AE1" w:rsidP="001E7AE1">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79D4DF4D" w14:textId="77777777" w:rsidR="001E7AE1" w:rsidRDefault="001E7AE1" w:rsidP="001E7AE1">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8775DF" w14:textId="77777777" w:rsidR="001E7AE1" w:rsidRDefault="001E7AE1" w:rsidP="001E7AE1">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C1D13D" w14:textId="77777777" w:rsidR="001E7AE1" w:rsidRDefault="001E7AE1" w:rsidP="001E7AE1">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784FA49" w14:textId="77777777" w:rsidR="001E7AE1" w:rsidRDefault="001E7AE1" w:rsidP="001E7AE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82964B"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CC7192" w14:textId="77777777" w:rsidR="001E7AE1" w:rsidRDefault="001E7AE1" w:rsidP="001E7AE1">
            <w:pPr>
              <w:pStyle w:val="TAC"/>
              <w:rPr>
                <w:lang w:eastAsia="zh-CN"/>
              </w:rPr>
            </w:pPr>
            <w:r>
              <w:rPr>
                <w:rFonts w:cs="Arial"/>
              </w:rPr>
              <w:t>N/A</w:t>
            </w:r>
          </w:p>
        </w:tc>
      </w:tr>
      <w:tr w:rsidR="001E7AE1" w14:paraId="2CD89139" w14:textId="77777777" w:rsidTr="00842524">
        <w:trPr>
          <w:trHeight w:val="187"/>
          <w:jc w:val="center"/>
        </w:trPr>
        <w:tc>
          <w:tcPr>
            <w:tcW w:w="2005" w:type="dxa"/>
            <w:tcBorders>
              <w:top w:val="nil"/>
              <w:left w:val="single" w:sz="4" w:space="0" w:color="auto"/>
              <w:bottom w:val="nil"/>
              <w:right w:val="single" w:sz="4" w:space="0" w:color="auto"/>
            </w:tcBorders>
          </w:tcPr>
          <w:p w14:paraId="1690C8F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AD4EB" w14:textId="77777777" w:rsidR="001E7AE1" w:rsidRDefault="001E7AE1" w:rsidP="001E7AE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2471AC1" w14:textId="6841EBD4" w:rsidR="001E7AE1" w:rsidRDefault="001E7AE1" w:rsidP="001E7AE1">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DA40B8" w14:textId="77777777" w:rsidR="001E7AE1" w:rsidRDefault="001E7AE1" w:rsidP="001E7AE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F1AE2F" w14:textId="44010772" w:rsidR="001E7AE1" w:rsidRDefault="001E7AE1" w:rsidP="001E7AE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B404A9" w14:textId="77777777" w:rsidR="001E7AE1" w:rsidRDefault="001E7AE1" w:rsidP="001E7AE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2239B18" w14:textId="77777777" w:rsidR="001E7AE1" w:rsidRDefault="001E7AE1" w:rsidP="001E7AE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B019712"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0D85F4" w14:textId="77777777" w:rsidR="001E7AE1" w:rsidRDefault="001E7AE1" w:rsidP="001E7AE1">
            <w:pPr>
              <w:pStyle w:val="TAC"/>
              <w:rPr>
                <w:lang w:eastAsia="zh-CN"/>
              </w:rPr>
            </w:pPr>
            <w:r>
              <w:rPr>
                <w:rFonts w:cs="Arial"/>
              </w:rPr>
              <w:t>IMD3</w:t>
            </w:r>
          </w:p>
        </w:tc>
      </w:tr>
      <w:tr w:rsidR="001E7AE1" w14:paraId="5C68B9B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B47F84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0D451D" w14:textId="77777777" w:rsidR="001E7AE1" w:rsidRDefault="001E7AE1" w:rsidP="001E7AE1">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F214AA5" w14:textId="77777777" w:rsidR="001E7AE1" w:rsidRDefault="001E7AE1" w:rsidP="001E7AE1">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B395F01" w14:textId="77777777" w:rsidR="001E7AE1" w:rsidRDefault="001E7AE1" w:rsidP="001E7AE1">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FE72A5" w14:textId="77777777" w:rsidR="001E7AE1" w:rsidRDefault="001E7AE1" w:rsidP="001E7AE1">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80F024" w14:textId="77777777" w:rsidR="001E7AE1" w:rsidRDefault="001E7AE1" w:rsidP="001E7AE1">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7B898ADD" w14:textId="77777777" w:rsidR="001E7AE1" w:rsidRDefault="001E7AE1" w:rsidP="001E7AE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A12ECD" w14:textId="77777777" w:rsidR="001E7AE1" w:rsidRDefault="001E7AE1" w:rsidP="001E7AE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8D6BAD" w14:textId="77777777" w:rsidR="001E7AE1" w:rsidRDefault="001E7AE1" w:rsidP="001E7AE1">
            <w:pPr>
              <w:pStyle w:val="TAC"/>
              <w:rPr>
                <w:lang w:eastAsia="zh-CN"/>
              </w:rPr>
            </w:pPr>
            <w:r>
              <w:rPr>
                <w:rFonts w:cs="Arial"/>
              </w:rPr>
              <w:t>N/A</w:t>
            </w:r>
          </w:p>
        </w:tc>
      </w:tr>
      <w:tr w:rsidR="001E7AE1" w14:paraId="1A298E8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8A8A015" w14:textId="77777777" w:rsidR="001E7AE1" w:rsidRDefault="001E7AE1" w:rsidP="001E7AE1">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1204DF" w14:textId="77777777" w:rsidR="001E7AE1" w:rsidRDefault="001E7AE1" w:rsidP="001E7AE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6519E2E" w14:textId="77777777" w:rsidR="001E7AE1" w:rsidRDefault="001E7AE1" w:rsidP="001E7AE1">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242E02E9"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43260F7" w14:textId="77777777" w:rsidR="001E7AE1" w:rsidRDefault="001E7AE1" w:rsidP="001E7AE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BBE9FAC" w14:textId="77777777" w:rsidR="001E7AE1" w:rsidRDefault="001E7AE1" w:rsidP="001E7AE1">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0B006F51" w14:textId="77777777" w:rsidR="001E7AE1" w:rsidRDefault="001E7AE1" w:rsidP="001E7AE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BB2435"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68DE6B" w14:textId="77777777" w:rsidR="001E7AE1" w:rsidRDefault="001E7AE1" w:rsidP="001E7AE1">
            <w:pPr>
              <w:pStyle w:val="TAC"/>
              <w:rPr>
                <w:rFonts w:cs="Arial"/>
              </w:rPr>
            </w:pPr>
            <w:r>
              <w:rPr>
                <w:lang w:eastAsia="ko-KR"/>
              </w:rPr>
              <w:t>N/A</w:t>
            </w:r>
          </w:p>
        </w:tc>
      </w:tr>
      <w:tr w:rsidR="001E7AE1" w14:paraId="2F08843F" w14:textId="77777777" w:rsidTr="00842524">
        <w:trPr>
          <w:trHeight w:val="187"/>
          <w:jc w:val="center"/>
        </w:trPr>
        <w:tc>
          <w:tcPr>
            <w:tcW w:w="2005" w:type="dxa"/>
            <w:tcBorders>
              <w:top w:val="nil"/>
              <w:left w:val="single" w:sz="4" w:space="0" w:color="auto"/>
              <w:bottom w:val="nil"/>
              <w:right w:val="single" w:sz="4" w:space="0" w:color="auto"/>
            </w:tcBorders>
          </w:tcPr>
          <w:p w14:paraId="474EB5B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9D853F" w14:textId="77777777" w:rsidR="001E7AE1" w:rsidRDefault="001E7AE1" w:rsidP="001E7AE1">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30D86FA" w14:textId="77777777" w:rsidR="001E7AE1" w:rsidRDefault="001E7AE1" w:rsidP="001E7AE1">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38FFC411"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119034" w14:textId="77777777" w:rsidR="001E7AE1" w:rsidRDefault="001E7AE1" w:rsidP="001E7AE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7D5E513" w14:textId="77777777" w:rsidR="001E7AE1" w:rsidRDefault="001E7AE1" w:rsidP="001E7AE1">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33C1B6A3" w14:textId="77777777" w:rsidR="001E7AE1" w:rsidRDefault="001E7AE1" w:rsidP="001E7AE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884F8D"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60A0DF" w14:textId="77777777" w:rsidR="001E7AE1" w:rsidRDefault="001E7AE1" w:rsidP="001E7AE1">
            <w:pPr>
              <w:pStyle w:val="TAC"/>
              <w:rPr>
                <w:rFonts w:cs="Arial"/>
              </w:rPr>
            </w:pPr>
            <w:r>
              <w:rPr>
                <w:lang w:eastAsia="ko-KR"/>
              </w:rPr>
              <w:t>N/A</w:t>
            </w:r>
          </w:p>
        </w:tc>
      </w:tr>
      <w:tr w:rsidR="001E7AE1" w14:paraId="5835F6C6"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4C63AD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CBBDF7" w14:textId="77777777" w:rsidR="001E7AE1" w:rsidRDefault="001E7AE1" w:rsidP="001E7AE1">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A439CBF" w14:textId="76877BAC" w:rsidR="001E7AE1" w:rsidRDefault="001E7AE1" w:rsidP="001E7AE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E13A81"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18E4F03" w14:textId="46A07ED4" w:rsidR="001E7AE1" w:rsidRDefault="001E7AE1" w:rsidP="001E7AE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7A125D" w14:textId="77777777" w:rsidR="001E7AE1" w:rsidRDefault="001E7AE1" w:rsidP="001E7AE1">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051F3F53" w14:textId="77777777" w:rsidR="001E7AE1" w:rsidRDefault="001E7AE1" w:rsidP="001E7AE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1ACCF5D9" w14:textId="77777777" w:rsidR="001E7AE1" w:rsidRDefault="001E7AE1" w:rsidP="001E7AE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003D21" w14:textId="77777777" w:rsidR="001E7AE1" w:rsidRDefault="001E7AE1" w:rsidP="001E7AE1">
            <w:pPr>
              <w:pStyle w:val="TAC"/>
              <w:rPr>
                <w:rFonts w:cs="Arial"/>
              </w:rPr>
            </w:pPr>
            <w:r>
              <w:rPr>
                <w:lang w:eastAsia="ko-KR"/>
              </w:rPr>
              <w:t>IMD5</w:t>
            </w:r>
          </w:p>
        </w:tc>
      </w:tr>
      <w:tr w:rsidR="001E7AE1" w14:paraId="1D6A7C4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948F754" w14:textId="77777777" w:rsidR="001E7AE1" w:rsidRDefault="001E7AE1" w:rsidP="001E7AE1">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6F450C7B" w14:textId="77777777" w:rsidR="001E7AE1" w:rsidRDefault="001E7AE1" w:rsidP="001E7AE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6FCC903" w14:textId="77777777" w:rsidR="001E7AE1" w:rsidRDefault="001E7AE1" w:rsidP="001E7AE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6AB85B84"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D9BD894" w14:textId="77777777" w:rsidR="001E7AE1" w:rsidRDefault="001E7AE1" w:rsidP="001E7AE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D088C0" w14:textId="77777777" w:rsidR="001E7AE1" w:rsidRDefault="001E7AE1" w:rsidP="001E7AE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11ADF34" w14:textId="77777777" w:rsidR="001E7AE1" w:rsidRDefault="001E7AE1" w:rsidP="001E7AE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F1A33C"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00A5D" w14:textId="77777777" w:rsidR="001E7AE1" w:rsidRDefault="001E7AE1" w:rsidP="001E7AE1">
            <w:pPr>
              <w:pStyle w:val="TAC"/>
              <w:rPr>
                <w:rFonts w:cs="Arial"/>
              </w:rPr>
            </w:pPr>
            <w:r>
              <w:rPr>
                <w:lang w:eastAsia="ko-KR"/>
              </w:rPr>
              <w:t>N/A</w:t>
            </w:r>
          </w:p>
        </w:tc>
      </w:tr>
      <w:tr w:rsidR="001E7AE1" w14:paraId="36F97ED3" w14:textId="77777777" w:rsidTr="00842524">
        <w:trPr>
          <w:trHeight w:val="187"/>
          <w:jc w:val="center"/>
        </w:trPr>
        <w:tc>
          <w:tcPr>
            <w:tcW w:w="2005" w:type="dxa"/>
            <w:tcBorders>
              <w:top w:val="nil"/>
              <w:left w:val="single" w:sz="4" w:space="0" w:color="auto"/>
              <w:bottom w:val="nil"/>
              <w:right w:val="single" w:sz="4" w:space="0" w:color="auto"/>
            </w:tcBorders>
          </w:tcPr>
          <w:p w14:paraId="192DCE17"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48013B" w14:textId="77777777" w:rsidR="001E7AE1" w:rsidRDefault="001E7AE1" w:rsidP="001E7AE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E63E2BE" w14:textId="77777777" w:rsidR="001E7AE1" w:rsidRDefault="001E7AE1" w:rsidP="001E7AE1">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78FE503D"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591D5C" w14:textId="77777777" w:rsidR="001E7AE1" w:rsidRDefault="001E7AE1" w:rsidP="001E7AE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8C82D29" w14:textId="77777777" w:rsidR="001E7AE1" w:rsidRDefault="001E7AE1" w:rsidP="001E7AE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2795676" w14:textId="77777777" w:rsidR="001E7AE1" w:rsidRDefault="001E7AE1" w:rsidP="001E7AE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F6BB2B" w14:textId="77777777" w:rsidR="001E7AE1" w:rsidRDefault="001E7AE1" w:rsidP="001E7AE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B773357" w14:textId="77777777" w:rsidR="001E7AE1" w:rsidRDefault="001E7AE1" w:rsidP="001E7AE1">
            <w:pPr>
              <w:pStyle w:val="TAC"/>
              <w:rPr>
                <w:rFonts w:cs="Arial"/>
              </w:rPr>
            </w:pPr>
            <w:r>
              <w:rPr>
                <w:lang w:eastAsia="ko-KR"/>
              </w:rPr>
              <w:t>N/A</w:t>
            </w:r>
          </w:p>
        </w:tc>
      </w:tr>
      <w:tr w:rsidR="001E7AE1" w14:paraId="0138BB45" w14:textId="77777777" w:rsidTr="00842524">
        <w:trPr>
          <w:trHeight w:val="187"/>
          <w:jc w:val="center"/>
        </w:trPr>
        <w:tc>
          <w:tcPr>
            <w:tcW w:w="2005" w:type="dxa"/>
            <w:tcBorders>
              <w:top w:val="nil"/>
              <w:left w:val="single" w:sz="4" w:space="0" w:color="auto"/>
              <w:bottom w:val="nil"/>
              <w:right w:val="single" w:sz="4" w:space="0" w:color="auto"/>
            </w:tcBorders>
          </w:tcPr>
          <w:p w14:paraId="1C8345E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1DCCA4" w14:textId="77777777" w:rsidR="001E7AE1" w:rsidRDefault="001E7AE1" w:rsidP="001E7AE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94096FA" w14:textId="162E62E9" w:rsidR="001E7AE1" w:rsidRDefault="001E7AE1" w:rsidP="001E7AE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DECE823" w14:textId="77777777" w:rsidR="001E7AE1" w:rsidRDefault="001E7AE1" w:rsidP="001E7AE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4924F19" w14:textId="0C953A99" w:rsidR="001E7AE1" w:rsidRDefault="001E7AE1" w:rsidP="001E7AE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BF13765" w14:textId="77777777" w:rsidR="001E7AE1" w:rsidRDefault="001E7AE1" w:rsidP="001E7AE1">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FE6D1D8" w14:textId="77777777" w:rsidR="001E7AE1" w:rsidRDefault="001E7AE1" w:rsidP="001E7AE1">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50D0F22"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10A3FA8" w14:textId="6BEE5E50" w:rsidR="001E7AE1" w:rsidRDefault="00911E13" w:rsidP="001E7AE1">
            <w:pPr>
              <w:pStyle w:val="TAC"/>
              <w:rPr>
                <w:rFonts w:cs="Arial"/>
              </w:rPr>
            </w:pPr>
            <w:r w:rsidRPr="0034506E">
              <w:rPr>
                <w:lang w:eastAsia="ko-KR"/>
              </w:rPr>
              <w:t>IMD2</w:t>
            </w:r>
            <w:r w:rsidRPr="0034506E">
              <w:rPr>
                <w:vertAlign w:val="superscript"/>
                <w:lang w:eastAsia="ko-KR"/>
              </w:rPr>
              <w:t>2</w:t>
            </w:r>
          </w:p>
        </w:tc>
      </w:tr>
      <w:tr w:rsidR="001E7AE1" w14:paraId="55554D8E" w14:textId="77777777" w:rsidTr="00842524">
        <w:trPr>
          <w:trHeight w:val="187"/>
          <w:jc w:val="center"/>
        </w:trPr>
        <w:tc>
          <w:tcPr>
            <w:tcW w:w="2005" w:type="dxa"/>
            <w:tcBorders>
              <w:top w:val="nil"/>
              <w:left w:val="single" w:sz="4" w:space="0" w:color="auto"/>
              <w:bottom w:val="nil"/>
              <w:right w:val="single" w:sz="4" w:space="0" w:color="auto"/>
            </w:tcBorders>
          </w:tcPr>
          <w:p w14:paraId="7874F21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799379" w14:textId="77777777" w:rsidR="001E7AE1" w:rsidRDefault="001E7AE1" w:rsidP="001E7AE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81B4C06" w14:textId="77777777" w:rsidR="001E7AE1" w:rsidRDefault="001E7AE1" w:rsidP="001E7AE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A402519"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9DBFC49" w14:textId="77777777" w:rsidR="001E7AE1" w:rsidRDefault="001E7AE1" w:rsidP="001E7AE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6A4BF1" w14:textId="77777777" w:rsidR="001E7AE1" w:rsidRDefault="001E7AE1" w:rsidP="001E7AE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3F04B12" w14:textId="77777777" w:rsidR="001E7AE1" w:rsidRDefault="001E7AE1" w:rsidP="001E7AE1">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47CC861"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201F15" w14:textId="77777777" w:rsidR="001E7AE1" w:rsidRDefault="001E7AE1" w:rsidP="001E7AE1">
            <w:pPr>
              <w:pStyle w:val="TAC"/>
              <w:rPr>
                <w:rFonts w:cs="Arial"/>
              </w:rPr>
            </w:pPr>
            <w:r>
              <w:rPr>
                <w:lang w:eastAsia="ko-KR"/>
              </w:rPr>
              <w:t>N/A</w:t>
            </w:r>
          </w:p>
        </w:tc>
      </w:tr>
      <w:tr w:rsidR="001E7AE1" w14:paraId="3AA8CC5E" w14:textId="77777777" w:rsidTr="00842524">
        <w:trPr>
          <w:trHeight w:val="187"/>
          <w:jc w:val="center"/>
        </w:trPr>
        <w:tc>
          <w:tcPr>
            <w:tcW w:w="2005" w:type="dxa"/>
            <w:tcBorders>
              <w:top w:val="nil"/>
              <w:left w:val="single" w:sz="4" w:space="0" w:color="auto"/>
              <w:bottom w:val="nil"/>
              <w:right w:val="single" w:sz="4" w:space="0" w:color="auto"/>
            </w:tcBorders>
          </w:tcPr>
          <w:p w14:paraId="448D343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186CC7" w14:textId="77777777" w:rsidR="001E7AE1" w:rsidRDefault="001E7AE1" w:rsidP="001E7AE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C120FD8" w14:textId="53F5AAAA" w:rsidR="001E7AE1" w:rsidRDefault="001E7AE1" w:rsidP="001E7AE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BF6AD8E" w14:textId="77777777" w:rsidR="001E7AE1" w:rsidRDefault="001E7AE1" w:rsidP="001E7AE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16D037F" w14:textId="12A1269C" w:rsidR="001E7AE1" w:rsidRDefault="001E7AE1" w:rsidP="001E7AE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E2BC99F" w14:textId="77777777" w:rsidR="001E7AE1" w:rsidRDefault="001E7AE1" w:rsidP="001E7AE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0E2B23B" w14:textId="77777777" w:rsidR="001E7AE1" w:rsidRDefault="001E7AE1" w:rsidP="001E7AE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13DC3BBB" w14:textId="77777777" w:rsidR="001E7AE1" w:rsidRDefault="001E7AE1" w:rsidP="001E7AE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2EC348E" w14:textId="77777777" w:rsidR="001E7AE1" w:rsidRDefault="001E7AE1" w:rsidP="001E7AE1">
            <w:pPr>
              <w:pStyle w:val="TAC"/>
              <w:rPr>
                <w:rFonts w:cs="Arial"/>
              </w:rPr>
            </w:pPr>
            <w:r>
              <w:rPr>
                <w:lang w:eastAsia="ko-KR"/>
              </w:rPr>
              <w:t>IMD2</w:t>
            </w:r>
          </w:p>
        </w:tc>
      </w:tr>
      <w:tr w:rsidR="001E7AE1" w14:paraId="2C910B9E" w14:textId="77777777" w:rsidTr="00842524">
        <w:trPr>
          <w:trHeight w:val="187"/>
          <w:jc w:val="center"/>
        </w:trPr>
        <w:tc>
          <w:tcPr>
            <w:tcW w:w="2005" w:type="dxa"/>
            <w:tcBorders>
              <w:top w:val="nil"/>
              <w:left w:val="single" w:sz="4" w:space="0" w:color="auto"/>
              <w:bottom w:val="nil"/>
              <w:right w:val="single" w:sz="4" w:space="0" w:color="auto"/>
            </w:tcBorders>
          </w:tcPr>
          <w:p w14:paraId="78B50AC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6A63AE" w14:textId="77777777" w:rsidR="001E7AE1" w:rsidRDefault="001E7AE1" w:rsidP="001E7AE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07EF4D6" w14:textId="77777777" w:rsidR="001E7AE1" w:rsidRDefault="001E7AE1" w:rsidP="001E7AE1">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71837B6C" w14:textId="77777777" w:rsidR="001E7AE1" w:rsidRDefault="001E7AE1" w:rsidP="001E7AE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C22DB97" w14:textId="77777777" w:rsidR="001E7AE1" w:rsidRDefault="001E7AE1" w:rsidP="001E7AE1">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04F0559" w14:textId="77777777" w:rsidR="001E7AE1" w:rsidRDefault="001E7AE1" w:rsidP="001E7AE1">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328D0AD7" w14:textId="77777777" w:rsidR="001E7AE1" w:rsidRDefault="001E7AE1" w:rsidP="001E7AE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E595F9"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DB75050" w14:textId="77777777" w:rsidR="001E7AE1" w:rsidRDefault="001E7AE1" w:rsidP="001E7AE1">
            <w:pPr>
              <w:pStyle w:val="TAC"/>
              <w:rPr>
                <w:rFonts w:cs="Arial"/>
              </w:rPr>
            </w:pPr>
            <w:r>
              <w:rPr>
                <w:lang w:eastAsia="ko-KR"/>
              </w:rPr>
              <w:t>N/A</w:t>
            </w:r>
          </w:p>
        </w:tc>
      </w:tr>
      <w:tr w:rsidR="001E7AE1" w14:paraId="1C2C4570" w14:textId="77777777" w:rsidTr="00842524">
        <w:trPr>
          <w:trHeight w:val="187"/>
          <w:jc w:val="center"/>
        </w:trPr>
        <w:tc>
          <w:tcPr>
            <w:tcW w:w="2005" w:type="dxa"/>
            <w:tcBorders>
              <w:top w:val="nil"/>
              <w:left w:val="single" w:sz="4" w:space="0" w:color="auto"/>
              <w:bottom w:val="nil"/>
              <w:right w:val="single" w:sz="4" w:space="0" w:color="auto"/>
            </w:tcBorders>
          </w:tcPr>
          <w:p w14:paraId="53777E4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34F18B" w14:textId="77777777" w:rsidR="001E7AE1" w:rsidRDefault="001E7AE1" w:rsidP="001E7AE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C23235C" w14:textId="77777777" w:rsidR="001E7AE1" w:rsidRDefault="001E7AE1" w:rsidP="001E7AE1">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B104D4C" w14:textId="77777777" w:rsidR="001E7AE1" w:rsidRDefault="001E7AE1" w:rsidP="001E7AE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724463" w14:textId="77777777" w:rsidR="001E7AE1" w:rsidRDefault="001E7AE1" w:rsidP="001E7AE1">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B65379" w14:textId="77777777" w:rsidR="001E7AE1" w:rsidRDefault="001E7AE1" w:rsidP="001E7AE1">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52AD03B3" w14:textId="77777777" w:rsidR="001E7AE1" w:rsidRDefault="001E7AE1" w:rsidP="001E7AE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3D373"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3D26C" w14:textId="77777777" w:rsidR="001E7AE1" w:rsidRDefault="001E7AE1" w:rsidP="001E7AE1">
            <w:pPr>
              <w:pStyle w:val="TAC"/>
              <w:rPr>
                <w:rFonts w:cs="Arial"/>
              </w:rPr>
            </w:pPr>
            <w:r>
              <w:rPr>
                <w:rFonts w:eastAsia="Malgun Gothic"/>
                <w:kern w:val="2"/>
                <w:szCs w:val="24"/>
                <w:lang w:eastAsia="ko-KR"/>
              </w:rPr>
              <w:t>N/A</w:t>
            </w:r>
          </w:p>
        </w:tc>
      </w:tr>
      <w:tr w:rsidR="001E7AE1" w14:paraId="07731F84" w14:textId="77777777" w:rsidTr="00842524">
        <w:trPr>
          <w:trHeight w:val="187"/>
          <w:jc w:val="center"/>
        </w:trPr>
        <w:tc>
          <w:tcPr>
            <w:tcW w:w="2005" w:type="dxa"/>
            <w:tcBorders>
              <w:top w:val="nil"/>
              <w:left w:val="single" w:sz="4" w:space="0" w:color="auto"/>
              <w:bottom w:val="nil"/>
              <w:right w:val="single" w:sz="4" w:space="0" w:color="auto"/>
            </w:tcBorders>
          </w:tcPr>
          <w:p w14:paraId="6970A91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1485B1" w14:textId="77777777" w:rsidR="001E7AE1" w:rsidRDefault="001E7AE1" w:rsidP="001E7AE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859AE12" w14:textId="4B52E2E6" w:rsidR="001E7AE1" w:rsidRDefault="001E7AE1" w:rsidP="001E7AE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377A90D" w14:textId="77777777" w:rsidR="001E7AE1" w:rsidRDefault="001E7AE1" w:rsidP="001E7AE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9D409F" w14:textId="45D75C2F" w:rsidR="001E7AE1" w:rsidRDefault="001E7AE1" w:rsidP="001E7AE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BC4F8FE" w14:textId="77777777" w:rsidR="001E7AE1" w:rsidRDefault="001E7AE1" w:rsidP="001E7AE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E90EAF7" w14:textId="77777777" w:rsidR="001E7AE1" w:rsidRDefault="001E7AE1" w:rsidP="001E7AE1">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892AC2B" w14:textId="77777777" w:rsidR="001E7AE1" w:rsidRDefault="001E7AE1" w:rsidP="001E7AE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DE3CE6D" w14:textId="77777777" w:rsidR="001E7AE1" w:rsidRDefault="001E7AE1" w:rsidP="001E7AE1">
            <w:pPr>
              <w:pStyle w:val="TAC"/>
              <w:rPr>
                <w:rFonts w:cs="Arial"/>
              </w:rPr>
            </w:pPr>
            <w:r>
              <w:rPr>
                <w:lang w:eastAsia="ko-KR"/>
              </w:rPr>
              <w:t>IMD5</w:t>
            </w:r>
          </w:p>
        </w:tc>
      </w:tr>
      <w:tr w:rsidR="001E7AE1" w14:paraId="2D46D3EA" w14:textId="77777777" w:rsidTr="00842524">
        <w:trPr>
          <w:trHeight w:val="187"/>
          <w:jc w:val="center"/>
        </w:trPr>
        <w:tc>
          <w:tcPr>
            <w:tcW w:w="2005" w:type="dxa"/>
            <w:tcBorders>
              <w:top w:val="nil"/>
              <w:left w:val="single" w:sz="4" w:space="0" w:color="auto"/>
              <w:bottom w:val="nil"/>
              <w:right w:val="single" w:sz="4" w:space="0" w:color="auto"/>
            </w:tcBorders>
          </w:tcPr>
          <w:p w14:paraId="668CBE5A"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6F73C3" w14:textId="77777777" w:rsidR="001E7AE1" w:rsidRDefault="001E7AE1" w:rsidP="001E7AE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EB8DD5B" w14:textId="77777777" w:rsidR="001E7AE1" w:rsidRDefault="001E7AE1" w:rsidP="001E7AE1">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6510938B" w14:textId="77777777" w:rsidR="001E7AE1" w:rsidRDefault="001E7AE1" w:rsidP="001E7AE1">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F93122" w14:textId="77777777" w:rsidR="001E7AE1" w:rsidRDefault="001E7AE1" w:rsidP="001E7AE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DDEC5EF" w14:textId="77777777" w:rsidR="001E7AE1" w:rsidRDefault="001E7AE1" w:rsidP="001E7AE1">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265C40D6" w14:textId="77777777" w:rsidR="001E7AE1" w:rsidRDefault="001E7AE1" w:rsidP="001E7AE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C301182"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1C71CF" w14:textId="77777777" w:rsidR="001E7AE1" w:rsidRDefault="001E7AE1" w:rsidP="001E7AE1">
            <w:pPr>
              <w:pStyle w:val="TAC"/>
              <w:rPr>
                <w:rFonts w:cs="Arial"/>
              </w:rPr>
            </w:pPr>
            <w:r>
              <w:rPr>
                <w:rFonts w:eastAsia="Malgun Gothic"/>
                <w:kern w:val="2"/>
                <w:szCs w:val="24"/>
                <w:lang w:eastAsia="ko-KR"/>
              </w:rPr>
              <w:t>N/A</w:t>
            </w:r>
          </w:p>
        </w:tc>
      </w:tr>
      <w:tr w:rsidR="001E7AE1" w14:paraId="0841240E" w14:textId="77777777" w:rsidTr="00842524">
        <w:trPr>
          <w:trHeight w:val="187"/>
          <w:jc w:val="center"/>
        </w:trPr>
        <w:tc>
          <w:tcPr>
            <w:tcW w:w="2005" w:type="dxa"/>
            <w:tcBorders>
              <w:top w:val="nil"/>
              <w:left w:val="single" w:sz="4" w:space="0" w:color="auto"/>
              <w:bottom w:val="nil"/>
              <w:right w:val="single" w:sz="4" w:space="0" w:color="auto"/>
            </w:tcBorders>
          </w:tcPr>
          <w:p w14:paraId="113C76F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AC11EE" w14:textId="77777777" w:rsidR="001E7AE1" w:rsidRDefault="001E7AE1" w:rsidP="001E7AE1">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F38C680" w14:textId="71F84D9D" w:rsidR="001E7AE1" w:rsidRDefault="001E7AE1" w:rsidP="001E7AE1">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24240C" w14:textId="77777777" w:rsidR="001E7AE1" w:rsidRDefault="001E7AE1" w:rsidP="001E7AE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87AA77" w14:textId="5DC6785E" w:rsidR="001E7AE1" w:rsidRDefault="001E7AE1" w:rsidP="001E7AE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A3635D" w14:textId="77777777" w:rsidR="001E7AE1" w:rsidRDefault="001E7AE1" w:rsidP="001E7AE1">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72788E1" w14:textId="77777777" w:rsidR="001E7AE1" w:rsidRDefault="001E7AE1" w:rsidP="001E7AE1">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62BAEC04"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D3759" w14:textId="77777777" w:rsidR="001E7AE1" w:rsidRDefault="001E7AE1" w:rsidP="001E7AE1">
            <w:pPr>
              <w:pStyle w:val="TAC"/>
              <w:rPr>
                <w:rFonts w:cs="Arial"/>
              </w:rPr>
            </w:pPr>
            <w:r>
              <w:rPr>
                <w:lang w:eastAsia="ko-KR"/>
              </w:rPr>
              <w:t>IMD2</w:t>
            </w:r>
          </w:p>
        </w:tc>
      </w:tr>
      <w:tr w:rsidR="001E7AE1" w14:paraId="256ABC4D" w14:textId="77777777" w:rsidTr="00842524">
        <w:trPr>
          <w:trHeight w:val="187"/>
          <w:jc w:val="center"/>
        </w:trPr>
        <w:tc>
          <w:tcPr>
            <w:tcW w:w="2005" w:type="dxa"/>
            <w:tcBorders>
              <w:top w:val="nil"/>
              <w:left w:val="single" w:sz="4" w:space="0" w:color="auto"/>
              <w:bottom w:val="nil"/>
              <w:right w:val="single" w:sz="4" w:space="0" w:color="auto"/>
            </w:tcBorders>
          </w:tcPr>
          <w:p w14:paraId="4610F4F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91A2D0" w14:textId="77777777" w:rsidR="001E7AE1" w:rsidRDefault="001E7AE1" w:rsidP="001E7AE1">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51FB032" w14:textId="77777777" w:rsidR="001E7AE1" w:rsidRDefault="001E7AE1" w:rsidP="001E7AE1">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3BB75591" w14:textId="77777777" w:rsidR="001E7AE1" w:rsidRDefault="001E7AE1" w:rsidP="001E7AE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5A68A2" w14:textId="77777777" w:rsidR="001E7AE1" w:rsidRDefault="001E7AE1" w:rsidP="001E7AE1">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6CB0DF" w14:textId="77777777" w:rsidR="001E7AE1" w:rsidRDefault="001E7AE1" w:rsidP="001E7AE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ACA2051" w14:textId="77777777" w:rsidR="001E7AE1" w:rsidRDefault="001E7AE1" w:rsidP="001E7AE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46C44D" w14:textId="77777777" w:rsidR="001E7AE1" w:rsidRDefault="001E7AE1" w:rsidP="001E7AE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0E5A800" w14:textId="77777777" w:rsidR="001E7AE1" w:rsidRDefault="001E7AE1" w:rsidP="001E7AE1">
            <w:pPr>
              <w:pStyle w:val="TAC"/>
              <w:rPr>
                <w:rFonts w:cs="Arial"/>
              </w:rPr>
            </w:pPr>
            <w:r>
              <w:rPr>
                <w:rFonts w:eastAsia="Malgun Gothic"/>
                <w:kern w:val="2"/>
                <w:szCs w:val="24"/>
                <w:lang w:eastAsia="ko-KR"/>
              </w:rPr>
              <w:t>N/A</w:t>
            </w:r>
          </w:p>
        </w:tc>
      </w:tr>
      <w:tr w:rsidR="001E7AE1" w14:paraId="7070A55C"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AC6A79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175E77" w14:textId="77777777" w:rsidR="001E7AE1" w:rsidRDefault="001E7AE1" w:rsidP="001E7AE1">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58FA736" w14:textId="77777777" w:rsidR="001E7AE1" w:rsidRDefault="001E7AE1" w:rsidP="001E7AE1">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030EB45D" w14:textId="77777777" w:rsidR="001E7AE1" w:rsidRDefault="001E7AE1" w:rsidP="001E7AE1">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2A13EC" w14:textId="77777777" w:rsidR="001E7AE1" w:rsidRDefault="001E7AE1" w:rsidP="001E7AE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74B3128" w14:textId="77777777" w:rsidR="001E7AE1" w:rsidRDefault="001E7AE1" w:rsidP="001E7AE1">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AA9B602" w14:textId="77777777" w:rsidR="001E7AE1" w:rsidRDefault="001E7AE1" w:rsidP="001E7AE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B8228B"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2123B0F" w14:textId="77777777" w:rsidR="001E7AE1" w:rsidRDefault="001E7AE1" w:rsidP="001E7AE1">
            <w:pPr>
              <w:pStyle w:val="TAC"/>
              <w:rPr>
                <w:rFonts w:cs="Arial"/>
              </w:rPr>
            </w:pPr>
            <w:r>
              <w:rPr>
                <w:rFonts w:eastAsia="Malgun Gothic"/>
                <w:kern w:val="2"/>
                <w:szCs w:val="24"/>
                <w:lang w:eastAsia="ko-KR"/>
              </w:rPr>
              <w:t>N/A</w:t>
            </w:r>
          </w:p>
        </w:tc>
      </w:tr>
      <w:tr w:rsidR="001E7AE1" w14:paraId="2ECFA17A"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C849E61" w14:textId="77777777" w:rsidR="001E7AE1" w:rsidRDefault="001E7AE1" w:rsidP="001E7AE1">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BCAEB3" w14:textId="77777777" w:rsidR="001E7AE1" w:rsidRDefault="001E7AE1" w:rsidP="001E7AE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F870376" w14:textId="2204A390" w:rsidR="001E7AE1" w:rsidRDefault="001E7AE1" w:rsidP="001E7AE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99C9837" w14:textId="77777777" w:rsidR="001E7AE1" w:rsidRDefault="001E7AE1" w:rsidP="001E7AE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88415C" w14:textId="270396FE" w:rsidR="001E7AE1" w:rsidRDefault="001E7AE1" w:rsidP="001E7AE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514035EC" w14:textId="77777777" w:rsidR="001E7AE1" w:rsidRDefault="001E7AE1" w:rsidP="001E7AE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7616DDC" w14:textId="77777777" w:rsidR="001E7AE1" w:rsidRDefault="001E7AE1" w:rsidP="001E7AE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0639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B898ED" w14:textId="77777777" w:rsidR="001E7AE1" w:rsidRDefault="001E7AE1" w:rsidP="001E7AE1">
            <w:pPr>
              <w:pStyle w:val="TAC"/>
              <w:rPr>
                <w:rFonts w:cs="Arial"/>
              </w:rPr>
            </w:pPr>
            <w:r>
              <w:rPr>
                <w:rFonts w:cs="Arial"/>
              </w:rPr>
              <w:t>IMD5</w:t>
            </w:r>
          </w:p>
        </w:tc>
      </w:tr>
      <w:tr w:rsidR="001E7AE1" w14:paraId="6A59F1B1" w14:textId="77777777" w:rsidTr="00842524">
        <w:trPr>
          <w:trHeight w:val="187"/>
          <w:jc w:val="center"/>
        </w:trPr>
        <w:tc>
          <w:tcPr>
            <w:tcW w:w="2005" w:type="dxa"/>
            <w:tcBorders>
              <w:top w:val="nil"/>
              <w:left w:val="single" w:sz="4" w:space="0" w:color="auto"/>
              <w:bottom w:val="nil"/>
              <w:right w:val="single" w:sz="4" w:space="0" w:color="auto"/>
            </w:tcBorders>
          </w:tcPr>
          <w:p w14:paraId="6E72960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F20958" w14:textId="77777777" w:rsidR="001E7AE1" w:rsidRDefault="001E7AE1" w:rsidP="001E7AE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2C5D5268" w14:textId="77777777" w:rsidR="001E7AE1" w:rsidRDefault="001E7AE1" w:rsidP="001E7AE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32F26AB" w14:textId="77777777" w:rsidR="001E7AE1" w:rsidRDefault="001E7AE1" w:rsidP="001E7AE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2EB1B28" w14:textId="77777777" w:rsidR="001E7AE1" w:rsidRDefault="001E7AE1" w:rsidP="001E7AE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07D8760" w14:textId="77777777" w:rsidR="001E7AE1" w:rsidRDefault="001E7AE1" w:rsidP="001E7AE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ABF5068" w14:textId="77777777" w:rsidR="001E7AE1" w:rsidRDefault="001E7AE1" w:rsidP="001E7AE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7C7A27" w14:textId="77777777" w:rsidR="001E7AE1" w:rsidRDefault="001E7AE1" w:rsidP="001E7AE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66F1E0" w14:textId="77777777" w:rsidR="001E7AE1" w:rsidRDefault="001E7AE1" w:rsidP="001E7AE1">
            <w:pPr>
              <w:pStyle w:val="TAC"/>
              <w:rPr>
                <w:rFonts w:cs="Arial"/>
              </w:rPr>
            </w:pPr>
            <w:r>
              <w:rPr>
                <w:lang w:val="en-US" w:eastAsia="ko-KR"/>
              </w:rPr>
              <w:t>N/A</w:t>
            </w:r>
          </w:p>
        </w:tc>
      </w:tr>
      <w:tr w:rsidR="001E7AE1" w14:paraId="47F3AF44" w14:textId="77777777" w:rsidTr="00842524">
        <w:trPr>
          <w:trHeight w:val="187"/>
          <w:jc w:val="center"/>
        </w:trPr>
        <w:tc>
          <w:tcPr>
            <w:tcW w:w="2005" w:type="dxa"/>
            <w:tcBorders>
              <w:top w:val="nil"/>
              <w:left w:val="single" w:sz="4" w:space="0" w:color="auto"/>
              <w:bottom w:val="nil"/>
              <w:right w:val="single" w:sz="4" w:space="0" w:color="auto"/>
            </w:tcBorders>
          </w:tcPr>
          <w:p w14:paraId="179A12E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D40E93" w14:textId="77777777" w:rsidR="001E7AE1" w:rsidRDefault="001E7AE1" w:rsidP="001E7AE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3FCB09" w14:textId="77777777" w:rsidR="001E7AE1" w:rsidRDefault="001E7AE1" w:rsidP="001E7AE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05CE380" w14:textId="77777777" w:rsidR="001E7AE1" w:rsidRDefault="001E7AE1" w:rsidP="001E7AE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90670F" w14:textId="77777777" w:rsidR="001E7AE1" w:rsidRDefault="001E7AE1" w:rsidP="001E7AE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CEA82E" w14:textId="77777777" w:rsidR="001E7AE1" w:rsidRDefault="001E7AE1" w:rsidP="001E7AE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F16BEC2" w14:textId="77777777" w:rsidR="001E7AE1" w:rsidRDefault="001E7AE1" w:rsidP="001E7AE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A0EE58"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E485F4" w14:textId="77777777" w:rsidR="001E7AE1" w:rsidRDefault="001E7AE1" w:rsidP="001E7AE1">
            <w:pPr>
              <w:pStyle w:val="TAC"/>
              <w:rPr>
                <w:rFonts w:cs="Arial"/>
              </w:rPr>
            </w:pPr>
            <w:r>
              <w:rPr>
                <w:rFonts w:cs="Arial"/>
              </w:rPr>
              <w:t>N/A</w:t>
            </w:r>
          </w:p>
        </w:tc>
      </w:tr>
      <w:tr w:rsidR="001E7AE1" w14:paraId="09881CA8" w14:textId="77777777" w:rsidTr="00842524">
        <w:trPr>
          <w:trHeight w:val="187"/>
          <w:jc w:val="center"/>
        </w:trPr>
        <w:tc>
          <w:tcPr>
            <w:tcW w:w="2005" w:type="dxa"/>
            <w:tcBorders>
              <w:top w:val="nil"/>
              <w:left w:val="single" w:sz="4" w:space="0" w:color="auto"/>
              <w:bottom w:val="nil"/>
              <w:right w:val="single" w:sz="4" w:space="0" w:color="auto"/>
            </w:tcBorders>
          </w:tcPr>
          <w:p w14:paraId="6A97A46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8C2345" w14:textId="77777777" w:rsidR="001E7AE1" w:rsidRDefault="001E7AE1" w:rsidP="001E7AE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1EBF3" w14:textId="77777777" w:rsidR="001E7AE1" w:rsidRDefault="001E7AE1" w:rsidP="001E7AE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35B9F8" w14:textId="77777777" w:rsidR="001E7AE1" w:rsidRDefault="001E7AE1" w:rsidP="001E7AE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C4021" w14:textId="77777777" w:rsidR="001E7AE1" w:rsidRDefault="001E7AE1" w:rsidP="001E7AE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EE28" w14:textId="77777777" w:rsidR="001E7AE1" w:rsidRDefault="001E7AE1" w:rsidP="001E7AE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5148E7" w14:textId="77777777" w:rsidR="001E7AE1" w:rsidRDefault="001E7AE1" w:rsidP="001E7AE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68DA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540672" w14:textId="77777777" w:rsidR="001E7AE1" w:rsidRDefault="001E7AE1" w:rsidP="001E7AE1">
            <w:pPr>
              <w:pStyle w:val="TAC"/>
              <w:rPr>
                <w:rFonts w:cs="Arial"/>
              </w:rPr>
            </w:pPr>
            <w:r>
              <w:rPr>
                <w:rFonts w:cs="Arial"/>
              </w:rPr>
              <w:t>N/A</w:t>
            </w:r>
          </w:p>
        </w:tc>
      </w:tr>
      <w:tr w:rsidR="001E7AE1" w14:paraId="5D9F785A" w14:textId="77777777" w:rsidTr="00842524">
        <w:trPr>
          <w:trHeight w:val="187"/>
          <w:jc w:val="center"/>
        </w:trPr>
        <w:tc>
          <w:tcPr>
            <w:tcW w:w="2005" w:type="dxa"/>
            <w:tcBorders>
              <w:top w:val="nil"/>
              <w:left w:val="single" w:sz="4" w:space="0" w:color="auto"/>
              <w:bottom w:val="nil"/>
              <w:right w:val="single" w:sz="4" w:space="0" w:color="auto"/>
            </w:tcBorders>
          </w:tcPr>
          <w:p w14:paraId="45C0195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832C8" w14:textId="77777777" w:rsidR="001E7AE1" w:rsidRDefault="001E7AE1" w:rsidP="001E7AE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1143F" w14:textId="4FC45348" w:rsidR="001E7AE1" w:rsidRDefault="001E7AE1" w:rsidP="001E7AE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29CD0" w14:textId="77777777" w:rsidR="001E7AE1" w:rsidRDefault="001E7AE1" w:rsidP="001E7AE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6AF01" w14:textId="39BBD629" w:rsidR="001E7AE1" w:rsidRDefault="001E7AE1" w:rsidP="001E7AE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4923A" w14:textId="77777777" w:rsidR="001E7AE1" w:rsidRDefault="001E7AE1" w:rsidP="001E7AE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6AA53E" w14:textId="77777777" w:rsidR="001E7AE1" w:rsidRDefault="001E7AE1" w:rsidP="001E7AE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2242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40A8FB" w14:textId="77777777" w:rsidR="001E7AE1" w:rsidRDefault="001E7AE1" w:rsidP="001E7AE1">
            <w:pPr>
              <w:pStyle w:val="TAC"/>
              <w:rPr>
                <w:rFonts w:cs="Arial"/>
              </w:rPr>
            </w:pPr>
            <w:r>
              <w:rPr>
                <w:rFonts w:cs="Arial"/>
              </w:rPr>
              <w:t>IMD4</w:t>
            </w:r>
          </w:p>
        </w:tc>
      </w:tr>
      <w:tr w:rsidR="001E7AE1" w14:paraId="3D5724C0" w14:textId="77777777" w:rsidTr="00842524">
        <w:trPr>
          <w:trHeight w:val="187"/>
          <w:jc w:val="center"/>
        </w:trPr>
        <w:tc>
          <w:tcPr>
            <w:tcW w:w="2005" w:type="dxa"/>
            <w:tcBorders>
              <w:top w:val="nil"/>
              <w:left w:val="single" w:sz="4" w:space="0" w:color="auto"/>
              <w:bottom w:val="nil"/>
              <w:right w:val="single" w:sz="4" w:space="0" w:color="auto"/>
            </w:tcBorders>
          </w:tcPr>
          <w:p w14:paraId="49D9065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D5E651" w14:textId="77777777" w:rsidR="001E7AE1" w:rsidRDefault="001E7AE1" w:rsidP="001E7AE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F184AC" w14:textId="77777777" w:rsidR="001E7AE1" w:rsidRDefault="001E7AE1" w:rsidP="001E7AE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7B8CC1" w14:textId="77777777" w:rsidR="001E7AE1" w:rsidRDefault="001E7AE1" w:rsidP="001E7AE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3B2E2" w14:textId="77777777" w:rsidR="001E7AE1" w:rsidRDefault="001E7AE1" w:rsidP="001E7AE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28215" w14:textId="77777777" w:rsidR="001E7AE1" w:rsidRDefault="001E7AE1" w:rsidP="001E7AE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C554BE" w14:textId="77777777" w:rsidR="001E7AE1" w:rsidRDefault="001E7AE1" w:rsidP="001E7AE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50D331"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C2D44C" w14:textId="77777777" w:rsidR="001E7AE1" w:rsidRDefault="001E7AE1" w:rsidP="001E7AE1">
            <w:pPr>
              <w:pStyle w:val="TAC"/>
              <w:rPr>
                <w:rFonts w:cs="Arial"/>
              </w:rPr>
            </w:pPr>
            <w:r>
              <w:rPr>
                <w:rFonts w:cs="Arial"/>
              </w:rPr>
              <w:t>N/A</w:t>
            </w:r>
          </w:p>
        </w:tc>
      </w:tr>
      <w:tr w:rsidR="001E7AE1" w14:paraId="16A55EEF" w14:textId="77777777" w:rsidTr="00842524">
        <w:trPr>
          <w:trHeight w:val="187"/>
          <w:jc w:val="center"/>
        </w:trPr>
        <w:tc>
          <w:tcPr>
            <w:tcW w:w="2005" w:type="dxa"/>
            <w:tcBorders>
              <w:top w:val="nil"/>
              <w:left w:val="single" w:sz="4" w:space="0" w:color="auto"/>
              <w:bottom w:val="nil"/>
              <w:right w:val="single" w:sz="4" w:space="0" w:color="auto"/>
            </w:tcBorders>
          </w:tcPr>
          <w:p w14:paraId="5329BBF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1D6B0C" w14:textId="77777777" w:rsidR="001E7AE1" w:rsidRDefault="001E7AE1" w:rsidP="001E7AE1">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A05D30" w14:textId="77777777" w:rsidR="001E7AE1" w:rsidRDefault="001E7AE1" w:rsidP="001E7AE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3CC44" w14:textId="77777777" w:rsidR="001E7AE1" w:rsidRDefault="001E7AE1" w:rsidP="001E7AE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FFE4F" w14:textId="77777777" w:rsidR="001E7AE1" w:rsidRDefault="001E7AE1" w:rsidP="001E7AE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BD99E" w14:textId="77777777" w:rsidR="001E7AE1" w:rsidRDefault="001E7AE1" w:rsidP="001E7AE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C84FB9" w14:textId="77777777" w:rsidR="001E7AE1" w:rsidRDefault="001E7AE1" w:rsidP="001E7AE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7576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D1EE07" w14:textId="77777777" w:rsidR="001E7AE1" w:rsidRDefault="001E7AE1" w:rsidP="001E7AE1">
            <w:pPr>
              <w:pStyle w:val="TAC"/>
              <w:rPr>
                <w:rFonts w:cs="Arial"/>
              </w:rPr>
            </w:pPr>
            <w:r>
              <w:rPr>
                <w:rFonts w:cs="Arial"/>
              </w:rPr>
              <w:t>N/A</w:t>
            </w:r>
          </w:p>
        </w:tc>
      </w:tr>
      <w:tr w:rsidR="001E7AE1" w14:paraId="3A29073E" w14:textId="77777777" w:rsidTr="00842524">
        <w:trPr>
          <w:trHeight w:val="187"/>
          <w:jc w:val="center"/>
        </w:trPr>
        <w:tc>
          <w:tcPr>
            <w:tcW w:w="2005" w:type="dxa"/>
            <w:tcBorders>
              <w:top w:val="nil"/>
              <w:left w:val="single" w:sz="4" w:space="0" w:color="auto"/>
              <w:bottom w:val="nil"/>
              <w:right w:val="single" w:sz="4" w:space="0" w:color="auto"/>
            </w:tcBorders>
          </w:tcPr>
          <w:p w14:paraId="6137A8E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56801A" w14:textId="77777777" w:rsidR="001E7AE1" w:rsidRDefault="001E7AE1" w:rsidP="001E7AE1">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D4069" w14:textId="77777777" w:rsidR="001E7AE1" w:rsidRDefault="001E7AE1" w:rsidP="001E7AE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1CC340" w14:textId="77777777" w:rsidR="001E7AE1" w:rsidRDefault="001E7AE1" w:rsidP="001E7AE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B568E" w14:textId="77777777" w:rsidR="001E7AE1" w:rsidRDefault="001E7AE1" w:rsidP="001E7AE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43312" w14:textId="77777777" w:rsidR="001E7AE1" w:rsidRDefault="001E7AE1" w:rsidP="001E7AE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7F6D5" w14:textId="77777777" w:rsidR="001E7AE1" w:rsidRDefault="001E7AE1" w:rsidP="001E7AE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5132E"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9DC8B1" w14:textId="77777777" w:rsidR="001E7AE1" w:rsidRDefault="001E7AE1" w:rsidP="001E7AE1">
            <w:pPr>
              <w:pStyle w:val="TAC"/>
              <w:rPr>
                <w:rFonts w:cs="Arial"/>
              </w:rPr>
            </w:pPr>
            <w:r>
              <w:rPr>
                <w:rFonts w:cs="Arial"/>
              </w:rPr>
              <w:t>N/A</w:t>
            </w:r>
          </w:p>
        </w:tc>
      </w:tr>
      <w:tr w:rsidR="001E7AE1" w14:paraId="6529A18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307A04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9D8E73" w14:textId="77777777" w:rsidR="001E7AE1" w:rsidRDefault="001E7AE1" w:rsidP="001E7AE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EC1DF" w14:textId="7613B709" w:rsidR="001E7AE1" w:rsidRDefault="001E7AE1" w:rsidP="001E7AE1">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1057A9" w14:textId="77777777" w:rsidR="001E7AE1" w:rsidRDefault="001E7AE1" w:rsidP="001E7AE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FCB75" w14:textId="6D61D3CC" w:rsidR="001E7AE1" w:rsidRDefault="001E7AE1" w:rsidP="001E7AE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D11E8" w14:textId="77777777" w:rsidR="001E7AE1" w:rsidRDefault="001E7AE1" w:rsidP="001E7AE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14D949" w14:textId="77777777" w:rsidR="001E7AE1" w:rsidRDefault="001E7AE1" w:rsidP="001E7AE1">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E07D7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3B188D" w14:textId="77777777" w:rsidR="001E7AE1" w:rsidRDefault="001E7AE1" w:rsidP="001E7AE1">
            <w:pPr>
              <w:pStyle w:val="TAC"/>
              <w:rPr>
                <w:rFonts w:cs="Arial"/>
              </w:rPr>
            </w:pPr>
            <w:r>
              <w:rPr>
                <w:rFonts w:cs="Arial"/>
              </w:rPr>
              <w:t>IMD5</w:t>
            </w:r>
          </w:p>
        </w:tc>
      </w:tr>
      <w:tr w:rsidR="001E7AE1" w14:paraId="5C469F59"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9269CC0" w14:textId="77777777" w:rsidR="001E7AE1" w:rsidRDefault="001E7AE1" w:rsidP="001E7AE1">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582A06" w14:textId="77777777" w:rsidR="001E7AE1" w:rsidRDefault="001E7AE1" w:rsidP="001E7AE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0EB77" w14:textId="77777777" w:rsidR="001E7AE1" w:rsidRDefault="001E7AE1" w:rsidP="001E7AE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66126A"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D52B6" w14:textId="77777777" w:rsidR="001E7AE1" w:rsidRDefault="001E7AE1" w:rsidP="001E7AE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AE0AB" w14:textId="77777777" w:rsidR="001E7AE1" w:rsidRDefault="001E7AE1" w:rsidP="001E7AE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9BDB7"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FFD4CC" w14:textId="77777777" w:rsidR="001E7AE1" w:rsidRDefault="001E7AE1" w:rsidP="001E7AE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935C3F" w14:textId="77777777" w:rsidR="001E7AE1" w:rsidRDefault="001E7AE1" w:rsidP="001E7AE1">
            <w:pPr>
              <w:pStyle w:val="TAC"/>
              <w:rPr>
                <w:rFonts w:cs="Arial"/>
                <w:szCs w:val="18"/>
                <w:lang w:eastAsia="ko-KR"/>
              </w:rPr>
            </w:pPr>
            <w:r>
              <w:rPr>
                <w:rFonts w:cs="Arial"/>
              </w:rPr>
              <w:t>N/A</w:t>
            </w:r>
          </w:p>
        </w:tc>
      </w:tr>
      <w:tr w:rsidR="001E7AE1" w14:paraId="1033FFF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C5BF798"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364907" w14:textId="77777777" w:rsidR="001E7AE1" w:rsidRDefault="001E7AE1" w:rsidP="001E7AE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C5DF9" w14:textId="5D0718F1"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CDD76B"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E2C63" w14:textId="7454BBAD"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9D05E" w14:textId="77777777" w:rsidR="001E7AE1" w:rsidRDefault="001E7AE1" w:rsidP="001E7AE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B9065" w14:textId="77777777" w:rsidR="001E7AE1" w:rsidRDefault="001E7AE1" w:rsidP="001E7AE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F6242" w14:textId="77777777" w:rsidR="001E7AE1" w:rsidRDefault="001E7AE1" w:rsidP="001E7AE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596992" w14:textId="77777777" w:rsidR="001E7AE1" w:rsidRDefault="001E7AE1" w:rsidP="001E7AE1">
            <w:pPr>
              <w:pStyle w:val="TAC"/>
              <w:rPr>
                <w:rFonts w:cs="Arial"/>
                <w:szCs w:val="18"/>
                <w:lang w:eastAsia="ko-KR"/>
              </w:rPr>
            </w:pPr>
            <w:r>
              <w:rPr>
                <w:rFonts w:cs="Arial"/>
              </w:rPr>
              <w:t>IMD4</w:t>
            </w:r>
          </w:p>
        </w:tc>
      </w:tr>
      <w:tr w:rsidR="001E7AE1" w14:paraId="0DDD7FC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5EED50F"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707ABD" w14:textId="77777777" w:rsidR="001E7AE1" w:rsidRDefault="001E7AE1" w:rsidP="001E7AE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179C7" w14:textId="77777777" w:rsidR="001E7AE1" w:rsidRDefault="001E7AE1" w:rsidP="001E7AE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9AE52" w14:textId="77777777" w:rsidR="001E7AE1" w:rsidRDefault="001E7AE1" w:rsidP="001E7AE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15043" w14:textId="77777777" w:rsidR="001E7AE1" w:rsidRDefault="001E7AE1" w:rsidP="001E7AE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0F753" w14:textId="77777777" w:rsidR="001E7AE1" w:rsidRDefault="001E7AE1" w:rsidP="001E7AE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FD14F4"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99A66" w14:textId="77777777" w:rsidR="001E7AE1" w:rsidRDefault="001E7AE1" w:rsidP="001E7AE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451903" w14:textId="77777777" w:rsidR="001E7AE1" w:rsidRDefault="001E7AE1" w:rsidP="001E7AE1">
            <w:pPr>
              <w:pStyle w:val="TAC"/>
              <w:rPr>
                <w:rFonts w:cs="Arial"/>
                <w:szCs w:val="18"/>
                <w:lang w:eastAsia="ko-KR"/>
              </w:rPr>
            </w:pPr>
            <w:r>
              <w:rPr>
                <w:rFonts w:cs="Arial"/>
              </w:rPr>
              <w:t>N/A</w:t>
            </w:r>
          </w:p>
        </w:tc>
      </w:tr>
      <w:tr w:rsidR="001E7AE1" w14:paraId="1E32123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57AC5BD"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00A718" w14:textId="77777777" w:rsidR="001E7AE1" w:rsidRDefault="001E7AE1" w:rsidP="001E7AE1">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72FD6" w14:textId="77777777" w:rsidR="001E7AE1" w:rsidRDefault="001E7AE1" w:rsidP="001E7AE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932910"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B429F" w14:textId="77777777" w:rsidR="001E7AE1" w:rsidRDefault="001E7AE1" w:rsidP="001E7AE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7B89D" w14:textId="77777777" w:rsidR="001E7AE1" w:rsidRDefault="001E7AE1" w:rsidP="001E7AE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21342"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B9BBF9" w14:textId="77777777" w:rsidR="001E7AE1" w:rsidRDefault="001E7AE1" w:rsidP="001E7AE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6CEFA2" w14:textId="77777777" w:rsidR="001E7AE1" w:rsidRDefault="001E7AE1" w:rsidP="001E7AE1">
            <w:pPr>
              <w:pStyle w:val="TAC"/>
              <w:rPr>
                <w:rFonts w:cs="Arial"/>
                <w:szCs w:val="18"/>
                <w:lang w:eastAsia="ko-KR"/>
              </w:rPr>
            </w:pPr>
            <w:r>
              <w:rPr>
                <w:rFonts w:cs="Arial"/>
              </w:rPr>
              <w:t>N/A</w:t>
            </w:r>
          </w:p>
        </w:tc>
      </w:tr>
      <w:tr w:rsidR="001E7AE1" w14:paraId="3D41E69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1F095E1"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2956F" w14:textId="77777777" w:rsidR="001E7AE1" w:rsidRDefault="001E7AE1" w:rsidP="001E7AE1">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B7BC0" w14:textId="77777777" w:rsidR="001E7AE1" w:rsidRDefault="001E7AE1" w:rsidP="001E7AE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67369A"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695F0" w14:textId="77777777" w:rsidR="001E7AE1" w:rsidRDefault="001E7AE1" w:rsidP="001E7AE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2EE34" w14:textId="77777777" w:rsidR="001E7AE1" w:rsidRDefault="001E7AE1" w:rsidP="001E7AE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092ED1"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55A6F2" w14:textId="77777777" w:rsidR="001E7AE1" w:rsidRDefault="001E7AE1" w:rsidP="001E7AE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F27366" w14:textId="77777777" w:rsidR="001E7AE1" w:rsidRDefault="001E7AE1" w:rsidP="001E7AE1">
            <w:pPr>
              <w:pStyle w:val="TAC"/>
              <w:rPr>
                <w:rFonts w:cs="Arial"/>
                <w:szCs w:val="18"/>
                <w:lang w:eastAsia="ko-KR"/>
              </w:rPr>
            </w:pPr>
            <w:r>
              <w:rPr>
                <w:rFonts w:cs="Arial"/>
              </w:rPr>
              <w:t>N/A</w:t>
            </w:r>
          </w:p>
        </w:tc>
      </w:tr>
      <w:tr w:rsidR="001E7AE1" w14:paraId="2C3B8F7A"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4384D8E"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040F7D" w14:textId="77777777" w:rsidR="001E7AE1" w:rsidRDefault="001E7AE1" w:rsidP="001E7AE1">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D2EC26" w14:textId="71B0CBCA"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A616C" w14:textId="77777777" w:rsidR="001E7AE1" w:rsidRDefault="001E7AE1" w:rsidP="001E7AE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82A34" w14:textId="2686EC9C"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7C8B0" w14:textId="77777777" w:rsidR="001E7AE1" w:rsidRDefault="001E7AE1" w:rsidP="001E7AE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AB977" w14:textId="77777777" w:rsidR="001E7AE1" w:rsidRDefault="001E7AE1" w:rsidP="001E7AE1">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C9E68A" w14:textId="77777777" w:rsidR="001E7AE1" w:rsidRDefault="001E7AE1" w:rsidP="001E7AE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9E33F2" w14:textId="77777777" w:rsidR="001E7AE1" w:rsidRDefault="001E7AE1" w:rsidP="001E7AE1">
            <w:pPr>
              <w:pStyle w:val="TAC"/>
              <w:rPr>
                <w:rFonts w:cs="Arial"/>
                <w:szCs w:val="18"/>
                <w:lang w:eastAsia="ko-KR"/>
              </w:rPr>
            </w:pPr>
            <w:r>
              <w:rPr>
                <w:rFonts w:cs="Arial"/>
              </w:rPr>
              <w:t>IMD5</w:t>
            </w:r>
          </w:p>
        </w:tc>
      </w:tr>
      <w:tr w:rsidR="001E7AE1" w14:paraId="3A256D87"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3FBF685" w14:textId="77777777" w:rsidR="001E7AE1" w:rsidRDefault="001E7AE1" w:rsidP="001E7AE1">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742CEC75" w14:textId="77777777" w:rsidR="001E7AE1" w:rsidRDefault="001E7AE1" w:rsidP="001E7AE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A7841C8" w14:textId="77777777" w:rsidR="001E7AE1" w:rsidRDefault="001E7AE1" w:rsidP="001E7AE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2808A77"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4CFE53" w14:textId="77777777" w:rsidR="001E7AE1" w:rsidRDefault="001E7AE1" w:rsidP="001E7AE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5A32C" w14:textId="77777777" w:rsidR="001E7AE1" w:rsidRDefault="001E7AE1" w:rsidP="001E7AE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511B3D6" w14:textId="77777777" w:rsidR="001E7AE1" w:rsidRDefault="001E7AE1" w:rsidP="001E7AE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2D0551"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31AF79" w14:textId="77777777" w:rsidR="001E7AE1" w:rsidRDefault="001E7AE1" w:rsidP="001E7AE1">
            <w:pPr>
              <w:pStyle w:val="TAC"/>
              <w:rPr>
                <w:rFonts w:cs="Arial"/>
                <w:szCs w:val="18"/>
                <w:lang w:eastAsia="ko-KR"/>
              </w:rPr>
            </w:pPr>
            <w:r>
              <w:rPr>
                <w:rFonts w:eastAsia="Malgun Gothic"/>
                <w:lang w:eastAsia="ko-KR"/>
              </w:rPr>
              <w:t>N/A</w:t>
            </w:r>
          </w:p>
        </w:tc>
      </w:tr>
      <w:tr w:rsidR="001E7AE1" w14:paraId="7CA821C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8E7B334"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BD29F97" w14:textId="77777777" w:rsidR="001E7AE1" w:rsidRDefault="001E7AE1" w:rsidP="001E7AE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A414B8E" w14:textId="212FE9A0"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FC6F6A"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4AED68" w14:textId="46226781"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827597" w14:textId="77777777" w:rsidR="001E7AE1" w:rsidRDefault="001E7AE1" w:rsidP="001E7AE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8E5EE49" w14:textId="77777777" w:rsidR="001E7AE1" w:rsidRDefault="001E7AE1" w:rsidP="001E7AE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7F3247C"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B8B34" w14:textId="77777777" w:rsidR="001E7AE1" w:rsidRDefault="001E7AE1" w:rsidP="001E7AE1">
            <w:pPr>
              <w:pStyle w:val="TAC"/>
              <w:rPr>
                <w:rFonts w:cs="Arial"/>
                <w:szCs w:val="18"/>
                <w:lang w:eastAsia="ko-KR"/>
              </w:rPr>
            </w:pPr>
            <w:r>
              <w:rPr>
                <w:lang w:eastAsia="ja-JP"/>
              </w:rPr>
              <w:t>IMD2</w:t>
            </w:r>
          </w:p>
        </w:tc>
      </w:tr>
      <w:tr w:rsidR="001E7AE1" w14:paraId="69612FF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924D1F7"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497E88A" w14:textId="77777777" w:rsidR="001E7AE1" w:rsidRDefault="001E7AE1" w:rsidP="001E7AE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C0E0FC" w14:textId="77777777" w:rsidR="001E7AE1" w:rsidRDefault="001E7AE1" w:rsidP="001E7AE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C83D7EC" w14:textId="77777777" w:rsidR="001E7AE1" w:rsidRDefault="001E7AE1" w:rsidP="001E7AE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FF514E" w14:textId="77777777" w:rsidR="001E7AE1" w:rsidRDefault="001E7AE1" w:rsidP="001E7AE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DEDC46" w14:textId="77777777" w:rsidR="001E7AE1" w:rsidRDefault="001E7AE1" w:rsidP="001E7AE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1B55973"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355976" w14:textId="77777777" w:rsidR="001E7AE1" w:rsidRDefault="001E7AE1" w:rsidP="001E7AE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B5BEB0" w14:textId="77777777" w:rsidR="001E7AE1" w:rsidRDefault="001E7AE1" w:rsidP="001E7AE1">
            <w:pPr>
              <w:pStyle w:val="TAC"/>
              <w:rPr>
                <w:rFonts w:cs="Arial"/>
                <w:szCs w:val="18"/>
                <w:lang w:eastAsia="ko-KR"/>
              </w:rPr>
            </w:pPr>
            <w:r>
              <w:rPr>
                <w:rFonts w:eastAsia="Malgun Gothic"/>
                <w:lang w:eastAsia="ko-KR"/>
              </w:rPr>
              <w:t>N/A</w:t>
            </w:r>
          </w:p>
        </w:tc>
      </w:tr>
      <w:tr w:rsidR="001E7AE1" w14:paraId="2FFABC5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07A0240"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3B54430" w14:textId="77777777" w:rsidR="001E7AE1" w:rsidRDefault="001E7AE1" w:rsidP="001E7AE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C05D7B5" w14:textId="77777777" w:rsidR="001E7AE1" w:rsidRDefault="001E7AE1" w:rsidP="001E7AE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5730EE61"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35DEDA" w14:textId="77777777" w:rsidR="001E7AE1" w:rsidRDefault="001E7AE1" w:rsidP="001E7AE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B2FBFB" w14:textId="77777777" w:rsidR="001E7AE1" w:rsidRDefault="001E7AE1" w:rsidP="001E7AE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9799B28"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42389A"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25B6F" w14:textId="77777777" w:rsidR="001E7AE1" w:rsidRDefault="001E7AE1" w:rsidP="001E7AE1">
            <w:pPr>
              <w:pStyle w:val="TAC"/>
              <w:rPr>
                <w:rFonts w:cs="Arial"/>
                <w:szCs w:val="18"/>
                <w:lang w:eastAsia="ko-KR"/>
              </w:rPr>
            </w:pPr>
            <w:r>
              <w:rPr>
                <w:rFonts w:eastAsia="Malgun Gothic"/>
                <w:lang w:eastAsia="ko-KR"/>
              </w:rPr>
              <w:t>N/A</w:t>
            </w:r>
          </w:p>
        </w:tc>
      </w:tr>
      <w:tr w:rsidR="001E7AE1" w14:paraId="1ADF1D9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117472B"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5120AFF" w14:textId="77777777" w:rsidR="001E7AE1" w:rsidRDefault="001E7AE1" w:rsidP="001E7AE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03CB254" w14:textId="30E9AB89"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920441"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B9ECE2" w14:textId="0F668149"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C16793" w14:textId="77777777" w:rsidR="001E7AE1" w:rsidRDefault="001E7AE1" w:rsidP="001E7AE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3CAF6B90" w14:textId="77777777" w:rsidR="001E7AE1" w:rsidRDefault="001E7AE1" w:rsidP="001E7AE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0BE4223"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C15DB" w14:textId="77777777" w:rsidR="001E7AE1" w:rsidRDefault="001E7AE1" w:rsidP="001E7AE1">
            <w:pPr>
              <w:pStyle w:val="TAC"/>
              <w:rPr>
                <w:rFonts w:cs="Arial"/>
                <w:szCs w:val="18"/>
                <w:lang w:eastAsia="ko-KR"/>
              </w:rPr>
            </w:pPr>
            <w:r>
              <w:rPr>
                <w:lang w:eastAsia="ja-JP"/>
              </w:rPr>
              <w:t>IMD5</w:t>
            </w:r>
          </w:p>
        </w:tc>
      </w:tr>
      <w:tr w:rsidR="001E7AE1" w14:paraId="0AC3B31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C7E278D"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EC0514C" w14:textId="77777777" w:rsidR="001E7AE1" w:rsidRDefault="001E7AE1" w:rsidP="001E7AE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FB9ADE" w14:textId="77777777" w:rsidR="001E7AE1" w:rsidRDefault="001E7AE1" w:rsidP="001E7AE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0970EA5A" w14:textId="77777777" w:rsidR="001E7AE1" w:rsidRDefault="001E7AE1" w:rsidP="001E7AE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DB3EE9" w14:textId="77777777" w:rsidR="001E7AE1" w:rsidRDefault="001E7AE1" w:rsidP="001E7AE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0954AA" w14:textId="77777777" w:rsidR="001E7AE1" w:rsidRDefault="001E7AE1" w:rsidP="001E7AE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201DB1E"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3FF42D" w14:textId="77777777" w:rsidR="001E7AE1" w:rsidRDefault="001E7AE1" w:rsidP="001E7AE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8739DE" w14:textId="77777777" w:rsidR="001E7AE1" w:rsidRDefault="001E7AE1" w:rsidP="001E7AE1">
            <w:pPr>
              <w:pStyle w:val="TAC"/>
              <w:rPr>
                <w:rFonts w:cs="Arial"/>
                <w:szCs w:val="18"/>
                <w:lang w:eastAsia="ko-KR"/>
              </w:rPr>
            </w:pPr>
            <w:r>
              <w:rPr>
                <w:rFonts w:eastAsia="Malgun Gothic"/>
                <w:lang w:eastAsia="ko-KR"/>
              </w:rPr>
              <w:t>N/A</w:t>
            </w:r>
          </w:p>
        </w:tc>
      </w:tr>
      <w:tr w:rsidR="001E7AE1" w14:paraId="5F34578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0BB6BF4"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1293242" w14:textId="77777777" w:rsidR="001E7AE1" w:rsidRDefault="001E7AE1" w:rsidP="001E7AE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79AD73" w14:textId="6A7A912D"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FFD357"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5BAFA5" w14:textId="7B206C5F"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6E38EA" w14:textId="77777777" w:rsidR="001E7AE1" w:rsidRDefault="001E7AE1" w:rsidP="001E7AE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28A391B" w14:textId="77777777" w:rsidR="001E7AE1" w:rsidRDefault="001E7AE1" w:rsidP="001E7AE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BBDA150"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27877" w14:textId="77777777" w:rsidR="001E7AE1" w:rsidRDefault="001E7AE1" w:rsidP="001E7AE1">
            <w:pPr>
              <w:pStyle w:val="TAC"/>
              <w:rPr>
                <w:rFonts w:cs="Arial"/>
                <w:szCs w:val="18"/>
                <w:lang w:eastAsia="ko-KR"/>
              </w:rPr>
            </w:pPr>
            <w:r>
              <w:rPr>
                <w:lang w:eastAsia="ja-JP"/>
              </w:rPr>
              <w:t>IMD2</w:t>
            </w:r>
          </w:p>
        </w:tc>
      </w:tr>
      <w:tr w:rsidR="001E7AE1" w14:paraId="0949BBC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60FB2C2"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349A3F4" w14:textId="77777777" w:rsidR="001E7AE1" w:rsidRDefault="001E7AE1" w:rsidP="001E7AE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B239BA3" w14:textId="77777777" w:rsidR="001E7AE1" w:rsidRDefault="001E7AE1" w:rsidP="001E7AE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0168772" w14:textId="77777777" w:rsidR="001E7AE1" w:rsidRDefault="001E7AE1" w:rsidP="001E7AE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56E1F9" w14:textId="77777777" w:rsidR="001E7AE1" w:rsidRDefault="001E7AE1" w:rsidP="001E7AE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280B2F" w14:textId="77777777" w:rsidR="001E7AE1" w:rsidRDefault="001E7AE1" w:rsidP="001E7AE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E42027C" w14:textId="77777777" w:rsidR="001E7AE1" w:rsidRDefault="001E7AE1" w:rsidP="001E7AE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6624FE"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A5E4DD" w14:textId="77777777" w:rsidR="001E7AE1" w:rsidRDefault="001E7AE1" w:rsidP="001E7AE1">
            <w:pPr>
              <w:pStyle w:val="TAC"/>
              <w:rPr>
                <w:rFonts w:cs="Arial"/>
                <w:szCs w:val="18"/>
                <w:lang w:eastAsia="ko-KR"/>
              </w:rPr>
            </w:pPr>
            <w:r>
              <w:rPr>
                <w:rFonts w:eastAsia="Malgun Gothic"/>
                <w:lang w:eastAsia="ko-KR"/>
              </w:rPr>
              <w:t>N/A</w:t>
            </w:r>
          </w:p>
        </w:tc>
      </w:tr>
      <w:tr w:rsidR="001E7AE1" w14:paraId="3500458C"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CB6157D"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06345D6" w14:textId="77777777" w:rsidR="001E7AE1" w:rsidRDefault="001E7AE1" w:rsidP="001E7AE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7AEC19" w14:textId="77777777" w:rsidR="001E7AE1" w:rsidRDefault="001E7AE1" w:rsidP="001E7AE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5C04E40" w14:textId="77777777" w:rsidR="001E7AE1" w:rsidRDefault="001E7AE1" w:rsidP="001E7AE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86DEEA" w14:textId="77777777" w:rsidR="001E7AE1" w:rsidRDefault="001E7AE1" w:rsidP="001E7AE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22A5E7" w14:textId="77777777" w:rsidR="001E7AE1" w:rsidRDefault="001E7AE1" w:rsidP="001E7AE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E43622A"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19B787" w14:textId="77777777" w:rsidR="001E7AE1" w:rsidRDefault="001E7AE1" w:rsidP="001E7AE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A2A0D0" w14:textId="77777777" w:rsidR="001E7AE1" w:rsidRDefault="001E7AE1" w:rsidP="001E7AE1">
            <w:pPr>
              <w:pStyle w:val="TAC"/>
              <w:rPr>
                <w:rFonts w:cs="Arial"/>
                <w:szCs w:val="18"/>
                <w:lang w:eastAsia="ko-KR"/>
              </w:rPr>
            </w:pPr>
            <w:r>
              <w:rPr>
                <w:rFonts w:eastAsia="Malgun Gothic"/>
                <w:lang w:eastAsia="ko-KR"/>
              </w:rPr>
              <w:t>N/A</w:t>
            </w:r>
          </w:p>
        </w:tc>
      </w:tr>
      <w:tr w:rsidR="001E7AE1" w14:paraId="4B002F1F"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678DA9B"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56768D7" w14:textId="77777777" w:rsidR="001E7AE1" w:rsidRDefault="001E7AE1" w:rsidP="001E7AE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2DD59A" w14:textId="77777777" w:rsidR="001E7AE1" w:rsidRDefault="001E7AE1" w:rsidP="001E7AE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8683217" w14:textId="77777777" w:rsidR="001E7AE1" w:rsidRDefault="001E7AE1" w:rsidP="001E7AE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0565838" w14:textId="77777777" w:rsidR="001E7AE1" w:rsidRDefault="001E7AE1" w:rsidP="001E7AE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836191" w14:textId="77777777" w:rsidR="001E7AE1" w:rsidRDefault="001E7AE1" w:rsidP="001E7AE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A42D004"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330936"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53BB4" w14:textId="77777777" w:rsidR="001E7AE1" w:rsidRDefault="001E7AE1" w:rsidP="001E7AE1">
            <w:pPr>
              <w:pStyle w:val="TAC"/>
              <w:rPr>
                <w:rFonts w:cs="Arial"/>
                <w:szCs w:val="18"/>
                <w:lang w:eastAsia="ko-KR"/>
              </w:rPr>
            </w:pPr>
            <w:r>
              <w:t>N/A</w:t>
            </w:r>
          </w:p>
        </w:tc>
      </w:tr>
      <w:tr w:rsidR="001E7AE1" w14:paraId="527ECD7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11CA415"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2CFA215" w14:textId="77777777" w:rsidR="001E7AE1" w:rsidRDefault="001E7AE1" w:rsidP="001E7AE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289BB0D" w14:textId="77777777" w:rsidR="001E7AE1" w:rsidRDefault="001E7AE1" w:rsidP="001E7AE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8D996C6" w14:textId="77777777" w:rsidR="001E7AE1" w:rsidRDefault="001E7AE1" w:rsidP="001E7AE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79F47B" w14:textId="77777777" w:rsidR="001E7AE1" w:rsidRDefault="001E7AE1" w:rsidP="001E7AE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7A508A0" w14:textId="77777777" w:rsidR="001E7AE1" w:rsidRDefault="001E7AE1" w:rsidP="001E7AE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614891DA" w14:textId="77777777" w:rsidR="001E7AE1" w:rsidRDefault="001E7AE1" w:rsidP="001E7AE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104D16"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6A0641" w14:textId="77777777" w:rsidR="001E7AE1" w:rsidRDefault="001E7AE1" w:rsidP="001E7AE1">
            <w:pPr>
              <w:pStyle w:val="TAC"/>
              <w:rPr>
                <w:rFonts w:cs="Arial"/>
                <w:szCs w:val="18"/>
                <w:lang w:eastAsia="ko-KR"/>
              </w:rPr>
            </w:pPr>
            <w:r>
              <w:t>N/A</w:t>
            </w:r>
          </w:p>
        </w:tc>
      </w:tr>
      <w:tr w:rsidR="001E7AE1" w14:paraId="136B56D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59D56F9"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01E7B40" w14:textId="77777777" w:rsidR="001E7AE1" w:rsidRDefault="001E7AE1" w:rsidP="001E7AE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C6B3C91" w14:textId="25EA7079"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8FF32E3" w14:textId="77777777" w:rsidR="001E7AE1" w:rsidRDefault="001E7AE1" w:rsidP="001E7AE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4FE862" w14:textId="2DE9A474"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192E11A" w14:textId="77777777" w:rsidR="001E7AE1" w:rsidRDefault="001E7AE1" w:rsidP="001E7AE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AD272B1" w14:textId="77777777" w:rsidR="001E7AE1" w:rsidRDefault="001E7AE1" w:rsidP="001E7AE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686DEBF" w14:textId="77777777" w:rsidR="001E7AE1" w:rsidRDefault="001E7AE1" w:rsidP="001E7AE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1C1556" w14:textId="77777777" w:rsidR="001E7AE1" w:rsidRDefault="001E7AE1" w:rsidP="001E7AE1">
            <w:pPr>
              <w:pStyle w:val="TAC"/>
              <w:rPr>
                <w:rFonts w:cs="Arial"/>
                <w:szCs w:val="18"/>
                <w:lang w:eastAsia="ko-KR"/>
              </w:rPr>
            </w:pPr>
            <w:r>
              <w:t>IMD2</w:t>
            </w:r>
          </w:p>
        </w:tc>
      </w:tr>
      <w:tr w:rsidR="001E7AE1" w14:paraId="499EEE39"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7EE49D9"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B93CCF8" w14:textId="77777777" w:rsidR="001E7AE1" w:rsidRDefault="001E7AE1" w:rsidP="001E7AE1">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B1657" w14:textId="77777777" w:rsidR="001E7AE1" w:rsidRDefault="001E7AE1" w:rsidP="001E7AE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04F60C" w14:textId="77777777" w:rsidR="001E7AE1" w:rsidRDefault="001E7AE1" w:rsidP="001E7AE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02086" w14:textId="77777777" w:rsidR="001E7AE1" w:rsidRDefault="001E7AE1" w:rsidP="001E7AE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7964" w14:textId="77777777" w:rsidR="001E7AE1" w:rsidRDefault="001E7AE1" w:rsidP="001E7AE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59BA76" w14:textId="77777777" w:rsidR="001E7AE1" w:rsidRDefault="001E7AE1" w:rsidP="001E7AE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2FF22"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29305" w14:textId="77777777" w:rsidR="001E7AE1" w:rsidRDefault="001E7AE1" w:rsidP="001E7AE1">
            <w:pPr>
              <w:pStyle w:val="TAC"/>
              <w:rPr>
                <w:rFonts w:cs="Arial"/>
                <w:szCs w:val="18"/>
                <w:lang w:eastAsia="ko-KR"/>
              </w:rPr>
            </w:pPr>
            <w:r>
              <w:t>N/A</w:t>
            </w:r>
          </w:p>
        </w:tc>
      </w:tr>
      <w:tr w:rsidR="001E7AE1" w14:paraId="204C40A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125DE84"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4D657AD" w14:textId="77777777" w:rsidR="001E7AE1" w:rsidRDefault="001E7AE1" w:rsidP="001E7AE1">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E6D14" w14:textId="77777777" w:rsidR="001E7AE1" w:rsidRDefault="001E7AE1" w:rsidP="001E7AE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DB5AF3" w14:textId="77777777" w:rsidR="001E7AE1" w:rsidRDefault="001E7AE1" w:rsidP="001E7AE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D0F71" w14:textId="77777777" w:rsidR="001E7AE1" w:rsidRDefault="001E7AE1" w:rsidP="001E7AE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642F0" w14:textId="77777777" w:rsidR="001E7AE1" w:rsidRDefault="001E7AE1" w:rsidP="001E7AE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29F59" w14:textId="77777777" w:rsidR="001E7AE1" w:rsidRDefault="001E7AE1" w:rsidP="001E7AE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67C89D" w14:textId="77777777" w:rsidR="001E7AE1" w:rsidRDefault="001E7AE1" w:rsidP="001E7AE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8059C" w14:textId="77777777" w:rsidR="001E7AE1" w:rsidRDefault="001E7AE1" w:rsidP="001E7AE1">
            <w:pPr>
              <w:pStyle w:val="TAC"/>
              <w:rPr>
                <w:rFonts w:cs="Arial"/>
                <w:szCs w:val="18"/>
                <w:lang w:eastAsia="ko-KR"/>
              </w:rPr>
            </w:pPr>
            <w:r>
              <w:t>N/A</w:t>
            </w:r>
          </w:p>
        </w:tc>
      </w:tr>
      <w:tr w:rsidR="001E7AE1" w14:paraId="5D5FB54A"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8587692"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4C99235" w14:textId="77777777" w:rsidR="001E7AE1" w:rsidRDefault="001E7AE1" w:rsidP="001E7AE1">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AECEC" w14:textId="77777777" w:rsidR="001E7AE1" w:rsidRDefault="001E7AE1" w:rsidP="001E7AE1">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5FE243" w14:textId="77777777" w:rsidR="001E7AE1" w:rsidRDefault="001E7AE1" w:rsidP="001E7AE1">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81DF3" w14:textId="7756CF74"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C59F" w14:textId="77777777" w:rsidR="001E7AE1" w:rsidRDefault="001E7AE1" w:rsidP="001E7AE1">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75681" w14:textId="77777777" w:rsidR="001E7AE1" w:rsidRDefault="001E7AE1" w:rsidP="001E7AE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AE625D" w14:textId="77777777" w:rsidR="001E7AE1" w:rsidRDefault="001E7AE1" w:rsidP="001E7AE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058E9" w14:textId="77777777" w:rsidR="001E7AE1" w:rsidRDefault="001E7AE1" w:rsidP="001E7AE1">
            <w:pPr>
              <w:pStyle w:val="TAC"/>
              <w:rPr>
                <w:rFonts w:cs="Arial"/>
                <w:szCs w:val="18"/>
                <w:lang w:eastAsia="ko-KR"/>
              </w:rPr>
            </w:pPr>
            <w:r>
              <w:t>IMD4</w:t>
            </w:r>
          </w:p>
        </w:tc>
      </w:tr>
      <w:tr w:rsidR="001E7AE1" w14:paraId="6330041C"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BABF22" w14:textId="77777777" w:rsidR="001E7AE1" w:rsidRDefault="001E7AE1" w:rsidP="001E7AE1">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064360BC" w14:textId="77777777" w:rsidR="001E7AE1" w:rsidRDefault="001E7AE1" w:rsidP="001E7AE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1E2B68E" w14:textId="586182C2" w:rsidR="001E7AE1" w:rsidRDefault="001E7AE1" w:rsidP="001E7AE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825082" w14:textId="77777777" w:rsidR="001E7AE1" w:rsidRDefault="001E7AE1" w:rsidP="001E7AE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576CC9" w14:textId="2FE242CA" w:rsidR="001E7AE1" w:rsidRDefault="001E7AE1" w:rsidP="001E7AE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7F52187" w14:textId="77777777" w:rsidR="001E7AE1" w:rsidRDefault="001E7AE1" w:rsidP="001E7AE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140EF7" w14:textId="77777777" w:rsidR="001E7AE1" w:rsidRDefault="001E7AE1" w:rsidP="001E7AE1">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568EC1D1" w14:textId="77777777" w:rsidR="001E7AE1" w:rsidRDefault="001E7AE1" w:rsidP="001E7AE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AE4F96" w14:textId="77777777" w:rsidR="001E7AE1" w:rsidRDefault="001E7AE1" w:rsidP="001E7AE1">
            <w:pPr>
              <w:pStyle w:val="TAC"/>
              <w:rPr>
                <w:color w:val="000000"/>
                <w:lang w:val="en-US"/>
              </w:rPr>
            </w:pPr>
            <w:r>
              <w:rPr>
                <w:lang w:eastAsia="ko-KR"/>
              </w:rPr>
              <w:t>IMD4</w:t>
            </w:r>
          </w:p>
        </w:tc>
      </w:tr>
      <w:tr w:rsidR="001E7AE1" w14:paraId="2A24087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41A7F1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8B4650" w14:textId="77777777" w:rsidR="001E7AE1" w:rsidRDefault="001E7AE1" w:rsidP="001E7AE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5154F8B" w14:textId="77777777" w:rsidR="001E7AE1" w:rsidRDefault="001E7AE1" w:rsidP="001E7AE1">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D995139" w14:textId="77777777" w:rsidR="001E7AE1" w:rsidRDefault="001E7AE1" w:rsidP="001E7AE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DEDB8" w14:textId="77777777" w:rsidR="001E7AE1" w:rsidRDefault="001E7AE1" w:rsidP="001E7AE1">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2588E8" w14:textId="77777777" w:rsidR="001E7AE1" w:rsidRDefault="001E7AE1" w:rsidP="001E7AE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B01F6AF" w14:textId="77777777" w:rsidR="001E7AE1" w:rsidRDefault="001E7AE1" w:rsidP="001E7AE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617F94" w14:textId="77777777" w:rsidR="001E7AE1" w:rsidRDefault="001E7AE1" w:rsidP="001E7AE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86808BC" w14:textId="77777777" w:rsidR="001E7AE1" w:rsidRDefault="001E7AE1" w:rsidP="001E7AE1">
            <w:pPr>
              <w:pStyle w:val="TAC"/>
              <w:rPr>
                <w:color w:val="000000"/>
                <w:lang w:val="en-US"/>
              </w:rPr>
            </w:pPr>
            <w:r>
              <w:rPr>
                <w:lang w:eastAsia="ko-KR"/>
              </w:rPr>
              <w:t>N/A</w:t>
            </w:r>
          </w:p>
        </w:tc>
      </w:tr>
      <w:tr w:rsidR="001E7AE1" w14:paraId="11452F6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36478FE"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828CFB" w14:textId="77777777" w:rsidR="001E7AE1" w:rsidRDefault="001E7AE1" w:rsidP="001E7AE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B673175" w14:textId="77777777" w:rsidR="001E7AE1" w:rsidRDefault="001E7AE1" w:rsidP="001E7AE1">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30E118CB" w14:textId="77777777" w:rsidR="001E7AE1" w:rsidRDefault="001E7AE1" w:rsidP="001E7AE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80E712" w14:textId="77777777" w:rsidR="001E7AE1" w:rsidRDefault="001E7AE1" w:rsidP="001E7AE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2D6C06" w14:textId="77777777" w:rsidR="001E7AE1" w:rsidRDefault="001E7AE1" w:rsidP="001E7AE1">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1B961978" w14:textId="77777777" w:rsidR="001E7AE1" w:rsidRDefault="001E7AE1" w:rsidP="001E7AE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BCAA9" w14:textId="77777777" w:rsidR="001E7AE1" w:rsidRDefault="001E7AE1" w:rsidP="001E7AE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47AACD5" w14:textId="77777777" w:rsidR="001E7AE1" w:rsidRDefault="001E7AE1" w:rsidP="001E7AE1">
            <w:pPr>
              <w:pStyle w:val="TAC"/>
              <w:rPr>
                <w:color w:val="000000"/>
                <w:lang w:val="en-US"/>
              </w:rPr>
            </w:pPr>
            <w:r>
              <w:rPr>
                <w:lang w:eastAsia="ko-KR"/>
              </w:rPr>
              <w:t>N/A</w:t>
            </w:r>
          </w:p>
        </w:tc>
      </w:tr>
      <w:tr w:rsidR="001E7AE1" w14:paraId="01C8834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637B1C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ACA7DD" w14:textId="77777777" w:rsidR="001E7AE1" w:rsidRDefault="001E7AE1" w:rsidP="001E7AE1">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7B0B170" w14:textId="77777777" w:rsidR="001E7AE1" w:rsidRDefault="001E7AE1" w:rsidP="001E7AE1">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093DB98" w14:textId="77777777" w:rsidR="001E7AE1" w:rsidRDefault="001E7AE1" w:rsidP="001E7AE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5C421D" w14:textId="77777777" w:rsidR="001E7AE1" w:rsidRDefault="001E7AE1" w:rsidP="001E7AE1">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6141F4" w14:textId="77777777" w:rsidR="001E7AE1" w:rsidRDefault="001E7AE1" w:rsidP="001E7AE1">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F2C0B60" w14:textId="77777777" w:rsidR="001E7AE1" w:rsidRDefault="001E7AE1" w:rsidP="001E7AE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7BD44A2" w14:textId="77777777" w:rsidR="001E7AE1" w:rsidRDefault="001E7AE1" w:rsidP="001E7AE1">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EBDEB" w14:textId="77777777" w:rsidR="001E7AE1" w:rsidRDefault="001E7AE1" w:rsidP="001E7AE1">
            <w:pPr>
              <w:pStyle w:val="TAC"/>
              <w:rPr>
                <w:color w:val="000000"/>
                <w:lang w:val="en-US"/>
              </w:rPr>
            </w:pPr>
            <w:r>
              <w:rPr>
                <w:lang w:eastAsia="ko-KR"/>
              </w:rPr>
              <w:t>N/A</w:t>
            </w:r>
          </w:p>
        </w:tc>
      </w:tr>
      <w:tr w:rsidR="001E7AE1" w14:paraId="41D596B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4617A17"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95846B" w14:textId="77777777" w:rsidR="001E7AE1" w:rsidRDefault="001E7AE1" w:rsidP="001E7AE1">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505B455" w14:textId="162911F5" w:rsidR="001E7AE1" w:rsidRDefault="001E7AE1" w:rsidP="001E7AE1">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E3FB22" w14:textId="77777777" w:rsidR="001E7AE1" w:rsidRDefault="001E7AE1" w:rsidP="001E7AE1">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2605D7" w14:textId="40A29DEC" w:rsidR="001E7AE1" w:rsidRDefault="001E7AE1" w:rsidP="001E7AE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4BAF5AE" w14:textId="77777777" w:rsidR="001E7AE1" w:rsidRDefault="001E7AE1" w:rsidP="001E7AE1">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36FCF54" w14:textId="77777777" w:rsidR="001E7AE1" w:rsidRDefault="001E7AE1" w:rsidP="001E7AE1">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5371AF6B" w14:textId="77777777" w:rsidR="001E7AE1" w:rsidRDefault="001E7AE1" w:rsidP="001E7AE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6376E9" w14:textId="77777777" w:rsidR="001E7AE1" w:rsidRDefault="001E7AE1" w:rsidP="001E7AE1">
            <w:pPr>
              <w:pStyle w:val="TAC"/>
              <w:rPr>
                <w:color w:val="000000"/>
                <w:lang w:val="en-US"/>
              </w:rPr>
            </w:pPr>
            <w:r>
              <w:rPr>
                <w:lang w:eastAsia="ko-KR"/>
              </w:rPr>
              <w:t>IMD4</w:t>
            </w:r>
          </w:p>
        </w:tc>
      </w:tr>
      <w:tr w:rsidR="001E7AE1" w14:paraId="4041E51A"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A03F50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DBBB66" w14:textId="77777777" w:rsidR="001E7AE1" w:rsidRDefault="001E7AE1" w:rsidP="001E7AE1">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CB11830" w14:textId="77777777" w:rsidR="001E7AE1" w:rsidRDefault="001E7AE1" w:rsidP="001E7AE1">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70F9C4FF" w14:textId="77777777" w:rsidR="001E7AE1" w:rsidRDefault="001E7AE1" w:rsidP="001E7AE1">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07697E" w14:textId="77777777" w:rsidR="001E7AE1" w:rsidRDefault="001E7AE1" w:rsidP="001E7AE1">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66CE2D" w14:textId="77777777" w:rsidR="001E7AE1" w:rsidRDefault="001E7AE1" w:rsidP="001E7AE1">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3F009886" w14:textId="77777777" w:rsidR="001E7AE1" w:rsidRDefault="001E7AE1" w:rsidP="001E7AE1">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4E8100B" w14:textId="77777777" w:rsidR="001E7AE1" w:rsidRDefault="001E7AE1" w:rsidP="001E7AE1">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5BC34CA" w14:textId="77777777" w:rsidR="001E7AE1" w:rsidRDefault="001E7AE1" w:rsidP="001E7AE1">
            <w:pPr>
              <w:pStyle w:val="TAC"/>
              <w:rPr>
                <w:color w:val="000000"/>
                <w:lang w:val="en-US"/>
              </w:rPr>
            </w:pPr>
            <w:r>
              <w:rPr>
                <w:lang w:eastAsia="ko-KR"/>
              </w:rPr>
              <w:t>N/A</w:t>
            </w:r>
          </w:p>
        </w:tc>
      </w:tr>
      <w:tr w:rsidR="001E7AE1" w14:paraId="7AFBF3BE"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FEE75E" w14:textId="77777777" w:rsidR="001E7AE1" w:rsidRDefault="001E7AE1" w:rsidP="001E7AE1">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FEE194" w14:textId="77777777" w:rsidR="001E7AE1" w:rsidRDefault="001E7AE1" w:rsidP="001E7AE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0E233" w14:textId="77777777" w:rsidR="001E7AE1" w:rsidRDefault="001E7AE1" w:rsidP="001E7AE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92ACE6" w14:textId="77777777" w:rsidR="001E7AE1" w:rsidRDefault="001E7AE1" w:rsidP="001E7AE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FBC62" w14:textId="77777777" w:rsidR="001E7AE1" w:rsidRDefault="001E7AE1" w:rsidP="001E7AE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AEAB8" w14:textId="77777777" w:rsidR="001E7AE1" w:rsidRDefault="001E7AE1" w:rsidP="001E7AE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3B7CFE" w14:textId="77777777" w:rsidR="001E7AE1" w:rsidRDefault="001E7AE1" w:rsidP="001E7AE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7088B" w14:textId="77777777" w:rsidR="001E7AE1" w:rsidRDefault="001E7AE1" w:rsidP="001E7AE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4FA865" w14:textId="77777777" w:rsidR="001E7AE1" w:rsidRDefault="001E7AE1" w:rsidP="001E7AE1">
            <w:pPr>
              <w:pStyle w:val="TAC"/>
            </w:pPr>
            <w:r>
              <w:rPr>
                <w:color w:val="000000"/>
                <w:lang w:val="en-US"/>
              </w:rPr>
              <w:t>N/A</w:t>
            </w:r>
          </w:p>
        </w:tc>
      </w:tr>
      <w:tr w:rsidR="001E7AE1" w14:paraId="17F8258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EC2C40C"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E7DC4D" w14:textId="77777777" w:rsidR="001E7AE1" w:rsidRDefault="001E7AE1" w:rsidP="001E7AE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B2494" w14:textId="77777777" w:rsidR="001E7AE1" w:rsidRDefault="001E7AE1" w:rsidP="001E7AE1">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B71ADC" w14:textId="77777777" w:rsidR="001E7AE1" w:rsidRDefault="001E7AE1" w:rsidP="001E7AE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E27BE" w14:textId="77777777" w:rsidR="001E7AE1" w:rsidRDefault="001E7AE1" w:rsidP="001E7AE1">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751E2" w14:textId="77777777" w:rsidR="001E7AE1" w:rsidRDefault="001E7AE1" w:rsidP="001E7AE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2D04E0" w14:textId="77777777" w:rsidR="001E7AE1" w:rsidRDefault="001E7AE1" w:rsidP="001E7AE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20BA94" w14:textId="77777777" w:rsidR="001E7AE1" w:rsidRDefault="001E7AE1" w:rsidP="001E7AE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A271E4" w14:textId="77777777" w:rsidR="001E7AE1" w:rsidRDefault="001E7AE1" w:rsidP="001E7AE1">
            <w:pPr>
              <w:pStyle w:val="TAC"/>
            </w:pPr>
            <w:r>
              <w:rPr>
                <w:color w:val="000000"/>
                <w:lang w:val="en-US"/>
              </w:rPr>
              <w:t>N/A</w:t>
            </w:r>
          </w:p>
        </w:tc>
      </w:tr>
      <w:tr w:rsidR="001E7AE1" w14:paraId="73EBBDC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5C45C86"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E4828" w14:textId="77777777" w:rsidR="001E7AE1" w:rsidRDefault="001E7AE1" w:rsidP="001E7AE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331AD" w14:textId="3991503C" w:rsidR="001E7AE1" w:rsidRDefault="001E7AE1" w:rsidP="001E7AE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557929" w14:textId="77777777" w:rsidR="001E7AE1" w:rsidRDefault="001E7AE1" w:rsidP="001E7AE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60665" w14:textId="16BFDE0C" w:rsidR="001E7AE1" w:rsidRDefault="001E7AE1" w:rsidP="001E7AE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004C4" w14:textId="77777777" w:rsidR="001E7AE1" w:rsidRDefault="001E7AE1" w:rsidP="001E7AE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C3B642" w14:textId="77777777" w:rsidR="001E7AE1" w:rsidRDefault="001E7AE1" w:rsidP="001E7AE1">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3E0C2" w14:textId="77777777" w:rsidR="001E7AE1" w:rsidRDefault="001E7AE1" w:rsidP="001E7AE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426A10" w14:textId="77777777" w:rsidR="001E7AE1" w:rsidRDefault="001E7AE1" w:rsidP="001E7AE1">
            <w:pPr>
              <w:pStyle w:val="TAC"/>
            </w:pPr>
            <w:r>
              <w:rPr>
                <w:color w:val="000000"/>
                <w:lang w:val="en-US"/>
              </w:rPr>
              <w:t>IMD2</w:t>
            </w:r>
            <w:r>
              <w:rPr>
                <w:color w:val="000000"/>
                <w:vertAlign w:val="superscript"/>
                <w:lang w:val="en-US"/>
              </w:rPr>
              <w:t>1</w:t>
            </w:r>
          </w:p>
        </w:tc>
      </w:tr>
      <w:tr w:rsidR="001E7AE1" w14:paraId="479B001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5DB7C11"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3361D5" w14:textId="77777777" w:rsidR="001E7AE1" w:rsidRDefault="001E7AE1" w:rsidP="001E7AE1">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CF110" w14:textId="77777777" w:rsidR="001E7AE1" w:rsidRDefault="001E7AE1" w:rsidP="001E7AE1">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8ADA1" w14:textId="77777777" w:rsidR="001E7AE1" w:rsidRDefault="001E7AE1" w:rsidP="001E7AE1">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9E9E2" w14:textId="77777777" w:rsidR="001E7AE1" w:rsidRDefault="001E7AE1" w:rsidP="001E7AE1">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E4843" w14:textId="77777777" w:rsidR="001E7AE1" w:rsidRDefault="001E7AE1" w:rsidP="001E7AE1">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6FEEC" w14:textId="77777777" w:rsidR="001E7AE1" w:rsidRDefault="001E7AE1" w:rsidP="001E7AE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0E4946" w14:textId="77777777" w:rsidR="001E7AE1" w:rsidRDefault="001E7AE1" w:rsidP="001E7AE1">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1DDC58" w14:textId="77777777" w:rsidR="001E7AE1" w:rsidRDefault="001E7AE1" w:rsidP="001E7AE1">
            <w:pPr>
              <w:pStyle w:val="TAC"/>
            </w:pPr>
            <w:r>
              <w:rPr>
                <w:color w:val="000000"/>
                <w:lang w:val="en-US"/>
              </w:rPr>
              <w:t>N/A</w:t>
            </w:r>
          </w:p>
        </w:tc>
      </w:tr>
      <w:tr w:rsidR="001E7AE1" w14:paraId="38E83B9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05EA628"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90A6B" w14:textId="77777777" w:rsidR="001E7AE1" w:rsidRDefault="001E7AE1" w:rsidP="001E7AE1">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1AC6C" w14:textId="59B63A70" w:rsidR="001E7AE1" w:rsidRDefault="001E7AE1" w:rsidP="001E7AE1">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308740" w14:textId="77777777" w:rsidR="001E7AE1" w:rsidRDefault="001E7AE1" w:rsidP="001E7AE1">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157D3" w14:textId="3EECD0DA" w:rsidR="001E7AE1" w:rsidRDefault="001E7AE1" w:rsidP="001E7AE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30EA0" w14:textId="77777777" w:rsidR="001E7AE1" w:rsidRDefault="001E7AE1" w:rsidP="001E7AE1">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4C2DA" w14:textId="77777777" w:rsidR="001E7AE1" w:rsidRDefault="001E7AE1" w:rsidP="001E7AE1">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3FDE9" w14:textId="77777777" w:rsidR="001E7AE1" w:rsidRDefault="001E7AE1" w:rsidP="001E7AE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980AFE1" w14:textId="77777777" w:rsidR="001E7AE1" w:rsidRDefault="001E7AE1" w:rsidP="001E7AE1">
            <w:pPr>
              <w:pStyle w:val="TAC"/>
            </w:pPr>
            <w:r>
              <w:rPr>
                <w:color w:val="000000"/>
                <w:lang w:val="en-US"/>
              </w:rPr>
              <w:t>IMD2</w:t>
            </w:r>
            <w:r>
              <w:rPr>
                <w:color w:val="000000"/>
                <w:vertAlign w:val="superscript"/>
                <w:lang w:val="en-US"/>
              </w:rPr>
              <w:t>1</w:t>
            </w:r>
          </w:p>
        </w:tc>
      </w:tr>
      <w:tr w:rsidR="001E7AE1" w14:paraId="15068481"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40428BBC" w14:textId="77777777" w:rsidR="001E7AE1" w:rsidRDefault="001E7AE1" w:rsidP="001E7AE1">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78582" w14:textId="77777777" w:rsidR="001E7AE1" w:rsidRDefault="001E7AE1" w:rsidP="001E7AE1">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9C0BD" w14:textId="77777777" w:rsidR="001E7AE1" w:rsidRDefault="001E7AE1" w:rsidP="001E7AE1">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F3FDCF" w14:textId="77777777" w:rsidR="001E7AE1" w:rsidRDefault="001E7AE1" w:rsidP="001E7AE1">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CBE4C" w14:textId="77777777" w:rsidR="001E7AE1" w:rsidRDefault="001E7AE1" w:rsidP="001E7AE1">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D4A1D" w14:textId="77777777" w:rsidR="001E7AE1" w:rsidRDefault="001E7AE1" w:rsidP="001E7AE1">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138F1" w14:textId="77777777" w:rsidR="001E7AE1" w:rsidRDefault="001E7AE1" w:rsidP="001E7AE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2396F" w14:textId="77777777" w:rsidR="001E7AE1" w:rsidRDefault="001E7AE1" w:rsidP="001E7AE1">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32246E5" w14:textId="77777777" w:rsidR="001E7AE1" w:rsidRDefault="001E7AE1" w:rsidP="001E7AE1">
            <w:pPr>
              <w:pStyle w:val="TAC"/>
            </w:pPr>
            <w:r>
              <w:rPr>
                <w:color w:val="000000"/>
                <w:lang w:val="en-US"/>
              </w:rPr>
              <w:t>N/A</w:t>
            </w:r>
          </w:p>
        </w:tc>
      </w:tr>
      <w:tr w:rsidR="001E7AE1" w14:paraId="5F65636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615FD04" w14:textId="77777777" w:rsidR="001E7AE1" w:rsidRDefault="001E7AE1" w:rsidP="001E7AE1">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0498461E" w14:textId="77777777" w:rsidR="001E7AE1" w:rsidRDefault="001E7AE1" w:rsidP="001E7AE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0C6A132" w14:textId="77777777" w:rsidR="001E7AE1" w:rsidRDefault="001E7AE1" w:rsidP="001E7AE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3F22F320" w14:textId="77777777" w:rsidR="001E7AE1" w:rsidRDefault="001E7AE1" w:rsidP="001E7AE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D5E50C" w14:textId="77777777" w:rsidR="001E7AE1" w:rsidRDefault="001E7AE1" w:rsidP="001E7AE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C0CFB5" w14:textId="77777777" w:rsidR="001E7AE1" w:rsidRDefault="001E7AE1" w:rsidP="001E7AE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1ED1E23" w14:textId="77777777" w:rsidR="001E7AE1" w:rsidRDefault="001E7AE1" w:rsidP="001E7AE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A9CDDA"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4AF352" w14:textId="77777777" w:rsidR="001E7AE1" w:rsidRDefault="001E7AE1" w:rsidP="001E7AE1">
            <w:pPr>
              <w:pStyle w:val="TAC"/>
              <w:rPr>
                <w:rFonts w:cs="Arial"/>
                <w:szCs w:val="18"/>
                <w:lang w:eastAsia="ko-KR"/>
              </w:rPr>
            </w:pPr>
            <w:r>
              <w:rPr>
                <w:rFonts w:cs="Arial"/>
                <w:szCs w:val="18"/>
                <w:lang w:eastAsia="ko-KR"/>
              </w:rPr>
              <w:t>N/A</w:t>
            </w:r>
          </w:p>
        </w:tc>
      </w:tr>
      <w:tr w:rsidR="001E7AE1" w14:paraId="74CC593A" w14:textId="77777777" w:rsidTr="00842524">
        <w:trPr>
          <w:trHeight w:val="187"/>
          <w:jc w:val="center"/>
        </w:trPr>
        <w:tc>
          <w:tcPr>
            <w:tcW w:w="2005" w:type="dxa"/>
            <w:tcBorders>
              <w:top w:val="nil"/>
              <w:left w:val="single" w:sz="4" w:space="0" w:color="auto"/>
              <w:bottom w:val="nil"/>
              <w:right w:val="single" w:sz="4" w:space="0" w:color="auto"/>
            </w:tcBorders>
          </w:tcPr>
          <w:p w14:paraId="4FA48093"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56CC7" w14:textId="77777777" w:rsidR="001E7AE1" w:rsidRDefault="001E7AE1" w:rsidP="001E7AE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08B0548" w14:textId="77777777" w:rsidR="001E7AE1" w:rsidRDefault="001E7AE1" w:rsidP="001E7AE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0565FB8" w14:textId="77777777" w:rsidR="001E7AE1" w:rsidRDefault="001E7AE1" w:rsidP="001E7AE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A2D109" w14:textId="77777777" w:rsidR="001E7AE1" w:rsidRDefault="001E7AE1" w:rsidP="001E7AE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3A3323" w14:textId="77777777" w:rsidR="001E7AE1" w:rsidRDefault="001E7AE1" w:rsidP="001E7AE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CC8C2FE" w14:textId="77777777" w:rsidR="001E7AE1" w:rsidRDefault="001E7AE1" w:rsidP="001E7AE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ED7F16"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314FB9" w14:textId="77777777" w:rsidR="001E7AE1" w:rsidRDefault="001E7AE1" w:rsidP="001E7AE1">
            <w:pPr>
              <w:pStyle w:val="TAC"/>
              <w:rPr>
                <w:rFonts w:cs="Arial"/>
                <w:szCs w:val="18"/>
                <w:lang w:eastAsia="ko-KR"/>
              </w:rPr>
            </w:pPr>
            <w:r>
              <w:rPr>
                <w:rFonts w:cs="Arial"/>
                <w:szCs w:val="18"/>
                <w:lang w:eastAsia="ko-KR"/>
              </w:rPr>
              <w:t>N/A</w:t>
            </w:r>
          </w:p>
        </w:tc>
      </w:tr>
      <w:tr w:rsidR="001E7AE1" w14:paraId="459B1D9B" w14:textId="77777777" w:rsidTr="00842524">
        <w:trPr>
          <w:trHeight w:val="187"/>
          <w:jc w:val="center"/>
        </w:trPr>
        <w:tc>
          <w:tcPr>
            <w:tcW w:w="2005" w:type="dxa"/>
            <w:tcBorders>
              <w:top w:val="nil"/>
              <w:left w:val="single" w:sz="4" w:space="0" w:color="auto"/>
              <w:bottom w:val="nil"/>
              <w:right w:val="single" w:sz="4" w:space="0" w:color="auto"/>
            </w:tcBorders>
          </w:tcPr>
          <w:p w14:paraId="5E87EAF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4F2C41" w14:textId="77777777" w:rsidR="001E7AE1" w:rsidRDefault="001E7AE1" w:rsidP="001E7AE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B617781" w14:textId="1E14FFD5"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326B0E" w14:textId="77777777" w:rsidR="001E7AE1" w:rsidRDefault="001E7AE1" w:rsidP="001E7AE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41ADBD" w14:textId="7BC9A6E1"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B2E13B" w14:textId="77777777" w:rsidR="001E7AE1" w:rsidRDefault="001E7AE1" w:rsidP="001E7AE1">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D778FC4" w14:textId="77777777" w:rsidR="001E7AE1" w:rsidRDefault="001E7AE1" w:rsidP="001E7AE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D32B4B" w14:textId="77777777" w:rsidR="001E7AE1" w:rsidRDefault="001E7AE1" w:rsidP="001E7AE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30B4F5" w14:textId="77777777" w:rsidR="001E7AE1" w:rsidRDefault="001E7AE1" w:rsidP="001E7AE1">
            <w:pPr>
              <w:pStyle w:val="TAC"/>
              <w:rPr>
                <w:rFonts w:cs="Arial"/>
                <w:szCs w:val="18"/>
                <w:lang w:eastAsia="ko-KR"/>
              </w:rPr>
            </w:pPr>
            <w:r>
              <w:rPr>
                <w:rFonts w:cs="Arial"/>
                <w:szCs w:val="18"/>
                <w:lang w:eastAsia="ko-KR"/>
              </w:rPr>
              <w:t>IMD3</w:t>
            </w:r>
          </w:p>
        </w:tc>
      </w:tr>
      <w:tr w:rsidR="001E7AE1" w14:paraId="4EF8C8D5" w14:textId="77777777" w:rsidTr="00842524">
        <w:trPr>
          <w:trHeight w:val="187"/>
          <w:jc w:val="center"/>
        </w:trPr>
        <w:tc>
          <w:tcPr>
            <w:tcW w:w="2005" w:type="dxa"/>
            <w:tcBorders>
              <w:top w:val="nil"/>
              <w:left w:val="single" w:sz="4" w:space="0" w:color="auto"/>
              <w:bottom w:val="nil"/>
              <w:right w:val="single" w:sz="4" w:space="0" w:color="auto"/>
            </w:tcBorders>
          </w:tcPr>
          <w:p w14:paraId="6ACB8DD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0E26DD" w14:textId="77777777" w:rsidR="001E7AE1" w:rsidRDefault="001E7AE1" w:rsidP="001E7AE1">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FF59C2B" w14:textId="77777777" w:rsidR="001E7AE1" w:rsidRDefault="001E7AE1" w:rsidP="001E7AE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2C74D3B9" w14:textId="77777777" w:rsidR="001E7AE1" w:rsidRDefault="001E7AE1" w:rsidP="001E7AE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EB193B" w14:textId="77777777" w:rsidR="001E7AE1" w:rsidRDefault="001E7AE1" w:rsidP="001E7AE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33A8AE" w14:textId="77777777" w:rsidR="001E7AE1" w:rsidRDefault="001E7AE1" w:rsidP="001E7AE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EDAD02F" w14:textId="77777777" w:rsidR="001E7AE1" w:rsidRDefault="001E7AE1" w:rsidP="001E7AE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718506"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090B07" w14:textId="77777777" w:rsidR="001E7AE1" w:rsidRDefault="001E7AE1" w:rsidP="001E7AE1">
            <w:pPr>
              <w:pStyle w:val="TAC"/>
              <w:rPr>
                <w:rFonts w:cs="Arial"/>
                <w:szCs w:val="18"/>
                <w:lang w:eastAsia="ko-KR"/>
              </w:rPr>
            </w:pPr>
            <w:r>
              <w:rPr>
                <w:rFonts w:cs="Arial"/>
                <w:szCs w:val="18"/>
                <w:lang w:eastAsia="ko-KR"/>
              </w:rPr>
              <w:t>N/A</w:t>
            </w:r>
          </w:p>
        </w:tc>
      </w:tr>
      <w:tr w:rsidR="001E7AE1" w14:paraId="71DAC60F" w14:textId="77777777" w:rsidTr="00842524">
        <w:trPr>
          <w:trHeight w:val="187"/>
          <w:jc w:val="center"/>
        </w:trPr>
        <w:tc>
          <w:tcPr>
            <w:tcW w:w="2005" w:type="dxa"/>
            <w:tcBorders>
              <w:top w:val="nil"/>
              <w:left w:val="single" w:sz="4" w:space="0" w:color="auto"/>
              <w:bottom w:val="nil"/>
              <w:right w:val="single" w:sz="4" w:space="0" w:color="auto"/>
            </w:tcBorders>
          </w:tcPr>
          <w:p w14:paraId="393D838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C687B" w14:textId="77777777" w:rsidR="001E7AE1" w:rsidRDefault="001E7AE1" w:rsidP="001E7AE1">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70E943" w14:textId="02140366"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B17A1E" w14:textId="77777777" w:rsidR="001E7AE1" w:rsidRDefault="001E7AE1" w:rsidP="001E7AE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A6B560" w14:textId="54D304B2"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89140B" w14:textId="77777777" w:rsidR="001E7AE1" w:rsidRDefault="001E7AE1" w:rsidP="001E7AE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FD2C09D" w14:textId="77777777" w:rsidR="001E7AE1" w:rsidRDefault="001E7AE1" w:rsidP="001E7AE1">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63341FF9"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BB8499" w14:textId="77777777" w:rsidR="001E7AE1" w:rsidRDefault="001E7AE1" w:rsidP="001E7AE1">
            <w:pPr>
              <w:pStyle w:val="TAC"/>
              <w:rPr>
                <w:rFonts w:cs="Arial"/>
                <w:szCs w:val="18"/>
                <w:lang w:eastAsia="ko-KR"/>
              </w:rPr>
            </w:pPr>
            <w:r>
              <w:rPr>
                <w:rFonts w:eastAsia="Malgun Gothic"/>
                <w:lang w:eastAsia="ko-KR"/>
              </w:rPr>
              <w:t>IMD4</w:t>
            </w:r>
          </w:p>
        </w:tc>
      </w:tr>
      <w:tr w:rsidR="001E7AE1" w14:paraId="34ECB9EE" w14:textId="77777777" w:rsidTr="00842524">
        <w:trPr>
          <w:trHeight w:val="187"/>
          <w:jc w:val="center"/>
        </w:trPr>
        <w:tc>
          <w:tcPr>
            <w:tcW w:w="2005" w:type="dxa"/>
            <w:tcBorders>
              <w:top w:val="nil"/>
              <w:left w:val="single" w:sz="4" w:space="0" w:color="auto"/>
              <w:bottom w:val="nil"/>
              <w:right w:val="single" w:sz="4" w:space="0" w:color="auto"/>
            </w:tcBorders>
          </w:tcPr>
          <w:p w14:paraId="70ED1D8A"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932D25" w14:textId="77777777" w:rsidR="001E7AE1" w:rsidRDefault="001E7AE1" w:rsidP="001E7AE1">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037C194" w14:textId="77777777" w:rsidR="001E7AE1" w:rsidRDefault="001E7AE1" w:rsidP="001E7AE1">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60A1C24" w14:textId="77777777" w:rsidR="001E7AE1" w:rsidRDefault="001E7AE1" w:rsidP="001E7AE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E64E98" w14:textId="77777777" w:rsidR="001E7AE1" w:rsidRDefault="001E7AE1" w:rsidP="001E7AE1">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A61FBEE" w14:textId="77777777" w:rsidR="001E7AE1" w:rsidRDefault="001E7AE1" w:rsidP="001E7AE1">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C0AA3B7" w14:textId="77777777" w:rsidR="001E7AE1" w:rsidRDefault="001E7AE1" w:rsidP="001E7AE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377D8C" w14:textId="77777777" w:rsidR="001E7AE1" w:rsidRDefault="001E7AE1" w:rsidP="001E7AE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D82413" w14:textId="77777777" w:rsidR="001E7AE1" w:rsidRDefault="001E7AE1" w:rsidP="001E7AE1">
            <w:pPr>
              <w:pStyle w:val="TAC"/>
              <w:rPr>
                <w:rFonts w:cs="Arial"/>
                <w:szCs w:val="18"/>
                <w:lang w:eastAsia="ko-KR"/>
              </w:rPr>
            </w:pPr>
            <w:r>
              <w:rPr>
                <w:rFonts w:eastAsia="Malgun Gothic"/>
                <w:lang w:eastAsia="ko-KR"/>
              </w:rPr>
              <w:t>N/A</w:t>
            </w:r>
          </w:p>
        </w:tc>
      </w:tr>
      <w:tr w:rsidR="001E7AE1" w14:paraId="0C0FCE4F" w14:textId="77777777" w:rsidTr="00842524">
        <w:trPr>
          <w:trHeight w:val="187"/>
          <w:jc w:val="center"/>
        </w:trPr>
        <w:tc>
          <w:tcPr>
            <w:tcW w:w="2005" w:type="dxa"/>
            <w:tcBorders>
              <w:top w:val="nil"/>
              <w:left w:val="single" w:sz="4" w:space="0" w:color="auto"/>
              <w:bottom w:val="nil"/>
              <w:right w:val="single" w:sz="4" w:space="0" w:color="auto"/>
            </w:tcBorders>
          </w:tcPr>
          <w:p w14:paraId="78A5AEC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022C1" w14:textId="77777777" w:rsidR="001E7AE1" w:rsidRDefault="001E7AE1" w:rsidP="001E7AE1">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CB1FAC9" w14:textId="3E67F3B0"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2EEE576"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1E59DB0" w14:textId="34FC7B4F"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DF16CB" w14:textId="77777777" w:rsidR="001E7AE1" w:rsidRDefault="001E7AE1" w:rsidP="001E7AE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97A49E0" w14:textId="77777777" w:rsidR="001E7AE1" w:rsidRDefault="001E7AE1" w:rsidP="001E7AE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6371184D"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BE1A9E" w14:textId="77777777" w:rsidR="001E7AE1" w:rsidRDefault="001E7AE1" w:rsidP="001E7AE1">
            <w:pPr>
              <w:pStyle w:val="TAC"/>
              <w:rPr>
                <w:rFonts w:cs="Arial"/>
                <w:szCs w:val="18"/>
                <w:lang w:eastAsia="ko-KR"/>
              </w:rPr>
            </w:pPr>
            <w:r>
              <w:rPr>
                <w:rFonts w:cs="Arial"/>
              </w:rPr>
              <w:t>IMD5</w:t>
            </w:r>
          </w:p>
        </w:tc>
      </w:tr>
      <w:tr w:rsidR="001E7AE1" w14:paraId="158A3667" w14:textId="77777777" w:rsidTr="00842524">
        <w:trPr>
          <w:trHeight w:val="187"/>
          <w:jc w:val="center"/>
        </w:trPr>
        <w:tc>
          <w:tcPr>
            <w:tcW w:w="2005" w:type="dxa"/>
            <w:tcBorders>
              <w:top w:val="nil"/>
              <w:left w:val="single" w:sz="4" w:space="0" w:color="auto"/>
              <w:bottom w:val="nil"/>
              <w:right w:val="single" w:sz="4" w:space="0" w:color="auto"/>
            </w:tcBorders>
          </w:tcPr>
          <w:p w14:paraId="556A54EF"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49436B" w14:textId="77777777" w:rsidR="001E7AE1" w:rsidRDefault="001E7AE1" w:rsidP="001E7AE1">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74AC3D9A" w14:textId="77777777" w:rsidR="001E7AE1" w:rsidRDefault="001E7AE1" w:rsidP="001E7AE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EC44624" w14:textId="77777777" w:rsidR="001E7AE1" w:rsidRDefault="001E7AE1" w:rsidP="001E7AE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AC39D09" w14:textId="77777777" w:rsidR="001E7AE1" w:rsidRDefault="001E7AE1" w:rsidP="001E7AE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D6C2075" w14:textId="77777777" w:rsidR="001E7AE1" w:rsidRDefault="001E7AE1" w:rsidP="001E7AE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18261F91"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95C935"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54AD53" w14:textId="77777777" w:rsidR="001E7AE1" w:rsidRDefault="001E7AE1" w:rsidP="001E7AE1">
            <w:pPr>
              <w:pStyle w:val="TAC"/>
              <w:rPr>
                <w:rFonts w:cs="Arial"/>
                <w:szCs w:val="18"/>
                <w:lang w:eastAsia="ko-KR"/>
              </w:rPr>
            </w:pPr>
            <w:r>
              <w:rPr>
                <w:rFonts w:cs="Arial"/>
              </w:rPr>
              <w:t>N/A</w:t>
            </w:r>
          </w:p>
        </w:tc>
      </w:tr>
      <w:tr w:rsidR="001E7AE1" w14:paraId="5345CB9B" w14:textId="77777777" w:rsidTr="00842524">
        <w:trPr>
          <w:trHeight w:val="187"/>
          <w:jc w:val="center"/>
        </w:trPr>
        <w:tc>
          <w:tcPr>
            <w:tcW w:w="2005" w:type="dxa"/>
            <w:tcBorders>
              <w:top w:val="nil"/>
              <w:left w:val="single" w:sz="4" w:space="0" w:color="auto"/>
              <w:bottom w:val="nil"/>
              <w:right w:val="single" w:sz="4" w:space="0" w:color="auto"/>
            </w:tcBorders>
          </w:tcPr>
          <w:p w14:paraId="7255BA72"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EADFC" w14:textId="77777777" w:rsidR="001E7AE1" w:rsidRDefault="001E7AE1" w:rsidP="001E7AE1">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42C57F14" w14:textId="77777777" w:rsidR="001E7AE1" w:rsidRDefault="001E7AE1" w:rsidP="001E7AE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2DA8F6A3" w14:textId="77777777" w:rsidR="001E7AE1" w:rsidRDefault="001E7AE1" w:rsidP="001E7AE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60A92EC" w14:textId="77777777" w:rsidR="001E7AE1" w:rsidRDefault="001E7AE1" w:rsidP="001E7AE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EB33B0F" w14:textId="77777777" w:rsidR="001E7AE1" w:rsidRDefault="001E7AE1" w:rsidP="001E7AE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CED6153" w14:textId="77777777" w:rsidR="001E7AE1" w:rsidRDefault="001E7AE1" w:rsidP="001E7AE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BB93CF" w14:textId="77777777" w:rsidR="001E7AE1" w:rsidRDefault="001E7AE1" w:rsidP="001E7AE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2219D5" w14:textId="77777777" w:rsidR="001E7AE1" w:rsidRDefault="001E7AE1" w:rsidP="001E7AE1">
            <w:pPr>
              <w:pStyle w:val="TAC"/>
              <w:rPr>
                <w:rFonts w:cs="Arial"/>
                <w:szCs w:val="18"/>
                <w:lang w:eastAsia="ko-KR"/>
              </w:rPr>
            </w:pPr>
            <w:r>
              <w:rPr>
                <w:rFonts w:cs="Arial"/>
              </w:rPr>
              <w:t>N/A</w:t>
            </w:r>
          </w:p>
        </w:tc>
      </w:tr>
      <w:tr w:rsidR="001E7AE1" w14:paraId="02726DE5" w14:textId="77777777" w:rsidTr="00842524">
        <w:trPr>
          <w:trHeight w:val="187"/>
          <w:jc w:val="center"/>
        </w:trPr>
        <w:tc>
          <w:tcPr>
            <w:tcW w:w="2005" w:type="dxa"/>
            <w:tcBorders>
              <w:top w:val="nil"/>
              <w:left w:val="single" w:sz="4" w:space="0" w:color="auto"/>
              <w:bottom w:val="nil"/>
              <w:right w:val="single" w:sz="4" w:space="0" w:color="auto"/>
            </w:tcBorders>
          </w:tcPr>
          <w:p w14:paraId="37A0E13C"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ED922A" w14:textId="77777777" w:rsidR="001E7AE1" w:rsidRDefault="001E7AE1" w:rsidP="001E7AE1">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20D2729" w14:textId="77777777" w:rsidR="001E7AE1" w:rsidRDefault="001E7AE1" w:rsidP="001E7AE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4DA3F176" w14:textId="77777777" w:rsidR="001E7AE1" w:rsidRDefault="001E7AE1" w:rsidP="001E7AE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732419" w14:textId="77777777" w:rsidR="001E7AE1" w:rsidRDefault="001E7AE1" w:rsidP="001E7AE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3C9099" w14:textId="77777777" w:rsidR="001E7AE1" w:rsidRDefault="001E7AE1" w:rsidP="001E7AE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7841C4B" w14:textId="77777777" w:rsidR="001E7AE1" w:rsidRDefault="001E7AE1" w:rsidP="001E7AE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3E3381"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4A8F90" w14:textId="77777777" w:rsidR="001E7AE1" w:rsidRDefault="001E7AE1" w:rsidP="001E7AE1">
            <w:pPr>
              <w:pStyle w:val="TAC"/>
              <w:rPr>
                <w:rFonts w:cs="Arial"/>
                <w:szCs w:val="18"/>
                <w:lang w:eastAsia="ko-KR"/>
              </w:rPr>
            </w:pPr>
            <w:r>
              <w:rPr>
                <w:rFonts w:eastAsia="Malgun Gothic"/>
                <w:kern w:val="2"/>
                <w:szCs w:val="24"/>
                <w:lang w:eastAsia="ko-KR"/>
              </w:rPr>
              <w:t>N/A</w:t>
            </w:r>
          </w:p>
        </w:tc>
      </w:tr>
      <w:tr w:rsidR="001E7AE1" w14:paraId="0161D3FD" w14:textId="77777777" w:rsidTr="00842524">
        <w:trPr>
          <w:trHeight w:val="187"/>
          <w:jc w:val="center"/>
        </w:trPr>
        <w:tc>
          <w:tcPr>
            <w:tcW w:w="2005" w:type="dxa"/>
            <w:tcBorders>
              <w:top w:val="nil"/>
              <w:left w:val="single" w:sz="4" w:space="0" w:color="auto"/>
              <w:bottom w:val="nil"/>
              <w:right w:val="single" w:sz="4" w:space="0" w:color="auto"/>
            </w:tcBorders>
          </w:tcPr>
          <w:p w14:paraId="7AEE90E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3AD0C8" w14:textId="77777777" w:rsidR="001E7AE1" w:rsidRDefault="001E7AE1" w:rsidP="001E7AE1">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4685CCD" w14:textId="77777777" w:rsidR="001E7AE1" w:rsidRDefault="001E7AE1" w:rsidP="001E7AE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2BCFDA2" w14:textId="77777777" w:rsidR="001E7AE1" w:rsidRDefault="001E7AE1" w:rsidP="001E7AE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5B35E6" w14:textId="77777777" w:rsidR="001E7AE1" w:rsidRDefault="001E7AE1" w:rsidP="001E7AE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2F90BE" w14:textId="77777777" w:rsidR="001E7AE1" w:rsidRDefault="001E7AE1" w:rsidP="001E7AE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8D0C135" w14:textId="77777777" w:rsidR="001E7AE1" w:rsidRDefault="001E7AE1" w:rsidP="001E7AE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0F594" w14:textId="77777777" w:rsidR="001E7AE1" w:rsidRDefault="001E7AE1" w:rsidP="001E7AE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2A1B31" w14:textId="77777777" w:rsidR="001E7AE1" w:rsidRDefault="001E7AE1" w:rsidP="001E7AE1">
            <w:pPr>
              <w:pStyle w:val="TAC"/>
              <w:rPr>
                <w:rFonts w:cs="Arial"/>
                <w:szCs w:val="18"/>
                <w:lang w:eastAsia="ko-KR"/>
              </w:rPr>
            </w:pPr>
            <w:r>
              <w:rPr>
                <w:rFonts w:eastAsia="Malgun Gothic"/>
                <w:kern w:val="2"/>
                <w:szCs w:val="24"/>
                <w:lang w:eastAsia="ko-KR"/>
              </w:rPr>
              <w:t>N/A</w:t>
            </w:r>
          </w:p>
        </w:tc>
      </w:tr>
      <w:tr w:rsidR="001E7AE1" w14:paraId="0764CF6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10E3255"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ADB1CD" w14:textId="77777777" w:rsidR="001E7AE1" w:rsidRDefault="001E7AE1" w:rsidP="001E7AE1">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A8AE4BE" w14:textId="55134D68" w:rsidR="001E7AE1" w:rsidRDefault="001E7AE1" w:rsidP="001E7AE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D763852" w14:textId="77777777" w:rsidR="001E7AE1" w:rsidRDefault="001E7AE1" w:rsidP="001E7AE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5B7FD2" w14:textId="608D621A" w:rsidR="001E7AE1" w:rsidRDefault="001E7AE1" w:rsidP="001E7AE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399EC" w14:textId="77777777" w:rsidR="001E7AE1" w:rsidRDefault="001E7AE1" w:rsidP="001E7AE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3C74A550" w14:textId="77777777" w:rsidR="001E7AE1" w:rsidRDefault="001E7AE1" w:rsidP="001E7AE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1F6B8D7" w14:textId="77777777" w:rsidR="001E7AE1" w:rsidRDefault="001E7AE1" w:rsidP="001E7AE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1E02F8" w14:textId="77777777" w:rsidR="001E7AE1" w:rsidRDefault="001E7AE1" w:rsidP="001E7AE1">
            <w:pPr>
              <w:pStyle w:val="TAC"/>
              <w:rPr>
                <w:rFonts w:cs="Arial"/>
                <w:szCs w:val="18"/>
                <w:lang w:eastAsia="ko-KR"/>
              </w:rPr>
            </w:pPr>
            <w:r>
              <w:rPr>
                <w:rFonts w:eastAsia="Malgun Gothic"/>
                <w:kern w:val="2"/>
                <w:szCs w:val="24"/>
                <w:lang w:eastAsia="ko-KR"/>
              </w:rPr>
              <w:t>IMD5</w:t>
            </w:r>
          </w:p>
        </w:tc>
      </w:tr>
      <w:tr w:rsidR="001E7AE1" w14:paraId="0F1B56D2" w14:textId="77777777" w:rsidTr="00842524">
        <w:trPr>
          <w:trHeight w:val="187"/>
          <w:jc w:val="center"/>
        </w:trPr>
        <w:tc>
          <w:tcPr>
            <w:tcW w:w="2005" w:type="dxa"/>
            <w:tcBorders>
              <w:top w:val="single" w:sz="4" w:space="0" w:color="auto"/>
              <w:left w:val="single" w:sz="4" w:space="0" w:color="auto"/>
              <w:bottom w:val="nil"/>
              <w:right w:val="single" w:sz="4" w:space="0" w:color="auto"/>
            </w:tcBorders>
          </w:tcPr>
          <w:p w14:paraId="41750D5D" w14:textId="77777777" w:rsidR="001E7AE1" w:rsidRDefault="001E7AE1" w:rsidP="001E7AE1">
            <w:pPr>
              <w:pStyle w:val="TAC"/>
              <w:rPr>
                <w:lang w:val="en-US" w:eastAsia="ko-KR"/>
              </w:rPr>
            </w:pPr>
            <w:r>
              <w:rPr>
                <w:lang w:val="en-US" w:eastAsia="ko-KR"/>
              </w:rPr>
              <w:t>CA_n7-n66-n78</w:t>
            </w:r>
          </w:p>
          <w:p w14:paraId="428E810D"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F9A883" w14:textId="77777777" w:rsidR="001E7AE1" w:rsidRDefault="001E7AE1" w:rsidP="001E7AE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7C28CCB" w14:textId="77777777" w:rsidR="001E7AE1" w:rsidRDefault="001E7AE1" w:rsidP="001E7AE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DA03477" w14:textId="77777777" w:rsidR="001E7AE1" w:rsidRDefault="001E7AE1" w:rsidP="001E7AE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09A892" w14:textId="77777777" w:rsidR="001E7AE1" w:rsidRDefault="001E7AE1" w:rsidP="001E7AE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4E619" w14:textId="77777777" w:rsidR="001E7AE1" w:rsidRDefault="001E7AE1" w:rsidP="001E7AE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A4C06A1" w14:textId="77777777" w:rsidR="001E7AE1" w:rsidRDefault="001E7AE1" w:rsidP="001E7AE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A71526"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E3114B" w14:textId="77777777" w:rsidR="001E7AE1" w:rsidRDefault="001E7AE1" w:rsidP="001E7AE1">
            <w:pPr>
              <w:pStyle w:val="TAC"/>
              <w:rPr>
                <w:lang w:eastAsia="ko-KR"/>
              </w:rPr>
            </w:pPr>
            <w:r>
              <w:rPr>
                <w:rFonts w:cs="Arial"/>
                <w:szCs w:val="18"/>
                <w:lang w:eastAsia="ko-KR"/>
              </w:rPr>
              <w:t>N/A</w:t>
            </w:r>
          </w:p>
        </w:tc>
      </w:tr>
      <w:tr w:rsidR="001E7AE1" w14:paraId="62F45599" w14:textId="77777777" w:rsidTr="00842524">
        <w:trPr>
          <w:trHeight w:val="187"/>
          <w:jc w:val="center"/>
        </w:trPr>
        <w:tc>
          <w:tcPr>
            <w:tcW w:w="2005" w:type="dxa"/>
            <w:tcBorders>
              <w:top w:val="nil"/>
              <w:left w:val="single" w:sz="4" w:space="0" w:color="auto"/>
              <w:bottom w:val="nil"/>
              <w:right w:val="single" w:sz="4" w:space="0" w:color="auto"/>
            </w:tcBorders>
          </w:tcPr>
          <w:p w14:paraId="26DE7156" w14:textId="77777777" w:rsidR="001E7AE1" w:rsidRDefault="001E7AE1" w:rsidP="001E7AE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AEA8D0" w14:textId="77777777" w:rsidR="001E7AE1" w:rsidRDefault="001E7AE1" w:rsidP="001E7AE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D8F12B9" w14:textId="77777777" w:rsidR="001E7AE1" w:rsidRDefault="001E7AE1" w:rsidP="001E7AE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4CE10E9" w14:textId="77777777" w:rsidR="001E7AE1" w:rsidRDefault="001E7AE1" w:rsidP="001E7AE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6B7BFB" w14:textId="77777777" w:rsidR="001E7AE1" w:rsidRDefault="001E7AE1" w:rsidP="001E7AE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803502" w14:textId="77777777" w:rsidR="001E7AE1" w:rsidRDefault="001E7AE1" w:rsidP="001E7AE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F7E6C0F" w14:textId="77777777" w:rsidR="001E7AE1" w:rsidRDefault="001E7AE1" w:rsidP="001E7AE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046F97"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39BC2A" w14:textId="77777777" w:rsidR="001E7AE1" w:rsidRDefault="001E7AE1" w:rsidP="001E7AE1">
            <w:pPr>
              <w:pStyle w:val="TAC"/>
              <w:rPr>
                <w:lang w:eastAsia="ko-KR"/>
              </w:rPr>
            </w:pPr>
            <w:r>
              <w:rPr>
                <w:rFonts w:cs="Arial"/>
                <w:szCs w:val="18"/>
                <w:lang w:eastAsia="ko-KR"/>
              </w:rPr>
              <w:t>N/A</w:t>
            </w:r>
          </w:p>
        </w:tc>
      </w:tr>
      <w:tr w:rsidR="001E7AE1" w14:paraId="4D7BCFD6" w14:textId="77777777" w:rsidTr="00842524">
        <w:trPr>
          <w:trHeight w:val="187"/>
          <w:jc w:val="center"/>
        </w:trPr>
        <w:tc>
          <w:tcPr>
            <w:tcW w:w="2005" w:type="dxa"/>
            <w:tcBorders>
              <w:top w:val="nil"/>
              <w:left w:val="single" w:sz="4" w:space="0" w:color="auto"/>
              <w:bottom w:val="nil"/>
              <w:right w:val="single" w:sz="4" w:space="0" w:color="auto"/>
            </w:tcBorders>
          </w:tcPr>
          <w:p w14:paraId="5284AD37" w14:textId="77777777" w:rsidR="001E7AE1" w:rsidRDefault="001E7AE1" w:rsidP="001E7AE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F600A1" w14:textId="77777777" w:rsidR="001E7AE1" w:rsidRDefault="001E7AE1" w:rsidP="001E7AE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82FEAC" w14:textId="2AF958B0" w:rsidR="001E7AE1" w:rsidRDefault="001E7AE1" w:rsidP="001E7AE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A70F2B0" w14:textId="77777777" w:rsidR="001E7AE1" w:rsidRDefault="001E7AE1" w:rsidP="001E7AE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1B1A7C" w14:textId="42CA3D11" w:rsidR="001E7AE1" w:rsidRDefault="001E7AE1" w:rsidP="001E7AE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D3EB01" w14:textId="77777777" w:rsidR="001E7AE1" w:rsidRDefault="001E7AE1" w:rsidP="001E7AE1">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8EB44AD" w14:textId="77777777" w:rsidR="001E7AE1" w:rsidRDefault="001E7AE1" w:rsidP="001E7AE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4B68D58" w14:textId="77777777" w:rsidR="001E7AE1" w:rsidRDefault="001E7AE1" w:rsidP="001E7AE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594367" w14:textId="77777777" w:rsidR="001E7AE1" w:rsidRDefault="001E7AE1" w:rsidP="001E7AE1">
            <w:pPr>
              <w:pStyle w:val="TAC"/>
              <w:rPr>
                <w:lang w:eastAsia="ko-KR"/>
              </w:rPr>
            </w:pPr>
            <w:r>
              <w:rPr>
                <w:rFonts w:cs="Arial"/>
                <w:szCs w:val="18"/>
                <w:lang w:eastAsia="ko-KR"/>
              </w:rPr>
              <w:t>IMD3</w:t>
            </w:r>
          </w:p>
        </w:tc>
      </w:tr>
      <w:tr w:rsidR="001E7AE1" w14:paraId="5D5CE320" w14:textId="77777777" w:rsidTr="00842524">
        <w:trPr>
          <w:trHeight w:val="187"/>
          <w:jc w:val="center"/>
        </w:trPr>
        <w:tc>
          <w:tcPr>
            <w:tcW w:w="2005" w:type="dxa"/>
            <w:tcBorders>
              <w:top w:val="nil"/>
              <w:left w:val="single" w:sz="4" w:space="0" w:color="auto"/>
              <w:bottom w:val="nil"/>
              <w:right w:val="single" w:sz="4" w:space="0" w:color="auto"/>
            </w:tcBorders>
          </w:tcPr>
          <w:p w14:paraId="21E123AE" w14:textId="77777777" w:rsidR="001E7AE1" w:rsidRDefault="001E7AE1" w:rsidP="001E7AE1">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228301" w14:textId="77777777" w:rsidR="001E7AE1" w:rsidRDefault="001E7AE1" w:rsidP="001E7AE1">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808B16E" w14:textId="77777777" w:rsidR="001E7AE1" w:rsidRDefault="001E7AE1" w:rsidP="001E7AE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08B8A4C" w14:textId="77777777" w:rsidR="001E7AE1" w:rsidRDefault="001E7AE1" w:rsidP="001E7AE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456E6F" w14:textId="77777777" w:rsidR="001E7AE1" w:rsidRDefault="001E7AE1" w:rsidP="001E7AE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AA76A8" w14:textId="77777777" w:rsidR="001E7AE1" w:rsidRDefault="001E7AE1" w:rsidP="001E7AE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496FF2C" w14:textId="77777777" w:rsidR="001E7AE1" w:rsidRDefault="001E7AE1" w:rsidP="001E7AE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C8034B"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331296" w14:textId="77777777" w:rsidR="001E7AE1" w:rsidRDefault="001E7AE1" w:rsidP="001E7AE1">
            <w:pPr>
              <w:pStyle w:val="TAC"/>
              <w:rPr>
                <w:lang w:eastAsia="ko-KR"/>
              </w:rPr>
            </w:pPr>
            <w:r>
              <w:rPr>
                <w:rFonts w:cs="Arial"/>
                <w:szCs w:val="18"/>
                <w:lang w:eastAsia="ko-KR"/>
              </w:rPr>
              <w:t>N/A</w:t>
            </w:r>
          </w:p>
        </w:tc>
      </w:tr>
      <w:tr w:rsidR="001E7AE1" w14:paraId="61136B17" w14:textId="77777777" w:rsidTr="00842524">
        <w:trPr>
          <w:trHeight w:val="187"/>
          <w:jc w:val="center"/>
        </w:trPr>
        <w:tc>
          <w:tcPr>
            <w:tcW w:w="2005" w:type="dxa"/>
            <w:tcBorders>
              <w:top w:val="nil"/>
              <w:left w:val="single" w:sz="4" w:space="0" w:color="auto"/>
              <w:bottom w:val="nil"/>
              <w:right w:val="single" w:sz="4" w:space="0" w:color="auto"/>
            </w:tcBorders>
          </w:tcPr>
          <w:p w14:paraId="4F822C46"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E9579D" w14:textId="77777777" w:rsidR="001E7AE1" w:rsidRDefault="001E7AE1" w:rsidP="001E7AE1">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5D3083D" w14:textId="63958067" w:rsidR="001E7AE1" w:rsidRDefault="001E7AE1" w:rsidP="001E7AE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BEFDCB5" w14:textId="77777777" w:rsidR="001E7AE1" w:rsidRDefault="001E7AE1" w:rsidP="001E7AE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F2EFB5" w14:textId="796BD757" w:rsidR="001E7AE1" w:rsidRDefault="001E7AE1" w:rsidP="001E7AE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E2D86F" w14:textId="77777777" w:rsidR="001E7AE1" w:rsidRDefault="001E7AE1" w:rsidP="001E7AE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695E075" w14:textId="77777777" w:rsidR="001E7AE1" w:rsidRDefault="001E7AE1" w:rsidP="001E7AE1">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ED0C2F2" w14:textId="77777777" w:rsidR="001E7AE1" w:rsidRDefault="001E7AE1" w:rsidP="001E7AE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D37A9C" w14:textId="77777777" w:rsidR="001E7AE1" w:rsidRDefault="001E7AE1" w:rsidP="001E7AE1">
            <w:pPr>
              <w:pStyle w:val="TAC"/>
              <w:rPr>
                <w:lang w:eastAsia="ko-KR"/>
              </w:rPr>
            </w:pPr>
            <w:r>
              <w:rPr>
                <w:rFonts w:eastAsia="Malgun Gothic"/>
                <w:lang w:eastAsia="ko-KR"/>
              </w:rPr>
              <w:t>IMD4</w:t>
            </w:r>
          </w:p>
        </w:tc>
      </w:tr>
      <w:tr w:rsidR="001E7AE1" w14:paraId="5FE8089C"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10048F1" w14:textId="77777777" w:rsidR="001E7AE1" w:rsidRDefault="001E7AE1" w:rsidP="001E7AE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FB1B7E" w14:textId="77777777" w:rsidR="001E7AE1" w:rsidRDefault="001E7AE1" w:rsidP="001E7AE1">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65A97BA" w14:textId="77777777" w:rsidR="001E7AE1" w:rsidRDefault="001E7AE1" w:rsidP="001E7AE1">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C7B8413" w14:textId="77777777" w:rsidR="001E7AE1" w:rsidRDefault="001E7AE1" w:rsidP="001E7AE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86AE03" w14:textId="77777777" w:rsidR="001E7AE1" w:rsidRDefault="001E7AE1" w:rsidP="001E7AE1">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ECE6C26" w14:textId="77777777" w:rsidR="001E7AE1" w:rsidRDefault="001E7AE1" w:rsidP="001E7AE1">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017DD72" w14:textId="77777777" w:rsidR="001E7AE1" w:rsidRDefault="001E7AE1" w:rsidP="001E7AE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75121" w14:textId="77777777" w:rsidR="001E7AE1" w:rsidRDefault="001E7AE1" w:rsidP="001E7AE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103C59" w14:textId="77777777" w:rsidR="001E7AE1" w:rsidRDefault="001E7AE1" w:rsidP="001E7AE1">
            <w:pPr>
              <w:pStyle w:val="TAC"/>
              <w:rPr>
                <w:lang w:eastAsia="ko-KR"/>
              </w:rPr>
            </w:pPr>
            <w:r>
              <w:rPr>
                <w:rFonts w:eastAsia="Malgun Gothic"/>
                <w:lang w:eastAsia="ko-KR"/>
              </w:rPr>
              <w:t>N/A</w:t>
            </w:r>
          </w:p>
        </w:tc>
      </w:tr>
      <w:tr w:rsidR="001E7AE1" w14:paraId="48F976C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39F2030" w14:textId="77777777" w:rsidR="001E7AE1" w:rsidRDefault="001E7AE1" w:rsidP="001E7AE1">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6AA2B145" w14:textId="77777777" w:rsidR="001E7AE1" w:rsidRDefault="001E7AE1" w:rsidP="001E7AE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E778A1E" w14:textId="39312256"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FA89DF"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881C49" w14:textId="2CFF0F4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B1E20D" w14:textId="77777777" w:rsidR="001E7AE1" w:rsidRDefault="001E7AE1" w:rsidP="001E7AE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39FC25" w14:textId="77777777" w:rsidR="001E7AE1" w:rsidRDefault="001E7AE1" w:rsidP="001E7AE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4A8ACEBD"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A0472" w14:textId="77777777" w:rsidR="001E7AE1" w:rsidRDefault="001E7AE1" w:rsidP="001E7AE1">
            <w:pPr>
              <w:pStyle w:val="TAC"/>
            </w:pPr>
            <w:r>
              <w:rPr>
                <w:lang w:eastAsia="ko-KR"/>
              </w:rPr>
              <w:t>IMD2</w:t>
            </w:r>
          </w:p>
        </w:tc>
      </w:tr>
      <w:tr w:rsidR="001E7AE1" w14:paraId="34687782" w14:textId="77777777" w:rsidTr="00842524">
        <w:trPr>
          <w:trHeight w:val="187"/>
          <w:jc w:val="center"/>
        </w:trPr>
        <w:tc>
          <w:tcPr>
            <w:tcW w:w="2005" w:type="dxa"/>
            <w:tcBorders>
              <w:top w:val="nil"/>
              <w:left w:val="single" w:sz="4" w:space="0" w:color="auto"/>
              <w:bottom w:val="nil"/>
              <w:right w:val="single" w:sz="4" w:space="0" w:color="auto"/>
            </w:tcBorders>
          </w:tcPr>
          <w:p w14:paraId="254FC488"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336D60" w14:textId="77777777" w:rsidR="001E7AE1" w:rsidRDefault="001E7AE1" w:rsidP="001E7AE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FF7B8CB" w14:textId="77777777" w:rsidR="001E7AE1" w:rsidRDefault="001E7AE1" w:rsidP="001E7AE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6D791112"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90D926" w14:textId="77777777" w:rsidR="001E7AE1" w:rsidRDefault="001E7AE1" w:rsidP="001E7AE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E75927" w14:textId="77777777" w:rsidR="001E7AE1" w:rsidRDefault="001E7AE1" w:rsidP="001E7AE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153F88D" w14:textId="77777777" w:rsidR="001E7AE1" w:rsidRDefault="001E7AE1" w:rsidP="001E7AE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D72E25B"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62B28C" w14:textId="77777777" w:rsidR="001E7AE1" w:rsidRDefault="001E7AE1" w:rsidP="001E7AE1">
            <w:pPr>
              <w:pStyle w:val="TAC"/>
            </w:pPr>
            <w:r>
              <w:rPr>
                <w:lang w:eastAsia="ko-KR"/>
              </w:rPr>
              <w:t>N/A</w:t>
            </w:r>
          </w:p>
        </w:tc>
      </w:tr>
      <w:tr w:rsidR="001E7AE1" w14:paraId="17336094" w14:textId="77777777" w:rsidTr="00842524">
        <w:trPr>
          <w:trHeight w:val="187"/>
          <w:jc w:val="center"/>
        </w:trPr>
        <w:tc>
          <w:tcPr>
            <w:tcW w:w="2005" w:type="dxa"/>
            <w:tcBorders>
              <w:top w:val="nil"/>
              <w:left w:val="single" w:sz="4" w:space="0" w:color="auto"/>
              <w:bottom w:val="nil"/>
              <w:right w:val="single" w:sz="4" w:space="0" w:color="auto"/>
            </w:tcBorders>
          </w:tcPr>
          <w:p w14:paraId="26BD771E"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8F78EA" w14:textId="77777777" w:rsidR="001E7AE1" w:rsidRDefault="001E7AE1" w:rsidP="001E7AE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41E79A2" w14:textId="77777777" w:rsidR="001E7AE1" w:rsidRDefault="001E7AE1" w:rsidP="001E7AE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702D0069" w14:textId="77777777" w:rsidR="001E7AE1" w:rsidRDefault="001E7AE1" w:rsidP="001E7AE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759DB4" w14:textId="77777777" w:rsidR="001E7AE1" w:rsidRDefault="001E7AE1" w:rsidP="001E7AE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2FC90D" w14:textId="77777777" w:rsidR="001E7AE1" w:rsidRDefault="001E7AE1" w:rsidP="001E7AE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4440B637" w14:textId="77777777" w:rsidR="001E7AE1" w:rsidRDefault="001E7AE1" w:rsidP="001E7AE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9B2232"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77B7B3B" w14:textId="77777777" w:rsidR="001E7AE1" w:rsidRDefault="001E7AE1" w:rsidP="001E7AE1">
            <w:pPr>
              <w:pStyle w:val="TAC"/>
            </w:pPr>
            <w:r>
              <w:rPr>
                <w:lang w:eastAsia="ko-KR"/>
              </w:rPr>
              <w:t>N/A</w:t>
            </w:r>
          </w:p>
        </w:tc>
      </w:tr>
      <w:tr w:rsidR="001E7AE1" w14:paraId="63D2D24F" w14:textId="77777777" w:rsidTr="00842524">
        <w:trPr>
          <w:trHeight w:val="187"/>
          <w:jc w:val="center"/>
        </w:trPr>
        <w:tc>
          <w:tcPr>
            <w:tcW w:w="2005" w:type="dxa"/>
            <w:tcBorders>
              <w:top w:val="nil"/>
              <w:left w:val="single" w:sz="4" w:space="0" w:color="auto"/>
              <w:bottom w:val="nil"/>
              <w:right w:val="single" w:sz="4" w:space="0" w:color="auto"/>
            </w:tcBorders>
          </w:tcPr>
          <w:p w14:paraId="290CBA0D"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4A459C" w14:textId="77777777" w:rsidR="001E7AE1" w:rsidRDefault="001E7AE1" w:rsidP="001E7AE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45D570E" w14:textId="4FFA5FC0"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E15E59"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ED40E4" w14:textId="533828B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DF4C63" w14:textId="77777777" w:rsidR="001E7AE1" w:rsidRDefault="001E7AE1" w:rsidP="001E7AE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30823879" w14:textId="77777777" w:rsidR="001E7AE1" w:rsidRDefault="001E7AE1" w:rsidP="001E7AE1">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EBD50E1"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46FD4" w14:textId="77777777" w:rsidR="001E7AE1" w:rsidRDefault="001E7AE1" w:rsidP="001E7AE1">
            <w:pPr>
              <w:pStyle w:val="TAC"/>
            </w:pPr>
            <w:r>
              <w:rPr>
                <w:lang w:eastAsia="ko-KR"/>
              </w:rPr>
              <w:t>IMD3</w:t>
            </w:r>
          </w:p>
        </w:tc>
      </w:tr>
      <w:tr w:rsidR="001E7AE1" w14:paraId="3951FF13" w14:textId="77777777" w:rsidTr="00842524">
        <w:trPr>
          <w:trHeight w:val="187"/>
          <w:jc w:val="center"/>
        </w:trPr>
        <w:tc>
          <w:tcPr>
            <w:tcW w:w="2005" w:type="dxa"/>
            <w:tcBorders>
              <w:top w:val="nil"/>
              <w:left w:val="single" w:sz="4" w:space="0" w:color="auto"/>
              <w:bottom w:val="nil"/>
              <w:right w:val="single" w:sz="4" w:space="0" w:color="auto"/>
            </w:tcBorders>
          </w:tcPr>
          <w:p w14:paraId="29DB06AE"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BFCDA" w14:textId="77777777" w:rsidR="001E7AE1" w:rsidRDefault="001E7AE1" w:rsidP="001E7AE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5402783" w14:textId="77777777" w:rsidR="001E7AE1" w:rsidRDefault="001E7AE1" w:rsidP="001E7AE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4938B125"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F0A924" w14:textId="77777777" w:rsidR="001E7AE1" w:rsidRDefault="001E7AE1" w:rsidP="001E7AE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95959C" w14:textId="77777777" w:rsidR="001E7AE1" w:rsidRDefault="001E7AE1" w:rsidP="001E7AE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29938BF"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22BE45"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EEA3076" w14:textId="77777777" w:rsidR="001E7AE1" w:rsidRDefault="001E7AE1" w:rsidP="001E7AE1">
            <w:pPr>
              <w:pStyle w:val="TAC"/>
            </w:pPr>
            <w:r>
              <w:rPr>
                <w:lang w:eastAsia="ko-KR"/>
              </w:rPr>
              <w:t>N/A</w:t>
            </w:r>
          </w:p>
        </w:tc>
      </w:tr>
      <w:tr w:rsidR="001E7AE1" w14:paraId="40DAA999" w14:textId="77777777" w:rsidTr="00842524">
        <w:trPr>
          <w:trHeight w:val="187"/>
          <w:jc w:val="center"/>
        </w:trPr>
        <w:tc>
          <w:tcPr>
            <w:tcW w:w="2005" w:type="dxa"/>
            <w:tcBorders>
              <w:top w:val="nil"/>
              <w:left w:val="single" w:sz="4" w:space="0" w:color="auto"/>
              <w:bottom w:val="nil"/>
              <w:right w:val="single" w:sz="4" w:space="0" w:color="auto"/>
            </w:tcBorders>
          </w:tcPr>
          <w:p w14:paraId="19B35E70"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A9CB2" w14:textId="77777777" w:rsidR="001E7AE1" w:rsidRDefault="001E7AE1" w:rsidP="001E7AE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09A2060" w14:textId="77777777" w:rsidR="001E7AE1" w:rsidRDefault="001E7AE1" w:rsidP="001E7AE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03D8AFD6" w14:textId="77777777" w:rsidR="001E7AE1" w:rsidRDefault="001E7AE1" w:rsidP="001E7AE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DE579F" w14:textId="77777777" w:rsidR="001E7AE1" w:rsidRDefault="001E7AE1" w:rsidP="001E7AE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D42F0D" w14:textId="77777777" w:rsidR="001E7AE1" w:rsidRDefault="001E7AE1" w:rsidP="001E7AE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1D1DD9B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363313"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3522177" w14:textId="77777777" w:rsidR="001E7AE1" w:rsidRDefault="001E7AE1" w:rsidP="001E7AE1">
            <w:pPr>
              <w:pStyle w:val="TAC"/>
            </w:pPr>
            <w:r>
              <w:rPr>
                <w:lang w:eastAsia="ko-KR"/>
              </w:rPr>
              <w:t>N/A</w:t>
            </w:r>
          </w:p>
        </w:tc>
      </w:tr>
      <w:tr w:rsidR="001E7AE1" w14:paraId="095B5264" w14:textId="77777777" w:rsidTr="00842524">
        <w:trPr>
          <w:trHeight w:val="187"/>
          <w:jc w:val="center"/>
        </w:trPr>
        <w:tc>
          <w:tcPr>
            <w:tcW w:w="2005" w:type="dxa"/>
            <w:tcBorders>
              <w:top w:val="nil"/>
              <w:left w:val="single" w:sz="4" w:space="0" w:color="auto"/>
              <w:bottom w:val="nil"/>
              <w:right w:val="single" w:sz="4" w:space="0" w:color="auto"/>
            </w:tcBorders>
          </w:tcPr>
          <w:p w14:paraId="1FA9247B"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94A9E" w14:textId="77777777" w:rsidR="001E7AE1" w:rsidRDefault="001E7AE1" w:rsidP="001E7AE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EE05143" w14:textId="77777777" w:rsidR="001E7AE1" w:rsidRDefault="001E7AE1" w:rsidP="001E7AE1">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E9A4437"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37D9C2" w14:textId="77777777" w:rsidR="001E7AE1" w:rsidRDefault="001E7AE1" w:rsidP="001E7AE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9B0FC" w14:textId="77777777" w:rsidR="001E7AE1" w:rsidRDefault="001E7AE1" w:rsidP="001E7AE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64F76E4A" w14:textId="77777777" w:rsidR="001E7AE1" w:rsidRDefault="001E7AE1" w:rsidP="001E7AE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4EF650"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4BFDFC" w14:textId="77777777" w:rsidR="001E7AE1" w:rsidRDefault="001E7AE1" w:rsidP="001E7AE1">
            <w:pPr>
              <w:pStyle w:val="TAC"/>
            </w:pPr>
            <w:r>
              <w:rPr>
                <w:lang w:eastAsia="ko-KR"/>
              </w:rPr>
              <w:t>N/A</w:t>
            </w:r>
          </w:p>
        </w:tc>
      </w:tr>
      <w:tr w:rsidR="001E7AE1" w14:paraId="63CECA2F" w14:textId="77777777" w:rsidTr="00842524">
        <w:trPr>
          <w:trHeight w:val="187"/>
          <w:jc w:val="center"/>
        </w:trPr>
        <w:tc>
          <w:tcPr>
            <w:tcW w:w="2005" w:type="dxa"/>
            <w:tcBorders>
              <w:top w:val="nil"/>
              <w:left w:val="single" w:sz="4" w:space="0" w:color="auto"/>
              <w:bottom w:val="nil"/>
              <w:right w:val="single" w:sz="4" w:space="0" w:color="auto"/>
            </w:tcBorders>
          </w:tcPr>
          <w:p w14:paraId="0F748663"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433CD" w14:textId="77777777" w:rsidR="001E7AE1" w:rsidRDefault="001E7AE1" w:rsidP="001E7AE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2D53F606" w14:textId="2C7F81E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1200A7" w14:textId="77777777" w:rsidR="001E7AE1" w:rsidRDefault="001E7AE1" w:rsidP="001E7AE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AFAA30" w14:textId="32A81B78"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0AAA8" w14:textId="77777777" w:rsidR="001E7AE1" w:rsidRDefault="001E7AE1" w:rsidP="001E7AE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183FEA37" w14:textId="77777777" w:rsidR="001E7AE1" w:rsidRDefault="001E7AE1" w:rsidP="001E7AE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67090B22"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FCF84F" w14:textId="77777777" w:rsidR="001E7AE1" w:rsidRDefault="001E7AE1" w:rsidP="001E7AE1">
            <w:pPr>
              <w:pStyle w:val="TAC"/>
            </w:pPr>
            <w:r>
              <w:rPr>
                <w:lang w:eastAsia="ko-KR"/>
              </w:rPr>
              <w:t>IMD2</w:t>
            </w:r>
          </w:p>
        </w:tc>
      </w:tr>
      <w:tr w:rsidR="001E7AE1" w14:paraId="2B282F93" w14:textId="77777777" w:rsidTr="00842524">
        <w:trPr>
          <w:trHeight w:val="187"/>
          <w:jc w:val="center"/>
        </w:trPr>
        <w:tc>
          <w:tcPr>
            <w:tcW w:w="2005" w:type="dxa"/>
            <w:tcBorders>
              <w:top w:val="nil"/>
              <w:left w:val="single" w:sz="4" w:space="0" w:color="auto"/>
              <w:bottom w:val="nil"/>
              <w:right w:val="single" w:sz="4" w:space="0" w:color="auto"/>
            </w:tcBorders>
          </w:tcPr>
          <w:p w14:paraId="0F2F64F6"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40FCD2" w14:textId="77777777" w:rsidR="001E7AE1" w:rsidRDefault="001E7AE1" w:rsidP="001E7AE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02FDAC1" w14:textId="77777777" w:rsidR="001E7AE1" w:rsidRDefault="001E7AE1" w:rsidP="001E7AE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6E80F7B" w14:textId="77777777" w:rsidR="001E7AE1" w:rsidRDefault="001E7AE1" w:rsidP="001E7AE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A6B4B5" w14:textId="77777777" w:rsidR="001E7AE1" w:rsidRDefault="001E7AE1" w:rsidP="001E7AE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6F411F" w14:textId="77777777" w:rsidR="001E7AE1" w:rsidRDefault="001E7AE1" w:rsidP="001E7AE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C221309" w14:textId="77777777" w:rsidR="001E7AE1" w:rsidRDefault="001E7AE1" w:rsidP="001E7AE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4112C4"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579C286" w14:textId="77777777" w:rsidR="001E7AE1" w:rsidRDefault="001E7AE1" w:rsidP="001E7AE1">
            <w:pPr>
              <w:pStyle w:val="TAC"/>
            </w:pPr>
            <w:r>
              <w:rPr>
                <w:lang w:eastAsia="ko-KR"/>
              </w:rPr>
              <w:t>N/A</w:t>
            </w:r>
          </w:p>
        </w:tc>
      </w:tr>
      <w:tr w:rsidR="001E7AE1" w14:paraId="2CF42BB9" w14:textId="77777777" w:rsidTr="00842524">
        <w:trPr>
          <w:trHeight w:val="187"/>
          <w:jc w:val="center"/>
        </w:trPr>
        <w:tc>
          <w:tcPr>
            <w:tcW w:w="2005" w:type="dxa"/>
            <w:tcBorders>
              <w:top w:val="nil"/>
              <w:left w:val="single" w:sz="4" w:space="0" w:color="auto"/>
              <w:bottom w:val="nil"/>
              <w:right w:val="single" w:sz="4" w:space="0" w:color="auto"/>
            </w:tcBorders>
          </w:tcPr>
          <w:p w14:paraId="3FB5EA47"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97165" w14:textId="77777777" w:rsidR="001E7AE1" w:rsidRDefault="001E7AE1" w:rsidP="001E7AE1">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6B01418" w14:textId="77777777" w:rsidR="001E7AE1" w:rsidRDefault="001E7AE1" w:rsidP="001E7AE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BFFC5D8" w14:textId="77777777" w:rsidR="001E7AE1" w:rsidRDefault="001E7AE1" w:rsidP="001E7AE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55C33D" w14:textId="77777777" w:rsidR="001E7AE1" w:rsidRDefault="001E7AE1" w:rsidP="001E7AE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2FD7D9" w14:textId="77777777" w:rsidR="001E7AE1" w:rsidRDefault="001E7AE1" w:rsidP="001E7AE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786DC3" w14:textId="77777777" w:rsidR="001E7AE1" w:rsidRDefault="001E7AE1" w:rsidP="001E7AE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1781B8" w14:textId="77777777" w:rsidR="001E7AE1" w:rsidRDefault="001E7AE1" w:rsidP="001E7AE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84C4E" w14:textId="77777777" w:rsidR="001E7AE1" w:rsidRDefault="001E7AE1" w:rsidP="001E7AE1">
            <w:pPr>
              <w:pStyle w:val="TAC"/>
            </w:pPr>
            <w:r>
              <w:rPr>
                <w:lang w:eastAsia="ko-KR"/>
              </w:rPr>
              <w:t>N/A</w:t>
            </w:r>
          </w:p>
        </w:tc>
      </w:tr>
      <w:tr w:rsidR="001E7AE1" w14:paraId="7FF9A7BA" w14:textId="77777777" w:rsidTr="00842524">
        <w:trPr>
          <w:trHeight w:val="187"/>
          <w:jc w:val="center"/>
        </w:trPr>
        <w:tc>
          <w:tcPr>
            <w:tcW w:w="2005" w:type="dxa"/>
            <w:tcBorders>
              <w:top w:val="nil"/>
              <w:left w:val="single" w:sz="4" w:space="0" w:color="auto"/>
              <w:bottom w:val="nil"/>
              <w:right w:val="single" w:sz="4" w:space="0" w:color="auto"/>
            </w:tcBorders>
          </w:tcPr>
          <w:p w14:paraId="2E3E1473"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35B1E" w14:textId="77777777" w:rsidR="001E7AE1" w:rsidRDefault="001E7AE1" w:rsidP="001E7AE1">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BEB517B" w14:textId="77777777" w:rsidR="001E7AE1" w:rsidRDefault="001E7AE1" w:rsidP="001E7AE1">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0DA1D5BF" w14:textId="77777777" w:rsidR="001E7AE1" w:rsidRDefault="001E7AE1" w:rsidP="001E7AE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91AFD2" w14:textId="77777777" w:rsidR="001E7AE1" w:rsidRDefault="001E7AE1" w:rsidP="001E7AE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12BDF1" w14:textId="77777777" w:rsidR="001E7AE1" w:rsidRDefault="001E7AE1" w:rsidP="001E7AE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4E0D984C" w14:textId="77777777" w:rsidR="001E7AE1" w:rsidRDefault="001E7AE1" w:rsidP="001E7AE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87BF7"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6D8A333" w14:textId="77777777" w:rsidR="001E7AE1" w:rsidRDefault="001E7AE1" w:rsidP="001E7AE1">
            <w:pPr>
              <w:pStyle w:val="TAC"/>
            </w:pPr>
            <w:r>
              <w:rPr>
                <w:lang w:eastAsia="ko-KR"/>
              </w:rPr>
              <w:t>N/A</w:t>
            </w:r>
          </w:p>
        </w:tc>
      </w:tr>
      <w:tr w:rsidR="001E7AE1" w14:paraId="2315647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7A4805C" w14:textId="77777777" w:rsidR="001E7AE1" w:rsidRDefault="001E7AE1" w:rsidP="001E7AE1">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DD1193" w14:textId="77777777" w:rsidR="001E7AE1" w:rsidRDefault="001E7AE1" w:rsidP="001E7AE1">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7F83188" w14:textId="0CF8493C"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911570" w14:textId="77777777" w:rsidR="001E7AE1" w:rsidRDefault="001E7AE1" w:rsidP="001E7AE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F013DF" w14:textId="2C1E4D34"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3735F8" w14:textId="77777777" w:rsidR="001E7AE1" w:rsidRDefault="001E7AE1" w:rsidP="001E7AE1">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D1E2A69" w14:textId="77777777" w:rsidR="001E7AE1" w:rsidRDefault="001E7AE1" w:rsidP="001E7AE1">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94DC447" w14:textId="77777777" w:rsidR="001E7AE1" w:rsidRDefault="001E7AE1" w:rsidP="001E7AE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76FB23B" w14:textId="77777777" w:rsidR="001E7AE1" w:rsidRDefault="001E7AE1" w:rsidP="001E7AE1">
            <w:pPr>
              <w:pStyle w:val="TAC"/>
            </w:pPr>
            <w:r>
              <w:rPr>
                <w:lang w:eastAsia="ko-KR"/>
              </w:rPr>
              <w:t>IMD2</w:t>
            </w:r>
            <w:r>
              <w:rPr>
                <w:vertAlign w:val="superscript"/>
                <w:lang w:eastAsia="ko-KR"/>
              </w:rPr>
              <w:t>4</w:t>
            </w:r>
          </w:p>
        </w:tc>
      </w:tr>
      <w:tr w:rsidR="001E7AE1" w14:paraId="1744F061"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6BCEE33" w14:textId="77777777" w:rsidR="001E7AE1" w:rsidRDefault="001E7AE1" w:rsidP="001E7AE1">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0AC564"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33CE8" w14:textId="21848588"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84773C"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DF024E" w14:textId="74036A6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82514" w14:textId="77777777" w:rsidR="001E7AE1" w:rsidRDefault="001E7AE1" w:rsidP="001E7AE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B6359B1" w14:textId="77777777" w:rsidR="001E7AE1" w:rsidRDefault="001E7AE1" w:rsidP="001E7AE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D74A494"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AB455" w14:textId="77777777" w:rsidR="001E7AE1" w:rsidRDefault="001E7AE1" w:rsidP="001E7AE1">
            <w:pPr>
              <w:pStyle w:val="TAC"/>
            </w:pPr>
            <w:r>
              <w:t>IMD3</w:t>
            </w:r>
            <w:r>
              <w:rPr>
                <w:vertAlign w:val="superscript"/>
              </w:rPr>
              <w:t>1</w:t>
            </w:r>
          </w:p>
        </w:tc>
      </w:tr>
      <w:tr w:rsidR="001E7AE1" w14:paraId="257CCD76" w14:textId="77777777" w:rsidTr="00842524">
        <w:trPr>
          <w:trHeight w:val="187"/>
          <w:jc w:val="center"/>
        </w:trPr>
        <w:tc>
          <w:tcPr>
            <w:tcW w:w="2005" w:type="dxa"/>
            <w:tcBorders>
              <w:top w:val="nil"/>
              <w:left w:val="single" w:sz="4" w:space="0" w:color="auto"/>
              <w:bottom w:val="nil"/>
              <w:right w:val="single" w:sz="4" w:space="0" w:color="auto"/>
            </w:tcBorders>
          </w:tcPr>
          <w:p w14:paraId="4AC6885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A2A6E"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EAA537"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0D0EDF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472043"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D6EE7"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844F1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DBD20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15C6E9" w14:textId="77777777" w:rsidR="001E7AE1" w:rsidRDefault="001E7AE1" w:rsidP="001E7AE1">
            <w:pPr>
              <w:pStyle w:val="TAC"/>
            </w:pPr>
            <w:r>
              <w:t>N/A</w:t>
            </w:r>
          </w:p>
        </w:tc>
      </w:tr>
      <w:tr w:rsidR="001E7AE1" w14:paraId="2DA97735" w14:textId="77777777" w:rsidTr="00842524">
        <w:trPr>
          <w:trHeight w:val="187"/>
          <w:jc w:val="center"/>
        </w:trPr>
        <w:tc>
          <w:tcPr>
            <w:tcW w:w="2005" w:type="dxa"/>
            <w:tcBorders>
              <w:top w:val="nil"/>
              <w:left w:val="single" w:sz="4" w:space="0" w:color="auto"/>
              <w:bottom w:val="nil"/>
              <w:right w:val="single" w:sz="4" w:space="0" w:color="auto"/>
            </w:tcBorders>
          </w:tcPr>
          <w:p w14:paraId="3FE2E23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0E04BD"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8CAE8" w14:textId="77777777" w:rsidR="001E7AE1" w:rsidRDefault="001E7AE1" w:rsidP="001E7AE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69ED170C"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9A0F6F"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EFAA0" w14:textId="77777777" w:rsidR="001E7AE1" w:rsidRDefault="001E7AE1" w:rsidP="001E7AE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7CF1BC2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CBA032"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CD8663" w14:textId="77777777" w:rsidR="001E7AE1" w:rsidRDefault="001E7AE1" w:rsidP="001E7AE1">
            <w:pPr>
              <w:pStyle w:val="TAC"/>
            </w:pPr>
            <w:r>
              <w:t>N/A</w:t>
            </w:r>
          </w:p>
        </w:tc>
      </w:tr>
      <w:tr w:rsidR="001E7AE1" w14:paraId="1F6442B1" w14:textId="77777777" w:rsidTr="00842524">
        <w:trPr>
          <w:trHeight w:val="187"/>
          <w:jc w:val="center"/>
        </w:trPr>
        <w:tc>
          <w:tcPr>
            <w:tcW w:w="2005" w:type="dxa"/>
            <w:tcBorders>
              <w:top w:val="nil"/>
              <w:left w:val="single" w:sz="4" w:space="0" w:color="auto"/>
              <w:bottom w:val="nil"/>
              <w:right w:val="single" w:sz="4" w:space="0" w:color="auto"/>
            </w:tcBorders>
          </w:tcPr>
          <w:p w14:paraId="594EEDD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06424B"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2A0925" w14:textId="77777777" w:rsidR="001E7AE1" w:rsidRDefault="001E7AE1" w:rsidP="001E7AE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AAD985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BB5CB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18B8A" w14:textId="77777777" w:rsidR="001E7AE1" w:rsidRDefault="001E7AE1" w:rsidP="001E7AE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DB2EE8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7645CA"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03F2B" w14:textId="77777777" w:rsidR="001E7AE1" w:rsidRDefault="001E7AE1" w:rsidP="001E7AE1">
            <w:pPr>
              <w:pStyle w:val="TAC"/>
            </w:pPr>
            <w:r>
              <w:t>N/A</w:t>
            </w:r>
          </w:p>
        </w:tc>
      </w:tr>
      <w:tr w:rsidR="001E7AE1" w14:paraId="5852ED54" w14:textId="77777777" w:rsidTr="00842524">
        <w:trPr>
          <w:trHeight w:val="187"/>
          <w:jc w:val="center"/>
        </w:trPr>
        <w:tc>
          <w:tcPr>
            <w:tcW w:w="2005" w:type="dxa"/>
            <w:tcBorders>
              <w:top w:val="nil"/>
              <w:left w:val="single" w:sz="4" w:space="0" w:color="auto"/>
              <w:bottom w:val="nil"/>
              <w:right w:val="single" w:sz="4" w:space="0" w:color="auto"/>
            </w:tcBorders>
          </w:tcPr>
          <w:p w14:paraId="645F53B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1AB3DF"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3548A" w14:textId="4214D90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7F2CDE"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E90881" w14:textId="34D636E9"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81E1E"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AA85C68"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7EDF71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2E251E" w14:textId="77777777" w:rsidR="001E7AE1" w:rsidRDefault="001E7AE1" w:rsidP="001E7AE1">
            <w:pPr>
              <w:pStyle w:val="TAC"/>
            </w:pPr>
            <w:r>
              <w:t>IMD3</w:t>
            </w:r>
          </w:p>
        </w:tc>
      </w:tr>
      <w:tr w:rsidR="001E7AE1" w14:paraId="697AAD06" w14:textId="77777777" w:rsidTr="00842524">
        <w:trPr>
          <w:trHeight w:val="187"/>
          <w:jc w:val="center"/>
        </w:trPr>
        <w:tc>
          <w:tcPr>
            <w:tcW w:w="2005" w:type="dxa"/>
            <w:tcBorders>
              <w:top w:val="nil"/>
              <w:left w:val="single" w:sz="4" w:space="0" w:color="auto"/>
              <w:bottom w:val="nil"/>
              <w:right w:val="single" w:sz="4" w:space="0" w:color="auto"/>
            </w:tcBorders>
          </w:tcPr>
          <w:p w14:paraId="00678C0E"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74B514"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537863" w14:textId="77777777" w:rsidR="001E7AE1" w:rsidRDefault="001E7AE1" w:rsidP="001E7AE1">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2C3E5811"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C53F71"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FC5E4" w14:textId="77777777" w:rsidR="001E7AE1" w:rsidRDefault="001E7AE1" w:rsidP="001E7AE1">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DF78EC5"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2D1EB2"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F4158" w14:textId="77777777" w:rsidR="001E7AE1" w:rsidRDefault="001E7AE1" w:rsidP="001E7AE1">
            <w:pPr>
              <w:pStyle w:val="TAC"/>
            </w:pPr>
            <w:r>
              <w:t>N/A</w:t>
            </w:r>
          </w:p>
        </w:tc>
      </w:tr>
      <w:tr w:rsidR="001E7AE1" w14:paraId="0FE9B1B8" w14:textId="77777777" w:rsidTr="00842524">
        <w:trPr>
          <w:trHeight w:val="187"/>
          <w:jc w:val="center"/>
        </w:trPr>
        <w:tc>
          <w:tcPr>
            <w:tcW w:w="2005" w:type="dxa"/>
            <w:tcBorders>
              <w:top w:val="nil"/>
              <w:left w:val="single" w:sz="4" w:space="0" w:color="auto"/>
              <w:bottom w:val="nil"/>
              <w:right w:val="single" w:sz="4" w:space="0" w:color="auto"/>
            </w:tcBorders>
          </w:tcPr>
          <w:p w14:paraId="224CBA2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8DAD53"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F3678" w14:textId="77777777" w:rsidR="001E7AE1" w:rsidRDefault="001E7AE1" w:rsidP="001E7AE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6199A6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44F7D1"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4190B" w14:textId="77777777" w:rsidR="001E7AE1" w:rsidRDefault="001E7AE1" w:rsidP="001E7AE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0A1884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F4BD24"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08E944" w14:textId="77777777" w:rsidR="001E7AE1" w:rsidRDefault="001E7AE1" w:rsidP="001E7AE1">
            <w:pPr>
              <w:pStyle w:val="TAC"/>
            </w:pPr>
            <w:r>
              <w:t>N/A</w:t>
            </w:r>
          </w:p>
        </w:tc>
      </w:tr>
      <w:tr w:rsidR="001E7AE1" w14:paraId="3F2E1D3D" w14:textId="77777777" w:rsidTr="00842524">
        <w:trPr>
          <w:trHeight w:val="187"/>
          <w:jc w:val="center"/>
        </w:trPr>
        <w:tc>
          <w:tcPr>
            <w:tcW w:w="2005" w:type="dxa"/>
            <w:tcBorders>
              <w:top w:val="nil"/>
              <w:left w:val="single" w:sz="4" w:space="0" w:color="auto"/>
              <w:bottom w:val="nil"/>
              <w:right w:val="single" w:sz="4" w:space="0" w:color="auto"/>
            </w:tcBorders>
          </w:tcPr>
          <w:p w14:paraId="1353956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97FED8"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85732"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2D5F1E2"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AD20F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6E14E"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E8E0F9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F87AFB"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92C8CC" w14:textId="77777777" w:rsidR="001E7AE1" w:rsidRDefault="001E7AE1" w:rsidP="001E7AE1">
            <w:pPr>
              <w:pStyle w:val="TAC"/>
            </w:pPr>
            <w:r>
              <w:t>N/A</w:t>
            </w:r>
          </w:p>
        </w:tc>
      </w:tr>
      <w:tr w:rsidR="001E7AE1" w14:paraId="638AC1C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72492E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4E81D"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9507C" w14:textId="190554E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C1AED8"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D54FC" w14:textId="7C97B82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20A15" w14:textId="77777777" w:rsidR="001E7AE1" w:rsidRDefault="001E7AE1" w:rsidP="001E7AE1">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4599ACDB" w14:textId="77777777" w:rsidR="001E7AE1" w:rsidRDefault="001E7AE1" w:rsidP="001E7AE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389369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00CB79" w14:textId="77777777" w:rsidR="001E7AE1" w:rsidRDefault="001E7AE1" w:rsidP="001E7AE1">
            <w:pPr>
              <w:pStyle w:val="TAC"/>
            </w:pPr>
            <w:r>
              <w:t>IMD3</w:t>
            </w:r>
          </w:p>
        </w:tc>
      </w:tr>
      <w:tr w:rsidR="001E7AE1" w14:paraId="52D4738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D3849C1" w14:textId="77777777" w:rsidR="001E7AE1" w:rsidRDefault="001E7AE1" w:rsidP="001E7AE1">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24AE0"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AF6471" w14:textId="637F8E05"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AD208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C70229"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AD49B" w14:textId="77777777" w:rsidR="001E7AE1" w:rsidRDefault="001E7AE1" w:rsidP="001E7AE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AAB25F0" w14:textId="77777777" w:rsidR="001E7AE1" w:rsidRDefault="001E7AE1" w:rsidP="001E7AE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2DB23C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78C77" w14:textId="77777777" w:rsidR="001E7AE1" w:rsidRDefault="001E7AE1" w:rsidP="001E7AE1">
            <w:pPr>
              <w:pStyle w:val="TAC"/>
            </w:pPr>
            <w:r>
              <w:t>IMD3</w:t>
            </w:r>
            <w:r>
              <w:rPr>
                <w:vertAlign w:val="superscript"/>
              </w:rPr>
              <w:t>5</w:t>
            </w:r>
          </w:p>
        </w:tc>
      </w:tr>
      <w:tr w:rsidR="001E7AE1" w14:paraId="721D753D" w14:textId="77777777" w:rsidTr="00842524">
        <w:trPr>
          <w:trHeight w:val="187"/>
          <w:jc w:val="center"/>
        </w:trPr>
        <w:tc>
          <w:tcPr>
            <w:tcW w:w="2005" w:type="dxa"/>
            <w:tcBorders>
              <w:top w:val="nil"/>
              <w:left w:val="single" w:sz="4" w:space="0" w:color="auto"/>
              <w:bottom w:val="nil"/>
              <w:right w:val="single" w:sz="4" w:space="0" w:color="auto"/>
            </w:tcBorders>
          </w:tcPr>
          <w:p w14:paraId="3B6182D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E49EA3"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69FB8" w14:textId="77777777" w:rsidR="001E7AE1" w:rsidRDefault="001E7AE1" w:rsidP="001E7AE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24A1AC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2225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BC8C7" w14:textId="77777777" w:rsidR="001E7AE1" w:rsidRDefault="001E7AE1" w:rsidP="001E7AE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FF2797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29EDA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8DB31E" w14:textId="77777777" w:rsidR="001E7AE1" w:rsidRDefault="001E7AE1" w:rsidP="001E7AE1">
            <w:pPr>
              <w:pStyle w:val="TAC"/>
            </w:pPr>
            <w:r>
              <w:t>N/A</w:t>
            </w:r>
          </w:p>
        </w:tc>
      </w:tr>
      <w:tr w:rsidR="001E7AE1" w14:paraId="55C551D7" w14:textId="77777777" w:rsidTr="00842524">
        <w:trPr>
          <w:trHeight w:val="187"/>
          <w:jc w:val="center"/>
        </w:trPr>
        <w:tc>
          <w:tcPr>
            <w:tcW w:w="2005" w:type="dxa"/>
            <w:tcBorders>
              <w:top w:val="nil"/>
              <w:left w:val="single" w:sz="4" w:space="0" w:color="auto"/>
              <w:bottom w:val="nil"/>
              <w:right w:val="single" w:sz="4" w:space="0" w:color="auto"/>
            </w:tcBorders>
          </w:tcPr>
          <w:p w14:paraId="6F27A237"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86F7F6"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38C6E" w14:textId="77777777" w:rsidR="001E7AE1" w:rsidRDefault="001E7AE1" w:rsidP="001E7AE1">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68F3FAA"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8A1F38"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C859B" w14:textId="77777777" w:rsidR="001E7AE1" w:rsidRDefault="001E7AE1" w:rsidP="001E7AE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FFE521D"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A1155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BBF57B" w14:textId="77777777" w:rsidR="001E7AE1" w:rsidRDefault="001E7AE1" w:rsidP="001E7AE1">
            <w:pPr>
              <w:pStyle w:val="TAC"/>
            </w:pPr>
            <w:r>
              <w:t>N/A</w:t>
            </w:r>
          </w:p>
        </w:tc>
      </w:tr>
      <w:tr w:rsidR="001E7AE1" w14:paraId="50F8C24B" w14:textId="77777777" w:rsidTr="00842524">
        <w:trPr>
          <w:trHeight w:val="187"/>
          <w:jc w:val="center"/>
        </w:trPr>
        <w:tc>
          <w:tcPr>
            <w:tcW w:w="2005" w:type="dxa"/>
            <w:tcBorders>
              <w:top w:val="nil"/>
              <w:left w:val="single" w:sz="4" w:space="0" w:color="auto"/>
              <w:bottom w:val="nil"/>
              <w:right w:val="single" w:sz="4" w:space="0" w:color="auto"/>
            </w:tcBorders>
          </w:tcPr>
          <w:p w14:paraId="0DE17D0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51EF3"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121B9" w14:textId="77777777" w:rsidR="001E7AE1" w:rsidRDefault="001E7AE1" w:rsidP="001E7AE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A77A10D"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6A70D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72738" w14:textId="77777777" w:rsidR="001E7AE1" w:rsidRDefault="001E7AE1" w:rsidP="001E7AE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6285DA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9D55AA"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EC229D" w14:textId="77777777" w:rsidR="001E7AE1" w:rsidRDefault="001E7AE1" w:rsidP="001E7AE1">
            <w:pPr>
              <w:pStyle w:val="TAC"/>
            </w:pPr>
            <w:r>
              <w:t>N/A</w:t>
            </w:r>
          </w:p>
        </w:tc>
      </w:tr>
      <w:tr w:rsidR="001E7AE1" w14:paraId="42D1AF45" w14:textId="77777777" w:rsidTr="00842524">
        <w:trPr>
          <w:trHeight w:val="187"/>
          <w:jc w:val="center"/>
        </w:trPr>
        <w:tc>
          <w:tcPr>
            <w:tcW w:w="2005" w:type="dxa"/>
            <w:tcBorders>
              <w:top w:val="nil"/>
              <w:left w:val="single" w:sz="4" w:space="0" w:color="auto"/>
              <w:bottom w:val="nil"/>
              <w:right w:val="single" w:sz="4" w:space="0" w:color="auto"/>
            </w:tcBorders>
          </w:tcPr>
          <w:p w14:paraId="7242886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7759AA"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7B9FA" w14:textId="2F785353"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66A95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AB882" w14:textId="36215425"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52785" w14:textId="77777777" w:rsidR="001E7AE1" w:rsidRDefault="001E7AE1" w:rsidP="001E7AE1">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1DCA006C"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97EE04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035ED" w14:textId="77777777" w:rsidR="001E7AE1" w:rsidRDefault="001E7AE1" w:rsidP="001E7AE1">
            <w:pPr>
              <w:pStyle w:val="TAC"/>
            </w:pPr>
            <w:r>
              <w:t>IMD3</w:t>
            </w:r>
          </w:p>
        </w:tc>
      </w:tr>
      <w:tr w:rsidR="001E7AE1" w14:paraId="35894B6D" w14:textId="77777777" w:rsidTr="00842524">
        <w:trPr>
          <w:trHeight w:val="187"/>
          <w:jc w:val="center"/>
        </w:trPr>
        <w:tc>
          <w:tcPr>
            <w:tcW w:w="2005" w:type="dxa"/>
            <w:tcBorders>
              <w:top w:val="nil"/>
              <w:left w:val="single" w:sz="4" w:space="0" w:color="auto"/>
              <w:bottom w:val="nil"/>
              <w:right w:val="single" w:sz="4" w:space="0" w:color="auto"/>
            </w:tcBorders>
          </w:tcPr>
          <w:p w14:paraId="013DD2A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C7B37A"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D227D" w14:textId="77777777" w:rsidR="001E7AE1" w:rsidRDefault="001E7AE1" w:rsidP="001E7AE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F611289"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111F29"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53872" w14:textId="77777777" w:rsidR="001E7AE1" w:rsidRDefault="001E7AE1" w:rsidP="001E7AE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DB32B0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85AB0A"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FF8B22" w14:textId="77777777" w:rsidR="001E7AE1" w:rsidRDefault="001E7AE1" w:rsidP="001E7AE1">
            <w:pPr>
              <w:pStyle w:val="TAC"/>
            </w:pPr>
            <w:r>
              <w:t>N/A</w:t>
            </w:r>
          </w:p>
        </w:tc>
      </w:tr>
      <w:tr w:rsidR="001E7AE1" w14:paraId="29258422" w14:textId="77777777" w:rsidTr="00842524">
        <w:trPr>
          <w:trHeight w:val="187"/>
          <w:jc w:val="center"/>
        </w:trPr>
        <w:tc>
          <w:tcPr>
            <w:tcW w:w="2005" w:type="dxa"/>
            <w:tcBorders>
              <w:top w:val="nil"/>
              <w:left w:val="single" w:sz="4" w:space="0" w:color="auto"/>
              <w:bottom w:val="nil"/>
              <w:right w:val="single" w:sz="4" w:space="0" w:color="auto"/>
            </w:tcBorders>
          </w:tcPr>
          <w:p w14:paraId="6F1F77A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3E2074" w14:textId="77777777" w:rsidR="001E7AE1" w:rsidRDefault="001E7AE1" w:rsidP="001E7AE1">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FD370" w14:textId="77777777" w:rsidR="001E7AE1" w:rsidRDefault="001E7AE1" w:rsidP="001E7AE1">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6C0F4C9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FA6C6A"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DE877" w14:textId="77777777" w:rsidR="001E7AE1" w:rsidRDefault="001E7AE1" w:rsidP="001E7AE1">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596BDB6B"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CD8EE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F13259" w14:textId="77777777" w:rsidR="001E7AE1" w:rsidRDefault="001E7AE1" w:rsidP="001E7AE1">
            <w:pPr>
              <w:pStyle w:val="TAC"/>
            </w:pPr>
            <w:r>
              <w:t>N/A</w:t>
            </w:r>
          </w:p>
        </w:tc>
      </w:tr>
      <w:tr w:rsidR="001E7AE1" w14:paraId="0221F4B1" w14:textId="77777777" w:rsidTr="00842524">
        <w:trPr>
          <w:trHeight w:val="187"/>
          <w:jc w:val="center"/>
        </w:trPr>
        <w:tc>
          <w:tcPr>
            <w:tcW w:w="2005" w:type="dxa"/>
            <w:tcBorders>
              <w:top w:val="nil"/>
              <w:left w:val="single" w:sz="4" w:space="0" w:color="auto"/>
              <w:bottom w:val="nil"/>
              <w:right w:val="single" w:sz="4" w:space="0" w:color="auto"/>
            </w:tcBorders>
          </w:tcPr>
          <w:p w14:paraId="1F4AD35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95811"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439E6" w14:textId="77777777" w:rsidR="001E7AE1" w:rsidRDefault="001E7AE1" w:rsidP="001E7AE1">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3DBE0F76"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63F2B7"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32FF1" w14:textId="77777777" w:rsidR="001E7AE1" w:rsidRDefault="001E7AE1" w:rsidP="001E7AE1">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10332C1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2FF5E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88C0F" w14:textId="77777777" w:rsidR="001E7AE1" w:rsidRDefault="001E7AE1" w:rsidP="001E7AE1">
            <w:pPr>
              <w:pStyle w:val="TAC"/>
            </w:pPr>
            <w:r>
              <w:t>N/A</w:t>
            </w:r>
          </w:p>
        </w:tc>
      </w:tr>
      <w:tr w:rsidR="001E7AE1" w14:paraId="4B9D8B1B"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BB4EA9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9876DB"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46B6C" w14:textId="37A5E3BD"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6A1376"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7947D8" w14:textId="721E8A65"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60939" w14:textId="77777777" w:rsidR="001E7AE1" w:rsidRDefault="001E7AE1" w:rsidP="001E7AE1">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75CD527" w14:textId="77777777" w:rsidR="001E7AE1" w:rsidRDefault="001E7AE1" w:rsidP="001E7AE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F6A265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4DA41B" w14:textId="77777777" w:rsidR="001E7AE1" w:rsidRDefault="001E7AE1" w:rsidP="001E7AE1">
            <w:pPr>
              <w:pStyle w:val="TAC"/>
            </w:pPr>
            <w:r>
              <w:t>IMD3</w:t>
            </w:r>
            <w:r>
              <w:rPr>
                <w:vertAlign w:val="superscript"/>
              </w:rPr>
              <w:t>1,2,5</w:t>
            </w:r>
          </w:p>
        </w:tc>
      </w:tr>
      <w:tr w:rsidR="001E7AE1" w14:paraId="0323DE0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5EE68D7" w14:textId="77777777" w:rsidR="001E7AE1" w:rsidRDefault="001E7AE1" w:rsidP="001E7AE1">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5638FEBC" w14:textId="77777777" w:rsidR="001E7AE1" w:rsidRDefault="001E7AE1" w:rsidP="001E7AE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63914B3C" w14:textId="77777777" w:rsidR="001E7AE1" w:rsidRDefault="001E7AE1" w:rsidP="001E7AE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8002DF0"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F34A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C44DDB" w14:textId="77777777" w:rsidR="001E7AE1" w:rsidRDefault="001E7AE1" w:rsidP="001E7AE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EB73D7" w14:textId="77777777" w:rsidR="001E7AE1" w:rsidRDefault="001E7AE1" w:rsidP="001E7AE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CC80287"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15E5F6" w14:textId="77777777" w:rsidR="001E7AE1" w:rsidRDefault="001E7AE1" w:rsidP="001E7AE1">
            <w:pPr>
              <w:pStyle w:val="TAC"/>
            </w:pPr>
            <w:r>
              <w:t xml:space="preserve">N/A </w:t>
            </w:r>
          </w:p>
        </w:tc>
      </w:tr>
      <w:tr w:rsidR="001E7AE1" w14:paraId="01672A6A" w14:textId="77777777" w:rsidTr="00842524">
        <w:trPr>
          <w:trHeight w:val="187"/>
          <w:jc w:val="center"/>
        </w:trPr>
        <w:tc>
          <w:tcPr>
            <w:tcW w:w="2005" w:type="dxa"/>
            <w:tcBorders>
              <w:top w:val="nil"/>
              <w:left w:val="single" w:sz="4" w:space="0" w:color="auto"/>
              <w:bottom w:val="nil"/>
              <w:right w:val="single" w:sz="4" w:space="0" w:color="auto"/>
            </w:tcBorders>
          </w:tcPr>
          <w:p w14:paraId="12091C8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97BE5D"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26EA811" w14:textId="18B04280"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32431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44623C" w14:textId="3CF3DB14"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7956F7" w14:textId="77777777" w:rsidR="001E7AE1" w:rsidRDefault="001E7AE1" w:rsidP="001E7AE1">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909F9EE" w14:textId="77777777" w:rsidR="001E7AE1" w:rsidRDefault="001E7AE1" w:rsidP="001E7AE1">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2EC5DBC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8D4399" w14:textId="77777777" w:rsidR="001E7AE1" w:rsidRDefault="001E7AE1" w:rsidP="001E7AE1">
            <w:pPr>
              <w:pStyle w:val="TAC"/>
            </w:pPr>
            <w:r>
              <w:t>IMD4</w:t>
            </w:r>
          </w:p>
        </w:tc>
      </w:tr>
      <w:tr w:rsidR="001E7AE1" w14:paraId="6150BCBF" w14:textId="77777777" w:rsidTr="00842524">
        <w:trPr>
          <w:trHeight w:val="187"/>
          <w:jc w:val="center"/>
        </w:trPr>
        <w:tc>
          <w:tcPr>
            <w:tcW w:w="2005" w:type="dxa"/>
            <w:tcBorders>
              <w:top w:val="nil"/>
              <w:left w:val="single" w:sz="4" w:space="0" w:color="auto"/>
              <w:bottom w:val="nil"/>
              <w:right w:val="single" w:sz="4" w:space="0" w:color="auto"/>
            </w:tcBorders>
          </w:tcPr>
          <w:p w14:paraId="6DD2D24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DA3A0C" w14:textId="77777777" w:rsidR="001E7AE1" w:rsidRDefault="001E7AE1" w:rsidP="001E7AE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DF1C996" w14:textId="77777777" w:rsidR="001E7AE1" w:rsidRDefault="001E7AE1" w:rsidP="001E7AE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FCF303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78CA8E"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FF5BA4" w14:textId="77777777" w:rsidR="001E7AE1" w:rsidRDefault="001E7AE1" w:rsidP="001E7AE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D6B62F1"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BF9284"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64990F" w14:textId="77777777" w:rsidR="001E7AE1" w:rsidRDefault="001E7AE1" w:rsidP="001E7AE1">
            <w:pPr>
              <w:pStyle w:val="TAC"/>
            </w:pPr>
            <w:r>
              <w:t>N/A</w:t>
            </w:r>
          </w:p>
        </w:tc>
      </w:tr>
      <w:tr w:rsidR="001E7AE1" w14:paraId="5D05395F" w14:textId="77777777" w:rsidTr="00842524">
        <w:trPr>
          <w:trHeight w:val="187"/>
          <w:jc w:val="center"/>
        </w:trPr>
        <w:tc>
          <w:tcPr>
            <w:tcW w:w="2005" w:type="dxa"/>
            <w:tcBorders>
              <w:top w:val="nil"/>
              <w:left w:val="single" w:sz="4" w:space="0" w:color="auto"/>
              <w:bottom w:val="nil"/>
              <w:right w:val="single" w:sz="4" w:space="0" w:color="auto"/>
            </w:tcBorders>
          </w:tcPr>
          <w:p w14:paraId="7165E59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25DBDF" w14:textId="77777777" w:rsidR="001E7AE1" w:rsidRDefault="001E7AE1" w:rsidP="001E7AE1">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6070EA54" w14:textId="77777777" w:rsidR="001E7AE1" w:rsidRDefault="001E7AE1" w:rsidP="001E7AE1">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6DA7D24"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FFCC1B"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461593" w14:textId="77777777" w:rsidR="001E7AE1" w:rsidRDefault="001E7AE1" w:rsidP="001E7AE1">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61B6AC93" w14:textId="77777777" w:rsidR="001E7AE1" w:rsidRDefault="001E7AE1" w:rsidP="001E7AE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8076D2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F249C8" w14:textId="77777777" w:rsidR="001E7AE1" w:rsidRDefault="001E7AE1" w:rsidP="001E7AE1">
            <w:pPr>
              <w:pStyle w:val="TAC"/>
            </w:pPr>
            <w:r>
              <w:t xml:space="preserve">N/A </w:t>
            </w:r>
          </w:p>
        </w:tc>
      </w:tr>
      <w:tr w:rsidR="001E7AE1" w14:paraId="353AB0B4" w14:textId="77777777" w:rsidTr="00842524">
        <w:trPr>
          <w:trHeight w:val="187"/>
          <w:jc w:val="center"/>
        </w:trPr>
        <w:tc>
          <w:tcPr>
            <w:tcW w:w="2005" w:type="dxa"/>
            <w:tcBorders>
              <w:top w:val="nil"/>
              <w:left w:val="single" w:sz="4" w:space="0" w:color="auto"/>
              <w:bottom w:val="nil"/>
              <w:right w:val="single" w:sz="4" w:space="0" w:color="auto"/>
            </w:tcBorders>
          </w:tcPr>
          <w:p w14:paraId="2C76E8C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CDBA8A" w14:textId="77777777" w:rsidR="001E7AE1" w:rsidRDefault="001E7AE1" w:rsidP="001E7AE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77A3792" w14:textId="7228590B"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B2A40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4C2930" w14:textId="10ECDF7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D5058E" w14:textId="77777777" w:rsidR="001E7AE1" w:rsidRDefault="001E7AE1" w:rsidP="001E7AE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94300CF" w14:textId="77777777" w:rsidR="001E7AE1" w:rsidRDefault="001E7AE1" w:rsidP="001E7AE1">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A82F88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84A856" w14:textId="77777777" w:rsidR="001E7AE1" w:rsidRDefault="001E7AE1" w:rsidP="001E7AE1">
            <w:pPr>
              <w:pStyle w:val="TAC"/>
            </w:pPr>
            <w:r>
              <w:t>IMD4</w:t>
            </w:r>
          </w:p>
        </w:tc>
      </w:tr>
      <w:tr w:rsidR="001E7AE1" w14:paraId="5BBA8948"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799AB7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54491A"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58545DC" w14:textId="77777777" w:rsidR="001E7AE1" w:rsidRDefault="001E7AE1" w:rsidP="001E7AE1">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54D5D37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1EBEE5"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8E2D48" w14:textId="77777777" w:rsidR="001E7AE1" w:rsidRDefault="001E7AE1" w:rsidP="001E7AE1">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016C180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E345A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F2C69E" w14:textId="77777777" w:rsidR="001E7AE1" w:rsidRDefault="001E7AE1" w:rsidP="001E7AE1">
            <w:pPr>
              <w:pStyle w:val="TAC"/>
            </w:pPr>
            <w:r>
              <w:t>N/A</w:t>
            </w:r>
          </w:p>
        </w:tc>
      </w:tr>
      <w:tr w:rsidR="001E7AE1" w14:paraId="1C8F7BB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E31645A" w14:textId="77777777" w:rsidR="001E7AE1" w:rsidRDefault="001E7AE1" w:rsidP="001E7AE1">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E39853" w14:textId="77777777" w:rsidR="001E7AE1" w:rsidRDefault="001E7AE1" w:rsidP="001E7AE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79ADF" w14:textId="77777777" w:rsidR="001E7AE1" w:rsidRDefault="001E7AE1" w:rsidP="001E7AE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DD1403"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57702" w14:textId="77777777" w:rsidR="001E7AE1" w:rsidRDefault="001E7AE1" w:rsidP="001E7AE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338E2" w14:textId="77777777" w:rsidR="001E7AE1" w:rsidRDefault="001E7AE1" w:rsidP="001E7AE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69EF93" w14:textId="77777777" w:rsidR="001E7AE1" w:rsidRDefault="001E7AE1" w:rsidP="001E7AE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189A1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DC4D55" w14:textId="77777777" w:rsidR="001E7AE1" w:rsidRDefault="001E7AE1" w:rsidP="001E7AE1">
            <w:pPr>
              <w:pStyle w:val="TAC"/>
            </w:pPr>
            <w:r>
              <w:rPr>
                <w:rFonts w:cs="Arial"/>
                <w:szCs w:val="18"/>
                <w:lang w:eastAsia="ko-KR"/>
              </w:rPr>
              <w:t>N/A</w:t>
            </w:r>
          </w:p>
        </w:tc>
      </w:tr>
      <w:tr w:rsidR="001E7AE1" w14:paraId="53A310AA" w14:textId="77777777" w:rsidTr="00842524">
        <w:trPr>
          <w:trHeight w:val="187"/>
          <w:jc w:val="center"/>
        </w:trPr>
        <w:tc>
          <w:tcPr>
            <w:tcW w:w="2005" w:type="dxa"/>
            <w:tcBorders>
              <w:top w:val="nil"/>
              <w:left w:val="single" w:sz="4" w:space="0" w:color="auto"/>
              <w:bottom w:val="nil"/>
              <w:right w:val="single" w:sz="4" w:space="0" w:color="auto"/>
            </w:tcBorders>
          </w:tcPr>
          <w:p w14:paraId="4789DA0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7ECB8A" w14:textId="77777777" w:rsidR="001E7AE1" w:rsidRDefault="001E7AE1" w:rsidP="001E7AE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3240E" w14:textId="77777777" w:rsidR="001E7AE1" w:rsidRDefault="001E7AE1" w:rsidP="001E7AE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9B0C65"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75A55" w14:textId="77777777" w:rsidR="001E7AE1" w:rsidRDefault="001E7AE1" w:rsidP="001E7AE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127FA" w14:textId="77777777" w:rsidR="001E7AE1" w:rsidRDefault="001E7AE1" w:rsidP="001E7AE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76509" w14:textId="77777777" w:rsidR="001E7AE1" w:rsidRDefault="001E7AE1" w:rsidP="001E7AE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BBB1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6367E95" w14:textId="77777777" w:rsidR="001E7AE1" w:rsidRDefault="001E7AE1" w:rsidP="001E7AE1">
            <w:pPr>
              <w:pStyle w:val="TAC"/>
            </w:pPr>
            <w:r>
              <w:rPr>
                <w:rFonts w:cs="Arial"/>
                <w:szCs w:val="18"/>
                <w:lang w:eastAsia="ja-JP"/>
              </w:rPr>
              <w:t>N/A</w:t>
            </w:r>
          </w:p>
        </w:tc>
      </w:tr>
      <w:tr w:rsidR="001E7AE1" w14:paraId="31EC72B9" w14:textId="77777777" w:rsidTr="00842524">
        <w:trPr>
          <w:trHeight w:val="187"/>
          <w:jc w:val="center"/>
        </w:trPr>
        <w:tc>
          <w:tcPr>
            <w:tcW w:w="2005" w:type="dxa"/>
            <w:tcBorders>
              <w:top w:val="nil"/>
              <w:left w:val="single" w:sz="4" w:space="0" w:color="auto"/>
              <w:bottom w:val="nil"/>
              <w:right w:val="single" w:sz="4" w:space="0" w:color="auto"/>
            </w:tcBorders>
          </w:tcPr>
          <w:p w14:paraId="31C3313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449EB8" w14:textId="77777777" w:rsidR="001E7AE1" w:rsidRDefault="001E7AE1" w:rsidP="001E7AE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89BD1A" w14:textId="6A46151F"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287A7F" w14:textId="77777777" w:rsidR="001E7AE1" w:rsidRDefault="001E7AE1" w:rsidP="001E7AE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00AEB" w14:textId="1DA5433F"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F965D" w14:textId="77777777" w:rsidR="001E7AE1" w:rsidRDefault="001E7AE1" w:rsidP="001E7AE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984214" w14:textId="77777777" w:rsidR="001E7AE1" w:rsidRDefault="001E7AE1" w:rsidP="001E7AE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2BE05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4B4D97" w14:textId="77777777" w:rsidR="001E7AE1" w:rsidRDefault="001E7AE1" w:rsidP="001E7AE1">
            <w:pPr>
              <w:pStyle w:val="TAC"/>
            </w:pPr>
            <w:r>
              <w:rPr>
                <w:rFonts w:cs="Arial"/>
                <w:szCs w:val="18"/>
                <w:lang w:eastAsia="ko-KR"/>
              </w:rPr>
              <w:t>IMD3</w:t>
            </w:r>
            <w:r>
              <w:rPr>
                <w:rFonts w:cs="Arial"/>
                <w:szCs w:val="18"/>
                <w:vertAlign w:val="superscript"/>
                <w:lang w:eastAsia="ko-KR"/>
              </w:rPr>
              <w:t>1,2</w:t>
            </w:r>
          </w:p>
        </w:tc>
      </w:tr>
      <w:tr w:rsidR="001E7AE1" w14:paraId="3A8AEF82" w14:textId="77777777" w:rsidTr="00842524">
        <w:trPr>
          <w:trHeight w:val="187"/>
          <w:jc w:val="center"/>
        </w:trPr>
        <w:tc>
          <w:tcPr>
            <w:tcW w:w="2005" w:type="dxa"/>
            <w:tcBorders>
              <w:top w:val="nil"/>
              <w:left w:val="single" w:sz="4" w:space="0" w:color="auto"/>
              <w:bottom w:val="nil"/>
              <w:right w:val="single" w:sz="4" w:space="0" w:color="auto"/>
            </w:tcBorders>
          </w:tcPr>
          <w:p w14:paraId="56F9E70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206D0D" w14:textId="77777777" w:rsidR="001E7AE1" w:rsidRDefault="001E7AE1" w:rsidP="001E7AE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47B72" w14:textId="77777777" w:rsidR="001E7AE1" w:rsidRDefault="001E7AE1" w:rsidP="001E7AE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07139"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46302" w14:textId="77777777" w:rsidR="001E7AE1" w:rsidRDefault="001E7AE1" w:rsidP="001E7AE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7329E" w14:textId="77777777" w:rsidR="001E7AE1" w:rsidRDefault="001E7AE1" w:rsidP="001E7AE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3DD101" w14:textId="77777777" w:rsidR="001E7AE1" w:rsidRDefault="001E7AE1" w:rsidP="001E7AE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80BF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412090" w14:textId="77777777" w:rsidR="001E7AE1" w:rsidRDefault="001E7AE1" w:rsidP="001E7AE1">
            <w:pPr>
              <w:pStyle w:val="TAC"/>
            </w:pPr>
            <w:r>
              <w:rPr>
                <w:rFonts w:cs="Arial"/>
                <w:szCs w:val="18"/>
                <w:lang w:eastAsia="ko-KR"/>
              </w:rPr>
              <w:t>N/A</w:t>
            </w:r>
          </w:p>
        </w:tc>
      </w:tr>
      <w:tr w:rsidR="001E7AE1" w14:paraId="66678EB7" w14:textId="77777777" w:rsidTr="00842524">
        <w:trPr>
          <w:trHeight w:val="187"/>
          <w:jc w:val="center"/>
        </w:trPr>
        <w:tc>
          <w:tcPr>
            <w:tcW w:w="2005" w:type="dxa"/>
            <w:tcBorders>
              <w:top w:val="nil"/>
              <w:left w:val="single" w:sz="4" w:space="0" w:color="auto"/>
              <w:bottom w:val="nil"/>
              <w:right w:val="single" w:sz="4" w:space="0" w:color="auto"/>
            </w:tcBorders>
          </w:tcPr>
          <w:p w14:paraId="7F1314B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0F52AE" w14:textId="77777777" w:rsidR="001E7AE1" w:rsidRDefault="001E7AE1" w:rsidP="001E7AE1">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3A3B8" w14:textId="68117A76"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CA0C3" w14:textId="77777777" w:rsidR="001E7AE1" w:rsidRDefault="001E7AE1" w:rsidP="001E7AE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0274A" w14:textId="0193F203"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0228B" w14:textId="77777777" w:rsidR="001E7AE1" w:rsidRDefault="001E7AE1" w:rsidP="001E7AE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E9EE43" w14:textId="77777777" w:rsidR="001E7AE1" w:rsidRDefault="001E7AE1" w:rsidP="001E7AE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649E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2EA473" w14:textId="77777777" w:rsidR="001E7AE1" w:rsidRDefault="001E7AE1" w:rsidP="001E7AE1">
            <w:pPr>
              <w:pStyle w:val="TAC"/>
            </w:pPr>
            <w:r>
              <w:rPr>
                <w:rFonts w:cs="Arial"/>
                <w:szCs w:val="18"/>
                <w:lang w:eastAsia="ja-JP"/>
              </w:rPr>
              <w:t>IMD</w:t>
            </w:r>
            <w:r>
              <w:rPr>
                <w:rFonts w:cs="Arial"/>
                <w:szCs w:val="18"/>
                <w:lang w:eastAsia="zh-CN"/>
              </w:rPr>
              <w:t>3</w:t>
            </w:r>
          </w:p>
        </w:tc>
      </w:tr>
      <w:tr w:rsidR="001E7AE1" w14:paraId="7897DCC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DDAF28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95E12E" w14:textId="77777777" w:rsidR="001E7AE1" w:rsidRDefault="001E7AE1" w:rsidP="001E7AE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C82E4" w14:textId="77777777" w:rsidR="001E7AE1" w:rsidRDefault="001E7AE1" w:rsidP="001E7AE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665538" w14:textId="77777777" w:rsidR="001E7AE1" w:rsidRDefault="001E7AE1" w:rsidP="001E7AE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030DE" w14:textId="77777777" w:rsidR="001E7AE1" w:rsidRDefault="001E7AE1" w:rsidP="001E7AE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F814D" w14:textId="77777777" w:rsidR="001E7AE1" w:rsidRDefault="001E7AE1" w:rsidP="001E7AE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039D9" w14:textId="77777777" w:rsidR="001E7AE1" w:rsidRDefault="001E7AE1" w:rsidP="001E7AE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7E94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CC885B" w14:textId="77777777" w:rsidR="001E7AE1" w:rsidRDefault="001E7AE1" w:rsidP="001E7AE1">
            <w:pPr>
              <w:pStyle w:val="TAC"/>
            </w:pPr>
            <w:r>
              <w:rPr>
                <w:rFonts w:cs="Arial"/>
                <w:szCs w:val="18"/>
                <w:lang w:eastAsia="ko-KR"/>
              </w:rPr>
              <w:t>N/A</w:t>
            </w:r>
          </w:p>
        </w:tc>
      </w:tr>
      <w:tr w:rsidR="001E7AE1" w14:paraId="45E66B0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4FEAB31" w14:textId="77777777" w:rsidR="001E7AE1" w:rsidRDefault="001E7AE1" w:rsidP="001E7AE1">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FA676A" w14:textId="77777777" w:rsidR="001E7AE1" w:rsidRDefault="001E7AE1" w:rsidP="001E7AE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E4E02" w14:textId="77777777" w:rsidR="001E7AE1" w:rsidRDefault="001E7AE1" w:rsidP="001E7AE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E39045" w14:textId="77777777" w:rsidR="001E7AE1" w:rsidRDefault="001E7AE1" w:rsidP="001E7AE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29655" w14:textId="77777777" w:rsidR="001E7AE1" w:rsidRDefault="001E7AE1" w:rsidP="001E7AE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E30F8" w14:textId="77777777" w:rsidR="001E7AE1" w:rsidRDefault="001E7AE1" w:rsidP="001E7AE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957C2" w14:textId="77777777" w:rsidR="001E7AE1" w:rsidRDefault="001E7AE1" w:rsidP="001E7AE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089A1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0D7FA2" w14:textId="77777777" w:rsidR="001E7AE1" w:rsidRDefault="001E7AE1" w:rsidP="001E7AE1">
            <w:pPr>
              <w:pStyle w:val="TAC"/>
            </w:pPr>
            <w:r>
              <w:rPr>
                <w:lang w:val="fi-FI" w:eastAsia="fi-FI"/>
              </w:rPr>
              <w:t>N/A</w:t>
            </w:r>
          </w:p>
        </w:tc>
      </w:tr>
      <w:tr w:rsidR="001E7AE1" w14:paraId="36BB99A9" w14:textId="77777777" w:rsidTr="00842524">
        <w:trPr>
          <w:trHeight w:val="187"/>
          <w:jc w:val="center"/>
        </w:trPr>
        <w:tc>
          <w:tcPr>
            <w:tcW w:w="2005" w:type="dxa"/>
            <w:tcBorders>
              <w:top w:val="nil"/>
              <w:left w:val="single" w:sz="4" w:space="0" w:color="auto"/>
              <w:bottom w:val="nil"/>
              <w:right w:val="single" w:sz="4" w:space="0" w:color="auto"/>
            </w:tcBorders>
          </w:tcPr>
          <w:p w14:paraId="33A4CB1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0F8872" w14:textId="77777777" w:rsidR="001E7AE1" w:rsidRDefault="001E7AE1" w:rsidP="001E7AE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25082" w14:textId="23B81B35"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0775EC" w14:textId="77777777" w:rsidR="001E7AE1" w:rsidRDefault="001E7AE1" w:rsidP="001E7AE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3D1C0" w14:textId="68F889F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2859F" w14:textId="77777777" w:rsidR="001E7AE1" w:rsidRDefault="001E7AE1" w:rsidP="001E7AE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5CFA8E" w14:textId="77777777" w:rsidR="001E7AE1" w:rsidRDefault="001E7AE1" w:rsidP="001E7AE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4F29A"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DBCFB2" w14:textId="77777777" w:rsidR="001E7AE1" w:rsidRDefault="001E7AE1" w:rsidP="001E7AE1">
            <w:pPr>
              <w:pStyle w:val="TAC"/>
            </w:pPr>
            <w:r>
              <w:rPr>
                <w:rFonts w:eastAsia="Malgun Gothic"/>
                <w:lang w:val="fi-FI" w:eastAsia="ko-KR"/>
              </w:rPr>
              <w:t>IMD3</w:t>
            </w:r>
          </w:p>
        </w:tc>
      </w:tr>
      <w:tr w:rsidR="001E7AE1" w14:paraId="48111023" w14:textId="77777777" w:rsidTr="00842524">
        <w:trPr>
          <w:trHeight w:val="187"/>
          <w:jc w:val="center"/>
        </w:trPr>
        <w:tc>
          <w:tcPr>
            <w:tcW w:w="2005" w:type="dxa"/>
            <w:tcBorders>
              <w:top w:val="nil"/>
              <w:left w:val="single" w:sz="4" w:space="0" w:color="auto"/>
              <w:bottom w:val="nil"/>
              <w:right w:val="single" w:sz="4" w:space="0" w:color="auto"/>
            </w:tcBorders>
          </w:tcPr>
          <w:p w14:paraId="5602B27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6A4A1" w14:textId="77777777" w:rsidR="001E7AE1" w:rsidRDefault="001E7AE1" w:rsidP="001E7AE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67CF3" w14:textId="77777777" w:rsidR="001E7AE1" w:rsidRDefault="001E7AE1" w:rsidP="001E7AE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D41C31" w14:textId="77777777" w:rsidR="001E7AE1" w:rsidRDefault="001E7AE1" w:rsidP="001E7AE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5A32" w14:textId="77777777" w:rsidR="001E7AE1" w:rsidRDefault="001E7AE1" w:rsidP="001E7AE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2F432" w14:textId="77777777" w:rsidR="001E7AE1" w:rsidRDefault="001E7AE1" w:rsidP="001E7AE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F1FAC" w14:textId="77777777" w:rsidR="001E7AE1" w:rsidRDefault="001E7AE1" w:rsidP="001E7AE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3EC679"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510A9E" w14:textId="77777777" w:rsidR="001E7AE1" w:rsidRDefault="001E7AE1" w:rsidP="001E7AE1">
            <w:pPr>
              <w:pStyle w:val="TAC"/>
            </w:pPr>
            <w:r>
              <w:rPr>
                <w:rFonts w:eastAsia="Malgun Gothic"/>
                <w:lang w:val="fi-FI" w:eastAsia="ko-KR"/>
              </w:rPr>
              <w:t>N/A</w:t>
            </w:r>
          </w:p>
        </w:tc>
      </w:tr>
      <w:tr w:rsidR="001E7AE1" w14:paraId="07714335" w14:textId="77777777" w:rsidTr="00842524">
        <w:trPr>
          <w:trHeight w:val="187"/>
          <w:jc w:val="center"/>
        </w:trPr>
        <w:tc>
          <w:tcPr>
            <w:tcW w:w="2005" w:type="dxa"/>
            <w:tcBorders>
              <w:top w:val="nil"/>
              <w:left w:val="single" w:sz="4" w:space="0" w:color="auto"/>
              <w:bottom w:val="nil"/>
              <w:right w:val="single" w:sz="4" w:space="0" w:color="auto"/>
            </w:tcBorders>
          </w:tcPr>
          <w:p w14:paraId="51A4E62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1E6566" w14:textId="77777777" w:rsidR="001E7AE1" w:rsidRDefault="001E7AE1" w:rsidP="001E7AE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4BDDE" w14:textId="21D263B3"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94AFE3" w14:textId="77777777" w:rsidR="001E7AE1" w:rsidRDefault="001E7AE1" w:rsidP="001E7AE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C60D1" w14:textId="1F478F6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B2B76" w14:textId="77777777" w:rsidR="001E7AE1" w:rsidRDefault="001E7AE1" w:rsidP="001E7AE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0F1952" w14:textId="77777777" w:rsidR="001E7AE1" w:rsidRDefault="001E7AE1" w:rsidP="001E7AE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B354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46EFFB" w14:textId="77777777" w:rsidR="001E7AE1" w:rsidRDefault="001E7AE1" w:rsidP="001E7AE1">
            <w:pPr>
              <w:pStyle w:val="TAC"/>
            </w:pPr>
            <w:r>
              <w:rPr>
                <w:rFonts w:eastAsia="Malgun Gothic"/>
                <w:lang w:val="fi-FI" w:eastAsia="ko-KR"/>
              </w:rPr>
              <w:t>IMD3</w:t>
            </w:r>
            <w:r>
              <w:rPr>
                <w:rFonts w:eastAsia="Malgun Gothic"/>
                <w:vertAlign w:val="superscript"/>
                <w:lang w:val="fi-FI" w:eastAsia="ko-KR"/>
              </w:rPr>
              <w:t>5</w:t>
            </w:r>
          </w:p>
        </w:tc>
      </w:tr>
      <w:tr w:rsidR="001E7AE1" w14:paraId="3CC275E5" w14:textId="77777777" w:rsidTr="00842524">
        <w:trPr>
          <w:trHeight w:val="187"/>
          <w:jc w:val="center"/>
        </w:trPr>
        <w:tc>
          <w:tcPr>
            <w:tcW w:w="2005" w:type="dxa"/>
            <w:tcBorders>
              <w:top w:val="nil"/>
              <w:left w:val="single" w:sz="4" w:space="0" w:color="auto"/>
              <w:bottom w:val="nil"/>
              <w:right w:val="single" w:sz="4" w:space="0" w:color="auto"/>
            </w:tcBorders>
          </w:tcPr>
          <w:p w14:paraId="1F2C059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07588" w14:textId="77777777" w:rsidR="001E7AE1" w:rsidRDefault="001E7AE1" w:rsidP="001E7AE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09DB45" w14:textId="77777777" w:rsidR="001E7AE1" w:rsidRDefault="001E7AE1" w:rsidP="001E7AE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D9918" w14:textId="77777777" w:rsidR="001E7AE1" w:rsidRDefault="001E7AE1" w:rsidP="001E7AE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6FBF3" w14:textId="77777777" w:rsidR="001E7AE1" w:rsidRDefault="001E7AE1" w:rsidP="001E7AE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C3EAA" w14:textId="77777777" w:rsidR="001E7AE1" w:rsidRDefault="001E7AE1" w:rsidP="001E7AE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CCF219" w14:textId="77777777" w:rsidR="001E7AE1" w:rsidRDefault="001E7AE1" w:rsidP="001E7AE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089F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699D40" w14:textId="77777777" w:rsidR="001E7AE1" w:rsidRDefault="001E7AE1" w:rsidP="001E7AE1">
            <w:pPr>
              <w:pStyle w:val="TAC"/>
            </w:pPr>
            <w:r>
              <w:rPr>
                <w:rFonts w:eastAsia="Malgun Gothic"/>
                <w:lang w:val="fi-FI" w:eastAsia="ko-KR"/>
              </w:rPr>
              <w:t>N/A</w:t>
            </w:r>
          </w:p>
        </w:tc>
      </w:tr>
      <w:tr w:rsidR="001E7AE1" w14:paraId="7E518F4B" w14:textId="77777777" w:rsidTr="00842524">
        <w:trPr>
          <w:trHeight w:val="187"/>
          <w:jc w:val="center"/>
        </w:trPr>
        <w:tc>
          <w:tcPr>
            <w:tcW w:w="2005" w:type="dxa"/>
            <w:tcBorders>
              <w:top w:val="nil"/>
              <w:left w:val="single" w:sz="4" w:space="0" w:color="auto"/>
              <w:bottom w:val="nil"/>
              <w:right w:val="single" w:sz="4" w:space="0" w:color="auto"/>
            </w:tcBorders>
          </w:tcPr>
          <w:p w14:paraId="0B319D4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B3A0F" w14:textId="77777777" w:rsidR="001E7AE1" w:rsidRDefault="001E7AE1" w:rsidP="001E7AE1">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9F0AB1" w14:textId="77777777" w:rsidR="001E7AE1" w:rsidRDefault="001E7AE1" w:rsidP="001E7AE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A1FCF" w14:textId="77777777" w:rsidR="001E7AE1" w:rsidRDefault="001E7AE1" w:rsidP="001E7AE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33D9C" w14:textId="77777777" w:rsidR="001E7AE1" w:rsidRDefault="001E7AE1" w:rsidP="001E7AE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F7BC9" w14:textId="77777777" w:rsidR="001E7AE1" w:rsidRDefault="001E7AE1" w:rsidP="001E7AE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CC070" w14:textId="77777777" w:rsidR="001E7AE1" w:rsidRDefault="001E7AE1" w:rsidP="001E7AE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9F4A41"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F0509D" w14:textId="77777777" w:rsidR="001E7AE1" w:rsidRDefault="001E7AE1" w:rsidP="001E7AE1">
            <w:pPr>
              <w:pStyle w:val="TAC"/>
            </w:pPr>
            <w:r>
              <w:rPr>
                <w:rFonts w:eastAsia="Malgun Gothic"/>
                <w:lang w:val="fi-FI" w:eastAsia="ko-KR"/>
              </w:rPr>
              <w:t>N/A</w:t>
            </w:r>
          </w:p>
        </w:tc>
      </w:tr>
      <w:tr w:rsidR="001E7AE1" w14:paraId="4A9E5F34" w14:textId="77777777" w:rsidTr="00842524">
        <w:trPr>
          <w:trHeight w:val="187"/>
          <w:jc w:val="center"/>
        </w:trPr>
        <w:tc>
          <w:tcPr>
            <w:tcW w:w="2005" w:type="dxa"/>
            <w:tcBorders>
              <w:top w:val="nil"/>
              <w:left w:val="single" w:sz="4" w:space="0" w:color="auto"/>
              <w:bottom w:val="nil"/>
              <w:right w:val="single" w:sz="4" w:space="0" w:color="auto"/>
            </w:tcBorders>
          </w:tcPr>
          <w:p w14:paraId="19F31E8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E77C5C" w14:textId="77777777" w:rsidR="001E7AE1" w:rsidRDefault="001E7AE1" w:rsidP="001E7AE1">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319AA24D" w14:textId="77777777" w:rsidR="001E7AE1" w:rsidRDefault="001E7AE1" w:rsidP="001E7AE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4512563"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141066"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C5CCD6" w14:textId="77777777" w:rsidR="001E7AE1" w:rsidRDefault="001E7AE1" w:rsidP="001E7AE1">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34FCE90" w14:textId="77777777" w:rsidR="001E7AE1" w:rsidRDefault="001E7AE1" w:rsidP="001E7AE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4333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1DBB10" w14:textId="77777777" w:rsidR="001E7AE1" w:rsidRDefault="001E7AE1" w:rsidP="001E7AE1">
            <w:pPr>
              <w:pStyle w:val="TAC"/>
            </w:pPr>
            <w:r>
              <w:rPr>
                <w:lang w:eastAsia="ko-KR"/>
              </w:rPr>
              <w:t>N/A</w:t>
            </w:r>
          </w:p>
        </w:tc>
      </w:tr>
      <w:tr w:rsidR="001E7AE1" w14:paraId="4E3B0739" w14:textId="77777777" w:rsidTr="00842524">
        <w:trPr>
          <w:trHeight w:val="187"/>
          <w:jc w:val="center"/>
        </w:trPr>
        <w:tc>
          <w:tcPr>
            <w:tcW w:w="2005" w:type="dxa"/>
            <w:tcBorders>
              <w:top w:val="nil"/>
              <w:left w:val="single" w:sz="4" w:space="0" w:color="auto"/>
              <w:bottom w:val="nil"/>
              <w:right w:val="single" w:sz="4" w:space="0" w:color="auto"/>
            </w:tcBorders>
          </w:tcPr>
          <w:p w14:paraId="38B73A9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506203" w14:textId="77777777" w:rsidR="001E7AE1" w:rsidRDefault="001E7AE1" w:rsidP="001E7AE1">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ECD0A25" w14:textId="77777777" w:rsidR="001E7AE1" w:rsidRDefault="001E7AE1" w:rsidP="001E7AE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B0B0D59"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0BFC5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DCED8D" w14:textId="77777777" w:rsidR="001E7AE1" w:rsidRDefault="001E7AE1" w:rsidP="001E7AE1">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692006F" w14:textId="77777777" w:rsidR="001E7AE1" w:rsidRDefault="001E7AE1" w:rsidP="001E7AE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7745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A83662" w14:textId="77777777" w:rsidR="001E7AE1" w:rsidRDefault="001E7AE1" w:rsidP="001E7AE1">
            <w:pPr>
              <w:pStyle w:val="TAC"/>
            </w:pPr>
            <w:r>
              <w:rPr>
                <w:lang w:eastAsia="ko-KR"/>
              </w:rPr>
              <w:t>N/A</w:t>
            </w:r>
          </w:p>
        </w:tc>
      </w:tr>
      <w:tr w:rsidR="001E7AE1" w14:paraId="732F3A8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990E355"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6E149C" w14:textId="77777777" w:rsidR="001E7AE1" w:rsidRDefault="001E7AE1" w:rsidP="001E7AE1">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819919E" w14:textId="175590A1"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F43848"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2012DA" w14:textId="489A3007"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7FEFDE" w14:textId="77777777" w:rsidR="001E7AE1" w:rsidRDefault="001E7AE1" w:rsidP="001E7AE1">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4321D3BE" w14:textId="77777777" w:rsidR="001E7AE1" w:rsidRDefault="001E7AE1" w:rsidP="001E7AE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4ED6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D53A6D" w14:textId="77777777" w:rsidR="001E7AE1" w:rsidRDefault="001E7AE1" w:rsidP="001E7AE1">
            <w:pPr>
              <w:pStyle w:val="TAC"/>
            </w:pPr>
            <w:r>
              <w:rPr>
                <w:lang w:eastAsia="ko-KR"/>
              </w:rPr>
              <w:t>IMD3</w:t>
            </w:r>
            <w:r>
              <w:rPr>
                <w:vertAlign w:val="superscript"/>
                <w:lang w:eastAsia="ko-KR"/>
              </w:rPr>
              <w:t>1,2,5</w:t>
            </w:r>
          </w:p>
        </w:tc>
      </w:tr>
      <w:tr w:rsidR="001E7AE1" w14:paraId="768C45D0"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5E5C341" w14:textId="77777777" w:rsidR="001E7AE1" w:rsidRDefault="001E7AE1" w:rsidP="001E7AE1">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809006"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1EFF4" w14:textId="5E315794"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FF18D8"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68C89A" w14:textId="25F9BD35"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4686A"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69000" w14:textId="77777777" w:rsidR="001E7AE1" w:rsidRDefault="001E7AE1" w:rsidP="001E7AE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A4F17EF"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55EDB0" w14:textId="77777777" w:rsidR="001E7AE1" w:rsidRDefault="001E7AE1" w:rsidP="001E7AE1">
            <w:pPr>
              <w:pStyle w:val="TAC"/>
            </w:pPr>
            <w:r>
              <w:t>IMD3</w:t>
            </w:r>
            <w:r>
              <w:rPr>
                <w:vertAlign w:val="superscript"/>
              </w:rPr>
              <w:t>1</w:t>
            </w:r>
          </w:p>
        </w:tc>
      </w:tr>
      <w:tr w:rsidR="001E7AE1" w14:paraId="023E3087" w14:textId="77777777" w:rsidTr="00842524">
        <w:trPr>
          <w:trHeight w:val="187"/>
          <w:jc w:val="center"/>
        </w:trPr>
        <w:tc>
          <w:tcPr>
            <w:tcW w:w="2005" w:type="dxa"/>
            <w:tcBorders>
              <w:top w:val="nil"/>
              <w:left w:val="single" w:sz="4" w:space="0" w:color="auto"/>
              <w:bottom w:val="nil"/>
              <w:right w:val="single" w:sz="4" w:space="0" w:color="auto"/>
            </w:tcBorders>
          </w:tcPr>
          <w:p w14:paraId="7E5F245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01E71D"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BFE5B"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629B31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C83E83"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31A88"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8ED9F76"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0B335C"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BDFA75" w14:textId="77777777" w:rsidR="001E7AE1" w:rsidRDefault="001E7AE1" w:rsidP="001E7AE1">
            <w:pPr>
              <w:pStyle w:val="TAC"/>
            </w:pPr>
            <w:r>
              <w:t>N/A</w:t>
            </w:r>
          </w:p>
        </w:tc>
      </w:tr>
      <w:tr w:rsidR="001E7AE1" w14:paraId="04AACEE2" w14:textId="77777777" w:rsidTr="00842524">
        <w:trPr>
          <w:trHeight w:val="187"/>
          <w:jc w:val="center"/>
        </w:trPr>
        <w:tc>
          <w:tcPr>
            <w:tcW w:w="2005" w:type="dxa"/>
            <w:tcBorders>
              <w:top w:val="nil"/>
              <w:left w:val="single" w:sz="4" w:space="0" w:color="auto"/>
              <w:bottom w:val="nil"/>
              <w:right w:val="single" w:sz="4" w:space="0" w:color="auto"/>
            </w:tcBorders>
          </w:tcPr>
          <w:p w14:paraId="26D84C3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F1858C"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D1DFC" w14:textId="77777777" w:rsidR="001E7AE1" w:rsidRDefault="001E7AE1" w:rsidP="001E7AE1">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24940306"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44B2AD"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78B36" w14:textId="77777777" w:rsidR="001E7AE1" w:rsidRDefault="001E7AE1" w:rsidP="001E7AE1">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DF473D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0C645C"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72D6E4" w14:textId="77777777" w:rsidR="001E7AE1" w:rsidRDefault="001E7AE1" w:rsidP="001E7AE1">
            <w:pPr>
              <w:pStyle w:val="TAC"/>
            </w:pPr>
            <w:r>
              <w:t>N/A</w:t>
            </w:r>
          </w:p>
        </w:tc>
      </w:tr>
      <w:tr w:rsidR="001E7AE1" w14:paraId="25B4DFB8" w14:textId="77777777" w:rsidTr="00842524">
        <w:trPr>
          <w:trHeight w:val="187"/>
          <w:jc w:val="center"/>
        </w:trPr>
        <w:tc>
          <w:tcPr>
            <w:tcW w:w="2005" w:type="dxa"/>
            <w:tcBorders>
              <w:top w:val="nil"/>
              <w:left w:val="single" w:sz="4" w:space="0" w:color="auto"/>
              <w:bottom w:val="nil"/>
              <w:right w:val="single" w:sz="4" w:space="0" w:color="auto"/>
            </w:tcBorders>
          </w:tcPr>
          <w:p w14:paraId="27CF76B7"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0A1050"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0B1FD"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F592A7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BE5B10"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85420"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8004E5"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48CB0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A11BD1" w14:textId="77777777" w:rsidR="001E7AE1" w:rsidRDefault="001E7AE1" w:rsidP="001E7AE1">
            <w:pPr>
              <w:pStyle w:val="TAC"/>
            </w:pPr>
            <w:r>
              <w:t>N/A</w:t>
            </w:r>
          </w:p>
        </w:tc>
      </w:tr>
      <w:tr w:rsidR="001E7AE1" w14:paraId="5F341CE7" w14:textId="77777777" w:rsidTr="00842524">
        <w:trPr>
          <w:trHeight w:val="187"/>
          <w:jc w:val="center"/>
        </w:trPr>
        <w:tc>
          <w:tcPr>
            <w:tcW w:w="2005" w:type="dxa"/>
            <w:tcBorders>
              <w:top w:val="nil"/>
              <w:left w:val="single" w:sz="4" w:space="0" w:color="auto"/>
              <w:bottom w:val="nil"/>
              <w:right w:val="single" w:sz="4" w:space="0" w:color="auto"/>
            </w:tcBorders>
          </w:tcPr>
          <w:p w14:paraId="26F7519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00D23B"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E283B" w14:textId="78DC5811"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AA309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16931A" w14:textId="382B7EC2"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637AB"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B627230"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AC377D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D8B211" w14:textId="77777777" w:rsidR="001E7AE1" w:rsidRDefault="001E7AE1" w:rsidP="001E7AE1">
            <w:pPr>
              <w:pStyle w:val="TAC"/>
            </w:pPr>
            <w:r>
              <w:t>IMD3</w:t>
            </w:r>
          </w:p>
        </w:tc>
      </w:tr>
      <w:tr w:rsidR="001E7AE1" w14:paraId="42678C59" w14:textId="77777777" w:rsidTr="00842524">
        <w:trPr>
          <w:trHeight w:val="187"/>
          <w:jc w:val="center"/>
        </w:trPr>
        <w:tc>
          <w:tcPr>
            <w:tcW w:w="2005" w:type="dxa"/>
            <w:tcBorders>
              <w:top w:val="nil"/>
              <w:left w:val="single" w:sz="4" w:space="0" w:color="auto"/>
              <w:bottom w:val="nil"/>
              <w:right w:val="single" w:sz="4" w:space="0" w:color="auto"/>
            </w:tcBorders>
          </w:tcPr>
          <w:p w14:paraId="6D45A4E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D33936"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468EA0" w14:textId="77777777" w:rsidR="001E7AE1" w:rsidRDefault="001E7AE1" w:rsidP="001E7AE1">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2DA914E"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051682"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D4367" w14:textId="77777777" w:rsidR="001E7AE1" w:rsidRDefault="001E7AE1" w:rsidP="001E7AE1">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554FBFE0"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80DF25"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FD886D" w14:textId="77777777" w:rsidR="001E7AE1" w:rsidRDefault="001E7AE1" w:rsidP="001E7AE1">
            <w:pPr>
              <w:pStyle w:val="TAC"/>
            </w:pPr>
            <w:r>
              <w:t>N/A</w:t>
            </w:r>
          </w:p>
        </w:tc>
      </w:tr>
      <w:tr w:rsidR="001E7AE1" w14:paraId="41FC9311" w14:textId="77777777" w:rsidTr="00842524">
        <w:trPr>
          <w:trHeight w:val="187"/>
          <w:jc w:val="center"/>
        </w:trPr>
        <w:tc>
          <w:tcPr>
            <w:tcW w:w="2005" w:type="dxa"/>
            <w:tcBorders>
              <w:top w:val="nil"/>
              <w:left w:val="single" w:sz="4" w:space="0" w:color="auto"/>
              <w:bottom w:val="nil"/>
              <w:right w:val="single" w:sz="4" w:space="0" w:color="auto"/>
            </w:tcBorders>
          </w:tcPr>
          <w:p w14:paraId="1980088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2EBFE"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452C7"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5D87E86"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7AB989"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CBB54"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71B310E"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587A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A1F9E4" w14:textId="77777777" w:rsidR="001E7AE1" w:rsidRDefault="001E7AE1" w:rsidP="001E7AE1">
            <w:pPr>
              <w:pStyle w:val="TAC"/>
            </w:pPr>
            <w:r>
              <w:t>N/A</w:t>
            </w:r>
          </w:p>
        </w:tc>
      </w:tr>
      <w:tr w:rsidR="001E7AE1" w14:paraId="7ED6376C" w14:textId="77777777" w:rsidTr="00842524">
        <w:trPr>
          <w:trHeight w:val="187"/>
          <w:jc w:val="center"/>
        </w:trPr>
        <w:tc>
          <w:tcPr>
            <w:tcW w:w="2005" w:type="dxa"/>
            <w:tcBorders>
              <w:top w:val="nil"/>
              <w:left w:val="single" w:sz="4" w:space="0" w:color="auto"/>
              <w:bottom w:val="nil"/>
              <w:right w:val="single" w:sz="4" w:space="0" w:color="auto"/>
            </w:tcBorders>
          </w:tcPr>
          <w:p w14:paraId="11A2DAF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B68C12" w14:textId="77777777" w:rsidR="001E7AE1" w:rsidRDefault="001E7AE1" w:rsidP="001E7AE1">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868AE" w14:textId="77777777" w:rsidR="001E7AE1" w:rsidRDefault="001E7AE1" w:rsidP="001E7AE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E44A264"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16C598"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74E62" w14:textId="77777777" w:rsidR="001E7AE1" w:rsidRDefault="001E7AE1" w:rsidP="001E7AE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B76CA3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39485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85A8A" w14:textId="77777777" w:rsidR="001E7AE1" w:rsidRDefault="001E7AE1" w:rsidP="001E7AE1">
            <w:pPr>
              <w:pStyle w:val="TAC"/>
            </w:pPr>
            <w:r>
              <w:t>N/A</w:t>
            </w:r>
          </w:p>
        </w:tc>
      </w:tr>
      <w:tr w:rsidR="001E7AE1" w14:paraId="3C9E47A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B191B8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41D619"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F3EA5" w14:textId="77AAB89B"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D31750"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320399" w14:textId="6B79143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0CC83" w14:textId="77777777" w:rsidR="001E7AE1" w:rsidRDefault="001E7AE1" w:rsidP="001E7AE1">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4972A5D1" w14:textId="77777777" w:rsidR="001E7AE1" w:rsidRDefault="001E7AE1" w:rsidP="001E7AE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500FCD"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B133F" w14:textId="77777777" w:rsidR="001E7AE1" w:rsidRDefault="001E7AE1" w:rsidP="001E7AE1">
            <w:pPr>
              <w:pStyle w:val="TAC"/>
            </w:pPr>
            <w:r>
              <w:t>IMD3</w:t>
            </w:r>
          </w:p>
        </w:tc>
      </w:tr>
      <w:tr w:rsidR="001E7AE1" w14:paraId="3CEE1CE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F30B85A" w14:textId="77777777" w:rsidR="001E7AE1" w:rsidRDefault="001E7AE1" w:rsidP="001E7AE1">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1D1BE1"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34FA5" w14:textId="1F0A1A70"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D33CA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CB29CA" w14:textId="61A51007"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EF0AB"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4339222" w14:textId="77777777" w:rsidR="001E7AE1" w:rsidRDefault="001E7AE1" w:rsidP="001E7AE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979FD2A"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F213CB" w14:textId="77777777" w:rsidR="001E7AE1" w:rsidRDefault="001E7AE1" w:rsidP="001E7AE1">
            <w:pPr>
              <w:pStyle w:val="TAC"/>
            </w:pPr>
            <w:r>
              <w:t>IMD3</w:t>
            </w:r>
            <w:r>
              <w:rPr>
                <w:vertAlign w:val="superscript"/>
              </w:rPr>
              <w:t>5</w:t>
            </w:r>
          </w:p>
        </w:tc>
      </w:tr>
      <w:tr w:rsidR="001E7AE1" w14:paraId="20CA4C27" w14:textId="77777777" w:rsidTr="00842524">
        <w:trPr>
          <w:trHeight w:val="187"/>
          <w:jc w:val="center"/>
        </w:trPr>
        <w:tc>
          <w:tcPr>
            <w:tcW w:w="2005" w:type="dxa"/>
            <w:tcBorders>
              <w:top w:val="nil"/>
              <w:left w:val="single" w:sz="4" w:space="0" w:color="auto"/>
              <w:bottom w:val="nil"/>
              <w:right w:val="single" w:sz="4" w:space="0" w:color="auto"/>
            </w:tcBorders>
          </w:tcPr>
          <w:p w14:paraId="15D8833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2DD980"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DD027" w14:textId="77777777" w:rsidR="001E7AE1" w:rsidRDefault="001E7AE1" w:rsidP="001E7AE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7273B0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10C46C"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C629C" w14:textId="77777777" w:rsidR="001E7AE1" w:rsidRDefault="001E7AE1" w:rsidP="001E7AE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26FF2C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C1C30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33A8E" w14:textId="77777777" w:rsidR="001E7AE1" w:rsidRDefault="001E7AE1" w:rsidP="001E7AE1">
            <w:pPr>
              <w:pStyle w:val="TAC"/>
            </w:pPr>
            <w:r>
              <w:t>N/A</w:t>
            </w:r>
          </w:p>
        </w:tc>
      </w:tr>
      <w:tr w:rsidR="001E7AE1" w14:paraId="0CEDD1DA" w14:textId="77777777" w:rsidTr="00842524">
        <w:trPr>
          <w:trHeight w:val="187"/>
          <w:jc w:val="center"/>
        </w:trPr>
        <w:tc>
          <w:tcPr>
            <w:tcW w:w="2005" w:type="dxa"/>
            <w:tcBorders>
              <w:top w:val="nil"/>
              <w:left w:val="single" w:sz="4" w:space="0" w:color="auto"/>
              <w:bottom w:val="nil"/>
              <w:right w:val="single" w:sz="4" w:space="0" w:color="auto"/>
            </w:tcBorders>
          </w:tcPr>
          <w:p w14:paraId="0BD8439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A5E661"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83C7A5" w14:textId="77777777" w:rsidR="001E7AE1" w:rsidRDefault="001E7AE1" w:rsidP="001E7AE1">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278EC575"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39F30B"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DC928" w14:textId="77777777" w:rsidR="001E7AE1" w:rsidRDefault="001E7AE1" w:rsidP="001E7AE1">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1C8AED6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C27B8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90410" w14:textId="77777777" w:rsidR="001E7AE1" w:rsidRDefault="001E7AE1" w:rsidP="001E7AE1">
            <w:pPr>
              <w:pStyle w:val="TAC"/>
            </w:pPr>
            <w:r>
              <w:t>N/A</w:t>
            </w:r>
          </w:p>
        </w:tc>
      </w:tr>
      <w:tr w:rsidR="001E7AE1" w14:paraId="5BFC95E7" w14:textId="77777777" w:rsidTr="00842524">
        <w:trPr>
          <w:trHeight w:val="187"/>
          <w:jc w:val="center"/>
        </w:trPr>
        <w:tc>
          <w:tcPr>
            <w:tcW w:w="2005" w:type="dxa"/>
            <w:tcBorders>
              <w:top w:val="nil"/>
              <w:left w:val="single" w:sz="4" w:space="0" w:color="auto"/>
              <w:bottom w:val="nil"/>
              <w:right w:val="single" w:sz="4" w:space="0" w:color="auto"/>
            </w:tcBorders>
          </w:tcPr>
          <w:p w14:paraId="1A984B6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9057AC"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04B5C"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7D7D526"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18ECA4"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B479D"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6372B92"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8F829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0B856" w14:textId="77777777" w:rsidR="001E7AE1" w:rsidRDefault="001E7AE1" w:rsidP="001E7AE1">
            <w:pPr>
              <w:pStyle w:val="TAC"/>
            </w:pPr>
            <w:r>
              <w:t>N/A</w:t>
            </w:r>
          </w:p>
        </w:tc>
      </w:tr>
      <w:tr w:rsidR="001E7AE1" w14:paraId="2038B855" w14:textId="77777777" w:rsidTr="00842524">
        <w:trPr>
          <w:trHeight w:val="187"/>
          <w:jc w:val="center"/>
        </w:trPr>
        <w:tc>
          <w:tcPr>
            <w:tcW w:w="2005" w:type="dxa"/>
            <w:tcBorders>
              <w:top w:val="nil"/>
              <w:left w:val="single" w:sz="4" w:space="0" w:color="auto"/>
              <w:bottom w:val="nil"/>
              <w:right w:val="single" w:sz="4" w:space="0" w:color="auto"/>
            </w:tcBorders>
          </w:tcPr>
          <w:p w14:paraId="040FB6E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E7A828"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AFF3D" w14:textId="1464D87A"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8EB8E7"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584591" w14:textId="7BD1846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1A8BC" w14:textId="77777777" w:rsidR="001E7AE1" w:rsidRDefault="001E7AE1" w:rsidP="001E7AE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5632510" w14:textId="77777777" w:rsidR="001E7AE1" w:rsidRDefault="001E7AE1" w:rsidP="001E7AE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791BED0"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520FE7" w14:textId="77777777" w:rsidR="001E7AE1" w:rsidRDefault="001E7AE1" w:rsidP="001E7AE1">
            <w:pPr>
              <w:pStyle w:val="TAC"/>
            </w:pPr>
            <w:r>
              <w:t>IMD3</w:t>
            </w:r>
          </w:p>
        </w:tc>
      </w:tr>
      <w:tr w:rsidR="001E7AE1" w14:paraId="1E04BD47" w14:textId="77777777" w:rsidTr="00842524">
        <w:trPr>
          <w:trHeight w:val="187"/>
          <w:jc w:val="center"/>
        </w:trPr>
        <w:tc>
          <w:tcPr>
            <w:tcW w:w="2005" w:type="dxa"/>
            <w:tcBorders>
              <w:top w:val="nil"/>
              <w:left w:val="single" w:sz="4" w:space="0" w:color="auto"/>
              <w:bottom w:val="nil"/>
              <w:right w:val="single" w:sz="4" w:space="0" w:color="auto"/>
            </w:tcBorders>
          </w:tcPr>
          <w:p w14:paraId="3B045D2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77B8C7"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F888ED" w14:textId="77777777" w:rsidR="001E7AE1" w:rsidRDefault="001E7AE1" w:rsidP="001E7AE1">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1A9D5BF"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79DE91"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C6D3F" w14:textId="77777777" w:rsidR="001E7AE1" w:rsidRDefault="001E7AE1" w:rsidP="001E7AE1">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2DD7B413"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23FA7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D9973" w14:textId="77777777" w:rsidR="001E7AE1" w:rsidRDefault="001E7AE1" w:rsidP="001E7AE1">
            <w:pPr>
              <w:pStyle w:val="TAC"/>
            </w:pPr>
            <w:r>
              <w:t>N/A</w:t>
            </w:r>
          </w:p>
        </w:tc>
      </w:tr>
      <w:tr w:rsidR="001E7AE1" w14:paraId="76579252" w14:textId="77777777" w:rsidTr="00842524">
        <w:trPr>
          <w:trHeight w:val="187"/>
          <w:jc w:val="center"/>
        </w:trPr>
        <w:tc>
          <w:tcPr>
            <w:tcW w:w="2005" w:type="dxa"/>
            <w:tcBorders>
              <w:top w:val="nil"/>
              <w:left w:val="single" w:sz="4" w:space="0" w:color="auto"/>
              <w:bottom w:val="nil"/>
              <w:right w:val="single" w:sz="4" w:space="0" w:color="auto"/>
            </w:tcBorders>
          </w:tcPr>
          <w:p w14:paraId="36DE00DE"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D427B3" w14:textId="77777777" w:rsidR="001E7AE1" w:rsidRDefault="001E7AE1" w:rsidP="001E7AE1">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4032D" w14:textId="77777777" w:rsidR="001E7AE1" w:rsidRDefault="001E7AE1" w:rsidP="001E7AE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7FAA6A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D7E4DB"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736207" w14:textId="77777777" w:rsidR="001E7AE1" w:rsidRDefault="001E7AE1" w:rsidP="001E7AE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384706C"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D9BCD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2D991C" w14:textId="77777777" w:rsidR="001E7AE1" w:rsidRDefault="001E7AE1" w:rsidP="001E7AE1">
            <w:pPr>
              <w:pStyle w:val="TAC"/>
            </w:pPr>
            <w:r>
              <w:t>N/A</w:t>
            </w:r>
          </w:p>
        </w:tc>
      </w:tr>
      <w:tr w:rsidR="001E7AE1" w14:paraId="49021771" w14:textId="77777777" w:rsidTr="00842524">
        <w:trPr>
          <w:trHeight w:val="187"/>
          <w:jc w:val="center"/>
        </w:trPr>
        <w:tc>
          <w:tcPr>
            <w:tcW w:w="2005" w:type="dxa"/>
            <w:tcBorders>
              <w:top w:val="nil"/>
              <w:left w:val="single" w:sz="4" w:space="0" w:color="auto"/>
              <w:bottom w:val="nil"/>
              <w:right w:val="single" w:sz="4" w:space="0" w:color="auto"/>
            </w:tcBorders>
          </w:tcPr>
          <w:p w14:paraId="18955B1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D51CCF" w14:textId="77777777" w:rsidR="001E7AE1" w:rsidRDefault="001E7AE1" w:rsidP="001E7AE1">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BF10A8" w14:textId="77777777" w:rsidR="001E7AE1" w:rsidRDefault="001E7AE1" w:rsidP="001E7AE1">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2EEE69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19F9A"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4A1E0" w14:textId="77777777" w:rsidR="001E7AE1" w:rsidRDefault="001E7AE1" w:rsidP="001E7AE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D62DA6E"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626F72"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A5F2C" w14:textId="77777777" w:rsidR="001E7AE1" w:rsidRDefault="001E7AE1" w:rsidP="001E7AE1">
            <w:pPr>
              <w:pStyle w:val="TAC"/>
            </w:pPr>
            <w:r>
              <w:t>N/A</w:t>
            </w:r>
          </w:p>
        </w:tc>
      </w:tr>
      <w:tr w:rsidR="001E7AE1" w14:paraId="3EA36BC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04A18A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A086E6" w14:textId="77777777" w:rsidR="001E7AE1" w:rsidRDefault="001E7AE1" w:rsidP="001E7AE1">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4034A" w14:textId="2FD24E12"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F10A3"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8E267E" w14:textId="3209E7C6"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76B1E" w14:textId="77777777" w:rsidR="001E7AE1" w:rsidRDefault="001E7AE1" w:rsidP="001E7AE1">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17853258" w14:textId="77777777" w:rsidR="001E7AE1" w:rsidRDefault="001E7AE1" w:rsidP="001E7AE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BE928A4"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91123" w14:textId="77777777" w:rsidR="001E7AE1" w:rsidRDefault="001E7AE1" w:rsidP="001E7AE1">
            <w:pPr>
              <w:pStyle w:val="TAC"/>
            </w:pPr>
            <w:r>
              <w:t>IMD3</w:t>
            </w:r>
            <w:r>
              <w:rPr>
                <w:vertAlign w:val="superscript"/>
              </w:rPr>
              <w:t>1,2,5</w:t>
            </w:r>
          </w:p>
        </w:tc>
      </w:tr>
      <w:tr w:rsidR="001E7AE1" w14:paraId="19B8910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E6A2861" w14:textId="77777777" w:rsidR="001E7AE1" w:rsidRDefault="001E7AE1" w:rsidP="001E7AE1">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699BD379" w14:textId="77777777" w:rsidR="001E7AE1" w:rsidRDefault="001E7AE1" w:rsidP="001E7AE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CB8AE" w14:textId="77777777" w:rsidR="001E7AE1" w:rsidRDefault="001E7AE1" w:rsidP="001E7AE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159804"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5C31E"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B44DE" w14:textId="77777777" w:rsidR="001E7AE1" w:rsidRDefault="001E7AE1" w:rsidP="001E7AE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91DD2DC"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2F3670"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482B7A" w14:textId="77777777" w:rsidR="001E7AE1" w:rsidRDefault="001E7AE1" w:rsidP="001E7AE1">
            <w:pPr>
              <w:pStyle w:val="TAC"/>
            </w:pPr>
            <w:r>
              <w:rPr>
                <w:rFonts w:cs="Arial"/>
                <w:color w:val="000000"/>
                <w:szCs w:val="18"/>
                <w:lang w:eastAsia="ja-JP"/>
              </w:rPr>
              <w:t>N/A</w:t>
            </w:r>
          </w:p>
        </w:tc>
      </w:tr>
      <w:tr w:rsidR="001E7AE1" w14:paraId="7CA389E9" w14:textId="77777777" w:rsidTr="00842524">
        <w:trPr>
          <w:trHeight w:val="187"/>
          <w:jc w:val="center"/>
        </w:trPr>
        <w:tc>
          <w:tcPr>
            <w:tcW w:w="2005" w:type="dxa"/>
            <w:tcBorders>
              <w:top w:val="nil"/>
              <w:left w:val="single" w:sz="4" w:space="0" w:color="auto"/>
              <w:bottom w:val="nil"/>
              <w:right w:val="single" w:sz="4" w:space="0" w:color="auto"/>
            </w:tcBorders>
          </w:tcPr>
          <w:p w14:paraId="58A1A69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80ED42" w14:textId="77777777" w:rsidR="001E7AE1" w:rsidRDefault="001E7AE1" w:rsidP="001E7AE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91AE73B" w14:textId="77777777" w:rsidR="001E7AE1" w:rsidRDefault="001E7AE1" w:rsidP="001E7AE1">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68256546"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AB1A06"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125217" w14:textId="77777777" w:rsidR="001E7AE1" w:rsidRDefault="001E7AE1" w:rsidP="001E7AE1">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61E40436"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26CE1"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979E5F" w14:textId="77777777" w:rsidR="001E7AE1" w:rsidRDefault="001E7AE1" w:rsidP="001E7AE1">
            <w:pPr>
              <w:pStyle w:val="TAC"/>
            </w:pPr>
            <w:r>
              <w:rPr>
                <w:rFonts w:cs="Arial"/>
                <w:color w:val="000000"/>
                <w:szCs w:val="18"/>
                <w:lang w:eastAsia="ja-JP"/>
              </w:rPr>
              <w:t>N/A</w:t>
            </w:r>
          </w:p>
        </w:tc>
      </w:tr>
      <w:tr w:rsidR="001E7AE1" w14:paraId="25D86D88" w14:textId="77777777" w:rsidTr="00842524">
        <w:trPr>
          <w:trHeight w:val="187"/>
          <w:jc w:val="center"/>
        </w:trPr>
        <w:tc>
          <w:tcPr>
            <w:tcW w:w="2005" w:type="dxa"/>
            <w:tcBorders>
              <w:top w:val="nil"/>
              <w:left w:val="single" w:sz="4" w:space="0" w:color="auto"/>
              <w:bottom w:val="nil"/>
              <w:right w:val="single" w:sz="4" w:space="0" w:color="auto"/>
            </w:tcBorders>
          </w:tcPr>
          <w:p w14:paraId="28EEA2F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EE7FD2" w14:textId="77777777" w:rsidR="001E7AE1" w:rsidRDefault="001E7AE1" w:rsidP="001E7AE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A8DEF" w14:textId="410D6B99"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13B9DA" w14:textId="77777777" w:rsidR="001E7AE1" w:rsidRDefault="001E7AE1" w:rsidP="001E7AE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DCA97" w14:textId="3AE5B02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2005D" w14:textId="77777777" w:rsidR="001E7AE1" w:rsidRDefault="001E7AE1" w:rsidP="001E7AE1">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7834ACC6" w14:textId="77777777" w:rsidR="001E7AE1" w:rsidRDefault="001E7AE1" w:rsidP="001E7AE1">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17D52297" w14:textId="77777777" w:rsidR="001E7AE1" w:rsidRDefault="001E7AE1" w:rsidP="001E7AE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9CBBAB" w14:textId="77777777" w:rsidR="001E7AE1" w:rsidRDefault="001E7AE1" w:rsidP="001E7AE1">
            <w:pPr>
              <w:pStyle w:val="TAC"/>
            </w:pPr>
            <w:r>
              <w:rPr>
                <w:rFonts w:cs="Arial"/>
                <w:color w:val="000000"/>
                <w:szCs w:val="18"/>
                <w:lang w:eastAsia="ja-JP"/>
              </w:rPr>
              <w:t>IMD5</w:t>
            </w:r>
          </w:p>
        </w:tc>
      </w:tr>
      <w:tr w:rsidR="001E7AE1" w14:paraId="783FEEC4" w14:textId="77777777" w:rsidTr="00842524">
        <w:trPr>
          <w:trHeight w:val="187"/>
          <w:jc w:val="center"/>
        </w:trPr>
        <w:tc>
          <w:tcPr>
            <w:tcW w:w="2005" w:type="dxa"/>
            <w:tcBorders>
              <w:top w:val="nil"/>
              <w:left w:val="single" w:sz="4" w:space="0" w:color="auto"/>
              <w:bottom w:val="nil"/>
              <w:right w:val="single" w:sz="4" w:space="0" w:color="auto"/>
            </w:tcBorders>
          </w:tcPr>
          <w:p w14:paraId="7AEECF2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8DCF5B" w14:textId="77777777" w:rsidR="001E7AE1" w:rsidRDefault="001E7AE1" w:rsidP="001E7AE1">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894EC" w14:textId="77777777" w:rsidR="001E7AE1" w:rsidRDefault="001E7AE1" w:rsidP="001E7AE1">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560AC8"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88DF9" w14:textId="77777777" w:rsidR="001E7AE1" w:rsidRDefault="001E7AE1" w:rsidP="001E7AE1">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51D7" w14:textId="77777777" w:rsidR="001E7AE1" w:rsidRDefault="001E7AE1" w:rsidP="001E7AE1">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A9F6A69"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C23F06"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F88CD7" w14:textId="77777777" w:rsidR="001E7AE1" w:rsidRDefault="001E7AE1" w:rsidP="001E7AE1">
            <w:pPr>
              <w:pStyle w:val="TAC"/>
            </w:pPr>
            <w:r>
              <w:rPr>
                <w:rFonts w:cs="Arial"/>
                <w:color w:val="000000"/>
                <w:szCs w:val="18"/>
                <w:lang w:eastAsia="ja-JP"/>
              </w:rPr>
              <w:t>N/A</w:t>
            </w:r>
          </w:p>
        </w:tc>
      </w:tr>
      <w:tr w:rsidR="001E7AE1" w14:paraId="67DDECF4" w14:textId="77777777" w:rsidTr="00842524">
        <w:trPr>
          <w:trHeight w:val="187"/>
          <w:jc w:val="center"/>
        </w:trPr>
        <w:tc>
          <w:tcPr>
            <w:tcW w:w="2005" w:type="dxa"/>
            <w:tcBorders>
              <w:top w:val="nil"/>
              <w:left w:val="single" w:sz="4" w:space="0" w:color="auto"/>
              <w:bottom w:val="nil"/>
              <w:right w:val="single" w:sz="4" w:space="0" w:color="auto"/>
            </w:tcBorders>
          </w:tcPr>
          <w:p w14:paraId="47B7D8A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FE630A" w14:textId="77777777" w:rsidR="001E7AE1" w:rsidRDefault="001E7AE1" w:rsidP="001E7AE1">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A6C92" w14:textId="77777777" w:rsidR="001E7AE1" w:rsidRDefault="001E7AE1" w:rsidP="001E7AE1">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93F349" w14:textId="77777777" w:rsidR="001E7AE1" w:rsidRDefault="001E7AE1" w:rsidP="001E7AE1">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8ED9E" w14:textId="77777777" w:rsidR="001E7AE1" w:rsidRDefault="001E7AE1" w:rsidP="001E7AE1">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0A5C8" w14:textId="77777777" w:rsidR="001E7AE1" w:rsidRDefault="001E7AE1" w:rsidP="001E7AE1">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D14CC44" w14:textId="77777777" w:rsidR="001E7AE1" w:rsidRDefault="001E7AE1" w:rsidP="001E7AE1">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ED01AD" w14:textId="77777777" w:rsidR="001E7AE1" w:rsidRDefault="001E7AE1" w:rsidP="001E7AE1">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6633CC" w14:textId="77777777" w:rsidR="001E7AE1" w:rsidRDefault="001E7AE1" w:rsidP="001E7AE1">
            <w:pPr>
              <w:pStyle w:val="TAC"/>
            </w:pPr>
            <w:r>
              <w:rPr>
                <w:rFonts w:cs="Arial"/>
                <w:color w:val="000000"/>
                <w:szCs w:val="18"/>
                <w:lang w:eastAsia="ja-JP"/>
              </w:rPr>
              <w:t>N/A</w:t>
            </w:r>
          </w:p>
        </w:tc>
      </w:tr>
      <w:tr w:rsidR="001E7AE1" w14:paraId="5984C90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7D8304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C19D6A" w14:textId="77777777" w:rsidR="001E7AE1" w:rsidRDefault="001E7AE1" w:rsidP="001E7AE1">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DC0C220" w14:textId="18A3FE19"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E41E91" w14:textId="77777777" w:rsidR="001E7AE1" w:rsidRDefault="001E7AE1" w:rsidP="001E7AE1">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756B74" w14:textId="6657B974"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BA8259F" w14:textId="77777777" w:rsidR="001E7AE1" w:rsidRDefault="001E7AE1" w:rsidP="001E7AE1">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CB80E7E" w14:textId="77777777" w:rsidR="001E7AE1" w:rsidRDefault="001E7AE1" w:rsidP="001E7AE1">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C10C76C" w14:textId="77777777" w:rsidR="001E7AE1" w:rsidRDefault="001E7AE1" w:rsidP="001E7AE1">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BF574C" w14:textId="77777777" w:rsidR="001E7AE1" w:rsidRDefault="001E7AE1" w:rsidP="001E7AE1">
            <w:pPr>
              <w:pStyle w:val="TAC"/>
            </w:pPr>
            <w:r>
              <w:rPr>
                <w:rFonts w:cs="Arial"/>
                <w:color w:val="000000"/>
                <w:szCs w:val="18"/>
                <w:lang w:eastAsia="ja-JP"/>
              </w:rPr>
              <w:t>IMD5</w:t>
            </w:r>
          </w:p>
        </w:tc>
      </w:tr>
      <w:tr w:rsidR="001E7AE1" w14:paraId="4E6DE20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6206017" w14:textId="77777777" w:rsidR="001E7AE1" w:rsidRDefault="001E7AE1" w:rsidP="001E7AE1">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331330B1" w14:textId="77777777" w:rsidR="001E7AE1" w:rsidRDefault="001E7AE1" w:rsidP="001E7AE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23FC415" w14:textId="77777777" w:rsidR="001E7AE1" w:rsidRDefault="001E7AE1" w:rsidP="001E7AE1">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6351FB92" w14:textId="77777777" w:rsidR="001E7AE1" w:rsidRDefault="001E7AE1" w:rsidP="001E7AE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B2CF4BE" w14:textId="77777777" w:rsidR="001E7AE1" w:rsidRDefault="001E7AE1" w:rsidP="001E7AE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6B612A9" w14:textId="77777777" w:rsidR="001E7AE1" w:rsidRDefault="001E7AE1" w:rsidP="001E7AE1">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71F6BDF9"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E2FED5"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6F125" w14:textId="77777777" w:rsidR="001E7AE1" w:rsidRDefault="001E7AE1" w:rsidP="001E7AE1">
            <w:pPr>
              <w:pStyle w:val="TAC"/>
              <w:rPr>
                <w:rFonts w:cs="Arial"/>
                <w:color w:val="000000"/>
                <w:szCs w:val="18"/>
                <w:lang w:eastAsia="ja-JP"/>
              </w:rPr>
            </w:pPr>
            <w:r>
              <w:rPr>
                <w:rFonts w:cs="Arial"/>
                <w:szCs w:val="18"/>
                <w:lang w:eastAsia="ja-JP"/>
              </w:rPr>
              <w:t>N/A</w:t>
            </w:r>
          </w:p>
        </w:tc>
      </w:tr>
      <w:tr w:rsidR="001E7AE1" w14:paraId="03906768" w14:textId="77777777" w:rsidTr="00842524">
        <w:trPr>
          <w:trHeight w:val="187"/>
          <w:jc w:val="center"/>
        </w:trPr>
        <w:tc>
          <w:tcPr>
            <w:tcW w:w="2005" w:type="dxa"/>
            <w:tcBorders>
              <w:top w:val="nil"/>
              <w:left w:val="single" w:sz="4" w:space="0" w:color="auto"/>
              <w:bottom w:val="nil"/>
              <w:right w:val="single" w:sz="4" w:space="0" w:color="auto"/>
            </w:tcBorders>
          </w:tcPr>
          <w:p w14:paraId="6884C1E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0F2D22" w14:textId="77777777" w:rsidR="001E7AE1" w:rsidRDefault="001E7AE1" w:rsidP="001E7AE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9433B02" w14:textId="77777777" w:rsidR="001E7AE1" w:rsidRDefault="001E7AE1" w:rsidP="001E7AE1">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733B8467" w14:textId="77777777" w:rsidR="001E7AE1" w:rsidRDefault="001E7AE1" w:rsidP="001E7AE1">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D536AF6" w14:textId="77777777" w:rsidR="001E7AE1" w:rsidRDefault="001E7AE1" w:rsidP="001E7AE1">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3B4FD6" w14:textId="77777777" w:rsidR="001E7AE1" w:rsidRDefault="001E7AE1" w:rsidP="001E7AE1">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27290DF"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2C8378"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BC5EE0" w14:textId="77777777" w:rsidR="001E7AE1" w:rsidRDefault="001E7AE1" w:rsidP="001E7AE1">
            <w:pPr>
              <w:pStyle w:val="TAC"/>
              <w:rPr>
                <w:rFonts w:cs="Arial"/>
                <w:color w:val="000000"/>
                <w:szCs w:val="18"/>
                <w:lang w:eastAsia="ja-JP"/>
              </w:rPr>
            </w:pPr>
            <w:r>
              <w:rPr>
                <w:rFonts w:cs="Arial"/>
                <w:szCs w:val="18"/>
                <w:lang w:eastAsia="ko-KR"/>
              </w:rPr>
              <w:t>N/A</w:t>
            </w:r>
          </w:p>
        </w:tc>
      </w:tr>
      <w:tr w:rsidR="001E7AE1" w14:paraId="6311D12E" w14:textId="77777777" w:rsidTr="00842524">
        <w:trPr>
          <w:trHeight w:val="187"/>
          <w:jc w:val="center"/>
        </w:trPr>
        <w:tc>
          <w:tcPr>
            <w:tcW w:w="2005" w:type="dxa"/>
            <w:tcBorders>
              <w:top w:val="nil"/>
              <w:left w:val="single" w:sz="4" w:space="0" w:color="auto"/>
              <w:bottom w:val="nil"/>
              <w:right w:val="single" w:sz="4" w:space="0" w:color="auto"/>
            </w:tcBorders>
          </w:tcPr>
          <w:p w14:paraId="55DBC4D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1A5D11" w14:textId="77777777" w:rsidR="001E7AE1" w:rsidRDefault="001E7AE1" w:rsidP="001E7AE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D713887" w14:textId="4E729612" w:rsidR="001E7AE1" w:rsidRDefault="001E7AE1" w:rsidP="001E7AE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928DDA" w14:textId="77777777" w:rsidR="001E7AE1" w:rsidRDefault="001E7AE1" w:rsidP="001E7AE1">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058B2F2" w14:textId="1CF3FED7" w:rsidR="001E7AE1" w:rsidRDefault="001E7AE1" w:rsidP="001E7AE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5D5C415" w14:textId="77777777" w:rsidR="001E7AE1" w:rsidRDefault="001E7AE1" w:rsidP="001E7AE1">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04D02F20" w14:textId="77777777" w:rsidR="001E7AE1" w:rsidRDefault="001E7AE1" w:rsidP="001E7AE1">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41AC9BC4" w14:textId="77777777" w:rsidR="001E7AE1" w:rsidRDefault="001E7AE1" w:rsidP="001E7AE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E09070" w14:textId="77777777" w:rsidR="001E7AE1" w:rsidRDefault="001E7AE1" w:rsidP="001E7AE1">
            <w:pPr>
              <w:pStyle w:val="TAC"/>
              <w:rPr>
                <w:rFonts w:cs="Arial"/>
                <w:color w:val="000000"/>
                <w:szCs w:val="18"/>
                <w:lang w:eastAsia="ja-JP"/>
              </w:rPr>
            </w:pPr>
            <w:r>
              <w:rPr>
                <w:rFonts w:cs="Arial"/>
                <w:szCs w:val="18"/>
                <w:lang w:eastAsia="ja-JP"/>
              </w:rPr>
              <w:t>IMD5</w:t>
            </w:r>
          </w:p>
        </w:tc>
      </w:tr>
      <w:tr w:rsidR="001E7AE1" w14:paraId="6BBFE8B6" w14:textId="77777777" w:rsidTr="00842524">
        <w:trPr>
          <w:trHeight w:val="187"/>
          <w:jc w:val="center"/>
        </w:trPr>
        <w:tc>
          <w:tcPr>
            <w:tcW w:w="2005" w:type="dxa"/>
            <w:tcBorders>
              <w:top w:val="nil"/>
              <w:left w:val="single" w:sz="4" w:space="0" w:color="auto"/>
              <w:bottom w:val="nil"/>
              <w:right w:val="single" w:sz="4" w:space="0" w:color="auto"/>
            </w:tcBorders>
          </w:tcPr>
          <w:p w14:paraId="3D92D04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4C9286" w14:textId="77777777" w:rsidR="001E7AE1" w:rsidRDefault="001E7AE1" w:rsidP="001E7AE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89E0601" w14:textId="77777777" w:rsidR="001E7AE1" w:rsidRDefault="001E7AE1" w:rsidP="001E7AE1">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15940B5" w14:textId="77777777" w:rsidR="001E7AE1" w:rsidRDefault="001E7AE1" w:rsidP="001E7AE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14529F" w14:textId="77777777" w:rsidR="001E7AE1" w:rsidRDefault="001E7AE1" w:rsidP="001E7AE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B262C6" w14:textId="77777777" w:rsidR="001E7AE1" w:rsidRDefault="001E7AE1" w:rsidP="001E7AE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C840491"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B02930"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28C950" w14:textId="77777777" w:rsidR="001E7AE1" w:rsidRDefault="001E7AE1" w:rsidP="001E7AE1">
            <w:pPr>
              <w:pStyle w:val="TAC"/>
              <w:rPr>
                <w:rFonts w:cs="Arial"/>
                <w:color w:val="000000"/>
                <w:szCs w:val="18"/>
                <w:lang w:eastAsia="ja-JP"/>
              </w:rPr>
            </w:pPr>
            <w:r>
              <w:rPr>
                <w:rFonts w:cs="Arial"/>
                <w:szCs w:val="18"/>
                <w:lang w:eastAsia="ja-JP"/>
              </w:rPr>
              <w:t>N/A</w:t>
            </w:r>
          </w:p>
        </w:tc>
      </w:tr>
      <w:tr w:rsidR="001E7AE1" w14:paraId="451C0995" w14:textId="77777777" w:rsidTr="00842524">
        <w:trPr>
          <w:trHeight w:val="187"/>
          <w:jc w:val="center"/>
        </w:trPr>
        <w:tc>
          <w:tcPr>
            <w:tcW w:w="2005" w:type="dxa"/>
            <w:tcBorders>
              <w:top w:val="nil"/>
              <w:left w:val="single" w:sz="4" w:space="0" w:color="auto"/>
              <w:bottom w:val="nil"/>
              <w:right w:val="single" w:sz="4" w:space="0" w:color="auto"/>
            </w:tcBorders>
          </w:tcPr>
          <w:p w14:paraId="3C4F887A"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337B9F" w14:textId="77777777" w:rsidR="001E7AE1" w:rsidRDefault="001E7AE1" w:rsidP="001E7AE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C1A71A8" w14:textId="578450D3" w:rsidR="001E7AE1" w:rsidRDefault="001E7AE1" w:rsidP="001E7AE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D870D47" w14:textId="77777777" w:rsidR="001E7AE1" w:rsidRDefault="001E7AE1" w:rsidP="001E7AE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152F12" w14:textId="0A1D9CE0" w:rsidR="001E7AE1" w:rsidRDefault="001E7AE1" w:rsidP="001E7AE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4BB6396" w14:textId="77777777" w:rsidR="001E7AE1" w:rsidRDefault="001E7AE1" w:rsidP="001E7AE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3E8451D" w14:textId="77777777" w:rsidR="001E7AE1" w:rsidRDefault="001E7AE1" w:rsidP="001E7AE1">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40B043C9"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55ADF" w14:textId="77777777" w:rsidR="001E7AE1" w:rsidRDefault="001E7AE1" w:rsidP="001E7AE1">
            <w:pPr>
              <w:pStyle w:val="TAC"/>
              <w:rPr>
                <w:rFonts w:cs="Arial"/>
                <w:color w:val="000000"/>
                <w:szCs w:val="18"/>
                <w:lang w:eastAsia="ja-JP"/>
              </w:rPr>
            </w:pPr>
            <w:r>
              <w:rPr>
                <w:rFonts w:cs="Arial"/>
                <w:szCs w:val="18"/>
                <w:lang w:eastAsia="ja-JP"/>
              </w:rPr>
              <w:t>IMD5</w:t>
            </w:r>
          </w:p>
        </w:tc>
      </w:tr>
      <w:tr w:rsidR="001E7AE1" w14:paraId="3F087E36" w14:textId="77777777" w:rsidTr="00842524">
        <w:trPr>
          <w:trHeight w:val="187"/>
          <w:jc w:val="center"/>
        </w:trPr>
        <w:tc>
          <w:tcPr>
            <w:tcW w:w="2005" w:type="dxa"/>
            <w:tcBorders>
              <w:top w:val="nil"/>
              <w:left w:val="single" w:sz="4" w:space="0" w:color="auto"/>
              <w:bottom w:val="nil"/>
              <w:right w:val="single" w:sz="4" w:space="0" w:color="auto"/>
            </w:tcBorders>
          </w:tcPr>
          <w:p w14:paraId="5FA87A8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71B8B4" w14:textId="77777777" w:rsidR="001E7AE1" w:rsidRDefault="001E7AE1" w:rsidP="001E7AE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EC7B08C" w14:textId="77777777" w:rsidR="001E7AE1" w:rsidRDefault="001E7AE1" w:rsidP="001E7AE1">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7DCCDEEB" w14:textId="77777777" w:rsidR="001E7AE1" w:rsidRDefault="001E7AE1" w:rsidP="001E7AE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90EB83" w14:textId="77777777" w:rsidR="001E7AE1" w:rsidRDefault="001E7AE1" w:rsidP="001E7AE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DA7CA18" w14:textId="77777777" w:rsidR="001E7AE1" w:rsidRDefault="001E7AE1" w:rsidP="001E7AE1">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3900DBD4"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FE1713" w14:textId="77777777" w:rsidR="001E7AE1" w:rsidRDefault="001E7AE1" w:rsidP="001E7AE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8238B" w14:textId="77777777" w:rsidR="001E7AE1" w:rsidRDefault="001E7AE1" w:rsidP="001E7AE1">
            <w:pPr>
              <w:pStyle w:val="TAC"/>
              <w:rPr>
                <w:rFonts w:cs="Arial"/>
                <w:color w:val="000000"/>
                <w:szCs w:val="18"/>
                <w:lang w:eastAsia="ja-JP"/>
              </w:rPr>
            </w:pPr>
            <w:r>
              <w:rPr>
                <w:rFonts w:cs="Arial"/>
                <w:szCs w:val="18"/>
                <w:lang w:eastAsia="ja-JP"/>
              </w:rPr>
              <w:t>N/A</w:t>
            </w:r>
          </w:p>
        </w:tc>
      </w:tr>
      <w:tr w:rsidR="001E7AE1" w14:paraId="6B86BF84" w14:textId="77777777" w:rsidTr="00842524">
        <w:trPr>
          <w:trHeight w:val="187"/>
          <w:jc w:val="center"/>
        </w:trPr>
        <w:tc>
          <w:tcPr>
            <w:tcW w:w="2005" w:type="dxa"/>
            <w:tcBorders>
              <w:top w:val="nil"/>
              <w:left w:val="single" w:sz="4" w:space="0" w:color="auto"/>
              <w:bottom w:val="nil"/>
              <w:right w:val="single" w:sz="4" w:space="0" w:color="auto"/>
            </w:tcBorders>
          </w:tcPr>
          <w:p w14:paraId="43DEBAFA"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B7EF19" w14:textId="77777777" w:rsidR="001E7AE1" w:rsidRDefault="001E7AE1" w:rsidP="001E7AE1">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55C6998" w14:textId="2D17F845" w:rsidR="001E7AE1" w:rsidRDefault="001E7AE1" w:rsidP="001E7AE1">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54BF26A" w14:textId="77777777" w:rsidR="001E7AE1" w:rsidRDefault="001E7AE1" w:rsidP="001E7AE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9FB2A2" w14:textId="0B9C4011" w:rsidR="001E7AE1" w:rsidRDefault="001E7AE1" w:rsidP="001E7AE1">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294E0DE" w14:textId="77777777" w:rsidR="001E7AE1" w:rsidRDefault="001E7AE1" w:rsidP="001E7AE1">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48393C4" w14:textId="77777777" w:rsidR="001E7AE1" w:rsidRDefault="001E7AE1" w:rsidP="001E7AE1">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56C8AE6D"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87ED6" w14:textId="77777777" w:rsidR="001E7AE1" w:rsidRDefault="001E7AE1" w:rsidP="001E7AE1">
            <w:pPr>
              <w:pStyle w:val="TAC"/>
              <w:rPr>
                <w:rFonts w:cs="Arial"/>
                <w:color w:val="000000"/>
                <w:szCs w:val="18"/>
                <w:lang w:eastAsia="ja-JP"/>
              </w:rPr>
            </w:pPr>
            <w:r>
              <w:rPr>
                <w:rFonts w:cs="Arial"/>
                <w:szCs w:val="18"/>
                <w:lang w:eastAsia="ja-JP"/>
              </w:rPr>
              <w:t>IMD5</w:t>
            </w:r>
          </w:p>
        </w:tc>
      </w:tr>
      <w:tr w:rsidR="001E7AE1" w14:paraId="7FBE3DA4" w14:textId="77777777" w:rsidTr="00842524">
        <w:trPr>
          <w:trHeight w:val="187"/>
          <w:jc w:val="center"/>
        </w:trPr>
        <w:tc>
          <w:tcPr>
            <w:tcW w:w="2005" w:type="dxa"/>
            <w:tcBorders>
              <w:top w:val="nil"/>
              <w:left w:val="single" w:sz="4" w:space="0" w:color="auto"/>
              <w:bottom w:val="nil"/>
              <w:right w:val="single" w:sz="4" w:space="0" w:color="auto"/>
            </w:tcBorders>
          </w:tcPr>
          <w:p w14:paraId="2B6E1AD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07CB79" w14:textId="77777777" w:rsidR="001E7AE1" w:rsidRDefault="001E7AE1" w:rsidP="001E7AE1">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815AAFC" w14:textId="77777777" w:rsidR="001E7AE1" w:rsidRDefault="001E7AE1" w:rsidP="001E7AE1">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24D7111" w14:textId="77777777" w:rsidR="001E7AE1" w:rsidRDefault="001E7AE1" w:rsidP="001E7AE1">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F78C1D" w14:textId="77777777" w:rsidR="001E7AE1" w:rsidRDefault="001E7AE1" w:rsidP="001E7AE1">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C726CD" w14:textId="77777777" w:rsidR="001E7AE1" w:rsidRDefault="001E7AE1" w:rsidP="001E7AE1">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1286076"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096E79" w14:textId="77777777" w:rsidR="001E7AE1" w:rsidRDefault="001E7AE1" w:rsidP="001E7AE1">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00F79" w14:textId="77777777" w:rsidR="001E7AE1" w:rsidRDefault="001E7AE1" w:rsidP="001E7AE1">
            <w:pPr>
              <w:pStyle w:val="TAC"/>
              <w:rPr>
                <w:rFonts w:cs="Arial"/>
                <w:color w:val="000000"/>
                <w:szCs w:val="18"/>
                <w:lang w:eastAsia="ja-JP"/>
              </w:rPr>
            </w:pPr>
            <w:r>
              <w:rPr>
                <w:rFonts w:cs="Arial"/>
                <w:szCs w:val="18"/>
                <w:lang w:eastAsia="ja-JP"/>
              </w:rPr>
              <w:t>N/A</w:t>
            </w:r>
          </w:p>
        </w:tc>
      </w:tr>
      <w:tr w:rsidR="001E7AE1" w14:paraId="5F30181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04FAE9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EACEEC" w14:textId="77777777" w:rsidR="001E7AE1" w:rsidRDefault="001E7AE1" w:rsidP="001E7AE1">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A110051" w14:textId="77777777" w:rsidR="001E7AE1" w:rsidRDefault="001E7AE1" w:rsidP="001E7AE1">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4945C8F7" w14:textId="77777777" w:rsidR="001E7AE1" w:rsidRDefault="001E7AE1" w:rsidP="001E7AE1">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3B85A6" w14:textId="77777777" w:rsidR="001E7AE1" w:rsidRDefault="001E7AE1" w:rsidP="001E7AE1">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782E395" w14:textId="77777777" w:rsidR="001E7AE1" w:rsidRDefault="001E7AE1" w:rsidP="001E7AE1">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6361A065" w14:textId="77777777" w:rsidR="001E7AE1" w:rsidRDefault="001E7AE1" w:rsidP="001E7AE1">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5337A8" w14:textId="77777777" w:rsidR="001E7AE1" w:rsidRDefault="001E7AE1" w:rsidP="001E7AE1">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AF044" w14:textId="77777777" w:rsidR="001E7AE1" w:rsidRDefault="001E7AE1" w:rsidP="001E7AE1">
            <w:pPr>
              <w:pStyle w:val="TAC"/>
              <w:rPr>
                <w:rFonts w:cs="Arial"/>
                <w:color w:val="000000"/>
                <w:szCs w:val="18"/>
                <w:lang w:eastAsia="ja-JP"/>
              </w:rPr>
            </w:pPr>
            <w:r>
              <w:rPr>
                <w:rFonts w:cs="Arial"/>
                <w:szCs w:val="18"/>
                <w:lang w:eastAsia="ja-JP"/>
              </w:rPr>
              <w:t>N/A</w:t>
            </w:r>
          </w:p>
        </w:tc>
      </w:tr>
      <w:tr w:rsidR="001E7AE1" w14:paraId="6B82FEC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31873A8" w14:textId="77777777" w:rsidR="001E7AE1" w:rsidRDefault="001E7AE1" w:rsidP="001E7AE1">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6C19DD4E" w14:textId="77777777" w:rsidR="001E7AE1" w:rsidRDefault="001E7AE1" w:rsidP="001E7AE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74BDB0B" w14:textId="77777777" w:rsidR="001E7AE1" w:rsidRDefault="001E7AE1" w:rsidP="001E7AE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41F0970" w14:textId="77777777" w:rsidR="001E7AE1" w:rsidRDefault="001E7AE1" w:rsidP="001E7AE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BA02B9" w14:textId="77777777" w:rsidR="001E7AE1" w:rsidRDefault="001E7AE1" w:rsidP="001E7AE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0768EC" w14:textId="77777777" w:rsidR="001E7AE1" w:rsidRDefault="001E7AE1" w:rsidP="001E7AE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350E6EC"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B7C69F" w14:textId="77777777" w:rsidR="001E7AE1" w:rsidRDefault="001E7AE1" w:rsidP="001E7AE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4BA844" w14:textId="77777777" w:rsidR="001E7AE1" w:rsidRDefault="001E7AE1" w:rsidP="001E7AE1">
            <w:pPr>
              <w:pStyle w:val="TAC"/>
              <w:rPr>
                <w:rFonts w:cs="Arial"/>
                <w:szCs w:val="18"/>
                <w:lang w:eastAsia="ja-JP"/>
              </w:rPr>
            </w:pPr>
            <w:r>
              <w:rPr>
                <w:rFonts w:cs="Arial"/>
                <w:color w:val="000000"/>
                <w:szCs w:val="18"/>
                <w:lang w:eastAsia="ja-JP"/>
              </w:rPr>
              <w:t>N/A</w:t>
            </w:r>
          </w:p>
        </w:tc>
      </w:tr>
      <w:tr w:rsidR="001E7AE1" w14:paraId="034DD8D4" w14:textId="77777777" w:rsidTr="00842524">
        <w:trPr>
          <w:trHeight w:val="187"/>
          <w:jc w:val="center"/>
        </w:trPr>
        <w:tc>
          <w:tcPr>
            <w:tcW w:w="2005" w:type="dxa"/>
            <w:tcBorders>
              <w:top w:val="nil"/>
              <w:left w:val="single" w:sz="4" w:space="0" w:color="auto"/>
              <w:bottom w:val="nil"/>
              <w:right w:val="single" w:sz="4" w:space="0" w:color="auto"/>
            </w:tcBorders>
          </w:tcPr>
          <w:p w14:paraId="1B74525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68806" w14:textId="77777777" w:rsidR="001E7AE1" w:rsidRDefault="001E7AE1" w:rsidP="001E7AE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C1D3A87" w14:textId="77777777" w:rsidR="001E7AE1" w:rsidRDefault="001E7AE1" w:rsidP="001E7AE1">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485B198B" w14:textId="77777777" w:rsidR="001E7AE1" w:rsidRDefault="001E7AE1" w:rsidP="001E7AE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EFD4CB" w14:textId="77777777" w:rsidR="001E7AE1" w:rsidRDefault="001E7AE1" w:rsidP="001E7AE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C34DC8" w14:textId="77777777" w:rsidR="001E7AE1" w:rsidRDefault="001E7AE1" w:rsidP="001E7AE1">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4F8BC9EC"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E3B86"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CE66E3" w14:textId="77777777" w:rsidR="001E7AE1" w:rsidRDefault="001E7AE1" w:rsidP="001E7AE1">
            <w:pPr>
              <w:pStyle w:val="TAC"/>
              <w:rPr>
                <w:rFonts w:cs="Arial"/>
                <w:szCs w:val="18"/>
                <w:lang w:eastAsia="ja-JP"/>
              </w:rPr>
            </w:pPr>
            <w:r>
              <w:rPr>
                <w:rFonts w:cs="Arial"/>
                <w:color w:val="000000"/>
                <w:szCs w:val="18"/>
                <w:lang w:eastAsia="ja-JP"/>
              </w:rPr>
              <w:t>N/A</w:t>
            </w:r>
          </w:p>
        </w:tc>
      </w:tr>
      <w:tr w:rsidR="001E7AE1" w14:paraId="797E11FE" w14:textId="77777777" w:rsidTr="00842524">
        <w:trPr>
          <w:trHeight w:val="187"/>
          <w:jc w:val="center"/>
        </w:trPr>
        <w:tc>
          <w:tcPr>
            <w:tcW w:w="2005" w:type="dxa"/>
            <w:tcBorders>
              <w:top w:val="nil"/>
              <w:left w:val="single" w:sz="4" w:space="0" w:color="auto"/>
              <w:bottom w:val="nil"/>
              <w:right w:val="single" w:sz="4" w:space="0" w:color="auto"/>
            </w:tcBorders>
          </w:tcPr>
          <w:p w14:paraId="5C83DFA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27208C" w14:textId="77777777" w:rsidR="001E7AE1" w:rsidRDefault="001E7AE1" w:rsidP="001E7AE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A186B68" w14:textId="04528D38" w:rsidR="001E7AE1" w:rsidRDefault="001E7AE1" w:rsidP="001E7AE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5DD58BC" w14:textId="77777777" w:rsidR="001E7AE1" w:rsidRDefault="001E7AE1" w:rsidP="001E7AE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7A209F9" w14:textId="6E0043EE" w:rsidR="001E7AE1" w:rsidRDefault="001E7AE1" w:rsidP="001E7AE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E658208" w14:textId="77777777" w:rsidR="001E7AE1" w:rsidRDefault="001E7AE1" w:rsidP="001E7AE1">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73A27F4" w14:textId="77777777" w:rsidR="001E7AE1" w:rsidRDefault="001E7AE1" w:rsidP="001E7AE1">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5D1B7436"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461AC8" w14:textId="77777777" w:rsidR="001E7AE1" w:rsidRDefault="001E7AE1" w:rsidP="001E7AE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1E7AE1" w14:paraId="3E9B8393" w14:textId="77777777" w:rsidTr="00842524">
        <w:trPr>
          <w:trHeight w:val="187"/>
          <w:jc w:val="center"/>
        </w:trPr>
        <w:tc>
          <w:tcPr>
            <w:tcW w:w="2005" w:type="dxa"/>
            <w:tcBorders>
              <w:top w:val="nil"/>
              <w:left w:val="single" w:sz="4" w:space="0" w:color="auto"/>
              <w:bottom w:val="nil"/>
              <w:right w:val="single" w:sz="4" w:space="0" w:color="auto"/>
            </w:tcBorders>
          </w:tcPr>
          <w:p w14:paraId="748524F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E858D2" w14:textId="77777777" w:rsidR="001E7AE1" w:rsidRDefault="001E7AE1" w:rsidP="001E7AE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6A44D94" w14:textId="77777777" w:rsidR="001E7AE1" w:rsidRDefault="001E7AE1" w:rsidP="001E7AE1">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840DFB6" w14:textId="77777777" w:rsidR="001E7AE1" w:rsidRDefault="001E7AE1" w:rsidP="001E7AE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BD324C2" w14:textId="77777777" w:rsidR="001E7AE1" w:rsidRDefault="001E7AE1" w:rsidP="001E7AE1">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35DF92" w14:textId="77777777" w:rsidR="001E7AE1" w:rsidRDefault="001E7AE1" w:rsidP="001E7AE1">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3CECD9D"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B2D741" w14:textId="77777777" w:rsidR="001E7AE1" w:rsidRDefault="001E7AE1" w:rsidP="001E7AE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F89C93" w14:textId="77777777" w:rsidR="001E7AE1" w:rsidRDefault="001E7AE1" w:rsidP="001E7AE1">
            <w:pPr>
              <w:pStyle w:val="TAC"/>
              <w:rPr>
                <w:rFonts w:cs="Arial"/>
                <w:szCs w:val="18"/>
                <w:lang w:eastAsia="ja-JP"/>
              </w:rPr>
            </w:pPr>
            <w:r>
              <w:rPr>
                <w:rFonts w:cs="Arial"/>
                <w:color w:val="000000"/>
                <w:szCs w:val="18"/>
                <w:lang w:eastAsia="ja-JP"/>
              </w:rPr>
              <w:t>N/A</w:t>
            </w:r>
          </w:p>
        </w:tc>
      </w:tr>
      <w:tr w:rsidR="001E7AE1" w14:paraId="0DB8A35E" w14:textId="77777777" w:rsidTr="00842524">
        <w:trPr>
          <w:trHeight w:val="187"/>
          <w:jc w:val="center"/>
        </w:trPr>
        <w:tc>
          <w:tcPr>
            <w:tcW w:w="2005" w:type="dxa"/>
            <w:tcBorders>
              <w:top w:val="nil"/>
              <w:left w:val="single" w:sz="4" w:space="0" w:color="auto"/>
              <w:bottom w:val="nil"/>
              <w:right w:val="single" w:sz="4" w:space="0" w:color="auto"/>
            </w:tcBorders>
          </w:tcPr>
          <w:p w14:paraId="6F1385E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03DCA8" w14:textId="77777777" w:rsidR="001E7AE1" w:rsidRDefault="001E7AE1" w:rsidP="001E7AE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3503A8" w14:textId="77777777" w:rsidR="001E7AE1" w:rsidRDefault="001E7AE1" w:rsidP="001E7AE1">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12DA09B8" w14:textId="77777777" w:rsidR="001E7AE1" w:rsidRDefault="001E7AE1" w:rsidP="001E7AE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1B38879" w14:textId="77777777" w:rsidR="001E7AE1" w:rsidRDefault="001E7AE1" w:rsidP="001E7AE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F875F5F" w14:textId="77777777" w:rsidR="001E7AE1" w:rsidRDefault="001E7AE1" w:rsidP="001E7AE1">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762C26A"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C91C92"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59F27E" w14:textId="77777777" w:rsidR="001E7AE1" w:rsidRDefault="001E7AE1" w:rsidP="001E7AE1">
            <w:pPr>
              <w:pStyle w:val="TAC"/>
              <w:rPr>
                <w:rFonts w:cs="Arial"/>
                <w:szCs w:val="18"/>
                <w:lang w:eastAsia="ja-JP"/>
              </w:rPr>
            </w:pPr>
            <w:r>
              <w:rPr>
                <w:rFonts w:cs="Arial"/>
                <w:color w:val="000000"/>
                <w:szCs w:val="18"/>
                <w:lang w:eastAsia="ja-JP"/>
              </w:rPr>
              <w:t>N/A</w:t>
            </w:r>
          </w:p>
        </w:tc>
      </w:tr>
      <w:tr w:rsidR="001E7AE1" w14:paraId="05D67DF9" w14:textId="77777777" w:rsidTr="00842524">
        <w:trPr>
          <w:trHeight w:val="187"/>
          <w:jc w:val="center"/>
        </w:trPr>
        <w:tc>
          <w:tcPr>
            <w:tcW w:w="2005" w:type="dxa"/>
            <w:tcBorders>
              <w:top w:val="nil"/>
              <w:left w:val="single" w:sz="4" w:space="0" w:color="auto"/>
              <w:bottom w:val="nil"/>
              <w:right w:val="single" w:sz="4" w:space="0" w:color="auto"/>
            </w:tcBorders>
          </w:tcPr>
          <w:p w14:paraId="7F600D95"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F6156D" w14:textId="77777777" w:rsidR="001E7AE1" w:rsidRDefault="001E7AE1" w:rsidP="001E7AE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5A0B9A8" w14:textId="1B3AF035" w:rsidR="001E7AE1" w:rsidRDefault="001E7AE1" w:rsidP="001E7AE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1FF51AD" w14:textId="77777777" w:rsidR="001E7AE1" w:rsidRDefault="001E7AE1" w:rsidP="001E7AE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ED260E" w14:textId="3F1DE6B6" w:rsidR="001E7AE1" w:rsidRDefault="001E7AE1" w:rsidP="001E7AE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6D99026" w14:textId="77777777" w:rsidR="001E7AE1" w:rsidRDefault="001E7AE1" w:rsidP="001E7AE1">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237BC9F6" w14:textId="77777777" w:rsidR="001E7AE1" w:rsidRDefault="001E7AE1" w:rsidP="001E7AE1">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5EFFB922"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6E343B" w14:textId="77777777" w:rsidR="001E7AE1" w:rsidRDefault="001E7AE1" w:rsidP="001E7AE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1E7AE1" w14:paraId="7D86D5B5" w14:textId="77777777" w:rsidTr="00842524">
        <w:trPr>
          <w:trHeight w:val="187"/>
          <w:jc w:val="center"/>
        </w:trPr>
        <w:tc>
          <w:tcPr>
            <w:tcW w:w="2005" w:type="dxa"/>
            <w:tcBorders>
              <w:top w:val="nil"/>
              <w:left w:val="single" w:sz="4" w:space="0" w:color="auto"/>
              <w:bottom w:val="nil"/>
              <w:right w:val="single" w:sz="4" w:space="0" w:color="auto"/>
            </w:tcBorders>
          </w:tcPr>
          <w:p w14:paraId="10AB785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33CAD7" w14:textId="77777777" w:rsidR="001E7AE1" w:rsidRDefault="001E7AE1" w:rsidP="001E7AE1">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F966E8" w14:textId="77777777" w:rsidR="001E7AE1" w:rsidRDefault="001E7AE1" w:rsidP="001E7AE1">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EDB318" w14:textId="77777777" w:rsidR="001E7AE1" w:rsidRDefault="001E7AE1" w:rsidP="001E7AE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C46E9" w14:textId="77777777" w:rsidR="001E7AE1" w:rsidRDefault="001E7AE1" w:rsidP="001E7AE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90C0B" w14:textId="77777777" w:rsidR="001E7AE1" w:rsidRDefault="001E7AE1" w:rsidP="001E7AE1">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358FF310"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6C8A52"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036000" w14:textId="77777777" w:rsidR="001E7AE1" w:rsidRDefault="001E7AE1" w:rsidP="001E7AE1">
            <w:pPr>
              <w:pStyle w:val="TAC"/>
              <w:rPr>
                <w:rFonts w:cs="Arial"/>
                <w:szCs w:val="18"/>
                <w:lang w:eastAsia="ja-JP"/>
              </w:rPr>
            </w:pPr>
            <w:r>
              <w:rPr>
                <w:rFonts w:cs="Arial"/>
                <w:color w:val="000000"/>
                <w:szCs w:val="18"/>
                <w:lang w:eastAsia="zh-CN"/>
              </w:rPr>
              <w:t>N/A</w:t>
            </w:r>
          </w:p>
        </w:tc>
      </w:tr>
      <w:tr w:rsidR="001E7AE1" w14:paraId="61753B35" w14:textId="77777777" w:rsidTr="00842524">
        <w:trPr>
          <w:trHeight w:val="187"/>
          <w:jc w:val="center"/>
        </w:trPr>
        <w:tc>
          <w:tcPr>
            <w:tcW w:w="2005" w:type="dxa"/>
            <w:tcBorders>
              <w:top w:val="nil"/>
              <w:left w:val="single" w:sz="4" w:space="0" w:color="auto"/>
              <w:bottom w:val="nil"/>
              <w:right w:val="single" w:sz="4" w:space="0" w:color="auto"/>
            </w:tcBorders>
          </w:tcPr>
          <w:p w14:paraId="38C18EA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48B1128" w14:textId="77777777" w:rsidR="001E7AE1" w:rsidRDefault="001E7AE1" w:rsidP="001E7AE1">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E1FF9" w14:textId="77777777" w:rsidR="001E7AE1" w:rsidRDefault="001E7AE1" w:rsidP="001E7AE1">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D516D" w14:textId="77777777" w:rsidR="001E7AE1" w:rsidRDefault="001E7AE1" w:rsidP="001E7AE1">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97E64" w14:textId="77777777" w:rsidR="001E7AE1" w:rsidRDefault="001E7AE1" w:rsidP="001E7AE1">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29A39" w14:textId="77777777" w:rsidR="001E7AE1" w:rsidRDefault="001E7AE1" w:rsidP="001E7AE1">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3E0332A8" w14:textId="77777777" w:rsidR="001E7AE1" w:rsidRDefault="001E7AE1" w:rsidP="001E7AE1">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BB287B" w14:textId="77777777" w:rsidR="001E7AE1" w:rsidRDefault="001E7AE1" w:rsidP="001E7AE1">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0CBB2A" w14:textId="77777777" w:rsidR="001E7AE1" w:rsidRDefault="001E7AE1" w:rsidP="001E7AE1">
            <w:pPr>
              <w:pStyle w:val="TAC"/>
              <w:rPr>
                <w:rFonts w:cs="Arial"/>
                <w:szCs w:val="18"/>
                <w:lang w:eastAsia="ja-JP"/>
              </w:rPr>
            </w:pPr>
            <w:r>
              <w:rPr>
                <w:rFonts w:cs="Arial"/>
                <w:color w:val="000000"/>
                <w:szCs w:val="18"/>
                <w:lang w:eastAsia="zh-CN"/>
              </w:rPr>
              <w:t>N/A</w:t>
            </w:r>
          </w:p>
        </w:tc>
      </w:tr>
      <w:tr w:rsidR="001E7AE1" w14:paraId="4669F7D0"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96D515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D5944D" w14:textId="77777777" w:rsidR="001E7AE1" w:rsidRDefault="001E7AE1" w:rsidP="001E7AE1">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71BD3" w14:textId="7928BC90" w:rsidR="001E7AE1" w:rsidRDefault="001E7AE1" w:rsidP="001E7AE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E33CED" w14:textId="77777777" w:rsidR="001E7AE1" w:rsidRDefault="001E7AE1" w:rsidP="001E7AE1">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530AE" w14:textId="2AD6E875" w:rsidR="001E7AE1" w:rsidRDefault="001E7AE1" w:rsidP="001E7AE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96238" w14:textId="77777777" w:rsidR="001E7AE1" w:rsidRDefault="001E7AE1" w:rsidP="001E7AE1">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049E479" w14:textId="77777777" w:rsidR="001E7AE1" w:rsidRDefault="001E7AE1" w:rsidP="001E7AE1">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DCEBF9C" w14:textId="77777777" w:rsidR="001E7AE1" w:rsidRDefault="001E7AE1" w:rsidP="001E7AE1">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99B2B6" w14:textId="77777777" w:rsidR="001E7AE1" w:rsidRDefault="001E7AE1" w:rsidP="001E7AE1">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1E7AE1" w14:paraId="0FCF4390"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A54BE9A" w14:textId="77777777" w:rsidR="001E7AE1" w:rsidRDefault="001E7AE1" w:rsidP="001E7AE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210431"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DAABB5F" w14:textId="77777777" w:rsidR="001E7AE1" w:rsidRDefault="001E7AE1" w:rsidP="001E7AE1">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39E2F0BF"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3AA2EE"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89729B" w14:textId="77777777" w:rsidR="001E7AE1" w:rsidRDefault="001E7AE1" w:rsidP="001E7AE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9FE7E98"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4B88B3"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8220D" w14:textId="77777777" w:rsidR="001E7AE1" w:rsidRDefault="001E7AE1" w:rsidP="001E7AE1">
            <w:pPr>
              <w:pStyle w:val="TAC"/>
            </w:pPr>
            <w:r>
              <w:rPr>
                <w:rFonts w:cs="Arial"/>
                <w:szCs w:val="18"/>
                <w:lang w:val="en-US" w:eastAsia="zh-CN"/>
              </w:rPr>
              <w:t>N/A</w:t>
            </w:r>
          </w:p>
        </w:tc>
      </w:tr>
      <w:tr w:rsidR="001E7AE1" w14:paraId="44CDE9B2" w14:textId="77777777" w:rsidTr="00842524">
        <w:trPr>
          <w:trHeight w:val="187"/>
          <w:jc w:val="center"/>
        </w:trPr>
        <w:tc>
          <w:tcPr>
            <w:tcW w:w="2005" w:type="dxa"/>
            <w:tcBorders>
              <w:top w:val="nil"/>
              <w:left w:val="single" w:sz="4" w:space="0" w:color="auto"/>
              <w:bottom w:val="nil"/>
              <w:right w:val="single" w:sz="4" w:space="0" w:color="auto"/>
            </w:tcBorders>
          </w:tcPr>
          <w:p w14:paraId="1D5FA1F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D4379F"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066BAE3" w14:textId="77777777" w:rsidR="001E7AE1" w:rsidRDefault="001E7AE1" w:rsidP="001E7AE1">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01C4E24"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EE6CFB"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D7C059" w14:textId="77777777" w:rsidR="001E7AE1" w:rsidRDefault="001E7AE1" w:rsidP="001E7AE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8FAEF1F"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B45B77"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5D0F4" w14:textId="77777777" w:rsidR="001E7AE1" w:rsidRDefault="001E7AE1" w:rsidP="001E7AE1">
            <w:pPr>
              <w:pStyle w:val="TAC"/>
            </w:pPr>
            <w:r>
              <w:rPr>
                <w:rFonts w:cs="Arial"/>
                <w:szCs w:val="18"/>
                <w:lang w:val="en-US" w:eastAsia="zh-CN"/>
              </w:rPr>
              <w:t>N/A</w:t>
            </w:r>
          </w:p>
        </w:tc>
      </w:tr>
      <w:tr w:rsidR="001E7AE1" w14:paraId="454F5163" w14:textId="77777777" w:rsidTr="00842524">
        <w:trPr>
          <w:trHeight w:val="187"/>
          <w:jc w:val="center"/>
        </w:trPr>
        <w:tc>
          <w:tcPr>
            <w:tcW w:w="2005" w:type="dxa"/>
            <w:tcBorders>
              <w:top w:val="nil"/>
              <w:left w:val="single" w:sz="4" w:space="0" w:color="auto"/>
              <w:bottom w:val="nil"/>
              <w:right w:val="single" w:sz="4" w:space="0" w:color="auto"/>
            </w:tcBorders>
          </w:tcPr>
          <w:p w14:paraId="2A8B2F5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A35EF1" w14:textId="77777777" w:rsidR="001E7AE1" w:rsidRDefault="001E7AE1" w:rsidP="001E7AE1">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E7E0A95" w14:textId="11A0ABFF"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68D775"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1EA1E8" w14:textId="5BF300CB"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362B9B" w14:textId="77777777" w:rsidR="001E7AE1" w:rsidRDefault="001E7AE1" w:rsidP="001E7AE1">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4033A98F" w14:textId="77777777" w:rsidR="001E7AE1" w:rsidRDefault="001E7AE1" w:rsidP="001E7AE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8FC9B08"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451B5" w14:textId="77777777" w:rsidR="001E7AE1" w:rsidRDefault="001E7AE1" w:rsidP="001E7AE1">
            <w:pPr>
              <w:pStyle w:val="TAC"/>
            </w:pPr>
            <w:r>
              <w:rPr>
                <w:rFonts w:cs="Arial"/>
                <w:szCs w:val="18"/>
                <w:lang w:val="en-US" w:eastAsia="zh-CN"/>
              </w:rPr>
              <w:t>IMD3</w:t>
            </w:r>
          </w:p>
        </w:tc>
      </w:tr>
      <w:tr w:rsidR="001E7AE1" w14:paraId="60280298" w14:textId="77777777" w:rsidTr="00842524">
        <w:trPr>
          <w:trHeight w:val="187"/>
          <w:jc w:val="center"/>
        </w:trPr>
        <w:tc>
          <w:tcPr>
            <w:tcW w:w="2005" w:type="dxa"/>
            <w:tcBorders>
              <w:top w:val="nil"/>
              <w:left w:val="single" w:sz="4" w:space="0" w:color="auto"/>
              <w:bottom w:val="nil"/>
              <w:right w:val="single" w:sz="4" w:space="0" w:color="auto"/>
            </w:tcBorders>
          </w:tcPr>
          <w:p w14:paraId="0EF22B7E"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B4328"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2CC5330" w14:textId="77777777" w:rsidR="001E7AE1" w:rsidRDefault="001E7AE1" w:rsidP="001E7AE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33A02371"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7C7913"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3D8B45" w14:textId="77777777" w:rsidR="001E7AE1" w:rsidRDefault="001E7AE1" w:rsidP="001E7AE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714A6D7"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51589A"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C0E544" w14:textId="77777777" w:rsidR="001E7AE1" w:rsidRDefault="001E7AE1" w:rsidP="001E7AE1">
            <w:pPr>
              <w:pStyle w:val="TAC"/>
            </w:pPr>
            <w:r>
              <w:rPr>
                <w:rFonts w:cs="Arial"/>
                <w:szCs w:val="18"/>
                <w:lang w:val="en-US" w:eastAsia="zh-CN"/>
              </w:rPr>
              <w:t>N/A</w:t>
            </w:r>
          </w:p>
        </w:tc>
      </w:tr>
      <w:tr w:rsidR="001E7AE1" w14:paraId="1EADC114" w14:textId="77777777" w:rsidTr="00842524">
        <w:trPr>
          <w:trHeight w:val="187"/>
          <w:jc w:val="center"/>
        </w:trPr>
        <w:tc>
          <w:tcPr>
            <w:tcW w:w="2005" w:type="dxa"/>
            <w:tcBorders>
              <w:top w:val="nil"/>
              <w:left w:val="single" w:sz="4" w:space="0" w:color="auto"/>
              <w:bottom w:val="nil"/>
              <w:right w:val="single" w:sz="4" w:space="0" w:color="auto"/>
            </w:tcBorders>
          </w:tcPr>
          <w:p w14:paraId="79F8777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BA61C"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5F05B82" w14:textId="14725D91"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F3742D"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BCB631" w14:textId="027C33C9"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A65976" w14:textId="77777777" w:rsidR="001E7AE1" w:rsidRDefault="001E7AE1" w:rsidP="001E7AE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8C2A750" w14:textId="77777777" w:rsidR="001E7AE1" w:rsidRDefault="001E7AE1" w:rsidP="001E7AE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E995852"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DDFFDE" w14:textId="77777777" w:rsidR="001E7AE1" w:rsidRDefault="001E7AE1" w:rsidP="001E7AE1">
            <w:pPr>
              <w:pStyle w:val="TAC"/>
            </w:pPr>
            <w:r>
              <w:rPr>
                <w:rFonts w:cs="Arial"/>
                <w:szCs w:val="18"/>
                <w:lang w:val="en-US" w:eastAsia="zh-CN"/>
              </w:rPr>
              <w:t>IMD5</w:t>
            </w:r>
          </w:p>
        </w:tc>
      </w:tr>
      <w:tr w:rsidR="001E7AE1" w14:paraId="3CA7413E" w14:textId="77777777" w:rsidTr="00842524">
        <w:trPr>
          <w:trHeight w:val="187"/>
          <w:jc w:val="center"/>
        </w:trPr>
        <w:tc>
          <w:tcPr>
            <w:tcW w:w="2005" w:type="dxa"/>
            <w:tcBorders>
              <w:top w:val="nil"/>
              <w:left w:val="single" w:sz="4" w:space="0" w:color="auto"/>
              <w:bottom w:val="nil"/>
              <w:right w:val="single" w:sz="4" w:space="0" w:color="auto"/>
            </w:tcBorders>
          </w:tcPr>
          <w:p w14:paraId="0AD4DAC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90AB0" w14:textId="77777777" w:rsidR="001E7AE1" w:rsidRDefault="001E7AE1" w:rsidP="001E7AE1">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7B7BBCFA" w14:textId="77777777" w:rsidR="001E7AE1" w:rsidRDefault="001E7AE1" w:rsidP="001E7AE1">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550DC81E"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C30623" w14:textId="77777777" w:rsidR="001E7AE1" w:rsidRDefault="001E7AE1" w:rsidP="001E7AE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CF1B06" w14:textId="77777777" w:rsidR="001E7AE1" w:rsidRDefault="001E7AE1" w:rsidP="001E7AE1">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44C7266"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D75E4"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308692" w14:textId="77777777" w:rsidR="001E7AE1" w:rsidRDefault="001E7AE1" w:rsidP="001E7AE1">
            <w:pPr>
              <w:pStyle w:val="TAC"/>
            </w:pPr>
            <w:r>
              <w:rPr>
                <w:rFonts w:cs="Arial"/>
                <w:szCs w:val="18"/>
                <w:lang w:val="en-US" w:eastAsia="zh-CN"/>
              </w:rPr>
              <w:t>N/A</w:t>
            </w:r>
          </w:p>
        </w:tc>
      </w:tr>
      <w:tr w:rsidR="001E7AE1" w14:paraId="58C5530E" w14:textId="77777777" w:rsidTr="00842524">
        <w:trPr>
          <w:trHeight w:val="187"/>
          <w:jc w:val="center"/>
        </w:trPr>
        <w:tc>
          <w:tcPr>
            <w:tcW w:w="2005" w:type="dxa"/>
            <w:tcBorders>
              <w:top w:val="nil"/>
              <w:left w:val="single" w:sz="4" w:space="0" w:color="auto"/>
              <w:bottom w:val="nil"/>
              <w:right w:val="single" w:sz="4" w:space="0" w:color="auto"/>
            </w:tcBorders>
          </w:tcPr>
          <w:p w14:paraId="777EB5D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12325F"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C2354BA" w14:textId="71DB4AA8"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766B30"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FB07F3" w14:textId="04CC086C"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6CC454" w14:textId="77777777" w:rsidR="001E7AE1" w:rsidRDefault="001E7AE1" w:rsidP="001E7AE1">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37B49632" w14:textId="77777777" w:rsidR="001E7AE1" w:rsidRDefault="001E7AE1" w:rsidP="001E7AE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5F2C12D"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E999FC" w14:textId="77777777" w:rsidR="001E7AE1" w:rsidRDefault="001E7AE1" w:rsidP="001E7AE1">
            <w:pPr>
              <w:pStyle w:val="TAC"/>
            </w:pPr>
            <w:r>
              <w:rPr>
                <w:rFonts w:cs="Arial"/>
                <w:szCs w:val="18"/>
                <w:lang w:val="en-US" w:eastAsia="zh-CN"/>
              </w:rPr>
              <w:t>IMD3</w:t>
            </w:r>
          </w:p>
        </w:tc>
      </w:tr>
      <w:tr w:rsidR="001E7AE1" w14:paraId="6311E5AE" w14:textId="77777777" w:rsidTr="00842524">
        <w:trPr>
          <w:trHeight w:val="187"/>
          <w:jc w:val="center"/>
        </w:trPr>
        <w:tc>
          <w:tcPr>
            <w:tcW w:w="2005" w:type="dxa"/>
            <w:tcBorders>
              <w:top w:val="nil"/>
              <w:left w:val="single" w:sz="4" w:space="0" w:color="auto"/>
              <w:bottom w:val="nil"/>
              <w:right w:val="single" w:sz="4" w:space="0" w:color="auto"/>
            </w:tcBorders>
          </w:tcPr>
          <w:p w14:paraId="2510195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A86BCD"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93C91D4" w14:textId="77777777" w:rsidR="001E7AE1" w:rsidRDefault="001E7AE1" w:rsidP="001E7AE1">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03B363B0"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03F91C"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78540D" w14:textId="77777777" w:rsidR="001E7AE1" w:rsidRDefault="001E7AE1" w:rsidP="001E7AE1">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5E3D6F5B"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5E0FA"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F4DEBE" w14:textId="77777777" w:rsidR="001E7AE1" w:rsidRDefault="001E7AE1" w:rsidP="001E7AE1">
            <w:pPr>
              <w:pStyle w:val="TAC"/>
            </w:pPr>
            <w:r>
              <w:rPr>
                <w:rFonts w:cs="Arial"/>
                <w:szCs w:val="18"/>
                <w:lang w:val="en-US" w:eastAsia="zh-CN"/>
              </w:rPr>
              <w:t>N/A</w:t>
            </w:r>
          </w:p>
        </w:tc>
      </w:tr>
      <w:tr w:rsidR="001E7AE1" w14:paraId="618165D0"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0A52911"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253763" w14:textId="77777777" w:rsidR="001E7AE1" w:rsidRDefault="001E7AE1" w:rsidP="001E7AE1">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7DCA8C01" w14:textId="77777777" w:rsidR="001E7AE1" w:rsidRDefault="001E7AE1" w:rsidP="001E7AE1">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5E6A07A9"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B4BDA1" w14:textId="77777777" w:rsidR="001E7AE1" w:rsidRDefault="001E7AE1" w:rsidP="001E7AE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DB9E28" w14:textId="77777777" w:rsidR="001E7AE1" w:rsidRDefault="001E7AE1" w:rsidP="001E7AE1">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384F481D"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8E435F"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B6E3F" w14:textId="77777777" w:rsidR="001E7AE1" w:rsidRDefault="001E7AE1" w:rsidP="001E7AE1">
            <w:pPr>
              <w:pStyle w:val="TAC"/>
            </w:pPr>
            <w:r>
              <w:rPr>
                <w:rFonts w:cs="Arial"/>
                <w:szCs w:val="18"/>
                <w:lang w:val="en-US" w:eastAsia="zh-CN"/>
              </w:rPr>
              <w:t>N/A</w:t>
            </w:r>
          </w:p>
        </w:tc>
      </w:tr>
      <w:tr w:rsidR="001E7AE1" w14:paraId="7E9CE6A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C2BD160" w14:textId="77777777" w:rsidR="001E7AE1" w:rsidRDefault="001E7AE1" w:rsidP="001E7AE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0C3088"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6AEB763" w14:textId="77777777" w:rsidR="001E7AE1" w:rsidRDefault="001E7AE1" w:rsidP="001E7AE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7BE0CAE"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F9667F"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DDF693" w14:textId="77777777" w:rsidR="001E7AE1" w:rsidRDefault="001E7AE1" w:rsidP="001E7AE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049101E"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BF08B"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47CD55" w14:textId="77777777" w:rsidR="001E7AE1" w:rsidRDefault="001E7AE1" w:rsidP="001E7AE1">
            <w:pPr>
              <w:pStyle w:val="TAC"/>
            </w:pPr>
            <w:r>
              <w:rPr>
                <w:rFonts w:cs="Arial"/>
                <w:szCs w:val="18"/>
                <w:lang w:val="en-US" w:eastAsia="zh-CN"/>
              </w:rPr>
              <w:t>N/A</w:t>
            </w:r>
          </w:p>
        </w:tc>
      </w:tr>
      <w:tr w:rsidR="001E7AE1" w14:paraId="509A4123" w14:textId="77777777" w:rsidTr="00842524">
        <w:trPr>
          <w:trHeight w:val="187"/>
          <w:jc w:val="center"/>
        </w:trPr>
        <w:tc>
          <w:tcPr>
            <w:tcW w:w="2005" w:type="dxa"/>
            <w:tcBorders>
              <w:top w:val="nil"/>
              <w:left w:val="single" w:sz="4" w:space="0" w:color="auto"/>
              <w:bottom w:val="nil"/>
              <w:right w:val="single" w:sz="4" w:space="0" w:color="auto"/>
            </w:tcBorders>
          </w:tcPr>
          <w:p w14:paraId="6448E66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C75CE"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8003EFE" w14:textId="77777777" w:rsidR="001E7AE1" w:rsidRDefault="001E7AE1" w:rsidP="001E7AE1">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C7D8A56"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30ECF2"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FEC261" w14:textId="77777777" w:rsidR="001E7AE1" w:rsidRDefault="001E7AE1" w:rsidP="001E7AE1">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A73BB23"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DEF487"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7851A" w14:textId="77777777" w:rsidR="001E7AE1" w:rsidRDefault="001E7AE1" w:rsidP="001E7AE1">
            <w:pPr>
              <w:pStyle w:val="TAC"/>
            </w:pPr>
            <w:r>
              <w:rPr>
                <w:rFonts w:cs="Arial"/>
                <w:szCs w:val="18"/>
                <w:lang w:val="en-US" w:eastAsia="zh-CN"/>
              </w:rPr>
              <w:t>N/A</w:t>
            </w:r>
          </w:p>
        </w:tc>
      </w:tr>
      <w:tr w:rsidR="001E7AE1" w14:paraId="7E43C054" w14:textId="77777777" w:rsidTr="00842524">
        <w:trPr>
          <w:trHeight w:val="187"/>
          <w:jc w:val="center"/>
        </w:trPr>
        <w:tc>
          <w:tcPr>
            <w:tcW w:w="2005" w:type="dxa"/>
            <w:tcBorders>
              <w:top w:val="nil"/>
              <w:left w:val="single" w:sz="4" w:space="0" w:color="auto"/>
              <w:bottom w:val="nil"/>
              <w:right w:val="single" w:sz="4" w:space="0" w:color="auto"/>
            </w:tcBorders>
          </w:tcPr>
          <w:p w14:paraId="48C1BDF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A0CBC6" w14:textId="77777777" w:rsidR="001E7AE1" w:rsidRDefault="001E7AE1" w:rsidP="001E7AE1">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2B6431E" w14:textId="226BC551"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39CE15"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A3E2F5" w14:textId="1B7D831A"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4696FD" w14:textId="77777777" w:rsidR="001E7AE1" w:rsidRDefault="001E7AE1" w:rsidP="001E7AE1">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E1B3469" w14:textId="77777777" w:rsidR="001E7AE1" w:rsidRDefault="001E7AE1" w:rsidP="001E7AE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4B68B70"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104C17" w14:textId="77777777" w:rsidR="001E7AE1" w:rsidRDefault="001E7AE1" w:rsidP="001E7AE1">
            <w:pPr>
              <w:pStyle w:val="TAC"/>
            </w:pPr>
            <w:r>
              <w:rPr>
                <w:rFonts w:cs="Arial"/>
                <w:szCs w:val="18"/>
                <w:lang w:val="en-US" w:eastAsia="zh-CN"/>
              </w:rPr>
              <w:t>IMD3</w:t>
            </w:r>
            <w:r>
              <w:rPr>
                <w:rFonts w:cs="Arial"/>
                <w:szCs w:val="18"/>
                <w:vertAlign w:val="superscript"/>
                <w:lang w:val="en-US" w:eastAsia="zh-CN"/>
              </w:rPr>
              <w:t>1,6</w:t>
            </w:r>
          </w:p>
        </w:tc>
      </w:tr>
      <w:tr w:rsidR="001E7AE1" w14:paraId="4E26A574" w14:textId="77777777" w:rsidTr="00842524">
        <w:trPr>
          <w:trHeight w:val="187"/>
          <w:jc w:val="center"/>
        </w:trPr>
        <w:tc>
          <w:tcPr>
            <w:tcW w:w="2005" w:type="dxa"/>
            <w:tcBorders>
              <w:top w:val="nil"/>
              <w:left w:val="single" w:sz="4" w:space="0" w:color="auto"/>
              <w:bottom w:val="nil"/>
              <w:right w:val="single" w:sz="4" w:space="0" w:color="auto"/>
            </w:tcBorders>
          </w:tcPr>
          <w:p w14:paraId="08365CA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8CB873"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98CE872" w14:textId="77777777" w:rsidR="001E7AE1" w:rsidRDefault="001E7AE1" w:rsidP="001E7AE1">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DBE40FE"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D03979"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39B1B1" w14:textId="77777777" w:rsidR="001E7AE1" w:rsidRDefault="001E7AE1" w:rsidP="001E7AE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962D23A"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27EFE2"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A91C1" w14:textId="77777777" w:rsidR="001E7AE1" w:rsidRDefault="001E7AE1" w:rsidP="001E7AE1">
            <w:pPr>
              <w:pStyle w:val="TAC"/>
            </w:pPr>
            <w:r>
              <w:rPr>
                <w:rFonts w:cs="Arial"/>
                <w:szCs w:val="18"/>
                <w:lang w:val="en-US" w:eastAsia="zh-CN"/>
              </w:rPr>
              <w:t>N/A</w:t>
            </w:r>
          </w:p>
        </w:tc>
      </w:tr>
      <w:tr w:rsidR="001E7AE1" w14:paraId="6A86EFD5" w14:textId="77777777" w:rsidTr="00842524">
        <w:trPr>
          <w:trHeight w:val="187"/>
          <w:jc w:val="center"/>
        </w:trPr>
        <w:tc>
          <w:tcPr>
            <w:tcW w:w="2005" w:type="dxa"/>
            <w:tcBorders>
              <w:top w:val="nil"/>
              <w:left w:val="single" w:sz="4" w:space="0" w:color="auto"/>
              <w:bottom w:val="nil"/>
              <w:right w:val="single" w:sz="4" w:space="0" w:color="auto"/>
            </w:tcBorders>
          </w:tcPr>
          <w:p w14:paraId="3BA6353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49CA0"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309ACEC" w14:textId="391B4BA5"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3BAAE2"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176F14" w14:textId="6731D28E"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0D16F9" w14:textId="77777777" w:rsidR="001E7AE1" w:rsidRDefault="001E7AE1" w:rsidP="001E7AE1">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C373DF3" w14:textId="77777777" w:rsidR="001E7AE1" w:rsidRDefault="001E7AE1" w:rsidP="001E7AE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E5077E7"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4D6F2" w14:textId="77777777" w:rsidR="001E7AE1" w:rsidRDefault="001E7AE1" w:rsidP="001E7AE1">
            <w:pPr>
              <w:pStyle w:val="TAC"/>
            </w:pPr>
            <w:r>
              <w:rPr>
                <w:rFonts w:cs="Arial"/>
                <w:szCs w:val="18"/>
                <w:lang w:val="en-US" w:eastAsia="zh-CN"/>
              </w:rPr>
              <w:t>IMD5</w:t>
            </w:r>
            <w:r>
              <w:rPr>
                <w:rFonts w:cs="Arial"/>
                <w:szCs w:val="18"/>
                <w:vertAlign w:val="superscript"/>
                <w:lang w:val="en-US" w:eastAsia="zh-CN"/>
              </w:rPr>
              <w:t>6</w:t>
            </w:r>
          </w:p>
        </w:tc>
      </w:tr>
      <w:tr w:rsidR="001E7AE1" w14:paraId="2FC09A1F" w14:textId="77777777" w:rsidTr="00842524">
        <w:trPr>
          <w:trHeight w:val="187"/>
          <w:jc w:val="center"/>
        </w:trPr>
        <w:tc>
          <w:tcPr>
            <w:tcW w:w="2005" w:type="dxa"/>
            <w:tcBorders>
              <w:top w:val="nil"/>
              <w:left w:val="single" w:sz="4" w:space="0" w:color="auto"/>
              <w:bottom w:val="nil"/>
              <w:right w:val="single" w:sz="4" w:space="0" w:color="auto"/>
            </w:tcBorders>
          </w:tcPr>
          <w:p w14:paraId="55ABAA33"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AD4EFA" w14:textId="77777777" w:rsidR="001E7AE1" w:rsidRDefault="001E7AE1" w:rsidP="001E7AE1">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4BBAE9A" w14:textId="77777777" w:rsidR="001E7AE1" w:rsidRDefault="001E7AE1" w:rsidP="001E7AE1">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3F26255C"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404FA" w14:textId="77777777" w:rsidR="001E7AE1" w:rsidRDefault="001E7AE1" w:rsidP="001E7AE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EFBA65" w14:textId="77777777" w:rsidR="001E7AE1" w:rsidRDefault="001E7AE1" w:rsidP="001E7AE1">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0DCE8ACA"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AF0F8B"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F42F20" w14:textId="77777777" w:rsidR="001E7AE1" w:rsidRDefault="001E7AE1" w:rsidP="001E7AE1">
            <w:pPr>
              <w:pStyle w:val="TAC"/>
            </w:pPr>
            <w:r>
              <w:rPr>
                <w:rFonts w:cs="Arial"/>
                <w:szCs w:val="18"/>
                <w:lang w:val="en-US" w:eastAsia="zh-CN"/>
              </w:rPr>
              <w:t>N/A</w:t>
            </w:r>
          </w:p>
        </w:tc>
      </w:tr>
      <w:tr w:rsidR="001E7AE1" w14:paraId="75341928" w14:textId="77777777" w:rsidTr="00842524">
        <w:trPr>
          <w:trHeight w:val="187"/>
          <w:jc w:val="center"/>
        </w:trPr>
        <w:tc>
          <w:tcPr>
            <w:tcW w:w="2005" w:type="dxa"/>
            <w:tcBorders>
              <w:top w:val="nil"/>
              <w:left w:val="single" w:sz="4" w:space="0" w:color="auto"/>
              <w:bottom w:val="nil"/>
              <w:right w:val="single" w:sz="4" w:space="0" w:color="auto"/>
            </w:tcBorders>
          </w:tcPr>
          <w:p w14:paraId="0AE55348"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B8B797" w14:textId="77777777" w:rsidR="001E7AE1" w:rsidRDefault="001E7AE1" w:rsidP="001E7AE1">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B67EBCE" w14:textId="7D6774B6"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CE1069"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584611" w14:textId="04F5763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84BD4F" w14:textId="77777777" w:rsidR="001E7AE1" w:rsidRDefault="001E7AE1" w:rsidP="001E7AE1">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5F764F" w14:textId="77777777" w:rsidR="001E7AE1" w:rsidRDefault="001E7AE1" w:rsidP="001E7AE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14AA326" w14:textId="77777777" w:rsidR="001E7AE1" w:rsidRDefault="001E7AE1" w:rsidP="001E7AE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61923D" w14:textId="77777777" w:rsidR="001E7AE1" w:rsidRDefault="001E7AE1" w:rsidP="001E7AE1">
            <w:pPr>
              <w:pStyle w:val="TAC"/>
            </w:pPr>
            <w:r>
              <w:rPr>
                <w:rFonts w:cs="Arial"/>
                <w:szCs w:val="18"/>
                <w:lang w:val="en-US" w:eastAsia="zh-CN"/>
              </w:rPr>
              <w:t>IMD3</w:t>
            </w:r>
            <w:r>
              <w:rPr>
                <w:rFonts w:cs="Arial"/>
                <w:szCs w:val="18"/>
                <w:vertAlign w:val="superscript"/>
                <w:lang w:val="en-US" w:eastAsia="zh-CN"/>
              </w:rPr>
              <w:t>2,6</w:t>
            </w:r>
          </w:p>
        </w:tc>
      </w:tr>
      <w:tr w:rsidR="001E7AE1" w14:paraId="3BE0F6E9" w14:textId="77777777" w:rsidTr="00842524">
        <w:trPr>
          <w:trHeight w:val="187"/>
          <w:jc w:val="center"/>
        </w:trPr>
        <w:tc>
          <w:tcPr>
            <w:tcW w:w="2005" w:type="dxa"/>
            <w:tcBorders>
              <w:top w:val="nil"/>
              <w:left w:val="single" w:sz="4" w:space="0" w:color="auto"/>
              <w:bottom w:val="nil"/>
              <w:right w:val="single" w:sz="4" w:space="0" w:color="auto"/>
            </w:tcBorders>
          </w:tcPr>
          <w:p w14:paraId="6AB5FC0E"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938DE9" w14:textId="77777777" w:rsidR="001E7AE1" w:rsidRDefault="001E7AE1" w:rsidP="001E7AE1">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B801E7" w14:textId="77777777" w:rsidR="001E7AE1" w:rsidRDefault="001E7AE1" w:rsidP="001E7AE1">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1B2DE817" w14:textId="77777777" w:rsidR="001E7AE1" w:rsidRDefault="001E7AE1" w:rsidP="001E7AE1">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2D86C8" w14:textId="77777777" w:rsidR="001E7AE1" w:rsidRDefault="001E7AE1" w:rsidP="001E7AE1">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88AFD" w14:textId="77777777" w:rsidR="001E7AE1" w:rsidRDefault="001E7AE1" w:rsidP="001E7AE1">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318C7B3"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B21C49"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F3D28C" w14:textId="77777777" w:rsidR="001E7AE1" w:rsidRDefault="001E7AE1" w:rsidP="001E7AE1">
            <w:pPr>
              <w:pStyle w:val="TAC"/>
            </w:pPr>
            <w:r>
              <w:rPr>
                <w:rFonts w:cs="Arial"/>
                <w:szCs w:val="18"/>
                <w:lang w:val="en-US" w:eastAsia="zh-CN"/>
              </w:rPr>
              <w:t>N/A</w:t>
            </w:r>
          </w:p>
        </w:tc>
      </w:tr>
      <w:tr w:rsidR="001E7AE1" w14:paraId="7BE32CF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06D2F5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BF2A7A" w14:textId="77777777" w:rsidR="001E7AE1" w:rsidRDefault="001E7AE1" w:rsidP="001E7AE1">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BCD516E" w14:textId="77777777" w:rsidR="001E7AE1" w:rsidRDefault="001E7AE1" w:rsidP="001E7AE1">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4EB9AAE6" w14:textId="77777777" w:rsidR="001E7AE1" w:rsidRDefault="001E7AE1" w:rsidP="001E7AE1">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DE0D66" w14:textId="77777777" w:rsidR="001E7AE1" w:rsidRDefault="001E7AE1" w:rsidP="001E7AE1">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B4E5B6" w14:textId="77777777" w:rsidR="001E7AE1" w:rsidRDefault="001E7AE1" w:rsidP="001E7AE1">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0EDD40ED" w14:textId="77777777" w:rsidR="001E7AE1" w:rsidRDefault="001E7AE1" w:rsidP="001E7AE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10745A" w14:textId="77777777" w:rsidR="001E7AE1" w:rsidRDefault="001E7AE1" w:rsidP="001E7AE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C79A2" w14:textId="77777777" w:rsidR="001E7AE1" w:rsidRDefault="001E7AE1" w:rsidP="001E7AE1">
            <w:pPr>
              <w:pStyle w:val="TAC"/>
            </w:pPr>
            <w:r>
              <w:rPr>
                <w:rFonts w:cs="Arial"/>
                <w:szCs w:val="18"/>
                <w:lang w:val="en-US" w:eastAsia="zh-CN"/>
              </w:rPr>
              <w:t>N/A</w:t>
            </w:r>
          </w:p>
        </w:tc>
      </w:tr>
      <w:tr w:rsidR="001E7AE1" w14:paraId="5D808A6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541F0C0" w14:textId="77777777" w:rsidR="001E7AE1" w:rsidRDefault="001E7AE1" w:rsidP="001E7AE1">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5DBDE5EB" w14:textId="77777777" w:rsidR="001E7AE1" w:rsidRDefault="001E7AE1" w:rsidP="001E7AE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92A3EFD" w14:textId="57C5A90C"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BF48D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5A9DF8" w14:textId="54F3159D"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6B3DF0" w14:textId="77777777" w:rsidR="001E7AE1" w:rsidRDefault="001E7AE1" w:rsidP="001E7AE1">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4133E9FE" w14:textId="77777777" w:rsidR="001E7AE1" w:rsidRDefault="001E7AE1" w:rsidP="001E7AE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FA48BE3"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69782C4" w14:textId="77777777" w:rsidR="001E7AE1" w:rsidRDefault="001E7AE1" w:rsidP="001E7AE1">
            <w:pPr>
              <w:pStyle w:val="TAC"/>
            </w:pPr>
            <w:r>
              <w:t>IMD3</w:t>
            </w:r>
          </w:p>
        </w:tc>
      </w:tr>
      <w:tr w:rsidR="001E7AE1" w14:paraId="18EEB578" w14:textId="77777777" w:rsidTr="00842524">
        <w:trPr>
          <w:trHeight w:val="187"/>
          <w:jc w:val="center"/>
        </w:trPr>
        <w:tc>
          <w:tcPr>
            <w:tcW w:w="2005" w:type="dxa"/>
            <w:tcBorders>
              <w:top w:val="nil"/>
              <w:left w:val="single" w:sz="4" w:space="0" w:color="auto"/>
              <w:bottom w:val="nil"/>
              <w:right w:val="single" w:sz="4" w:space="0" w:color="auto"/>
            </w:tcBorders>
          </w:tcPr>
          <w:p w14:paraId="274B1652"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A40D67" w14:textId="77777777" w:rsidR="001E7AE1" w:rsidRDefault="001E7AE1" w:rsidP="001E7AE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EA2D214" w14:textId="77777777" w:rsidR="001E7AE1" w:rsidRDefault="001E7AE1" w:rsidP="001E7AE1">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276222CF"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DE14FF"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D86483" w14:textId="77777777" w:rsidR="001E7AE1" w:rsidRDefault="001E7AE1" w:rsidP="001E7AE1">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6C94C26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F2572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05A743" w14:textId="77777777" w:rsidR="001E7AE1" w:rsidRDefault="001E7AE1" w:rsidP="001E7AE1">
            <w:pPr>
              <w:pStyle w:val="TAC"/>
            </w:pPr>
            <w:r>
              <w:t>N/A</w:t>
            </w:r>
          </w:p>
        </w:tc>
      </w:tr>
      <w:tr w:rsidR="001E7AE1" w14:paraId="44A0B606" w14:textId="77777777" w:rsidTr="00842524">
        <w:trPr>
          <w:trHeight w:val="187"/>
          <w:jc w:val="center"/>
        </w:trPr>
        <w:tc>
          <w:tcPr>
            <w:tcW w:w="2005" w:type="dxa"/>
            <w:tcBorders>
              <w:top w:val="nil"/>
              <w:left w:val="single" w:sz="4" w:space="0" w:color="auto"/>
              <w:bottom w:val="nil"/>
              <w:right w:val="single" w:sz="4" w:space="0" w:color="auto"/>
            </w:tcBorders>
          </w:tcPr>
          <w:p w14:paraId="18B4874D"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B74C1E"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2F00F1C" w14:textId="77777777" w:rsidR="001E7AE1" w:rsidRDefault="001E7AE1" w:rsidP="001E7AE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E809ACE"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BFD7EF"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CBB27C" w14:textId="77777777" w:rsidR="001E7AE1" w:rsidRDefault="001E7AE1" w:rsidP="001E7AE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98AFD8A"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2D5D5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62B403" w14:textId="77777777" w:rsidR="001E7AE1" w:rsidRDefault="001E7AE1" w:rsidP="001E7AE1">
            <w:pPr>
              <w:pStyle w:val="TAC"/>
            </w:pPr>
            <w:r>
              <w:t>N/A</w:t>
            </w:r>
          </w:p>
        </w:tc>
      </w:tr>
      <w:tr w:rsidR="001E7AE1" w14:paraId="3A2F7DA2" w14:textId="77777777" w:rsidTr="00842524">
        <w:trPr>
          <w:trHeight w:val="187"/>
          <w:jc w:val="center"/>
        </w:trPr>
        <w:tc>
          <w:tcPr>
            <w:tcW w:w="2005" w:type="dxa"/>
            <w:tcBorders>
              <w:top w:val="nil"/>
              <w:left w:val="single" w:sz="4" w:space="0" w:color="auto"/>
              <w:bottom w:val="nil"/>
              <w:right w:val="single" w:sz="4" w:space="0" w:color="auto"/>
            </w:tcBorders>
          </w:tcPr>
          <w:p w14:paraId="6473E369"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E82E2D" w14:textId="77777777" w:rsidR="001E7AE1" w:rsidRDefault="001E7AE1" w:rsidP="001E7AE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24057EE" w14:textId="77777777" w:rsidR="001E7AE1" w:rsidRDefault="001E7AE1" w:rsidP="001E7AE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97A084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9D2659"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D513E6" w14:textId="77777777" w:rsidR="001E7AE1" w:rsidRDefault="001E7AE1" w:rsidP="001E7AE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5694A2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4E8DB8"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9F6D42" w14:textId="77777777" w:rsidR="001E7AE1" w:rsidRDefault="001E7AE1" w:rsidP="001E7AE1">
            <w:pPr>
              <w:pStyle w:val="TAC"/>
            </w:pPr>
            <w:r>
              <w:t>N/A</w:t>
            </w:r>
          </w:p>
        </w:tc>
      </w:tr>
      <w:tr w:rsidR="001E7AE1" w14:paraId="6A1F58D8" w14:textId="77777777" w:rsidTr="00842524">
        <w:trPr>
          <w:trHeight w:val="187"/>
          <w:jc w:val="center"/>
        </w:trPr>
        <w:tc>
          <w:tcPr>
            <w:tcW w:w="2005" w:type="dxa"/>
            <w:tcBorders>
              <w:top w:val="nil"/>
              <w:left w:val="single" w:sz="4" w:space="0" w:color="auto"/>
              <w:bottom w:val="nil"/>
              <w:right w:val="single" w:sz="4" w:space="0" w:color="auto"/>
            </w:tcBorders>
          </w:tcPr>
          <w:p w14:paraId="4AF3759C"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F3BFA1" w14:textId="77777777" w:rsidR="001E7AE1" w:rsidRDefault="001E7AE1" w:rsidP="001E7AE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A0B7B26" w14:textId="77777777" w:rsidR="001E7AE1" w:rsidRDefault="001E7AE1" w:rsidP="001E7AE1">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65803DCA"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CF5830"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76C8D5" w14:textId="77777777" w:rsidR="001E7AE1" w:rsidRDefault="001E7AE1" w:rsidP="001E7AE1">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1C037157"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1FE7E7"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1065D5" w14:textId="77777777" w:rsidR="001E7AE1" w:rsidRDefault="001E7AE1" w:rsidP="001E7AE1">
            <w:pPr>
              <w:pStyle w:val="TAC"/>
            </w:pPr>
            <w:r>
              <w:t>N/A</w:t>
            </w:r>
          </w:p>
        </w:tc>
      </w:tr>
      <w:tr w:rsidR="001E7AE1" w14:paraId="701AFD42" w14:textId="77777777" w:rsidTr="00842524">
        <w:trPr>
          <w:trHeight w:val="187"/>
          <w:jc w:val="center"/>
        </w:trPr>
        <w:tc>
          <w:tcPr>
            <w:tcW w:w="2005" w:type="dxa"/>
            <w:tcBorders>
              <w:top w:val="nil"/>
              <w:left w:val="single" w:sz="4" w:space="0" w:color="auto"/>
              <w:bottom w:val="nil"/>
              <w:right w:val="single" w:sz="4" w:space="0" w:color="auto"/>
            </w:tcBorders>
          </w:tcPr>
          <w:p w14:paraId="4FA046B6"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C591B4"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0737B37" w14:textId="0C91033A"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4A91C5"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C71386" w14:textId="32357DB8"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44E2A2" w14:textId="77777777" w:rsidR="001E7AE1" w:rsidRDefault="001E7AE1" w:rsidP="001E7AE1">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9B72A81" w14:textId="77777777" w:rsidR="001E7AE1" w:rsidRDefault="001E7AE1" w:rsidP="001E7AE1">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32E685E8"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ABF676" w14:textId="77777777" w:rsidR="001E7AE1" w:rsidRDefault="001E7AE1" w:rsidP="001E7AE1">
            <w:pPr>
              <w:pStyle w:val="TAC"/>
            </w:pPr>
            <w:r>
              <w:t>IMD3</w:t>
            </w:r>
          </w:p>
        </w:tc>
      </w:tr>
      <w:tr w:rsidR="001E7AE1" w14:paraId="6EDE46B8" w14:textId="77777777" w:rsidTr="00842524">
        <w:trPr>
          <w:trHeight w:val="187"/>
          <w:jc w:val="center"/>
        </w:trPr>
        <w:tc>
          <w:tcPr>
            <w:tcW w:w="2005" w:type="dxa"/>
            <w:tcBorders>
              <w:top w:val="nil"/>
              <w:left w:val="single" w:sz="4" w:space="0" w:color="auto"/>
              <w:bottom w:val="nil"/>
              <w:right w:val="single" w:sz="4" w:space="0" w:color="auto"/>
            </w:tcBorders>
          </w:tcPr>
          <w:p w14:paraId="5672B87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1CD328" w14:textId="77777777" w:rsidR="001E7AE1" w:rsidRDefault="001E7AE1" w:rsidP="001E7AE1">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EDD520B" w14:textId="4924D7C8"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A11F6D"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3F719D" w14:textId="2576E8A0"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F665C8" w14:textId="77777777" w:rsidR="001E7AE1" w:rsidRDefault="001E7AE1" w:rsidP="001E7AE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AAB8A04" w14:textId="77777777" w:rsidR="001E7AE1" w:rsidRDefault="001E7AE1" w:rsidP="001E7AE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1DA858E"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428B14" w14:textId="77777777" w:rsidR="001E7AE1" w:rsidRDefault="001E7AE1" w:rsidP="001E7AE1">
            <w:pPr>
              <w:pStyle w:val="TAC"/>
            </w:pPr>
            <w:r>
              <w:t>IMD4</w:t>
            </w:r>
          </w:p>
        </w:tc>
      </w:tr>
      <w:tr w:rsidR="001E7AE1" w14:paraId="1C45CB0C" w14:textId="77777777" w:rsidTr="00842524">
        <w:trPr>
          <w:trHeight w:val="187"/>
          <w:jc w:val="center"/>
        </w:trPr>
        <w:tc>
          <w:tcPr>
            <w:tcW w:w="2005" w:type="dxa"/>
            <w:tcBorders>
              <w:top w:val="nil"/>
              <w:left w:val="single" w:sz="4" w:space="0" w:color="auto"/>
              <w:bottom w:val="nil"/>
              <w:right w:val="single" w:sz="4" w:space="0" w:color="auto"/>
            </w:tcBorders>
          </w:tcPr>
          <w:p w14:paraId="604BF37B"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C8B296" w14:textId="77777777" w:rsidR="001E7AE1" w:rsidRDefault="001E7AE1" w:rsidP="001E7AE1">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1A781CD4" w14:textId="77777777" w:rsidR="001E7AE1" w:rsidRDefault="001E7AE1" w:rsidP="001E7AE1">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0CF6BFEB"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2D581C"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9A1DC9" w14:textId="77777777" w:rsidR="001E7AE1" w:rsidRDefault="001E7AE1" w:rsidP="001E7AE1">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A758C58"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961491" w14:textId="77777777" w:rsidR="001E7AE1" w:rsidRDefault="001E7AE1" w:rsidP="001E7AE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9FB73F" w14:textId="77777777" w:rsidR="001E7AE1" w:rsidRDefault="001E7AE1" w:rsidP="001E7AE1">
            <w:pPr>
              <w:pStyle w:val="TAC"/>
            </w:pPr>
            <w:r>
              <w:t>N/A</w:t>
            </w:r>
          </w:p>
        </w:tc>
      </w:tr>
      <w:tr w:rsidR="001E7AE1" w14:paraId="26B5ECC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C8B5910"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E47C26" w14:textId="77777777" w:rsidR="001E7AE1" w:rsidRDefault="001E7AE1" w:rsidP="001E7AE1">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07BA6A2" w14:textId="77777777" w:rsidR="001E7AE1" w:rsidRDefault="001E7AE1" w:rsidP="001E7AE1">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22B44CC0"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F1288E"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3ADCDE1" w14:textId="77777777" w:rsidR="001E7AE1" w:rsidRDefault="001E7AE1" w:rsidP="001E7AE1">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DBFFD64" w14:textId="77777777" w:rsidR="001E7AE1" w:rsidRDefault="001E7AE1" w:rsidP="001E7AE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68B833" w14:textId="77777777" w:rsidR="001E7AE1" w:rsidRDefault="001E7AE1" w:rsidP="001E7AE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6F5253" w14:textId="77777777" w:rsidR="001E7AE1" w:rsidRDefault="001E7AE1" w:rsidP="001E7AE1">
            <w:pPr>
              <w:pStyle w:val="TAC"/>
            </w:pPr>
            <w:r>
              <w:t>N/A</w:t>
            </w:r>
          </w:p>
        </w:tc>
      </w:tr>
      <w:tr w:rsidR="001E7AE1" w14:paraId="4585DB8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C4A6C96" w14:textId="77777777" w:rsidR="001E7AE1" w:rsidRDefault="001E7AE1" w:rsidP="001E7AE1">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3E347BFD" w14:textId="77777777" w:rsidR="001E7AE1" w:rsidRDefault="001E7AE1" w:rsidP="001E7AE1">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E8571A9" w14:textId="5DC71B37" w:rsidR="001E7AE1" w:rsidRDefault="001E7AE1" w:rsidP="001E7AE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665355"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97D64B" w14:textId="3A6BE5B2" w:rsidR="001E7AE1" w:rsidRDefault="001E7AE1" w:rsidP="001E7AE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04E318" w14:textId="77777777" w:rsidR="001E7AE1" w:rsidRDefault="001E7AE1" w:rsidP="001E7AE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289067C" w14:textId="77777777" w:rsidR="001E7AE1" w:rsidRDefault="001E7AE1" w:rsidP="001E7AE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2DCA72C7" w14:textId="77777777" w:rsidR="001E7AE1" w:rsidRDefault="001E7AE1" w:rsidP="001E7AE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A20AD1" w14:textId="77777777" w:rsidR="001E7AE1" w:rsidRDefault="001E7AE1" w:rsidP="001E7AE1">
            <w:pPr>
              <w:pStyle w:val="TAC"/>
              <w:rPr>
                <w:lang w:val="en-US" w:eastAsia="ko-KR"/>
              </w:rPr>
            </w:pPr>
            <w:r>
              <w:t>IMD4</w:t>
            </w:r>
          </w:p>
        </w:tc>
      </w:tr>
      <w:tr w:rsidR="001E7AE1" w14:paraId="655F6418" w14:textId="77777777" w:rsidTr="00842524">
        <w:trPr>
          <w:trHeight w:val="187"/>
          <w:jc w:val="center"/>
        </w:trPr>
        <w:tc>
          <w:tcPr>
            <w:tcW w:w="2005" w:type="dxa"/>
            <w:tcBorders>
              <w:top w:val="nil"/>
              <w:left w:val="single" w:sz="4" w:space="0" w:color="auto"/>
              <w:bottom w:val="nil"/>
              <w:right w:val="single" w:sz="4" w:space="0" w:color="auto"/>
            </w:tcBorders>
          </w:tcPr>
          <w:p w14:paraId="3B449214"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A4EBA5" w14:textId="77777777" w:rsidR="001E7AE1" w:rsidRDefault="001E7AE1" w:rsidP="001E7AE1">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F105BC" w14:textId="77777777" w:rsidR="001E7AE1" w:rsidRDefault="001E7AE1" w:rsidP="001E7AE1">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7675F39B" w14:textId="77777777" w:rsidR="001E7AE1" w:rsidRDefault="001E7AE1" w:rsidP="001E7AE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0F7A3F" w14:textId="77777777" w:rsidR="001E7AE1" w:rsidRDefault="001E7AE1" w:rsidP="001E7AE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D17CF5" w14:textId="77777777" w:rsidR="001E7AE1" w:rsidRDefault="001E7AE1" w:rsidP="001E7AE1">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1B39414" w14:textId="77777777" w:rsidR="001E7AE1" w:rsidRDefault="001E7AE1" w:rsidP="001E7AE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448B46" w14:textId="77777777" w:rsidR="001E7AE1" w:rsidRDefault="001E7AE1" w:rsidP="001E7AE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9FC543" w14:textId="77777777" w:rsidR="001E7AE1" w:rsidRDefault="001E7AE1" w:rsidP="001E7AE1">
            <w:pPr>
              <w:pStyle w:val="TAC"/>
              <w:rPr>
                <w:lang w:val="en-US" w:eastAsia="ko-KR"/>
              </w:rPr>
            </w:pPr>
            <w:r>
              <w:t>N/A</w:t>
            </w:r>
          </w:p>
        </w:tc>
      </w:tr>
      <w:tr w:rsidR="001E7AE1" w14:paraId="25DB6E0B" w14:textId="77777777" w:rsidTr="00864788">
        <w:trPr>
          <w:trHeight w:val="187"/>
          <w:jc w:val="center"/>
        </w:trPr>
        <w:tc>
          <w:tcPr>
            <w:tcW w:w="2005" w:type="dxa"/>
            <w:tcBorders>
              <w:top w:val="nil"/>
              <w:left w:val="single" w:sz="4" w:space="0" w:color="auto"/>
              <w:bottom w:val="single" w:sz="4" w:space="0" w:color="auto"/>
              <w:right w:val="single" w:sz="4" w:space="0" w:color="auto"/>
            </w:tcBorders>
          </w:tcPr>
          <w:p w14:paraId="178FD4DF" w14:textId="77777777" w:rsidR="001E7AE1" w:rsidRDefault="001E7AE1" w:rsidP="001E7AE1">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E634EC" w14:textId="77777777" w:rsidR="001E7AE1" w:rsidRDefault="001E7AE1" w:rsidP="001E7AE1">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1890745" w14:textId="77777777" w:rsidR="001E7AE1" w:rsidRDefault="001E7AE1" w:rsidP="001E7AE1">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70E8AB1E" w14:textId="77777777" w:rsidR="001E7AE1" w:rsidRDefault="001E7AE1" w:rsidP="001E7AE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F9A1ED" w14:textId="77777777" w:rsidR="001E7AE1" w:rsidRDefault="001E7AE1" w:rsidP="001E7AE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C5B6AD" w14:textId="77777777" w:rsidR="001E7AE1" w:rsidRDefault="001E7AE1" w:rsidP="001E7AE1">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AFDB974" w14:textId="77777777" w:rsidR="001E7AE1" w:rsidRDefault="001E7AE1" w:rsidP="001E7AE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C0703B" w14:textId="77777777" w:rsidR="001E7AE1" w:rsidRDefault="001E7AE1" w:rsidP="001E7AE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E6027" w14:textId="77777777" w:rsidR="001E7AE1" w:rsidRDefault="001E7AE1" w:rsidP="001E7AE1">
            <w:pPr>
              <w:pStyle w:val="TAC"/>
              <w:rPr>
                <w:lang w:val="en-US" w:eastAsia="ko-KR"/>
              </w:rPr>
            </w:pPr>
            <w:r>
              <w:t>N/A</w:t>
            </w:r>
          </w:p>
        </w:tc>
      </w:tr>
      <w:tr w:rsidR="00C1253B" w14:paraId="4F102033"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 w:author="Bill Shvodian" w:date="2025-11-03T13:31:00Z"/>
          <w:trPrChange w:id="39" w:author="Bill Shvodian" w:date="2025-11-03T13:33:00Z" w16du:dateUtc="2025-11-03T18:33:00Z">
            <w:trPr>
              <w:trHeight w:val="187"/>
              <w:jc w:val="center"/>
            </w:trPr>
          </w:trPrChange>
        </w:trPr>
        <w:tc>
          <w:tcPr>
            <w:tcW w:w="2005" w:type="dxa"/>
            <w:tcBorders>
              <w:top w:val="single" w:sz="4" w:space="0" w:color="auto"/>
              <w:left w:val="single" w:sz="4" w:space="0" w:color="auto"/>
              <w:bottom w:val="nil"/>
              <w:right w:val="single" w:sz="4" w:space="0" w:color="auto"/>
            </w:tcBorders>
            <w:vAlign w:val="center"/>
            <w:tcPrChange w:id="40" w:author="Bill Shvodian" w:date="2025-11-03T13:33:00Z" w16du:dateUtc="2025-11-03T18:33:00Z">
              <w:tcPr>
                <w:tcW w:w="2005" w:type="dxa"/>
                <w:tcBorders>
                  <w:top w:val="single" w:sz="4" w:space="0" w:color="auto"/>
                  <w:left w:val="single" w:sz="4" w:space="0" w:color="auto"/>
                  <w:bottom w:val="nil"/>
                  <w:right w:val="single" w:sz="4" w:space="0" w:color="auto"/>
                </w:tcBorders>
              </w:tcPr>
            </w:tcPrChange>
          </w:tcPr>
          <w:p w14:paraId="72F8D87E" w14:textId="5A2F5163" w:rsidR="00C1253B" w:rsidRPr="00FD4952" w:rsidRDefault="00C1253B" w:rsidP="00FD4952">
            <w:pPr>
              <w:pStyle w:val="TAC"/>
              <w:rPr>
                <w:ins w:id="41" w:author="Bill Shvodian" w:date="2025-11-03T13:31:00Z" w16du:dateUtc="2025-11-03T18:31:00Z"/>
              </w:rPr>
            </w:pPr>
            <w:ins w:id="42" w:author="Bill Shvodian" w:date="2025-11-03T13:33:00Z" w16du:dateUtc="2025-11-03T18:33:00Z">
              <w:r w:rsidRPr="00FD4952">
                <w:rPr>
                  <w:rFonts w:eastAsia="SimSun"/>
                </w:rPr>
                <w:t>CA_n25-n41-n71</w:t>
              </w:r>
            </w:ins>
          </w:p>
        </w:tc>
        <w:tc>
          <w:tcPr>
            <w:tcW w:w="1145" w:type="dxa"/>
            <w:tcBorders>
              <w:top w:val="single" w:sz="4" w:space="0" w:color="auto"/>
              <w:left w:val="single" w:sz="4" w:space="0" w:color="auto"/>
              <w:bottom w:val="single" w:sz="4" w:space="0" w:color="auto"/>
              <w:right w:val="single" w:sz="4" w:space="0" w:color="auto"/>
            </w:tcBorders>
            <w:tcPrChange w:id="43"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4F9659AD" w14:textId="64522B57" w:rsidR="00C1253B" w:rsidRPr="00FD4952" w:rsidRDefault="00C1253B" w:rsidP="00FD4952">
            <w:pPr>
              <w:pStyle w:val="TAC"/>
              <w:rPr>
                <w:ins w:id="44" w:author="Bill Shvodian" w:date="2025-11-03T13:31:00Z" w16du:dateUtc="2025-11-03T18:31:00Z"/>
              </w:rPr>
            </w:pPr>
            <w:ins w:id="45" w:author="Bill Shvodian" w:date="2025-11-03T13:33:00Z" w16du:dateUtc="2025-11-03T18:33:00Z">
              <w:r w:rsidRPr="00FD4952">
                <w:t>n25</w:t>
              </w:r>
            </w:ins>
          </w:p>
        </w:tc>
        <w:tc>
          <w:tcPr>
            <w:tcW w:w="959" w:type="dxa"/>
            <w:tcBorders>
              <w:top w:val="single" w:sz="4" w:space="0" w:color="auto"/>
              <w:left w:val="single" w:sz="4" w:space="0" w:color="auto"/>
              <w:bottom w:val="single" w:sz="4" w:space="0" w:color="auto"/>
              <w:right w:val="single" w:sz="4" w:space="0" w:color="auto"/>
            </w:tcBorders>
            <w:tcPrChange w:id="46"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55FB1E15" w14:textId="3F55836B" w:rsidR="00C1253B" w:rsidRPr="00FD4952" w:rsidRDefault="00C1253B" w:rsidP="00FD4952">
            <w:pPr>
              <w:pStyle w:val="TAC"/>
              <w:rPr>
                <w:ins w:id="47" w:author="Bill Shvodian" w:date="2025-11-03T13:31:00Z" w16du:dateUtc="2025-11-03T18:31:00Z"/>
              </w:rPr>
            </w:pPr>
            <w:ins w:id="48" w:author="Bill Shvodian" w:date="2025-11-03T13:33:00Z" w16du:dateUtc="2025-11-03T18:33:00Z">
              <w:r w:rsidRPr="00FD4952">
                <w:t>1900</w:t>
              </w:r>
            </w:ins>
          </w:p>
        </w:tc>
        <w:tc>
          <w:tcPr>
            <w:tcW w:w="964" w:type="dxa"/>
            <w:tcBorders>
              <w:top w:val="single" w:sz="4" w:space="0" w:color="auto"/>
              <w:left w:val="single" w:sz="4" w:space="0" w:color="auto"/>
              <w:bottom w:val="single" w:sz="4" w:space="0" w:color="auto"/>
              <w:right w:val="single" w:sz="4" w:space="0" w:color="auto"/>
            </w:tcBorders>
            <w:tcPrChange w:id="49"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1DBDFC79" w14:textId="4E9F7F67" w:rsidR="00C1253B" w:rsidRPr="00FD4952" w:rsidRDefault="00C1253B" w:rsidP="00FD4952">
            <w:pPr>
              <w:pStyle w:val="TAC"/>
              <w:rPr>
                <w:ins w:id="50" w:author="Bill Shvodian" w:date="2025-11-03T13:31:00Z" w16du:dateUtc="2025-11-03T18:31:00Z"/>
              </w:rPr>
            </w:pPr>
            <w:ins w:id="51"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52"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1C8B7691" w14:textId="57E782F6" w:rsidR="00C1253B" w:rsidRPr="00FD4952" w:rsidRDefault="00C1253B" w:rsidP="00FD4952">
            <w:pPr>
              <w:pStyle w:val="TAC"/>
              <w:rPr>
                <w:ins w:id="53" w:author="Bill Shvodian" w:date="2025-11-03T13:31:00Z" w16du:dateUtc="2025-11-03T18:31:00Z"/>
              </w:rPr>
            </w:pPr>
            <w:ins w:id="54" w:author="Bill Shvodian" w:date="2025-11-03T13:33:00Z" w16du:dateUtc="2025-11-03T18:33:00Z">
              <w:r w:rsidRPr="00FD4952">
                <w:t>25</w:t>
              </w:r>
            </w:ins>
          </w:p>
        </w:tc>
        <w:tc>
          <w:tcPr>
            <w:tcW w:w="960" w:type="dxa"/>
            <w:tcBorders>
              <w:top w:val="single" w:sz="4" w:space="0" w:color="auto"/>
              <w:left w:val="single" w:sz="4" w:space="0" w:color="auto"/>
              <w:bottom w:val="single" w:sz="4" w:space="0" w:color="auto"/>
              <w:right w:val="single" w:sz="4" w:space="0" w:color="auto"/>
            </w:tcBorders>
            <w:tcPrChange w:id="55"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2D504C87" w14:textId="6797EA76" w:rsidR="00C1253B" w:rsidRPr="00FD4952" w:rsidRDefault="00C1253B" w:rsidP="00FD4952">
            <w:pPr>
              <w:pStyle w:val="TAC"/>
              <w:rPr>
                <w:ins w:id="56" w:author="Bill Shvodian" w:date="2025-11-03T13:31:00Z" w16du:dateUtc="2025-11-03T18:31:00Z"/>
              </w:rPr>
            </w:pPr>
            <w:ins w:id="57" w:author="Bill Shvodian" w:date="2025-11-03T13:33:00Z" w16du:dateUtc="2025-11-03T18:33: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58"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7C94A531" w14:textId="4A0A9B91" w:rsidR="00C1253B" w:rsidRPr="00FD4952" w:rsidRDefault="00C1253B" w:rsidP="00FD4952">
            <w:pPr>
              <w:pStyle w:val="TAC"/>
              <w:rPr>
                <w:ins w:id="59" w:author="Bill Shvodian" w:date="2025-11-03T13:31:00Z" w16du:dateUtc="2025-11-03T18:31:00Z"/>
              </w:rPr>
            </w:pPr>
            <w:ins w:id="60"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61"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6D9233F2" w14:textId="13FED655" w:rsidR="00C1253B" w:rsidRPr="00FD4952" w:rsidRDefault="00C1253B" w:rsidP="00FD4952">
            <w:pPr>
              <w:pStyle w:val="TAC"/>
              <w:rPr>
                <w:ins w:id="62" w:author="Bill Shvodian" w:date="2025-11-03T13:31:00Z" w16du:dateUtc="2025-11-03T18:31:00Z"/>
              </w:rPr>
            </w:pPr>
            <w:ins w:id="63"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64"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1CDFC187" w14:textId="32712763" w:rsidR="00C1253B" w:rsidRPr="00FD4952" w:rsidRDefault="00C1253B" w:rsidP="00FD4952">
            <w:pPr>
              <w:pStyle w:val="TAC"/>
              <w:rPr>
                <w:ins w:id="65" w:author="Bill Shvodian" w:date="2025-11-03T13:31:00Z" w16du:dateUtc="2025-11-03T18:31:00Z"/>
              </w:rPr>
            </w:pPr>
            <w:ins w:id="66" w:author="Bill Shvodian" w:date="2025-11-03T13:33:00Z" w16du:dateUtc="2025-11-03T18:33:00Z">
              <w:r w:rsidRPr="00FD4952">
                <w:rPr>
                  <w:rFonts w:eastAsiaTheme="minorEastAsia"/>
                </w:rPr>
                <w:t>N/A</w:t>
              </w:r>
            </w:ins>
          </w:p>
        </w:tc>
      </w:tr>
      <w:tr w:rsidR="00C1253B" w14:paraId="43093819"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 w:author="Bill Shvodian" w:date="2025-11-03T13:31:00Z"/>
          <w:trPrChange w:id="69"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70" w:author="Bill Shvodian" w:date="2025-11-03T13:33:00Z" w16du:dateUtc="2025-11-03T18:33:00Z">
              <w:tcPr>
                <w:tcW w:w="2005" w:type="dxa"/>
                <w:tcBorders>
                  <w:top w:val="nil"/>
                  <w:left w:val="single" w:sz="4" w:space="0" w:color="auto"/>
                  <w:bottom w:val="nil"/>
                  <w:right w:val="single" w:sz="4" w:space="0" w:color="auto"/>
                </w:tcBorders>
              </w:tcPr>
            </w:tcPrChange>
          </w:tcPr>
          <w:p w14:paraId="38B01B4C" w14:textId="77777777" w:rsidR="00C1253B" w:rsidRPr="00FD4952" w:rsidRDefault="00C1253B" w:rsidP="00FD4952">
            <w:pPr>
              <w:pStyle w:val="TAC"/>
              <w:rPr>
                <w:ins w:id="71"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72"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5713F31F" w14:textId="3A00D6C2" w:rsidR="00C1253B" w:rsidRPr="00FD4952" w:rsidRDefault="00C1253B" w:rsidP="00FD4952">
            <w:pPr>
              <w:pStyle w:val="TAC"/>
              <w:rPr>
                <w:ins w:id="73" w:author="Bill Shvodian" w:date="2025-11-03T13:31:00Z" w16du:dateUtc="2025-11-03T18:31:00Z"/>
              </w:rPr>
            </w:pPr>
            <w:ins w:id="74" w:author="Bill Shvodian" w:date="2025-11-03T13:33:00Z" w16du:dateUtc="2025-11-03T18:33:00Z">
              <w:r w:rsidRPr="00FD4952">
                <w:t>n41</w:t>
              </w:r>
            </w:ins>
          </w:p>
        </w:tc>
        <w:tc>
          <w:tcPr>
            <w:tcW w:w="959" w:type="dxa"/>
            <w:tcBorders>
              <w:top w:val="single" w:sz="4" w:space="0" w:color="auto"/>
              <w:left w:val="single" w:sz="4" w:space="0" w:color="auto"/>
              <w:bottom w:val="single" w:sz="4" w:space="0" w:color="auto"/>
              <w:right w:val="single" w:sz="4" w:space="0" w:color="auto"/>
            </w:tcBorders>
            <w:tcPrChange w:id="75"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3362D52A" w14:textId="4D3BA97E" w:rsidR="00C1253B" w:rsidRPr="00FD4952" w:rsidRDefault="00C1253B" w:rsidP="00FD4952">
            <w:pPr>
              <w:pStyle w:val="TAC"/>
              <w:rPr>
                <w:ins w:id="76" w:author="Bill Shvodian" w:date="2025-11-03T13:31:00Z" w16du:dateUtc="2025-11-03T18:31:00Z"/>
              </w:rPr>
            </w:pPr>
            <w:ins w:id="77" w:author="Bill Shvodian" w:date="2025-11-03T13:33:00Z" w16du:dateUtc="2025-11-03T18:33:00Z">
              <w:r w:rsidRPr="00FD4952">
                <w:t>2532</w:t>
              </w:r>
            </w:ins>
          </w:p>
        </w:tc>
        <w:tc>
          <w:tcPr>
            <w:tcW w:w="964" w:type="dxa"/>
            <w:tcBorders>
              <w:top w:val="single" w:sz="4" w:space="0" w:color="auto"/>
              <w:left w:val="single" w:sz="4" w:space="0" w:color="auto"/>
              <w:bottom w:val="single" w:sz="4" w:space="0" w:color="auto"/>
              <w:right w:val="single" w:sz="4" w:space="0" w:color="auto"/>
            </w:tcBorders>
            <w:tcPrChange w:id="78"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71986B1F" w14:textId="04E21886" w:rsidR="00C1253B" w:rsidRPr="00FD4952" w:rsidRDefault="00C1253B" w:rsidP="00FD4952">
            <w:pPr>
              <w:pStyle w:val="TAC"/>
              <w:rPr>
                <w:ins w:id="79" w:author="Bill Shvodian" w:date="2025-11-03T13:31:00Z" w16du:dateUtc="2025-11-03T18:31:00Z"/>
              </w:rPr>
            </w:pPr>
            <w:ins w:id="80" w:author="Bill Shvodian" w:date="2025-11-03T13:33:00Z" w16du:dateUtc="2025-11-03T18:33:00Z">
              <w:r w:rsidRPr="00FD4952">
                <w:t>10</w:t>
              </w:r>
            </w:ins>
          </w:p>
        </w:tc>
        <w:tc>
          <w:tcPr>
            <w:tcW w:w="960" w:type="dxa"/>
            <w:tcBorders>
              <w:top w:val="single" w:sz="4" w:space="0" w:color="auto"/>
              <w:left w:val="single" w:sz="4" w:space="0" w:color="auto"/>
              <w:bottom w:val="single" w:sz="4" w:space="0" w:color="auto"/>
              <w:right w:val="single" w:sz="4" w:space="0" w:color="auto"/>
            </w:tcBorders>
            <w:tcPrChange w:id="81"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7F526D4F" w14:textId="70D386AC" w:rsidR="00C1253B" w:rsidRPr="00FD4952" w:rsidRDefault="00C1253B" w:rsidP="00FD4952">
            <w:pPr>
              <w:pStyle w:val="TAC"/>
              <w:rPr>
                <w:ins w:id="82" w:author="Bill Shvodian" w:date="2025-11-03T13:31:00Z" w16du:dateUtc="2025-11-03T18:31:00Z"/>
              </w:rPr>
            </w:pPr>
            <w:ins w:id="83" w:author="Bill Shvodian" w:date="2025-11-03T13:33:00Z" w16du:dateUtc="2025-11-03T18:33:00Z">
              <w:r w:rsidRPr="00FD4952">
                <w:t>50</w:t>
              </w:r>
            </w:ins>
          </w:p>
        </w:tc>
        <w:tc>
          <w:tcPr>
            <w:tcW w:w="960" w:type="dxa"/>
            <w:tcBorders>
              <w:top w:val="single" w:sz="4" w:space="0" w:color="auto"/>
              <w:left w:val="single" w:sz="4" w:space="0" w:color="auto"/>
              <w:bottom w:val="single" w:sz="4" w:space="0" w:color="auto"/>
              <w:right w:val="single" w:sz="4" w:space="0" w:color="auto"/>
            </w:tcBorders>
            <w:tcPrChange w:id="84"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18386304" w14:textId="7DE264F3" w:rsidR="00C1253B" w:rsidRPr="00FD4952" w:rsidRDefault="00C1253B" w:rsidP="00FD4952">
            <w:pPr>
              <w:pStyle w:val="TAC"/>
              <w:rPr>
                <w:ins w:id="85" w:author="Bill Shvodian" w:date="2025-11-03T13:31:00Z" w16du:dateUtc="2025-11-03T18:31:00Z"/>
              </w:rPr>
            </w:pPr>
            <w:ins w:id="86" w:author="Bill Shvodian" w:date="2025-11-03T13:33:00Z" w16du:dateUtc="2025-11-03T18:33:00Z">
              <w:r w:rsidRPr="00FD4952">
                <w:t>2532</w:t>
              </w:r>
            </w:ins>
          </w:p>
        </w:tc>
        <w:tc>
          <w:tcPr>
            <w:tcW w:w="977" w:type="dxa"/>
            <w:tcBorders>
              <w:top w:val="single" w:sz="4" w:space="0" w:color="auto"/>
              <w:left w:val="single" w:sz="4" w:space="0" w:color="auto"/>
              <w:bottom w:val="single" w:sz="4" w:space="0" w:color="auto"/>
              <w:right w:val="single" w:sz="4" w:space="0" w:color="auto"/>
            </w:tcBorders>
            <w:tcPrChange w:id="87"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463B58E9" w14:textId="7147B0D7" w:rsidR="00C1253B" w:rsidRPr="00FD4952" w:rsidRDefault="00C1253B" w:rsidP="00FD4952">
            <w:pPr>
              <w:pStyle w:val="TAC"/>
              <w:rPr>
                <w:ins w:id="88" w:author="Bill Shvodian" w:date="2025-11-03T13:31:00Z" w16du:dateUtc="2025-11-03T18:31:00Z"/>
              </w:rPr>
            </w:pPr>
            <w:ins w:id="89"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90"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6DCEAEEB" w14:textId="66581DF7" w:rsidR="00C1253B" w:rsidRPr="00FD4952" w:rsidRDefault="00C1253B" w:rsidP="00FD4952">
            <w:pPr>
              <w:pStyle w:val="TAC"/>
              <w:rPr>
                <w:ins w:id="91" w:author="Bill Shvodian" w:date="2025-11-03T13:31:00Z" w16du:dateUtc="2025-11-03T18:31:00Z"/>
              </w:rPr>
            </w:pPr>
            <w:ins w:id="92" w:author="Bill Shvodian" w:date="2025-11-03T13:33:00Z" w16du:dateUtc="2025-11-03T18:33: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93"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2D196A21" w14:textId="5D82824B" w:rsidR="00C1253B" w:rsidRPr="00FD4952" w:rsidRDefault="00C1253B" w:rsidP="00FD4952">
            <w:pPr>
              <w:pStyle w:val="TAC"/>
              <w:rPr>
                <w:ins w:id="94" w:author="Bill Shvodian" w:date="2025-11-03T13:31:00Z" w16du:dateUtc="2025-11-03T18:31:00Z"/>
              </w:rPr>
            </w:pPr>
            <w:ins w:id="95" w:author="Bill Shvodian" w:date="2025-11-03T13:33:00Z" w16du:dateUtc="2025-11-03T18:33:00Z">
              <w:r w:rsidRPr="00FD4952">
                <w:rPr>
                  <w:rFonts w:eastAsiaTheme="minorEastAsia"/>
                </w:rPr>
                <w:t>N/A</w:t>
              </w:r>
            </w:ins>
          </w:p>
        </w:tc>
      </w:tr>
      <w:tr w:rsidR="00C1253B" w14:paraId="0D55EF37"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 w:author="Bill Shvodian" w:date="2025-11-03T13:31:00Z"/>
          <w:trPrChange w:id="98"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99" w:author="Bill Shvodian" w:date="2025-11-03T13:33:00Z" w16du:dateUtc="2025-11-03T18:33:00Z">
              <w:tcPr>
                <w:tcW w:w="2005" w:type="dxa"/>
                <w:tcBorders>
                  <w:top w:val="nil"/>
                  <w:left w:val="single" w:sz="4" w:space="0" w:color="auto"/>
                  <w:bottom w:val="nil"/>
                  <w:right w:val="single" w:sz="4" w:space="0" w:color="auto"/>
                </w:tcBorders>
              </w:tcPr>
            </w:tcPrChange>
          </w:tcPr>
          <w:p w14:paraId="53B9F531" w14:textId="77777777" w:rsidR="00C1253B" w:rsidRPr="00FD4952" w:rsidRDefault="00C1253B" w:rsidP="00FD4952">
            <w:pPr>
              <w:pStyle w:val="TAC"/>
              <w:rPr>
                <w:ins w:id="100"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101"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20003809" w14:textId="72CD50DC" w:rsidR="00C1253B" w:rsidRPr="00FD4952" w:rsidRDefault="00C1253B" w:rsidP="00FD4952">
            <w:pPr>
              <w:pStyle w:val="TAC"/>
              <w:rPr>
                <w:ins w:id="102" w:author="Bill Shvodian" w:date="2025-11-03T13:31:00Z" w16du:dateUtc="2025-11-03T18:31:00Z"/>
              </w:rPr>
            </w:pPr>
            <w:ins w:id="103" w:author="Bill Shvodian" w:date="2025-11-03T13:33:00Z" w16du:dateUtc="2025-11-03T18:33:00Z">
              <w:r w:rsidRPr="00FD4952">
                <w:t>n71</w:t>
              </w:r>
            </w:ins>
          </w:p>
        </w:tc>
        <w:tc>
          <w:tcPr>
            <w:tcW w:w="959" w:type="dxa"/>
            <w:tcBorders>
              <w:top w:val="single" w:sz="4" w:space="0" w:color="auto"/>
              <w:left w:val="single" w:sz="4" w:space="0" w:color="auto"/>
              <w:bottom w:val="single" w:sz="4" w:space="0" w:color="auto"/>
              <w:right w:val="single" w:sz="4" w:space="0" w:color="auto"/>
            </w:tcBorders>
            <w:tcPrChange w:id="104"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437285F0" w14:textId="49A3EB0D" w:rsidR="00C1253B" w:rsidRPr="00FD4952" w:rsidRDefault="00C1253B" w:rsidP="00FD4952">
            <w:pPr>
              <w:pStyle w:val="TAC"/>
              <w:rPr>
                <w:ins w:id="105" w:author="Bill Shvodian" w:date="2025-11-03T13:31:00Z" w16du:dateUtc="2025-11-03T18:31:00Z"/>
              </w:rPr>
            </w:pPr>
            <w:ins w:id="106" w:author="Bill Shvodian" w:date="2025-11-03T13:33:00Z" w16du:dateUtc="2025-11-03T18:33:00Z">
              <w:r w:rsidRPr="00FD4952">
                <w:t>N/A</w:t>
              </w:r>
            </w:ins>
          </w:p>
        </w:tc>
        <w:tc>
          <w:tcPr>
            <w:tcW w:w="964" w:type="dxa"/>
            <w:tcBorders>
              <w:top w:val="single" w:sz="4" w:space="0" w:color="auto"/>
              <w:left w:val="single" w:sz="4" w:space="0" w:color="auto"/>
              <w:bottom w:val="single" w:sz="4" w:space="0" w:color="auto"/>
              <w:right w:val="single" w:sz="4" w:space="0" w:color="auto"/>
            </w:tcBorders>
            <w:tcPrChange w:id="107"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1B892BC5" w14:textId="307D378D" w:rsidR="00C1253B" w:rsidRPr="00FD4952" w:rsidRDefault="00C1253B" w:rsidP="00FD4952">
            <w:pPr>
              <w:pStyle w:val="TAC"/>
              <w:rPr>
                <w:ins w:id="108" w:author="Bill Shvodian" w:date="2025-11-03T13:31:00Z" w16du:dateUtc="2025-11-03T18:31:00Z"/>
              </w:rPr>
            </w:pPr>
            <w:ins w:id="109"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110"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7860E766" w14:textId="4EC8F04B" w:rsidR="00C1253B" w:rsidRPr="00FD4952" w:rsidRDefault="00C1253B" w:rsidP="00FD4952">
            <w:pPr>
              <w:pStyle w:val="TAC"/>
              <w:rPr>
                <w:ins w:id="111" w:author="Bill Shvodian" w:date="2025-11-03T13:31:00Z" w16du:dateUtc="2025-11-03T18:31:00Z"/>
              </w:rPr>
            </w:pPr>
            <w:ins w:id="112" w:author="Bill Shvodian" w:date="2025-11-03T13:33:00Z" w16du:dateUtc="2025-11-03T18:33:00Z">
              <w:r w:rsidRPr="00FD4952">
                <w:t>N/A</w:t>
              </w:r>
            </w:ins>
          </w:p>
        </w:tc>
        <w:tc>
          <w:tcPr>
            <w:tcW w:w="960" w:type="dxa"/>
            <w:tcBorders>
              <w:top w:val="single" w:sz="4" w:space="0" w:color="auto"/>
              <w:left w:val="single" w:sz="4" w:space="0" w:color="auto"/>
              <w:bottom w:val="single" w:sz="4" w:space="0" w:color="auto"/>
              <w:right w:val="single" w:sz="4" w:space="0" w:color="auto"/>
            </w:tcBorders>
            <w:tcPrChange w:id="113"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389A3528" w14:textId="0DB73F72" w:rsidR="00C1253B" w:rsidRPr="00FD4952" w:rsidRDefault="00C1253B" w:rsidP="00FD4952">
            <w:pPr>
              <w:pStyle w:val="TAC"/>
              <w:rPr>
                <w:ins w:id="114" w:author="Bill Shvodian" w:date="2025-11-03T13:31:00Z" w16du:dateUtc="2025-11-03T18:31:00Z"/>
              </w:rPr>
            </w:pPr>
            <w:ins w:id="115" w:author="Bill Shvodian" w:date="2025-11-03T13:33:00Z" w16du:dateUtc="2025-11-03T18:33: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116"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0EF6182D" w14:textId="4A09B5DB" w:rsidR="00C1253B" w:rsidRPr="00FD4952" w:rsidRDefault="00C1253B" w:rsidP="00FD4952">
            <w:pPr>
              <w:pStyle w:val="TAC"/>
              <w:rPr>
                <w:ins w:id="117" w:author="Bill Shvodian" w:date="2025-11-03T13:31:00Z" w16du:dateUtc="2025-11-03T18:31:00Z"/>
              </w:rPr>
            </w:pPr>
            <w:ins w:id="118" w:author="Bill Shvodian" w:date="2025-11-03T13:33:00Z" w16du:dateUtc="2025-11-03T18:33:00Z">
              <w:r w:rsidRPr="00FD4952">
                <w:t>28.7</w:t>
              </w:r>
            </w:ins>
          </w:p>
        </w:tc>
        <w:tc>
          <w:tcPr>
            <w:tcW w:w="828" w:type="dxa"/>
            <w:tcBorders>
              <w:top w:val="single" w:sz="4" w:space="0" w:color="auto"/>
              <w:left w:val="single" w:sz="4" w:space="0" w:color="auto"/>
              <w:bottom w:val="single" w:sz="4" w:space="0" w:color="auto"/>
              <w:right w:val="single" w:sz="4" w:space="0" w:color="auto"/>
            </w:tcBorders>
            <w:vAlign w:val="center"/>
            <w:tcPrChange w:id="119"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120A2542" w14:textId="71926A4C" w:rsidR="00C1253B" w:rsidRPr="00FD4952" w:rsidRDefault="00C1253B" w:rsidP="00FD4952">
            <w:pPr>
              <w:pStyle w:val="TAC"/>
              <w:rPr>
                <w:ins w:id="120" w:author="Bill Shvodian" w:date="2025-11-03T13:31:00Z" w16du:dateUtc="2025-11-03T18:31:00Z"/>
              </w:rPr>
            </w:pPr>
            <w:ins w:id="121"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22"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2A43FD37" w14:textId="1904DA5A" w:rsidR="00C1253B" w:rsidRPr="00FD4952" w:rsidRDefault="00C1253B" w:rsidP="00FD4952">
            <w:pPr>
              <w:pStyle w:val="TAC"/>
              <w:rPr>
                <w:ins w:id="123" w:author="Bill Shvodian" w:date="2025-11-03T13:31:00Z" w16du:dateUtc="2025-11-03T18:31:00Z"/>
              </w:rPr>
            </w:pPr>
            <w:ins w:id="124" w:author="Bill Shvodian" w:date="2025-11-03T13:33:00Z" w16du:dateUtc="2025-11-03T18:33:00Z">
              <w:r w:rsidRPr="00FD4952">
                <w:rPr>
                  <w:rFonts w:eastAsiaTheme="minorEastAsia"/>
                </w:rPr>
                <w:t>IMD2</w:t>
              </w:r>
            </w:ins>
          </w:p>
        </w:tc>
      </w:tr>
      <w:tr w:rsidR="00C1253B" w14:paraId="03EF3714"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 w:author="Bill Shvodian" w:date="2025-11-03T13:31:00Z"/>
          <w:trPrChange w:id="127"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128" w:author="Bill Shvodian" w:date="2025-11-03T13:33:00Z" w16du:dateUtc="2025-11-03T18:33:00Z">
              <w:tcPr>
                <w:tcW w:w="2005" w:type="dxa"/>
                <w:tcBorders>
                  <w:top w:val="nil"/>
                  <w:left w:val="single" w:sz="4" w:space="0" w:color="auto"/>
                  <w:bottom w:val="nil"/>
                  <w:right w:val="single" w:sz="4" w:space="0" w:color="auto"/>
                </w:tcBorders>
              </w:tcPr>
            </w:tcPrChange>
          </w:tcPr>
          <w:p w14:paraId="163E4287" w14:textId="77777777" w:rsidR="00C1253B" w:rsidRPr="00FD4952" w:rsidRDefault="00C1253B" w:rsidP="00FD4952">
            <w:pPr>
              <w:pStyle w:val="TAC"/>
              <w:rPr>
                <w:ins w:id="129"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130"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6D8B0224" w14:textId="6A39622B" w:rsidR="00C1253B" w:rsidRPr="00FD4952" w:rsidRDefault="00C1253B" w:rsidP="00FD4952">
            <w:pPr>
              <w:pStyle w:val="TAC"/>
              <w:rPr>
                <w:ins w:id="131" w:author="Bill Shvodian" w:date="2025-11-03T13:31:00Z" w16du:dateUtc="2025-11-03T18:31:00Z"/>
              </w:rPr>
            </w:pPr>
            <w:ins w:id="132" w:author="Bill Shvodian" w:date="2025-11-03T13:33:00Z" w16du:dateUtc="2025-11-03T18:33:00Z">
              <w:r w:rsidRPr="00FD4952">
                <w:t>n25</w:t>
              </w:r>
            </w:ins>
          </w:p>
        </w:tc>
        <w:tc>
          <w:tcPr>
            <w:tcW w:w="959" w:type="dxa"/>
            <w:tcBorders>
              <w:top w:val="single" w:sz="4" w:space="0" w:color="auto"/>
              <w:left w:val="single" w:sz="4" w:space="0" w:color="auto"/>
              <w:bottom w:val="single" w:sz="4" w:space="0" w:color="auto"/>
              <w:right w:val="single" w:sz="4" w:space="0" w:color="auto"/>
            </w:tcBorders>
            <w:tcPrChange w:id="133"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08DE1BC3" w14:textId="367803A8" w:rsidR="00C1253B" w:rsidRPr="00FD4952" w:rsidRDefault="00C1253B" w:rsidP="00FD4952">
            <w:pPr>
              <w:pStyle w:val="TAC"/>
              <w:rPr>
                <w:ins w:id="134" w:author="Bill Shvodian" w:date="2025-11-03T13:31:00Z" w16du:dateUtc="2025-11-03T18:31:00Z"/>
              </w:rPr>
            </w:pPr>
            <w:ins w:id="135" w:author="Bill Shvodian" w:date="2025-11-03T13:33:00Z" w16du:dateUtc="2025-11-03T18:33:00Z">
              <w:r w:rsidRPr="00FD4952">
                <w:t>1900</w:t>
              </w:r>
            </w:ins>
          </w:p>
        </w:tc>
        <w:tc>
          <w:tcPr>
            <w:tcW w:w="964" w:type="dxa"/>
            <w:tcBorders>
              <w:top w:val="single" w:sz="4" w:space="0" w:color="auto"/>
              <w:left w:val="single" w:sz="4" w:space="0" w:color="auto"/>
              <w:bottom w:val="single" w:sz="4" w:space="0" w:color="auto"/>
              <w:right w:val="single" w:sz="4" w:space="0" w:color="auto"/>
            </w:tcBorders>
            <w:tcPrChange w:id="136"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4BDBC4E8" w14:textId="35311D6C" w:rsidR="00C1253B" w:rsidRPr="00FD4952" w:rsidRDefault="00C1253B" w:rsidP="00FD4952">
            <w:pPr>
              <w:pStyle w:val="TAC"/>
              <w:rPr>
                <w:ins w:id="137" w:author="Bill Shvodian" w:date="2025-11-03T13:31:00Z" w16du:dateUtc="2025-11-03T18:31:00Z"/>
              </w:rPr>
            </w:pPr>
            <w:ins w:id="138"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139"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491DD38B" w14:textId="38428676" w:rsidR="00C1253B" w:rsidRPr="00FD4952" w:rsidRDefault="00C1253B" w:rsidP="00FD4952">
            <w:pPr>
              <w:pStyle w:val="TAC"/>
              <w:rPr>
                <w:ins w:id="140" w:author="Bill Shvodian" w:date="2025-11-03T13:31:00Z" w16du:dateUtc="2025-11-03T18:31:00Z"/>
              </w:rPr>
            </w:pPr>
            <w:ins w:id="141" w:author="Bill Shvodian" w:date="2025-11-03T13:33:00Z" w16du:dateUtc="2025-11-03T18:33:00Z">
              <w:r w:rsidRPr="00FD4952">
                <w:t>25</w:t>
              </w:r>
            </w:ins>
          </w:p>
        </w:tc>
        <w:tc>
          <w:tcPr>
            <w:tcW w:w="960" w:type="dxa"/>
            <w:tcBorders>
              <w:top w:val="single" w:sz="4" w:space="0" w:color="auto"/>
              <w:left w:val="single" w:sz="4" w:space="0" w:color="auto"/>
              <w:bottom w:val="single" w:sz="4" w:space="0" w:color="auto"/>
              <w:right w:val="single" w:sz="4" w:space="0" w:color="auto"/>
            </w:tcBorders>
            <w:tcPrChange w:id="142"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18495E7B" w14:textId="6B2D289E" w:rsidR="00C1253B" w:rsidRPr="00FD4952" w:rsidRDefault="00C1253B" w:rsidP="00FD4952">
            <w:pPr>
              <w:pStyle w:val="TAC"/>
              <w:rPr>
                <w:ins w:id="143" w:author="Bill Shvodian" w:date="2025-11-03T13:31:00Z" w16du:dateUtc="2025-11-03T18:31:00Z"/>
              </w:rPr>
            </w:pPr>
            <w:ins w:id="144" w:author="Bill Shvodian" w:date="2025-11-03T13:33:00Z" w16du:dateUtc="2025-11-03T18:33: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145"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51BA4623" w14:textId="3E7C27BD" w:rsidR="00C1253B" w:rsidRPr="00FD4952" w:rsidRDefault="00C1253B" w:rsidP="00FD4952">
            <w:pPr>
              <w:pStyle w:val="TAC"/>
              <w:rPr>
                <w:ins w:id="146" w:author="Bill Shvodian" w:date="2025-11-03T13:31:00Z" w16du:dateUtc="2025-11-03T18:31:00Z"/>
              </w:rPr>
            </w:pPr>
            <w:ins w:id="147"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148"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7221820E" w14:textId="3C0D5EB1" w:rsidR="00C1253B" w:rsidRPr="00FD4952" w:rsidRDefault="00C1253B" w:rsidP="00FD4952">
            <w:pPr>
              <w:pStyle w:val="TAC"/>
              <w:rPr>
                <w:ins w:id="149" w:author="Bill Shvodian" w:date="2025-11-03T13:31:00Z" w16du:dateUtc="2025-11-03T18:31:00Z"/>
              </w:rPr>
            </w:pPr>
            <w:ins w:id="150"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51"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0A874F05" w14:textId="67F68EC1" w:rsidR="00C1253B" w:rsidRPr="00FD4952" w:rsidRDefault="00C1253B" w:rsidP="00FD4952">
            <w:pPr>
              <w:pStyle w:val="TAC"/>
              <w:rPr>
                <w:ins w:id="152" w:author="Bill Shvodian" w:date="2025-11-03T13:31:00Z" w16du:dateUtc="2025-11-03T18:31:00Z"/>
              </w:rPr>
            </w:pPr>
            <w:ins w:id="153" w:author="Bill Shvodian" w:date="2025-11-03T13:33:00Z" w16du:dateUtc="2025-11-03T18:33:00Z">
              <w:r w:rsidRPr="00FD4952">
                <w:rPr>
                  <w:rFonts w:eastAsiaTheme="minorEastAsia"/>
                </w:rPr>
                <w:t>N/A</w:t>
              </w:r>
            </w:ins>
          </w:p>
        </w:tc>
      </w:tr>
      <w:tr w:rsidR="00C1253B" w14:paraId="742B4E40"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Bill Shvodian" w:date="2025-11-03T13:31:00Z"/>
          <w:trPrChange w:id="156"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157" w:author="Bill Shvodian" w:date="2025-11-03T13:33:00Z" w16du:dateUtc="2025-11-03T18:33:00Z">
              <w:tcPr>
                <w:tcW w:w="2005" w:type="dxa"/>
                <w:tcBorders>
                  <w:top w:val="nil"/>
                  <w:left w:val="single" w:sz="4" w:space="0" w:color="auto"/>
                  <w:bottom w:val="nil"/>
                  <w:right w:val="single" w:sz="4" w:space="0" w:color="auto"/>
                </w:tcBorders>
              </w:tcPr>
            </w:tcPrChange>
          </w:tcPr>
          <w:p w14:paraId="0B20BFF4" w14:textId="77777777" w:rsidR="00C1253B" w:rsidRPr="00FD4952" w:rsidRDefault="00C1253B" w:rsidP="00FD4952">
            <w:pPr>
              <w:pStyle w:val="TAC"/>
              <w:rPr>
                <w:ins w:id="158"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159"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0270A446" w14:textId="78CF75E0" w:rsidR="00C1253B" w:rsidRPr="00FD4952" w:rsidRDefault="00C1253B" w:rsidP="00FD4952">
            <w:pPr>
              <w:pStyle w:val="TAC"/>
              <w:rPr>
                <w:ins w:id="160" w:author="Bill Shvodian" w:date="2025-11-03T13:31:00Z" w16du:dateUtc="2025-11-03T18:31:00Z"/>
              </w:rPr>
            </w:pPr>
            <w:ins w:id="161" w:author="Bill Shvodian" w:date="2025-11-03T13:33:00Z" w16du:dateUtc="2025-11-03T18:33:00Z">
              <w:r w:rsidRPr="00FD4952">
                <w:t>n41</w:t>
              </w:r>
            </w:ins>
          </w:p>
        </w:tc>
        <w:tc>
          <w:tcPr>
            <w:tcW w:w="959" w:type="dxa"/>
            <w:tcBorders>
              <w:top w:val="single" w:sz="4" w:space="0" w:color="auto"/>
              <w:left w:val="single" w:sz="4" w:space="0" w:color="auto"/>
              <w:bottom w:val="single" w:sz="4" w:space="0" w:color="auto"/>
              <w:right w:val="single" w:sz="4" w:space="0" w:color="auto"/>
            </w:tcBorders>
            <w:tcPrChange w:id="162"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365AC07C" w14:textId="49EA0491" w:rsidR="00C1253B" w:rsidRPr="00FD4952" w:rsidRDefault="00C1253B" w:rsidP="00FD4952">
            <w:pPr>
              <w:pStyle w:val="TAC"/>
              <w:rPr>
                <w:ins w:id="163" w:author="Bill Shvodian" w:date="2025-11-03T13:31:00Z" w16du:dateUtc="2025-11-03T18:31:00Z"/>
              </w:rPr>
            </w:pPr>
            <w:ins w:id="164" w:author="Bill Shvodian" w:date="2025-11-03T13:33:00Z" w16du:dateUtc="2025-11-03T18:33:00Z">
              <w:r w:rsidRPr="00FD4952">
                <w:t>2534</w:t>
              </w:r>
            </w:ins>
          </w:p>
        </w:tc>
        <w:tc>
          <w:tcPr>
            <w:tcW w:w="964" w:type="dxa"/>
            <w:tcBorders>
              <w:top w:val="single" w:sz="4" w:space="0" w:color="auto"/>
              <w:left w:val="single" w:sz="4" w:space="0" w:color="auto"/>
              <w:bottom w:val="single" w:sz="4" w:space="0" w:color="auto"/>
              <w:right w:val="single" w:sz="4" w:space="0" w:color="auto"/>
            </w:tcBorders>
            <w:tcPrChange w:id="165"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52973196" w14:textId="31BE019F" w:rsidR="00C1253B" w:rsidRPr="00FD4952" w:rsidRDefault="00C1253B" w:rsidP="00FD4952">
            <w:pPr>
              <w:pStyle w:val="TAC"/>
              <w:rPr>
                <w:ins w:id="166" w:author="Bill Shvodian" w:date="2025-11-03T13:31:00Z" w16du:dateUtc="2025-11-03T18:31:00Z"/>
              </w:rPr>
            </w:pPr>
            <w:ins w:id="167" w:author="Bill Shvodian" w:date="2025-11-03T13:33:00Z" w16du:dateUtc="2025-11-03T18:33:00Z">
              <w:r w:rsidRPr="00FD4952">
                <w:t>10</w:t>
              </w:r>
            </w:ins>
          </w:p>
        </w:tc>
        <w:tc>
          <w:tcPr>
            <w:tcW w:w="960" w:type="dxa"/>
            <w:tcBorders>
              <w:top w:val="single" w:sz="4" w:space="0" w:color="auto"/>
              <w:left w:val="single" w:sz="4" w:space="0" w:color="auto"/>
              <w:bottom w:val="single" w:sz="4" w:space="0" w:color="auto"/>
              <w:right w:val="single" w:sz="4" w:space="0" w:color="auto"/>
            </w:tcBorders>
            <w:tcPrChange w:id="168"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0D561E7D" w14:textId="61510D85" w:rsidR="00C1253B" w:rsidRPr="00FD4952" w:rsidRDefault="00C1253B" w:rsidP="00FD4952">
            <w:pPr>
              <w:pStyle w:val="TAC"/>
              <w:rPr>
                <w:ins w:id="169" w:author="Bill Shvodian" w:date="2025-11-03T13:31:00Z" w16du:dateUtc="2025-11-03T18:31:00Z"/>
              </w:rPr>
            </w:pPr>
            <w:ins w:id="170" w:author="Bill Shvodian" w:date="2025-11-03T13:33:00Z" w16du:dateUtc="2025-11-03T18:33:00Z">
              <w:r w:rsidRPr="00FD4952">
                <w:t>50</w:t>
              </w:r>
            </w:ins>
          </w:p>
        </w:tc>
        <w:tc>
          <w:tcPr>
            <w:tcW w:w="960" w:type="dxa"/>
            <w:tcBorders>
              <w:top w:val="single" w:sz="4" w:space="0" w:color="auto"/>
              <w:left w:val="single" w:sz="4" w:space="0" w:color="auto"/>
              <w:bottom w:val="single" w:sz="4" w:space="0" w:color="auto"/>
              <w:right w:val="single" w:sz="4" w:space="0" w:color="auto"/>
            </w:tcBorders>
            <w:tcPrChange w:id="171"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3BDC5077" w14:textId="7D80A292" w:rsidR="00C1253B" w:rsidRPr="00FD4952" w:rsidRDefault="00C1253B" w:rsidP="00FD4952">
            <w:pPr>
              <w:pStyle w:val="TAC"/>
              <w:rPr>
                <w:ins w:id="172" w:author="Bill Shvodian" w:date="2025-11-03T13:31:00Z" w16du:dateUtc="2025-11-03T18:31:00Z"/>
              </w:rPr>
            </w:pPr>
            <w:ins w:id="173" w:author="Bill Shvodian" w:date="2025-11-03T13:33:00Z" w16du:dateUtc="2025-11-03T18:33:00Z">
              <w:r w:rsidRPr="00FD4952">
                <w:t>2534</w:t>
              </w:r>
            </w:ins>
          </w:p>
        </w:tc>
        <w:tc>
          <w:tcPr>
            <w:tcW w:w="977" w:type="dxa"/>
            <w:tcBorders>
              <w:top w:val="single" w:sz="4" w:space="0" w:color="auto"/>
              <w:left w:val="single" w:sz="4" w:space="0" w:color="auto"/>
              <w:bottom w:val="single" w:sz="4" w:space="0" w:color="auto"/>
              <w:right w:val="single" w:sz="4" w:space="0" w:color="auto"/>
            </w:tcBorders>
            <w:tcPrChange w:id="174"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0E07C1C5" w14:textId="4AE9B386" w:rsidR="00C1253B" w:rsidRPr="00FD4952" w:rsidRDefault="00C1253B" w:rsidP="00FD4952">
            <w:pPr>
              <w:pStyle w:val="TAC"/>
              <w:rPr>
                <w:ins w:id="175" w:author="Bill Shvodian" w:date="2025-11-03T13:31:00Z" w16du:dateUtc="2025-11-03T18:31:00Z"/>
              </w:rPr>
            </w:pPr>
            <w:ins w:id="176"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177"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5AA1628E" w14:textId="0298F885" w:rsidR="00C1253B" w:rsidRPr="00FD4952" w:rsidRDefault="00C1253B" w:rsidP="00FD4952">
            <w:pPr>
              <w:pStyle w:val="TAC"/>
              <w:rPr>
                <w:ins w:id="178" w:author="Bill Shvodian" w:date="2025-11-03T13:31:00Z" w16du:dateUtc="2025-11-03T18:31:00Z"/>
              </w:rPr>
            </w:pPr>
            <w:ins w:id="179" w:author="Bill Shvodian" w:date="2025-11-03T13:33:00Z" w16du:dateUtc="2025-11-03T18:33: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80"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7C4EC011" w14:textId="4182BBD1" w:rsidR="00C1253B" w:rsidRPr="00FD4952" w:rsidRDefault="00C1253B" w:rsidP="00FD4952">
            <w:pPr>
              <w:pStyle w:val="TAC"/>
              <w:rPr>
                <w:ins w:id="181" w:author="Bill Shvodian" w:date="2025-11-03T13:31:00Z" w16du:dateUtc="2025-11-03T18:31:00Z"/>
              </w:rPr>
            </w:pPr>
            <w:ins w:id="182" w:author="Bill Shvodian" w:date="2025-11-03T13:33:00Z" w16du:dateUtc="2025-11-03T18:33:00Z">
              <w:r w:rsidRPr="00FD4952">
                <w:rPr>
                  <w:rFonts w:eastAsiaTheme="minorEastAsia"/>
                </w:rPr>
                <w:t>N/A</w:t>
              </w:r>
            </w:ins>
          </w:p>
        </w:tc>
      </w:tr>
      <w:tr w:rsidR="00C1253B" w14:paraId="38DE4893"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4" w:author="Bill Shvodian" w:date="2025-11-03T13:31:00Z"/>
          <w:trPrChange w:id="185"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186" w:author="Bill Shvodian" w:date="2025-11-03T13:33:00Z" w16du:dateUtc="2025-11-03T18:33:00Z">
              <w:tcPr>
                <w:tcW w:w="2005" w:type="dxa"/>
                <w:tcBorders>
                  <w:top w:val="nil"/>
                  <w:left w:val="single" w:sz="4" w:space="0" w:color="auto"/>
                  <w:bottom w:val="nil"/>
                  <w:right w:val="single" w:sz="4" w:space="0" w:color="auto"/>
                </w:tcBorders>
              </w:tcPr>
            </w:tcPrChange>
          </w:tcPr>
          <w:p w14:paraId="3C65D3AD" w14:textId="77777777" w:rsidR="00C1253B" w:rsidRPr="00FD4952" w:rsidRDefault="00C1253B" w:rsidP="00FD4952">
            <w:pPr>
              <w:pStyle w:val="TAC"/>
              <w:rPr>
                <w:ins w:id="187"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188"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29767961" w14:textId="4F6C0EEE" w:rsidR="00C1253B" w:rsidRPr="00FD4952" w:rsidRDefault="00C1253B" w:rsidP="00FD4952">
            <w:pPr>
              <w:pStyle w:val="TAC"/>
              <w:rPr>
                <w:ins w:id="189" w:author="Bill Shvodian" w:date="2025-11-03T13:31:00Z" w16du:dateUtc="2025-11-03T18:31:00Z"/>
              </w:rPr>
            </w:pPr>
            <w:ins w:id="190" w:author="Bill Shvodian" w:date="2025-11-03T13:33:00Z" w16du:dateUtc="2025-11-03T18:33:00Z">
              <w:r w:rsidRPr="00FD4952">
                <w:t>n71</w:t>
              </w:r>
            </w:ins>
          </w:p>
        </w:tc>
        <w:tc>
          <w:tcPr>
            <w:tcW w:w="959" w:type="dxa"/>
            <w:tcBorders>
              <w:top w:val="single" w:sz="4" w:space="0" w:color="auto"/>
              <w:left w:val="single" w:sz="4" w:space="0" w:color="auto"/>
              <w:bottom w:val="single" w:sz="4" w:space="0" w:color="auto"/>
              <w:right w:val="single" w:sz="4" w:space="0" w:color="auto"/>
            </w:tcBorders>
            <w:tcPrChange w:id="191"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411B366F" w14:textId="7F858E4F" w:rsidR="00C1253B" w:rsidRPr="00FD4952" w:rsidRDefault="00C1253B" w:rsidP="00FD4952">
            <w:pPr>
              <w:pStyle w:val="TAC"/>
              <w:rPr>
                <w:ins w:id="192" w:author="Bill Shvodian" w:date="2025-11-03T13:31:00Z" w16du:dateUtc="2025-11-03T18:31:00Z"/>
              </w:rPr>
            </w:pPr>
            <w:ins w:id="193" w:author="Bill Shvodian" w:date="2025-11-03T13:33:00Z" w16du:dateUtc="2025-11-03T18:33:00Z">
              <w:r w:rsidRPr="00FD4952">
                <w:t>N/A</w:t>
              </w:r>
            </w:ins>
          </w:p>
        </w:tc>
        <w:tc>
          <w:tcPr>
            <w:tcW w:w="964" w:type="dxa"/>
            <w:tcBorders>
              <w:top w:val="single" w:sz="4" w:space="0" w:color="auto"/>
              <w:left w:val="single" w:sz="4" w:space="0" w:color="auto"/>
              <w:bottom w:val="single" w:sz="4" w:space="0" w:color="auto"/>
              <w:right w:val="single" w:sz="4" w:space="0" w:color="auto"/>
            </w:tcBorders>
            <w:tcPrChange w:id="194"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4C042301" w14:textId="41B16256" w:rsidR="00C1253B" w:rsidRPr="00FD4952" w:rsidRDefault="00C1253B" w:rsidP="00FD4952">
            <w:pPr>
              <w:pStyle w:val="TAC"/>
              <w:rPr>
                <w:ins w:id="195" w:author="Bill Shvodian" w:date="2025-11-03T13:31:00Z" w16du:dateUtc="2025-11-03T18:31:00Z"/>
              </w:rPr>
            </w:pPr>
            <w:ins w:id="196"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197"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55BFBFAB" w14:textId="4D165DF9" w:rsidR="00C1253B" w:rsidRPr="00FD4952" w:rsidRDefault="00C1253B" w:rsidP="00FD4952">
            <w:pPr>
              <w:pStyle w:val="TAC"/>
              <w:rPr>
                <w:ins w:id="198" w:author="Bill Shvodian" w:date="2025-11-03T13:31:00Z" w16du:dateUtc="2025-11-03T18:31:00Z"/>
              </w:rPr>
            </w:pPr>
            <w:ins w:id="199" w:author="Bill Shvodian" w:date="2025-11-03T13:33:00Z" w16du:dateUtc="2025-11-03T18:33:00Z">
              <w:r w:rsidRPr="00FD4952">
                <w:t>N/A</w:t>
              </w:r>
            </w:ins>
          </w:p>
        </w:tc>
        <w:tc>
          <w:tcPr>
            <w:tcW w:w="960" w:type="dxa"/>
            <w:tcBorders>
              <w:top w:val="single" w:sz="4" w:space="0" w:color="auto"/>
              <w:left w:val="single" w:sz="4" w:space="0" w:color="auto"/>
              <w:bottom w:val="single" w:sz="4" w:space="0" w:color="auto"/>
              <w:right w:val="single" w:sz="4" w:space="0" w:color="auto"/>
            </w:tcBorders>
            <w:tcPrChange w:id="200"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3828E8F3" w14:textId="6E200666" w:rsidR="00C1253B" w:rsidRPr="00FD4952" w:rsidRDefault="00C1253B" w:rsidP="00FD4952">
            <w:pPr>
              <w:pStyle w:val="TAC"/>
              <w:rPr>
                <w:ins w:id="201" w:author="Bill Shvodian" w:date="2025-11-03T13:31:00Z" w16du:dateUtc="2025-11-03T18:31:00Z"/>
              </w:rPr>
            </w:pPr>
            <w:ins w:id="202" w:author="Bill Shvodian" w:date="2025-11-03T13:33:00Z" w16du:dateUtc="2025-11-03T18:33: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203"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147D865A" w14:textId="5DA27B4D" w:rsidR="00C1253B" w:rsidRPr="00FD4952" w:rsidRDefault="00C1253B" w:rsidP="00FD4952">
            <w:pPr>
              <w:pStyle w:val="TAC"/>
              <w:rPr>
                <w:ins w:id="204" w:author="Bill Shvodian" w:date="2025-11-03T13:31:00Z" w16du:dateUtc="2025-11-03T18:31:00Z"/>
              </w:rPr>
            </w:pPr>
            <w:ins w:id="205" w:author="Bill Shvodian" w:date="2025-11-03T13:33:00Z" w16du:dateUtc="2025-11-03T18:33:00Z">
              <w:r w:rsidRPr="00FD4952">
                <w:t>4.3</w:t>
              </w:r>
            </w:ins>
          </w:p>
        </w:tc>
        <w:tc>
          <w:tcPr>
            <w:tcW w:w="828" w:type="dxa"/>
            <w:tcBorders>
              <w:top w:val="single" w:sz="4" w:space="0" w:color="auto"/>
              <w:left w:val="single" w:sz="4" w:space="0" w:color="auto"/>
              <w:bottom w:val="single" w:sz="4" w:space="0" w:color="auto"/>
              <w:right w:val="single" w:sz="4" w:space="0" w:color="auto"/>
            </w:tcBorders>
            <w:vAlign w:val="center"/>
            <w:tcPrChange w:id="206"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2E97D688" w14:textId="3D6129BD" w:rsidR="00C1253B" w:rsidRPr="00FD4952" w:rsidRDefault="00C1253B" w:rsidP="00FD4952">
            <w:pPr>
              <w:pStyle w:val="TAC"/>
              <w:rPr>
                <w:ins w:id="207" w:author="Bill Shvodian" w:date="2025-11-03T13:31:00Z" w16du:dateUtc="2025-11-03T18:31:00Z"/>
              </w:rPr>
            </w:pPr>
            <w:ins w:id="208"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09"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120DDCDA" w14:textId="538B1FA9" w:rsidR="00C1253B" w:rsidRPr="00FD4952" w:rsidRDefault="00C1253B" w:rsidP="00FD4952">
            <w:pPr>
              <w:pStyle w:val="TAC"/>
              <w:rPr>
                <w:ins w:id="210" w:author="Bill Shvodian" w:date="2025-11-03T13:31:00Z" w16du:dateUtc="2025-11-03T18:31:00Z"/>
              </w:rPr>
            </w:pPr>
            <w:ins w:id="211" w:author="Bill Shvodian" w:date="2025-11-03T13:33:00Z" w16du:dateUtc="2025-11-03T18:33:00Z">
              <w:r w:rsidRPr="00FD4952">
                <w:rPr>
                  <w:rFonts w:eastAsiaTheme="minorEastAsia"/>
                </w:rPr>
                <w:t>IMD5</w:t>
              </w:r>
            </w:ins>
          </w:p>
        </w:tc>
      </w:tr>
      <w:tr w:rsidR="00C1253B" w14:paraId="597F59E7"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 w:author="Bill Shvodian" w:date="2025-11-03T13:31:00Z"/>
          <w:trPrChange w:id="214"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215" w:author="Bill Shvodian" w:date="2025-11-03T13:33:00Z" w16du:dateUtc="2025-11-03T18:33:00Z">
              <w:tcPr>
                <w:tcW w:w="2005" w:type="dxa"/>
                <w:tcBorders>
                  <w:top w:val="nil"/>
                  <w:left w:val="single" w:sz="4" w:space="0" w:color="auto"/>
                  <w:bottom w:val="nil"/>
                  <w:right w:val="single" w:sz="4" w:space="0" w:color="auto"/>
                </w:tcBorders>
              </w:tcPr>
            </w:tcPrChange>
          </w:tcPr>
          <w:p w14:paraId="570218A5" w14:textId="77777777" w:rsidR="00C1253B" w:rsidRPr="00FD4952" w:rsidRDefault="00C1253B" w:rsidP="00FD4952">
            <w:pPr>
              <w:pStyle w:val="TAC"/>
              <w:rPr>
                <w:ins w:id="216"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217"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067868B5" w14:textId="1B4A74BB" w:rsidR="00C1253B" w:rsidRPr="00FD4952" w:rsidRDefault="00C1253B" w:rsidP="00FD4952">
            <w:pPr>
              <w:pStyle w:val="TAC"/>
              <w:rPr>
                <w:ins w:id="218" w:author="Bill Shvodian" w:date="2025-11-03T13:31:00Z" w16du:dateUtc="2025-11-03T18:31:00Z"/>
              </w:rPr>
            </w:pPr>
            <w:ins w:id="219" w:author="Bill Shvodian" w:date="2025-11-03T13:33:00Z" w16du:dateUtc="2025-11-03T18:33:00Z">
              <w:r w:rsidRPr="00FD4952">
                <w:t>n25</w:t>
              </w:r>
            </w:ins>
          </w:p>
        </w:tc>
        <w:tc>
          <w:tcPr>
            <w:tcW w:w="959" w:type="dxa"/>
            <w:tcBorders>
              <w:top w:val="single" w:sz="4" w:space="0" w:color="auto"/>
              <w:left w:val="single" w:sz="4" w:space="0" w:color="auto"/>
              <w:bottom w:val="single" w:sz="4" w:space="0" w:color="auto"/>
              <w:right w:val="single" w:sz="4" w:space="0" w:color="auto"/>
            </w:tcBorders>
            <w:tcPrChange w:id="220"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54559768" w14:textId="126CF7B6" w:rsidR="00C1253B" w:rsidRPr="00FD4952" w:rsidRDefault="00C1253B" w:rsidP="00FD4952">
            <w:pPr>
              <w:pStyle w:val="TAC"/>
              <w:rPr>
                <w:ins w:id="221" w:author="Bill Shvodian" w:date="2025-11-03T13:31:00Z" w16du:dateUtc="2025-11-03T18:31:00Z"/>
              </w:rPr>
            </w:pPr>
            <w:ins w:id="222" w:author="Bill Shvodian" w:date="2025-11-03T13:33:00Z" w16du:dateUtc="2025-11-03T18:33:00Z">
              <w:r w:rsidRPr="00FD4952">
                <w:t>1900</w:t>
              </w:r>
            </w:ins>
          </w:p>
        </w:tc>
        <w:tc>
          <w:tcPr>
            <w:tcW w:w="964" w:type="dxa"/>
            <w:tcBorders>
              <w:top w:val="single" w:sz="4" w:space="0" w:color="auto"/>
              <w:left w:val="single" w:sz="4" w:space="0" w:color="auto"/>
              <w:bottom w:val="single" w:sz="4" w:space="0" w:color="auto"/>
              <w:right w:val="single" w:sz="4" w:space="0" w:color="auto"/>
            </w:tcBorders>
            <w:tcPrChange w:id="223"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729E5EB3" w14:textId="7967C96B" w:rsidR="00C1253B" w:rsidRPr="00FD4952" w:rsidRDefault="00C1253B" w:rsidP="00FD4952">
            <w:pPr>
              <w:pStyle w:val="TAC"/>
              <w:rPr>
                <w:ins w:id="224" w:author="Bill Shvodian" w:date="2025-11-03T13:31:00Z" w16du:dateUtc="2025-11-03T18:31:00Z"/>
              </w:rPr>
            </w:pPr>
            <w:ins w:id="225"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226"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40A3E4C6" w14:textId="1DA718F1" w:rsidR="00C1253B" w:rsidRPr="00FD4952" w:rsidRDefault="00C1253B" w:rsidP="00FD4952">
            <w:pPr>
              <w:pStyle w:val="TAC"/>
              <w:rPr>
                <w:ins w:id="227" w:author="Bill Shvodian" w:date="2025-11-03T13:31:00Z" w16du:dateUtc="2025-11-03T18:31:00Z"/>
              </w:rPr>
            </w:pPr>
            <w:ins w:id="228" w:author="Bill Shvodian" w:date="2025-11-03T13:33:00Z" w16du:dateUtc="2025-11-03T18:33:00Z">
              <w:r w:rsidRPr="00FD4952">
                <w:t>25</w:t>
              </w:r>
            </w:ins>
          </w:p>
        </w:tc>
        <w:tc>
          <w:tcPr>
            <w:tcW w:w="960" w:type="dxa"/>
            <w:tcBorders>
              <w:top w:val="single" w:sz="4" w:space="0" w:color="auto"/>
              <w:left w:val="single" w:sz="4" w:space="0" w:color="auto"/>
              <w:bottom w:val="single" w:sz="4" w:space="0" w:color="auto"/>
              <w:right w:val="single" w:sz="4" w:space="0" w:color="auto"/>
            </w:tcBorders>
            <w:tcPrChange w:id="229"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6A8C618F" w14:textId="2E748DD3" w:rsidR="00C1253B" w:rsidRPr="00FD4952" w:rsidRDefault="00C1253B" w:rsidP="00FD4952">
            <w:pPr>
              <w:pStyle w:val="TAC"/>
              <w:rPr>
                <w:ins w:id="230" w:author="Bill Shvodian" w:date="2025-11-03T13:31:00Z" w16du:dateUtc="2025-11-03T18:31:00Z"/>
              </w:rPr>
            </w:pPr>
            <w:ins w:id="231" w:author="Bill Shvodian" w:date="2025-11-03T13:33:00Z" w16du:dateUtc="2025-11-03T18:33: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232"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26879ECA" w14:textId="48719AF0" w:rsidR="00C1253B" w:rsidRPr="00FD4952" w:rsidRDefault="00C1253B" w:rsidP="00FD4952">
            <w:pPr>
              <w:pStyle w:val="TAC"/>
              <w:rPr>
                <w:ins w:id="233" w:author="Bill Shvodian" w:date="2025-11-03T13:31:00Z" w16du:dateUtc="2025-11-03T18:31:00Z"/>
              </w:rPr>
            </w:pPr>
            <w:ins w:id="234"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235"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3BE37E2E" w14:textId="4951C75F" w:rsidR="00C1253B" w:rsidRPr="00FD4952" w:rsidRDefault="00C1253B" w:rsidP="00FD4952">
            <w:pPr>
              <w:pStyle w:val="TAC"/>
              <w:rPr>
                <w:ins w:id="236" w:author="Bill Shvodian" w:date="2025-11-03T13:31:00Z" w16du:dateUtc="2025-11-03T18:31:00Z"/>
              </w:rPr>
            </w:pPr>
            <w:ins w:id="237"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38"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216C798A" w14:textId="615A6DB6" w:rsidR="00C1253B" w:rsidRPr="00FD4952" w:rsidRDefault="00C1253B" w:rsidP="00FD4952">
            <w:pPr>
              <w:pStyle w:val="TAC"/>
              <w:rPr>
                <w:ins w:id="239" w:author="Bill Shvodian" w:date="2025-11-03T13:31:00Z" w16du:dateUtc="2025-11-03T18:31:00Z"/>
              </w:rPr>
            </w:pPr>
            <w:ins w:id="240" w:author="Bill Shvodian" w:date="2025-11-03T13:33:00Z" w16du:dateUtc="2025-11-03T18:33:00Z">
              <w:r w:rsidRPr="00FD4952">
                <w:rPr>
                  <w:rFonts w:eastAsiaTheme="minorEastAsia"/>
                </w:rPr>
                <w:t>N/A</w:t>
              </w:r>
            </w:ins>
          </w:p>
        </w:tc>
      </w:tr>
      <w:tr w:rsidR="00C1253B" w14:paraId="1E873118"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2" w:author="Bill Shvodian" w:date="2025-11-03T13:31:00Z"/>
          <w:trPrChange w:id="243"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244" w:author="Bill Shvodian" w:date="2025-11-03T13:33:00Z" w16du:dateUtc="2025-11-03T18:33:00Z">
              <w:tcPr>
                <w:tcW w:w="2005" w:type="dxa"/>
                <w:tcBorders>
                  <w:top w:val="nil"/>
                  <w:left w:val="single" w:sz="4" w:space="0" w:color="auto"/>
                  <w:bottom w:val="nil"/>
                  <w:right w:val="single" w:sz="4" w:space="0" w:color="auto"/>
                </w:tcBorders>
              </w:tcPr>
            </w:tcPrChange>
          </w:tcPr>
          <w:p w14:paraId="05A8EAA8" w14:textId="77777777" w:rsidR="00C1253B" w:rsidRPr="00FD4952" w:rsidRDefault="00C1253B" w:rsidP="00FD4952">
            <w:pPr>
              <w:pStyle w:val="TAC"/>
              <w:rPr>
                <w:ins w:id="245"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246"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3C3EEC8C" w14:textId="652FD607" w:rsidR="00C1253B" w:rsidRPr="00FD4952" w:rsidRDefault="00C1253B" w:rsidP="00FD4952">
            <w:pPr>
              <w:pStyle w:val="TAC"/>
              <w:rPr>
                <w:ins w:id="247" w:author="Bill Shvodian" w:date="2025-11-03T13:31:00Z" w16du:dateUtc="2025-11-03T18:31:00Z"/>
              </w:rPr>
            </w:pPr>
            <w:ins w:id="248" w:author="Bill Shvodian" w:date="2025-11-03T13:33:00Z" w16du:dateUtc="2025-11-03T18:33:00Z">
              <w:r w:rsidRPr="00FD4952">
                <w:t>n41</w:t>
              </w:r>
            </w:ins>
          </w:p>
        </w:tc>
        <w:tc>
          <w:tcPr>
            <w:tcW w:w="959" w:type="dxa"/>
            <w:tcBorders>
              <w:top w:val="single" w:sz="4" w:space="0" w:color="auto"/>
              <w:left w:val="single" w:sz="4" w:space="0" w:color="auto"/>
              <w:bottom w:val="single" w:sz="4" w:space="0" w:color="auto"/>
              <w:right w:val="single" w:sz="4" w:space="0" w:color="auto"/>
            </w:tcBorders>
            <w:tcPrChange w:id="249"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55059591" w14:textId="7732AE7F" w:rsidR="00C1253B" w:rsidRPr="00FD4952" w:rsidRDefault="00C1253B" w:rsidP="00FD4952">
            <w:pPr>
              <w:pStyle w:val="TAC"/>
              <w:rPr>
                <w:ins w:id="250" w:author="Bill Shvodian" w:date="2025-11-03T13:31:00Z" w16du:dateUtc="2025-11-03T18:31:00Z"/>
              </w:rPr>
            </w:pPr>
            <w:ins w:id="251" w:author="Bill Shvodian" w:date="2025-11-03T13:33:00Z" w16du:dateUtc="2025-11-03T18:33:00Z">
              <w:r w:rsidRPr="00FD4952">
                <w:t>N/A</w:t>
              </w:r>
            </w:ins>
          </w:p>
        </w:tc>
        <w:tc>
          <w:tcPr>
            <w:tcW w:w="964" w:type="dxa"/>
            <w:tcBorders>
              <w:top w:val="single" w:sz="4" w:space="0" w:color="auto"/>
              <w:left w:val="single" w:sz="4" w:space="0" w:color="auto"/>
              <w:bottom w:val="single" w:sz="4" w:space="0" w:color="auto"/>
              <w:right w:val="single" w:sz="4" w:space="0" w:color="auto"/>
            </w:tcBorders>
            <w:tcPrChange w:id="252"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5247CC4B" w14:textId="6E5D23D0" w:rsidR="00C1253B" w:rsidRPr="00FD4952" w:rsidRDefault="00C1253B" w:rsidP="00FD4952">
            <w:pPr>
              <w:pStyle w:val="TAC"/>
              <w:rPr>
                <w:ins w:id="253" w:author="Bill Shvodian" w:date="2025-11-03T13:31:00Z" w16du:dateUtc="2025-11-03T18:31:00Z"/>
              </w:rPr>
            </w:pPr>
            <w:ins w:id="254" w:author="Bill Shvodian" w:date="2025-11-03T13:33:00Z" w16du:dateUtc="2025-11-03T18:33:00Z">
              <w:r w:rsidRPr="00FD4952">
                <w:t>10</w:t>
              </w:r>
            </w:ins>
          </w:p>
        </w:tc>
        <w:tc>
          <w:tcPr>
            <w:tcW w:w="960" w:type="dxa"/>
            <w:tcBorders>
              <w:top w:val="single" w:sz="4" w:space="0" w:color="auto"/>
              <w:left w:val="single" w:sz="4" w:space="0" w:color="auto"/>
              <w:bottom w:val="single" w:sz="4" w:space="0" w:color="auto"/>
              <w:right w:val="single" w:sz="4" w:space="0" w:color="auto"/>
            </w:tcBorders>
            <w:tcPrChange w:id="255"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27753350" w14:textId="0633CF23" w:rsidR="00C1253B" w:rsidRPr="00FD4952" w:rsidRDefault="00C1253B" w:rsidP="00FD4952">
            <w:pPr>
              <w:pStyle w:val="TAC"/>
              <w:rPr>
                <w:ins w:id="256" w:author="Bill Shvodian" w:date="2025-11-03T13:31:00Z" w16du:dateUtc="2025-11-03T18:31:00Z"/>
              </w:rPr>
            </w:pPr>
            <w:ins w:id="257" w:author="Bill Shvodian" w:date="2025-11-03T13:33:00Z" w16du:dateUtc="2025-11-03T18:33:00Z">
              <w:r w:rsidRPr="00FD4952">
                <w:t>N/A</w:t>
              </w:r>
            </w:ins>
          </w:p>
        </w:tc>
        <w:tc>
          <w:tcPr>
            <w:tcW w:w="960" w:type="dxa"/>
            <w:tcBorders>
              <w:top w:val="single" w:sz="4" w:space="0" w:color="auto"/>
              <w:left w:val="single" w:sz="4" w:space="0" w:color="auto"/>
              <w:bottom w:val="single" w:sz="4" w:space="0" w:color="auto"/>
              <w:right w:val="single" w:sz="4" w:space="0" w:color="auto"/>
            </w:tcBorders>
            <w:tcPrChange w:id="258"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563E4446" w14:textId="0C9E2CD6" w:rsidR="00C1253B" w:rsidRPr="00FD4952" w:rsidRDefault="00C1253B" w:rsidP="00FD4952">
            <w:pPr>
              <w:pStyle w:val="TAC"/>
              <w:rPr>
                <w:ins w:id="259" w:author="Bill Shvodian" w:date="2025-11-03T13:31:00Z" w16du:dateUtc="2025-11-03T18:31:00Z"/>
              </w:rPr>
            </w:pPr>
            <w:ins w:id="260" w:author="Bill Shvodian" w:date="2025-11-03T13:33:00Z" w16du:dateUtc="2025-11-03T18:33:00Z">
              <w:r w:rsidRPr="00FD4952">
                <w:t>2578</w:t>
              </w:r>
            </w:ins>
          </w:p>
        </w:tc>
        <w:tc>
          <w:tcPr>
            <w:tcW w:w="977" w:type="dxa"/>
            <w:tcBorders>
              <w:top w:val="single" w:sz="4" w:space="0" w:color="auto"/>
              <w:left w:val="single" w:sz="4" w:space="0" w:color="auto"/>
              <w:bottom w:val="single" w:sz="4" w:space="0" w:color="auto"/>
              <w:right w:val="single" w:sz="4" w:space="0" w:color="auto"/>
            </w:tcBorders>
            <w:tcPrChange w:id="261"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2DCE24D2" w14:textId="2B2ACD48" w:rsidR="00C1253B" w:rsidRPr="00FD4952" w:rsidRDefault="00C1253B" w:rsidP="00FD4952">
            <w:pPr>
              <w:pStyle w:val="TAC"/>
              <w:rPr>
                <w:ins w:id="262" w:author="Bill Shvodian" w:date="2025-11-03T13:31:00Z" w16du:dateUtc="2025-11-03T18:31:00Z"/>
              </w:rPr>
            </w:pPr>
            <w:ins w:id="263" w:author="Bill Shvodian" w:date="2025-11-03T13:33:00Z" w16du:dateUtc="2025-11-03T18:33:00Z">
              <w:r w:rsidRPr="00FD4952">
                <w:t>30.0</w:t>
              </w:r>
            </w:ins>
          </w:p>
        </w:tc>
        <w:tc>
          <w:tcPr>
            <w:tcW w:w="828" w:type="dxa"/>
            <w:tcBorders>
              <w:top w:val="single" w:sz="4" w:space="0" w:color="auto"/>
              <w:left w:val="single" w:sz="4" w:space="0" w:color="auto"/>
              <w:bottom w:val="single" w:sz="4" w:space="0" w:color="auto"/>
              <w:right w:val="single" w:sz="4" w:space="0" w:color="auto"/>
            </w:tcBorders>
            <w:vAlign w:val="center"/>
            <w:tcPrChange w:id="264"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58675BA3" w14:textId="24121E32" w:rsidR="00C1253B" w:rsidRPr="00FD4952" w:rsidRDefault="00C1253B" w:rsidP="00FD4952">
            <w:pPr>
              <w:pStyle w:val="TAC"/>
              <w:rPr>
                <w:ins w:id="265" w:author="Bill Shvodian" w:date="2025-11-03T13:31:00Z" w16du:dateUtc="2025-11-03T18:31:00Z"/>
              </w:rPr>
            </w:pPr>
            <w:ins w:id="266" w:author="Bill Shvodian" w:date="2025-11-03T13:33:00Z" w16du:dateUtc="2025-11-03T18:33: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267"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103363C5" w14:textId="661D323D" w:rsidR="00C1253B" w:rsidRPr="00FD4952" w:rsidRDefault="00C1253B" w:rsidP="00FD4952">
            <w:pPr>
              <w:pStyle w:val="TAC"/>
              <w:rPr>
                <w:ins w:id="268" w:author="Bill Shvodian" w:date="2025-11-03T13:31:00Z" w16du:dateUtc="2025-11-03T18:31:00Z"/>
              </w:rPr>
            </w:pPr>
            <w:ins w:id="269" w:author="Bill Shvodian" w:date="2025-11-03T13:33:00Z" w16du:dateUtc="2025-11-03T18:33:00Z">
              <w:r w:rsidRPr="00FD4952">
                <w:rPr>
                  <w:rFonts w:eastAsia="Malgun Gothic"/>
                </w:rPr>
                <w:t>IMD2</w:t>
              </w:r>
              <w:r w:rsidRPr="00FD4952">
                <w:rPr>
                  <w:rFonts w:eastAsia="Malgun Gothic"/>
                  <w:vertAlign w:val="superscript"/>
                </w:rPr>
                <w:t>2</w:t>
              </w:r>
            </w:ins>
          </w:p>
        </w:tc>
      </w:tr>
      <w:tr w:rsidR="00C1253B" w14:paraId="19970217"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1" w:author="Bill Shvodian" w:date="2025-11-03T13:31:00Z"/>
          <w:trPrChange w:id="272"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273" w:author="Bill Shvodian" w:date="2025-11-03T13:33:00Z" w16du:dateUtc="2025-11-03T18:33:00Z">
              <w:tcPr>
                <w:tcW w:w="2005" w:type="dxa"/>
                <w:tcBorders>
                  <w:top w:val="nil"/>
                  <w:left w:val="single" w:sz="4" w:space="0" w:color="auto"/>
                  <w:bottom w:val="nil"/>
                  <w:right w:val="single" w:sz="4" w:space="0" w:color="auto"/>
                </w:tcBorders>
              </w:tcPr>
            </w:tcPrChange>
          </w:tcPr>
          <w:p w14:paraId="437325DC" w14:textId="77777777" w:rsidR="00C1253B" w:rsidRPr="00FD4952" w:rsidRDefault="00C1253B" w:rsidP="00FD4952">
            <w:pPr>
              <w:pStyle w:val="TAC"/>
              <w:rPr>
                <w:ins w:id="274"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275"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33802EFB" w14:textId="091D3258" w:rsidR="00C1253B" w:rsidRPr="00FD4952" w:rsidRDefault="00C1253B" w:rsidP="00FD4952">
            <w:pPr>
              <w:pStyle w:val="TAC"/>
              <w:rPr>
                <w:ins w:id="276" w:author="Bill Shvodian" w:date="2025-11-03T13:31:00Z" w16du:dateUtc="2025-11-03T18:31:00Z"/>
              </w:rPr>
            </w:pPr>
            <w:ins w:id="277" w:author="Bill Shvodian" w:date="2025-11-03T13:33:00Z" w16du:dateUtc="2025-11-03T18:33:00Z">
              <w:r w:rsidRPr="00FD4952">
                <w:t>n71</w:t>
              </w:r>
            </w:ins>
          </w:p>
        </w:tc>
        <w:tc>
          <w:tcPr>
            <w:tcW w:w="959" w:type="dxa"/>
            <w:tcBorders>
              <w:top w:val="single" w:sz="4" w:space="0" w:color="auto"/>
              <w:left w:val="single" w:sz="4" w:space="0" w:color="auto"/>
              <w:bottom w:val="single" w:sz="4" w:space="0" w:color="auto"/>
              <w:right w:val="single" w:sz="4" w:space="0" w:color="auto"/>
            </w:tcBorders>
            <w:tcPrChange w:id="278"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579726A7" w14:textId="402107D3" w:rsidR="00C1253B" w:rsidRPr="00FD4952" w:rsidRDefault="00C1253B" w:rsidP="00FD4952">
            <w:pPr>
              <w:pStyle w:val="TAC"/>
              <w:rPr>
                <w:ins w:id="279" w:author="Bill Shvodian" w:date="2025-11-03T13:31:00Z" w16du:dateUtc="2025-11-03T18:31:00Z"/>
              </w:rPr>
            </w:pPr>
            <w:ins w:id="280" w:author="Bill Shvodian" w:date="2025-11-03T13:33:00Z" w16du:dateUtc="2025-11-03T18:33:00Z">
              <w:r w:rsidRPr="00FD4952">
                <w:t>678</w:t>
              </w:r>
            </w:ins>
          </w:p>
        </w:tc>
        <w:tc>
          <w:tcPr>
            <w:tcW w:w="964" w:type="dxa"/>
            <w:tcBorders>
              <w:top w:val="single" w:sz="4" w:space="0" w:color="auto"/>
              <w:left w:val="single" w:sz="4" w:space="0" w:color="auto"/>
              <w:bottom w:val="single" w:sz="4" w:space="0" w:color="auto"/>
              <w:right w:val="single" w:sz="4" w:space="0" w:color="auto"/>
            </w:tcBorders>
            <w:tcPrChange w:id="281"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5CB2BBD8" w14:textId="4E3609C9" w:rsidR="00C1253B" w:rsidRPr="00FD4952" w:rsidRDefault="00C1253B" w:rsidP="00FD4952">
            <w:pPr>
              <w:pStyle w:val="TAC"/>
              <w:rPr>
                <w:ins w:id="282" w:author="Bill Shvodian" w:date="2025-11-03T13:31:00Z" w16du:dateUtc="2025-11-03T18:31:00Z"/>
              </w:rPr>
            </w:pPr>
            <w:ins w:id="283"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284"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4FDD2BE1" w14:textId="0A223F96" w:rsidR="00C1253B" w:rsidRPr="00FD4952" w:rsidRDefault="00C1253B" w:rsidP="00FD4952">
            <w:pPr>
              <w:pStyle w:val="TAC"/>
              <w:rPr>
                <w:ins w:id="285" w:author="Bill Shvodian" w:date="2025-11-03T13:31:00Z" w16du:dateUtc="2025-11-03T18:31:00Z"/>
              </w:rPr>
            </w:pPr>
            <w:ins w:id="286" w:author="Bill Shvodian" w:date="2025-11-03T13:33:00Z" w16du:dateUtc="2025-11-03T18:33:00Z">
              <w:r w:rsidRPr="00FD4952">
                <w:t>25</w:t>
              </w:r>
            </w:ins>
          </w:p>
        </w:tc>
        <w:tc>
          <w:tcPr>
            <w:tcW w:w="960" w:type="dxa"/>
            <w:tcBorders>
              <w:top w:val="single" w:sz="4" w:space="0" w:color="auto"/>
              <w:left w:val="single" w:sz="4" w:space="0" w:color="auto"/>
              <w:bottom w:val="single" w:sz="4" w:space="0" w:color="auto"/>
              <w:right w:val="single" w:sz="4" w:space="0" w:color="auto"/>
            </w:tcBorders>
            <w:tcPrChange w:id="287"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72E92B7B" w14:textId="5EEE0F9E" w:rsidR="00C1253B" w:rsidRPr="00FD4952" w:rsidRDefault="00C1253B" w:rsidP="00FD4952">
            <w:pPr>
              <w:pStyle w:val="TAC"/>
              <w:rPr>
                <w:ins w:id="288" w:author="Bill Shvodian" w:date="2025-11-03T13:31:00Z" w16du:dateUtc="2025-11-03T18:31:00Z"/>
              </w:rPr>
            </w:pPr>
            <w:ins w:id="289" w:author="Bill Shvodian" w:date="2025-11-03T13:33:00Z" w16du:dateUtc="2025-11-03T18:33: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290"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7635F83B" w14:textId="6DDA0E17" w:rsidR="00C1253B" w:rsidRPr="00FD4952" w:rsidRDefault="00C1253B" w:rsidP="00FD4952">
            <w:pPr>
              <w:pStyle w:val="TAC"/>
              <w:rPr>
                <w:ins w:id="291" w:author="Bill Shvodian" w:date="2025-11-03T13:31:00Z" w16du:dateUtc="2025-11-03T18:31:00Z"/>
              </w:rPr>
            </w:pPr>
            <w:ins w:id="292"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293"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0F80D4AA" w14:textId="615B858F" w:rsidR="00C1253B" w:rsidRPr="00FD4952" w:rsidRDefault="00C1253B" w:rsidP="00FD4952">
            <w:pPr>
              <w:pStyle w:val="TAC"/>
              <w:rPr>
                <w:ins w:id="294" w:author="Bill Shvodian" w:date="2025-11-03T13:31:00Z" w16du:dateUtc="2025-11-03T18:31:00Z"/>
              </w:rPr>
            </w:pPr>
            <w:ins w:id="295"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96"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5C6B4084" w14:textId="0F1FACDF" w:rsidR="00C1253B" w:rsidRPr="00FD4952" w:rsidRDefault="00C1253B" w:rsidP="00FD4952">
            <w:pPr>
              <w:pStyle w:val="TAC"/>
              <w:rPr>
                <w:ins w:id="297" w:author="Bill Shvodian" w:date="2025-11-03T13:31:00Z" w16du:dateUtc="2025-11-03T18:31:00Z"/>
              </w:rPr>
            </w:pPr>
            <w:ins w:id="298" w:author="Bill Shvodian" w:date="2025-11-03T13:33:00Z" w16du:dateUtc="2025-11-03T18:33:00Z">
              <w:r w:rsidRPr="00FD4952">
                <w:rPr>
                  <w:rFonts w:eastAsiaTheme="minorEastAsia"/>
                </w:rPr>
                <w:t>N/A</w:t>
              </w:r>
            </w:ins>
          </w:p>
        </w:tc>
      </w:tr>
      <w:tr w:rsidR="00C1253B" w14:paraId="40D471D2"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 w:author="Bill Shvodian" w:date="2025-11-03T13:31:00Z"/>
          <w:trPrChange w:id="301"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302" w:author="Bill Shvodian" w:date="2025-11-03T13:33:00Z" w16du:dateUtc="2025-11-03T18:33:00Z">
              <w:tcPr>
                <w:tcW w:w="2005" w:type="dxa"/>
                <w:tcBorders>
                  <w:top w:val="nil"/>
                  <w:left w:val="single" w:sz="4" w:space="0" w:color="auto"/>
                  <w:bottom w:val="nil"/>
                  <w:right w:val="single" w:sz="4" w:space="0" w:color="auto"/>
                </w:tcBorders>
              </w:tcPr>
            </w:tcPrChange>
          </w:tcPr>
          <w:p w14:paraId="5137E2AE" w14:textId="77777777" w:rsidR="00C1253B" w:rsidRPr="00FD4952" w:rsidRDefault="00C1253B" w:rsidP="00FD4952">
            <w:pPr>
              <w:pStyle w:val="TAC"/>
              <w:rPr>
                <w:ins w:id="303"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304"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67FFFB22" w14:textId="4D37AC65" w:rsidR="00C1253B" w:rsidRPr="00FD4952" w:rsidRDefault="00C1253B" w:rsidP="00FD4952">
            <w:pPr>
              <w:pStyle w:val="TAC"/>
              <w:rPr>
                <w:ins w:id="305" w:author="Bill Shvodian" w:date="2025-11-03T13:31:00Z" w16du:dateUtc="2025-11-03T18:31:00Z"/>
              </w:rPr>
            </w:pPr>
            <w:ins w:id="306" w:author="Bill Shvodian" w:date="2025-11-03T13:33:00Z" w16du:dateUtc="2025-11-03T18:33:00Z">
              <w:r w:rsidRPr="00FD4952">
                <w:t>n25</w:t>
              </w:r>
            </w:ins>
          </w:p>
        </w:tc>
        <w:tc>
          <w:tcPr>
            <w:tcW w:w="959" w:type="dxa"/>
            <w:tcBorders>
              <w:top w:val="single" w:sz="4" w:space="0" w:color="auto"/>
              <w:left w:val="single" w:sz="4" w:space="0" w:color="auto"/>
              <w:bottom w:val="single" w:sz="4" w:space="0" w:color="auto"/>
              <w:right w:val="single" w:sz="4" w:space="0" w:color="auto"/>
            </w:tcBorders>
            <w:tcPrChange w:id="307"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625243F5" w14:textId="6BDD802C" w:rsidR="00C1253B" w:rsidRPr="00FD4952" w:rsidRDefault="00C1253B" w:rsidP="00FD4952">
            <w:pPr>
              <w:pStyle w:val="TAC"/>
              <w:rPr>
                <w:ins w:id="308" w:author="Bill Shvodian" w:date="2025-11-03T13:31:00Z" w16du:dateUtc="2025-11-03T18:31:00Z"/>
              </w:rPr>
            </w:pPr>
            <w:ins w:id="309" w:author="Bill Shvodian" w:date="2025-11-03T13:33:00Z" w16du:dateUtc="2025-11-03T18:33:00Z">
              <w:r w:rsidRPr="00FD4952">
                <w:t>N/A</w:t>
              </w:r>
            </w:ins>
          </w:p>
        </w:tc>
        <w:tc>
          <w:tcPr>
            <w:tcW w:w="964" w:type="dxa"/>
            <w:tcBorders>
              <w:top w:val="single" w:sz="4" w:space="0" w:color="auto"/>
              <w:left w:val="single" w:sz="4" w:space="0" w:color="auto"/>
              <w:bottom w:val="single" w:sz="4" w:space="0" w:color="auto"/>
              <w:right w:val="single" w:sz="4" w:space="0" w:color="auto"/>
            </w:tcBorders>
            <w:tcPrChange w:id="310"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0905EA78" w14:textId="2B8AFDE3" w:rsidR="00C1253B" w:rsidRPr="00FD4952" w:rsidRDefault="00C1253B" w:rsidP="00FD4952">
            <w:pPr>
              <w:pStyle w:val="TAC"/>
              <w:rPr>
                <w:ins w:id="311" w:author="Bill Shvodian" w:date="2025-11-03T13:31:00Z" w16du:dateUtc="2025-11-03T18:31:00Z"/>
              </w:rPr>
            </w:pPr>
            <w:ins w:id="312"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313"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4300B69D" w14:textId="0E3AC882" w:rsidR="00C1253B" w:rsidRPr="00FD4952" w:rsidRDefault="00C1253B" w:rsidP="00FD4952">
            <w:pPr>
              <w:pStyle w:val="TAC"/>
              <w:rPr>
                <w:ins w:id="314" w:author="Bill Shvodian" w:date="2025-11-03T13:31:00Z" w16du:dateUtc="2025-11-03T18:31:00Z"/>
              </w:rPr>
            </w:pPr>
            <w:ins w:id="315" w:author="Bill Shvodian" w:date="2025-11-03T13:33:00Z" w16du:dateUtc="2025-11-03T18:33:00Z">
              <w:r w:rsidRPr="00FD4952">
                <w:t>N/A</w:t>
              </w:r>
            </w:ins>
          </w:p>
        </w:tc>
        <w:tc>
          <w:tcPr>
            <w:tcW w:w="960" w:type="dxa"/>
            <w:tcBorders>
              <w:top w:val="single" w:sz="4" w:space="0" w:color="auto"/>
              <w:left w:val="single" w:sz="4" w:space="0" w:color="auto"/>
              <w:bottom w:val="single" w:sz="4" w:space="0" w:color="auto"/>
              <w:right w:val="single" w:sz="4" w:space="0" w:color="auto"/>
            </w:tcBorders>
            <w:tcPrChange w:id="316"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0D6A87A5" w14:textId="002ACAF1" w:rsidR="00C1253B" w:rsidRPr="00FD4952" w:rsidRDefault="00C1253B" w:rsidP="00FD4952">
            <w:pPr>
              <w:pStyle w:val="TAC"/>
              <w:rPr>
                <w:ins w:id="317" w:author="Bill Shvodian" w:date="2025-11-03T13:31:00Z" w16du:dateUtc="2025-11-03T18:31:00Z"/>
              </w:rPr>
            </w:pPr>
            <w:ins w:id="318" w:author="Bill Shvodian" w:date="2025-11-03T13:33:00Z" w16du:dateUtc="2025-11-03T18:33:00Z">
              <w:r w:rsidRPr="00FD4952">
                <w:t>1980</w:t>
              </w:r>
            </w:ins>
          </w:p>
        </w:tc>
        <w:tc>
          <w:tcPr>
            <w:tcW w:w="977" w:type="dxa"/>
            <w:tcBorders>
              <w:top w:val="single" w:sz="4" w:space="0" w:color="auto"/>
              <w:left w:val="single" w:sz="4" w:space="0" w:color="auto"/>
              <w:bottom w:val="single" w:sz="4" w:space="0" w:color="auto"/>
              <w:right w:val="single" w:sz="4" w:space="0" w:color="auto"/>
            </w:tcBorders>
            <w:tcPrChange w:id="319"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4AE279EA" w14:textId="04B83D5F" w:rsidR="00C1253B" w:rsidRPr="00FD4952" w:rsidRDefault="00C1253B" w:rsidP="00FD4952">
            <w:pPr>
              <w:pStyle w:val="TAC"/>
              <w:rPr>
                <w:ins w:id="320" w:author="Bill Shvodian" w:date="2025-11-03T13:31:00Z" w16du:dateUtc="2025-11-03T18:31:00Z"/>
              </w:rPr>
            </w:pPr>
            <w:ins w:id="321" w:author="Bill Shvodian" w:date="2025-11-03T13:33:00Z" w16du:dateUtc="2025-11-03T18:33:00Z">
              <w:r w:rsidRPr="00FD4952">
                <w:t>26.0</w:t>
              </w:r>
            </w:ins>
          </w:p>
        </w:tc>
        <w:tc>
          <w:tcPr>
            <w:tcW w:w="828" w:type="dxa"/>
            <w:tcBorders>
              <w:top w:val="single" w:sz="4" w:space="0" w:color="auto"/>
              <w:left w:val="single" w:sz="4" w:space="0" w:color="auto"/>
              <w:bottom w:val="single" w:sz="4" w:space="0" w:color="auto"/>
              <w:right w:val="single" w:sz="4" w:space="0" w:color="auto"/>
            </w:tcBorders>
            <w:vAlign w:val="center"/>
            <w:tcPrChange w:id="322"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6D6BEFF4" w14:textId="2B17135F" w:rsidR="00C1253B" w:rsidRPr="00FD4952" w:rsidRDefault="00C1253B" w:rsidP="00FD4952">
            <w:pPr>
              <w:pStyle w:val="TAC"/>
              <w:rPr>
                <w:ins w:id="323" w:author="Bill Shvodian" w:date="2025-11-03T13:31:00Z" w16du:dateUtc="2025-11-03T18:31:00Z"/>
              </w:rPr>
            </w:pPr>
            <w:ins w:id="324"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25"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60E15DB2" w14:textId="2F4EEBA8" w:rsidR="00C1253B" w:rsidRPr="00FD4952" w:rsidRDefault="00C1253B" w:rsidP="00FD4952">
            <w:pPr>
              <w:pStyle w:val="TAC"/>
              <w:rPr>
                <w:ins w:id="326" w:author="Bill Shvodian" w:date="2025-11-03T13:31:00Z" w16du:dateUtc="2025-11-03T18:31:00Z"/>
              </w:rPr>
            </w:pPr>
            <w:ins w:id="327" w:author="Bill Shvodian" w:date="2025-11-03T13:33:00Z" w16du:dateUtc="2025-11-03T18:33:00Z">
              <w:r w:rsidRPr="00FD4952">
                <w:rPr>
                  <w:rFonts w:eastAsia="Malgun Gothic"/>
                </w:rPr>
                <w:t>IMD2</w:t>
              </w:r>
            </w:ins>
          </w:p>
        </w:tc>
      </w:tr>
      <w:tr w:rsidR="00C1253B" w14:paraId="510AD977"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 w:author="Bill Shvodian" w:date="2025-11-03T13:31:00Z"/>
          <w:trPrChange w:id="330" w:author="Bill Shvodian" w:date="2025-11-03T13:33:00Z" w16du:dateUtc="2025-11-03T18:33:00Z">
            <w:trPr>
              <w:trHeight w:val="187"/>
              <w:jc w:val="center"/>
            </w:trPr>
          </w:trPrChange>
        </w:trPr>
        <w:tc>
          <w:tcPr>
            <w:tcW w:w="2005" w:type="dxa"/>
            <w:tcBorders>
              <w:top w:val="nil"/>
              <w:left w:val="single" w:sz="4" w:space="0" w:color="auto"/>
              <w:bottom w:val="nil"/>
              <w:right w:val="single" w:sz="4" w:space="0" w:color="auto"/>
            </w:tcBorders>
            <w:vAlign w:val="center"/>
            <w:tcPrChange w:id="331" w:author="Bill Shvodian" w:date="2025-11-03T13:33:00Z" w16du:dateUtc="2025-11-03T18:33:00Z">
              <w:tcPr>
                <w:tcW w:w="2005" w:type="dxa"/>
                <w:tcBorders>
                  <w:top w:val="nil"/>
                  <w:left w:val="single" w:sz="4" w:space="0" w:color="auto"/>
                  <w:bottom w:val="nil"/>
                  <w:right w:val="single" w:sz="4" w:space="0" w:color="auto"/>
                </w:tcBorders>
              </w:tcPr>
            </w:tcPrChange>
          </w:tcPr>
          <w:p w14:paraId="311F5E4E" w14:textId="77777777" w:rsidR="00C1253B" w:rsidRPr="00FD4952" w:rsidRDefault="00C1253B" w:rsidP="00FD4952">
            <w:pPr>
              <w:pStyle w:val="TAC"/>
              <w:rPr>
                <w:ins w:id="332"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333"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1B71A816" w14:textId="01B34BE9" w:rsidR="00C1253B" w:rsidRPr="00FD4952" w:rsidRDefault="00C1253B" w:rsidP="00FD4952">
            <w:pPr>
              <w:pStyle w:val="TAC"/>
              <w:rPr>
                <w:ins w:id="334" w:author="Bill Shvodian" w:date="2025-11-03T13:31:00Z" w16du:dateUtc="2025-11-03T18:31:00Z"/>
              </w:rPr>
            </w:pPr>
            <w:ins w:id="335" w:author="Bill Shvodian" w:date="2025-11-03T13:33:00Z" w16du:dateUtc="2025-11-03T18:33:00Z">
              <w:r w:rsidRPr="00FD4952">
                <w:t>n41</w:t>
              </w:r>
            </w:ins>
          </w:p>
        </w:tc>
        <w:tc>
          <w:tcPr>
            <w:tcW w:w="959" w:type="dxa"/>
            <w:tcBorders>
              <w:top w:val="single" w:sz="4" w:space="0" w:color="auto"/>
              <w:left w:val="single" w:sz="4" w:space="0" w:color="auto"/>
              <w:bottom w:val="single" w:sz="4" w:space="0" w:color="auto"/>
              <w:right w:val="single" w:sz="4" w:space="0" w:color="auto"/>
            </w:tcBorders>
            <w:tcPrChange w:id="336"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724A0DFC" w14:textId="5673EA7E" w:rsidR="00C1253B" w:rsidRPr="00FD4952" w:rsidRDefault="00C1253B" w:rsidP="00FD4952">
            <w:pPr>
              <w:pStyle w:val="TAC"/>
              <w:rPr>
                <w:ins w:id="337" w:author="Bill Shvodian" w:date="2025-11-03T13:31:00Z" w16du:dateUtc="2025-11-03T18:31:00Z"/>
              </w:rPr>
            </w:pPr>
            <w:ins w:id="338" w:author="Bill Shvodian" w:date="2025-11-03T13:33:00Z" w16du:dateUtc="2025-11-03T18:33:00Z">
              <w:r w:rsidRPr="00FD4952">
                <w:t>2658</w:t>
              </w:r>
            </w:ins>
          </w:p>
        </w:tc>
        <w:tc>
          <w:tcPr>
            <w:tcW w:w="964" w:type="dxa"/>
            <w:tcBorders>
              <w:top w:val="single" w:sz="4" w:space="0" w:color="auto"/>
              <w:left w:val="single" w:sz="4" w:space="0" w:color="auto"/>
              <w:bottom w:val="single" w:sz="4" w:space="0" w:color="auto"/>
              <w:right w:val="single" w:sz="4" w:space="0" w:color="auto"/>
            </w:tcBorders>
            <w:tcPrChange w:id="339"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1E076D04" w14:textId="37F7D8DA" w:rsidR="00C1253B" w:rsidRPr="00FD4952" w:rsidRDefault="00C1253B" w:rsidP="00FD4952">
            <w:pPr>
              <w:pStyle w:val="TAC"/>
              <w:rPr>
                <w:ins w:id="340" w:author="Bill Shvodian" w:date="2025-11-03T13:31:00Z" w16du:dateUtc="2025-11-03T18:31:00Z"/>
              </w:rPr>
            </w:pPr>
            <w:ins w:id="341" w:author="Bill Shvodian" w:date="2025-11-03T13:33:00Z" w16du:dateUtc="2025-11-03T18:33:00Z">
              <w:r w:rsidRPr="00FD4952">
                <w:t>10</w:t>
              </w:r>
            </w:ins>
          </w:p>
        </w:tc>
        <w:tc>
          <w:tcPr>
            <w:tcW w:w="960" w:type="dxa"/>
            <w:tcBorders>
              <w:top w:val="single" w:sz="4" w:space="0" w:color="auto"/>
              <w:left w:val="single" w:sz="4" w:space="0" w:color="auto"/>
              <w:bottom w:val="single" w:sz="4" w:space="0" w:color="auto"/>
              <w:right w:val="single" w:sz="4" w:space="0" w:color="auto"/>
            </w:tcBorders>
            <w:tcPrChange w:id="342"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1DEDFEA8" w14:textId="3A46F9AA" w:rsidR="00C1253B" w:rsidRPr="00FD4952" w:rsidRDefault="00C1253B" w:rsidP="00FD4952">
            <w:pPr>
              <w:pStyle w:val="TAC"/>
              <w:rPr>
                <w:ins w:id="343" w:author="Bill Shvodian" w:date="2025-11-03T13:31:00Z" w16du:dateUtc="2025-11-03T18:31:00Z"/>
              </w:rPr>
            </w:pPr>
            <w:ins w:id="344" w:author="Bill Shvodian" w:date="2025-11-03T13:33:00Z" w16du:dateUtc="2025-11-03T18:33:00Z">
              <w:r w:rsidRPr="00FD4952">
                <w:t>50</w:t>
              </w:r>
            </w:ins>
          </w:p>
        </w:tc>
        <w:tc>
          <w:tcPr>
            <w:tcW w:w="960" w:type="dxa"/>
            <w:tcBorders>
              <w:top w:val="single" w:sz="4" w:space="0" w:color="auto"/>
              <w:left w:val="single" w:sz="4" w:space="0" w:color="auto"/>
              <w:bottom w:val="single" w:sz="4" w:space="0" w:color="auto"/>
              <w:right w:val="single" w:sz="4" w:space="0" w:color="auto"/>
            </w:tcBorders>
            <w:tcPrChange w:id="345"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4E4F4274" w14:textId="4FE4B9C3" w:rsidR="00C1253B" w:rsidRPr="00FD4952" w:rsidRDefault="00C1253B" w:rsidP="00FD4952">
            <w:pPr>
              <w:pStyle w:val="TAC"/>
              <w:rPr>
                <w:ins w:id="346" w:author="Bill Shvodian" w:date="2025-11-03T13:31:00Z" w16du:dateUtc="2025-11-03T18:31:00Z"/>
              </w:rPr>
            </w:pPr>
            <w:ins w:id="347" w:author="Bill Shvodian" w:date="2025-11-03T13:33:00Z" w16du:dateUtc="2025-11-03T18:33:00Z">
              <w:r w:rsidRPr="00FD4952">
                <w:t>2658</w:t>
              </w:r>
            </w:ins>
          </w:p>
        </w:tc>
        <w:tc>
          <w:tcPr>
            <w:tcW w:w="977" w:type="dxa"/>
            <w:tcBorders>
              <w:top w:val="single" w:sz="4" w:space="0" w:color="auto"/>
              <w:left w:val="single" w:sz="4" w:space="0" w:color="auto"/>
              <w:bottom w:val="single" w:sz="4" w:space="0" w:color="auto"/>
              <w:right w:val="single" w:sz="4" w:space="0" w:color="auto"/>
            </w:tcBorders>
            <w:tcPrChange w:id="348"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51B54AA9" w14:textId="14B740DD" w:rsidR="00C1253B" w:rsidRPr="00FD4952" w:rsidRDefault="00C1253B" w:rsidP="00FD4952">
            <w:pPr>
              <w:pStyle w:val="TAC"/>
              <w:rPr>
                <w:ins w:id="349" w:author="Bill Shvodian" w:date="2025-11-03T13:31:00Z" w16du:dateUtc="2025-11-03T18:31:00Z"/>
              </w:rPr>
            </w:pPr>
            <w:ins w:id="350"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351"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32FE0C2A" w14:textId="55401BA7" w:rsidR="00C1253B" w:rsidRPr="00FD4952" w:rsidRDefault="00C1253B" w:rsidP="00FD4952">
            <w:pPr>
              <w:pStyle w:val="TAC"/>
              <w:rPr>
                <w:ins w:id="352" w:author="Bill Shvodian" w:date="2025-11-03T13:31:00Z" w16du:dateUtc="2025-11-03T18:31:00Z"/>
              </w:rPr>
            </w:pPr>
            <w:ins w:id="353" w:author="Bill Shvodian" w:date="2025-11-03T13:33:00Z" w16du:dateUtc="2025-11-03T18:33:00Z">
              <w:r w:rsidRPr="00FD4952">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54"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572567C5" w14:textId="1771A672" w:rsidR="00C1253B" w:rsidRPr="00FD4952" w:rsidRDefault="00C1253B" w:rsidP="00FD4952">
            <w:pPr>
              <w:pStyle w:val="TAC"/>
              <w:rPr>
                <w:ins w:id="355" w:author="Bill Shvodian" w:date="2025-11-03T13:31:00Z" w16du:dateUtc="2025-11-03T18:31:00Z"/>
              </w:rPr>
            </w:pPr>
            <w:ins w:id="356" w:author="Bill Shvodian" w:date="2025-11-03T13:33:00Z" w16du:dateUtc="2025-11-03T18:33:00Z">
              <w:r w:rsidRPr="00FD4952">
                <w:rPr>
                  <w:rFonts w:eastAsiaTheme="minorEastAsia"/>
                </w:rPr>
                <w:t>N/A</w:t>
              </w:r>
            </w:ins>
          </w:p>
        </w:tc>
      </w:tr>
      <w:tr w:rsidR="00C1253B" w14:paraId="2541E9BB" w14:textId="77777777" w:rsidTr="001441DF">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Bill Shvodian" w:date="2025-11-03T13:33:00Z" w16du:dateUtc="2025-11-03T18: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 w:author="Bill Shvodian" w:date="2025-11-03T13:31:00Z"/>
          <w:trPrChange w:id="359" w:author="Bill Shvodian" w:date="2025-11-03T13:33:00Z" w16du:dateUtc="2025-11-03T18:33: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360" w:author="Bill Shvodian" w:date="2025-11-03T13:33:00Z" w16du:dateUtc="2025-11-03T18:33:00Z">
              <w:tcPr>
                <w:tcW w:w="2005" w:type="dxa"/>
                <w:tcBorders>
                  <w:top w:val="nil"/>
                  <w:left w:val="single" w:sz="4" w:space="0" w:color="auto"/>
                  <w:bottom w:val="single" w:sz="4" w:space="0" w:color="auto"/>
                  <w:right w:val="single" w:sz="4" w:space="0" w:color="auto"/>
                </w:tcBorders>
              </w:tcPr>
            </w:tcPrChange>
          </w:tcPr>
          <w:p w14:paraId="28458F76" w14:textId="77777777" w:rsidR="00C1253B" w:rsidRPr="00FD4952" w:rsidRDefault="00C1253B" w:rsidP="00FD4952">
            <w:pPr>
              <w:pStyle w:val="TAC"/>
              <w:rPr>
                <w:ins w:id="361" w:author="Bill Shvodian" w:date="2025-11-03T13:31:00Z" w16du:dateUtc="2025-11-03T18:31:00Z"/>
              </w:rPr>
            </w:pPr>
          </w:p>
        </w:tc>
        <w:tc>
          <w:tcPr>
            <w:tcW w:w="1145" w:type="dxa"/>
            <w:tcBorders>
              <w:top w:val="single" w:sz="4" w:space="0" w:color="auto"/>
              <w:left w:val="single" w:sz="4" w:space="0" w:color="auto"/>
              <w:bottom w:val="single" w:sz="4" w:space="0" w:color="auto"/>
              <w:right w:val="single" w:sz="4" w:space="0" w:color="auto"/>
            </w:tcBorders>
            <w:tcPrChange w:id="362" w:author="Bill Shvodian" w:date="2025-11-03T13:33:00Z" w16du:dateUtc="2025-11-03T18:33:00Z">
              <w:tcPr>
                <w:tcW w:w="1145" w:type="dxa"/>
                <w:tcBorders>
                  <w:top w:val="single" w:sz="4" w:space="0" w:color="auto"/>
                  <w:left w:val="single" w:sz="4" w:space="0" w:color="auto"/>
                  <w:bottom w:val="single" w:sz="4" w:space="0" w:color="auto"/>
                  <w:right w:val="single" w:sz="4" w:space="0" w:color="auto"/>
                </w:tcBorders>
              </w:tcPr>
            </w:tcPrChange>
          </w:tcPr>
          <w:p w14:paraId="0F9D648F" w14:textId="7E0B0F8B" w:rsidR="00C1253B" w:rsidRPr="00FD4952" w:rsidRDefault="00C1253B" w:rsidP="00FD4952">
            <w:pPr>
              <w:pStyle w:val="TAC"/>
              <w:rPr>
                <w:ins w:id="363" w:author="Bill Shvodian" w:date="2025-11-03T13:31:00Z" w16du:dateUtc="2025-11-03T18:31:00Z"/>
              </w:rPr>
            </w:pPr>
            <w:ins w:id="364" w:author="Bill Shvodian" w:date="2025-11-03T13:33:00Z" w16du:dateUtc="2025-11-03T18:33:00Z">
              <w:r w:rsidRPr="00FD4952">
                <w:t>n71</w:t>
              </w:r>
            </w:ins>
          </w:p>
        </w:tc>
        <w:tc>
          <w:tcPr>
            <w:tcW w:w="959" w:type="dxa"/>
            <w:tcBorders>
              <w:top w:val="single" w:sz="4" w:space="0" w:color="auto"/>
              <w:left w:val="single" w:sz="4" w:space="0" w:color="auto"/>
              <w:bottom w:val="single" w:sz="4" w:space="0" w:color="auto"/>
              <w:right w:val="single" w:sz="4" w:space="0" w:color="auto"/>
            </w:tcBorders>
            <w:tcPrChange w:id="365" w:author="Bill Shvodian" w:date="2025-11-03T13:33:00Z" w16du:dateUtc="2025-11-03T18:33:00Z">
              <w:tcPr>
                <w:tcW w:w="959" w:type="dxa"/>
                <w:tcBorders>
                  <w:top w:val="single" w:sz="4" w:space="0" w:color="auto"/>
                  <w:left w:val="single" w:sz="4" w:space="0" w:color="auto"/>
                  <w:bottom w:val="single" w:sz="4" w:space="0" w:color="auto"/>
                  <w:right w:val="single" w:sz="4" w:space="0" w:color="auto"/>
                </w:tcBorders>
              </w:tcPr>
            </w:tcPrChange>
          </w:tcPr>
          <w:p w14:paraId="24276864" w14:textId="0960472D" w:rsidR="00C1253B" w:rsidRPr="00FD4952" w:rsidRDefault="00C1253B" w:rsidP="00FD4952">
            <w:pPr>
              <w:pStyle w:val="TAC"/>
              <w:rPr>
                <w:ins w:id="366" w:author="Bill Shvodian" w:date="2025-11-03T13:31:00Z" w16du:dateUtc="2025-11-03T18:31:00Z"/>
              </w:rPr>
            </w:pPr>
            <w:ins w:id="367" w:author="Bill Shvodian" w:date="2025-11-03T13:33:00Z" w16du:dateUtc="2025-11-03T18:33:00Z">
              <w:r w:rsidRPr="00FD4952">
                <w:t>678</w:t>
              </w:r>
            </w:ins>
          </w:p>
        </w:tc>
        <w:tc>
          <w:tcPr>
            <w:tcW w:w="964" w:type="dxa"/>
            <w:tcBorders>
              <w:top w:val="single" w:sz="4" w:space="0" w:color="auto"/>
              <w:left w:val="single" w:sz="4" w:space="0" w:color="auto"/>
              <w:bottom w:val="single" w:sz="4" w:space="0" w:color="auto"/>
              <w:right w:val="single" w:sz="4" w:space="0" w:color="auto"/>
            </w:tcBorders>
            <w:tcPrChange w:id="368" w:author="Bill Shvodian" w:date="2025-11-03T13:33:00Z" w16du:dateUtc="2025-11-03T18:33:00Z">
              <w:tcPr>
                <w:tcW w:w="964" w:type="dxa"/>
                <w:tcBorders>
                  <w:top w:val="single" w:sz="4" w:space="0" w:color="auto"/>
                  <w:left w:val="single" w:sz="4" w:space="0" w:color="auto"/>
                  <w:bottom w:val="single" w:sz="4" w:space="0" w:color="auto"/>
                  <w:right w:val="single" w:sz="4" w:space="0" w:color="auto"/>
                </w:tcBorders>
              </w:tcPr>
            </w:tcPrChange>
          </w:tcPr>
          <w:p w14:paraId="16DC7EC6" w14:textId="4D97509B" w:rsidR="00C1253B" w:rsidRPr="00FD4952" w:rsidRDefault="00C1253B" w:rsidP="00FD4952">
            <w:pPr>
              <w:pStyle w:val="TAC"/>
              <w:rPr>
                <w:ins w:id="369" w:author="Bill Shvodian" w:date="2025-11-03T13:31:00Z" w16du:dateUtc="2025-11-03T18:31:00Z"/>
              </w:rPr>
            </w:pPr>
            <w:ins w:id="370" w:author="Bill Shvodian" w:date="2025-11-03T13:33:00Z" w16du:dateUtc="2025-11-03T18:33:00Z">
              <w:r w:rsidRPr="00FD4952">
                <w:t>5</w:t>
              </w:r>
            </w:ins>
          </w:p>
        </w:tc>
        <w:tc>
          <w:tcPr>
            <w:tcW w:w="960" w:type="dxa"/>
            <w:tcBorders>
              <w:top w:val="single" w:sz="4" w:space="0" w:color="auto"/>
              <w:left w:val="single" w:sz="4" w:space="0" w:color="auto"/>
              <w:bottom w:val="single" w:sz="4" w:space="0" w:color="auto"/>
              <w:right w:val="single" w:sz="4" w:space="0" w:color="auto"/>
            </w:tcBorders>
            <w:tcPrChange w:id="371"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23F83F7C" w14:textId="40FC1A2F" w:rsidR="00C1253B" w:rsidRPr="00FD4952" w:rsidRDefault="00C1253B" w:rsidP="00FD4952">
            <w:pPr>
              <w:pStyle w:val="TAC"/>
              <w:rPr>
                <w:ins w:id="372" w:author="Bill Shvodian" w:date="2025-11-03T13:31:00Z" w16du:dateUtc="2025-11-03T18:31:00Z"/>
              </w:rPr>
            </w:pPr>
            <w:ins w:id="373" w:author="Bill Shvodian" w:date="2025-11-03T13:33:00Z" w16du:dateUtc="2025-11-03T18:33:00Z">
              <w:r w:rsidRPr="00FD4952">
                <w:t>50</w:t>
              </w:r>
            </w:ins>
          </w:p>
        </w:tc>
        <w:tc>
          <w:tcPr>
            <w:tcW w:w="960" w:type="dxa"/>
            <w:tcBorders>
              <w:top w:val="single" w:sz="4" w:space="0" w:color="auto"/>
              <w:left w:val="single" w:sz="4" w:space="0" w:color="auto"/>
              <w:bottom w:val="single" w:sz="4" w:space="0" w:color="auto"/>
              <w:right w:val="single" w:sz="4" w:space="0" w:color="auto"/>
            </w:tcBorders>
            <w:tcPrChange w:id="374" w:author="Bill Shvodian" w:date="2025-11-03T13:33:00Z" w16du:dateUtc="2025-11-03T18:33:00Z">
              <w:tcPr>
                <w:tcW w:w="960" w:type="dxa"/>
                <w:tcBorders>
                  <w:top w:val="single" w:sz="4" w:space="0" w:color="auto"/>
                  <w:left w:val="single" w:sz="4" w:space="0" w:color="auto"/>
                  <w:bottom w:val="single" w:sz="4" w:space="0" w:color="auto"/>
                  <w:right w:val="single" w:sz="4" w:space="0" w:color="auto"/>
                </w:tcBorders>
              </w:tcPr>
            </w:tcPrChange>
          </w:tcPr>
          <w:p w14:paraId="05A82B74" w14:textId="228548AE" w:rsidR="00C1253B" w:rsidRPr="00FD4952" w:rsidRDefault="00C1253B" w:rsidP="00FD4952">
            <w:pPr>
              <w:pStyle w:val="TAC"/>
              <w:rPr>
                <w:ins w:id="375" w:author="Bill Shvodian" w:date="2025-11-03T13:31:00Z" w16du:dateUtc="2025-11-03T18:31:00Z"/>
              </w:rPr>
            </w:pPr>
            <w:ins w:id="376" w:author="Bill Shvodian" w:date="2025-11-03T13:33:00Z" w16du:dateUtc="2025-11-03T18:33:00Z">
              <w:r w:rsidRPr="00FD4952">
                <w:t>632</w:t>
              </w:r>
            </w:ins>
          </w:p>
        </w:tc>
        <w:tc>
          <w:tcPr>
            <w:tcW w:w="977" w:type="dxa"/>
            <w:tcBorders>
              <w:top w:val="single" w:sz="4" w:space="0" w:color="auto"/>
              <w:left w:val="single" w:sz="4" w:space="0" w:color="auto"/>
              <w:bottom w:val="single" w:sz="4" w:space="0" w:color="auto"/>
              <w:right w:val="single" w:sz="4" w:space="0" w:color="auto"/>
            </w:tcBorders>
            <w:tcPrChange w:id="377" w:author="Bill Shvodian" w:date="2025-11-03T13:33:00Z" w16du:dateUtc="2025-11-03T18:33:00Z">
              <w:tcPr>
                <w:tcW w:w="977" w:type="dxa"/>
                <w:tcBorders>
                  <w:top w:val="single" w:sz="4" w:space="0" w:color="auto"/>
                  <w:left w:val="single" w:sz="4" w:space="0" w:color="auto"/>
                  <w:bottom w:val="single" w:sz="4" w:space="0" w:color="auto"/>
                  <w:right w:val="single" w:sz="4" w:space="0" w:color="auto"/>
                </w:tcBorders>
              </w:tcPr>
            </w:tcPrChange>
          </w:tcPr>
          <w:p w14:paraId="1F97A57C" w14:textId="6E41F940" w:rsidR="00C1253B" w:rsidRPr="00FD4952" w:rsidRDefault="00C1253B" w:rsidP="00FD4952">
            <w:pPr>
              <w:pStyle w:val="TAC"/>
              <w:rPr>
                <w:ins w:id="378" w:author="Bill Shvodian" w:date="2025-11-03T13:31:00Z" w16du:dateUtc="2025-11-03T18:31:00Z"/>
              </w:rPr>
            </w:pPr>
            <w:ins w:id="379" w:author="Bill Shvodian" w:date="2025-11-03T13:33:00Z" w16du:dateUtc="2025-11-03T18:33:00Z">
              <w:r w:rsidRPr="00FD4952">
                <w:t>N/A</w:t>
              </w:r>
            </w:ins>
          </w:p>
        </w:tc>
        <w:tc>
          <w:tcPr>
            <w:tcW w:w="828" w:type="dxa"/>
            <w:tcBorders>
              <w:top w:val="single" w:sz="4" w:space="0" w:color="auto"/>
              <w:left w:val="single" w:sz="4" w:space="0" w:color="auto"/>
              <w:bottom w:val="single" w:sz="4" w:space="0" w:color="auto"/>
              <w:right w:val="single" w:sz="4" w:space="0" w:color="auto"/>
            </w:tcBorders>
            <w:vAlign w:val="center"/>
            <w:tcPrChange w:id="380" w:author="Bill Shvodian" w:date="2025-11-03T13:33:00Z" w16du:dateUtc="2025-11-03T18:33:00Z">
              <w:tcPr>
                <w:tcW w:w="828" w:type="dxa"/>
                <w:tcBorders>
                  <w:top w:val="single" w:sz="4" w:space="0" w:color="auto"/>
                  <w:left w:val="single" w:sz="4" w:space="0" w:color="auto"/>
                  <w:bottom w:val="single" w:sz="4" w:space="0" w:color="auto"/>
                  <w:right w:val="single" w:sz="4" w:space="0" w:color="auto"/>
                </w:tcBorders>
              </w:tcPr>
            </w:tcPrChange>
          </w:tcPr>
          <w:p w14:paraId="17B43D32" w14:textId="7403F55F" w:rsidR="00C1253B" w:rsidRPr="00FD4952" w:rsidRDefault="00C1253B" w:rsidP="00FD4952">
            <w:pPr>
              <w:pStyle w:val="TAC"/>
              <w:rPr>
                <w:ins w:id="381" w:author="Bill Shvodian" w:date="2025-11-03T13:31:00Z" w16du:dateUtc="2025-11-03T18:31:00Z"/>
              </w:rPr>
            </w:pPr>
            <w:ins w:id="382" w:author="Bill Shvodian" w:date="2025-11-03T13:33:00Z" w16du:dateUtc="2025-11-03T18:33:00Z">
              <w:r w:rsidRPr="00FD4952">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83" w:author="Bill Shvodian" w:date="2025-11-03T13:33:00Z" w16du:dateUtc="2025-11-03T18:33:00Z">
              <w:tcPr>
                <w:tcW w:w="1057" w:type="dxa"/>
                <w:tcBorders>
                  <w:top w:val="single" w:sz="4" w:space="0" w:color="auto"/>
                  <w:left w:val="single" w:sz="4" w:space="0" w:color="auto"/>
                  <w:bottom w:val="single" w:sz="4" w:space="0" w:color="auto"/>
                  <w:right w:val="single" w:sz="4" w:space="0" w:color="auto"/>
                </w:tcBorders>
              </w:tcPr>
            </w:tcPrChange>
          </w:tcPr>
          <w:p w14:paraId="789C7503" w14:textId="56E937B8" w:rsidR="00C1253B" w:rsidRPr="00FD4952" w:rsidRDefault="00C1253B" w:rsidP="00FD4952">
            <w:pPr>
              <w:pStyle w:val="TAC"/>
              <w:rPr>
                <w:ins w:id="384" w:author="Bill Shvodian" w:date="2025-11-03T13:31:00Z" w16du:dateUtc="2025-11-03T18:31:00Z"/>
              </w:rPr>
            </w:pPr>
            <w:ins w:id="385" w:author="Bill Shvodian" w:date="2025-11-03T13:33:00Z" w16du:dateUtc="2025-11-03T18:33:00Z">
              <w:r w:rsidRPr="00FD4952">
                <w:rPr>
                  <w:rFonts w:eastAsiaTheme="minorEastAsia"/>
                </w:rPr>
                <w:t>N/A</w:t>
              </w:r>
            </w:ins>
          </w:p>
        </w:tc>
      </w:tr>
      <w:tr w:rsidR="00C1253B" w14:paraId="27894786" w14:textId="77777777" w:rsidTr="00864788">
        <w:trPr>
          <w:trHeight w:val="187"/>
          <w:jc w:val="center"/>
        </w:trPr>
        <w:tc>
          <w:tcPr>
            <w:tcW w:w="2005" w:type="dxa"/>
            <w:tcBorders>
              <w:top w:val="single" w:sz="4" w:space="0" w:color="auto"/>
              <w:left w:val="single" w:sz="4" w:space="0" w:color="auto"/>
              <w:bottom w:val="nil"/>
              <w:right w:val="single" w:sz="4" w:space="0" w:color="auto"/>
            </w:tcBorders>
            <w:hideMark/>
          </w:tcPr>
          <w:p w14:paraId="6E196679" w14:textId="77777777" w:rsidR="00C1253B" w:rsidRDefault="00C1253B" w:rsidP="00C1253B">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5F7D1EED" w14:textId="77777777" w:rsidR="00C1253B" w:rsidRDefault="00C1253B" w:rsidP="00C1253B">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E184462" w14:textId="77777777" w:rsidR="00C1253B" w:rsidRDefault="00C1253B" w:rsidP="00C1253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4045F15" w14:textId="77777777" w:rsidR="00C1253B" w:rsidRDefault="00C1253B" w:rsidP="00C1253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6C08FA8" w14:textId="77777777" w:rsidR="00C1253B" w:rsidRDefault="00C1253B" w:rsidP="00C1253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453F080" w14:textId="77777777" w:rsidR="00C1253B" w:rsidRDefault="00C1253B" w:rsidP="00C1253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33E61D9" w14:textId="77777777" w:rsidR="00C1253B" w:rsidRDefault="00C1253B" w:rsidP="00C1253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3CABB5" w14:textId="77777777" w:rsidR="00C1253B" w:rsidRDefault="00C1253B" w:rsidP="00C1253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1940B7C" w14:textId="77777777" w:rsidR="00C1253B" w:rsidRDefault="00C1253B" w:rsidP="00C1253B">
            <w:pPr>
              <w:pStyle w:val="TAC"/>
              <w:rPr>
                <w:lang w:eastAsia="ko-KR"/>
              </w:rPr>
            </w:pPr>
            <w:r>
              <w:rPr>
                <w:lang w:val="en-US" w:eastAsia="ko-KR"/>
              </w:rPr>
              <w:t>N/A</w:t>
            </w:r>
          </w:p>
        </w:tc>
      </w:tr>
      <w:tr w:rsidR="00C1253B" w14:paraId="25A1733A" w14:textId="77777777" w:rsidTr="00842524">
        <w:trPr>
          <w:trHeight w:val="187"/>
          <w:jc w:val="center"/>
        </w:trPr>
        <w:tc>
          <w:tcPr>
            <w:tcW w:w="2005" w:type="dxa"/>
            <w:tcBorders>
              <w:top w:val="nil"/>
              <w:left w:val="single" w:sz="4" w:space="0" w:color="auto"/>
              <w:bottom w:val="nil"/>
              <w:right w:val="single" w:sz="4" w:space="0" w:color="auto"/>
            </w:tcBorders>
          </w:tcPr>
          <w:p w14:paraId="5889B15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5AE96" w14:textId="77777777" w:rsidR="00C1253B" w:rsidRDefault="00C1253B" w:rsidP="00C1253B">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8E78D68" w14:textId="77777777" w:rsidR="00C1253B" w:rsidRDefault="00C1253B" w:rsidP="00C1253B">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6288B41" w14:textId="77777777" w:rsidR="00C1253B" w:rsidRDefault="00C1253B" w:rsidP="00C1253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72E021" w14:textId="77777777" w:rsidR="00C1253B" w:rsidRDefault="00C1253B" w:rsidP="00C1253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0D2F93" w14:textId="77777777" w:rsidR="00C1253B" w:rsidRDefault="00C1253B" w:rsidP="00C1253B">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AE6EF39" w14:textId="77777777" w:rsidR="00C1253B" w:rsidRDefault="00C1253B" w:rsidP="00C1253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7428DD"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B5060E2" w14:textId="77777777" w:rsidR="00C1253B" w:rsidRDefault="00C1253B" w:rsidP="00C1253B">
            <w:pPr>
              <w:pStyle w:val="TAC"/>
              <w:rPr>
                <w:lang w:eastAsia="ko-KR"/>
              </w:rPr>
            </w:pPr>
            <w:r>
              <w:rPr>
                <w:lang w:val="en-US" w:eastAsia="ko-KR"/>
              </w:rPr>
              <w:t>N/A</w:t>
            </w:r>
          </w:p>
        </w:tc>
      </w:tr>
      <w:tr w:rsidR="00C1253B" w14:paraId="24F402AD" w14:textId="77777777" w:rsidTr="00842524">
        <w:trPr>
          <w:trHeight w:val="187"/>
          <w:jc w:val="center"/>
        </w:trPr>
        <w:tc>
          <w:tcPr>
            <w:tcW w:w="2005" w:type="dxa"/>
            <w:tcBorders>
              <w:top w:val="nil"/>
              <w:left w:val="single" w:sz="4" w:space="0" w:color="auto"/>
              <w:bottom w:val="nil"/>
              <w:right w:val="single" w:sz="4" w:space="0" w:color="auto"/>
            </w:tcBorders>
          </w:tcPr>
          <w:p w14:paraId="3DCE499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A17AC" w14:textId="77777777" w:rsidR="00C1253B" w:rsidRDefault="00C1253B" w:rsidP="00C1253B">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89AF7F5" w14:textId="5857B9E6" w:rsidR="00C1253B" w:rsidRDefault="00C1253B" w:rsidP="00C1253B">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2716A5" w14:textId="77777777" w:rsidR="00C1253B" w:rsidRDefault="00C1253B" w:rsidP="00C1253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29C8AF6" w14:textId="38839D66" w:rsidR="00C1253B" w:rsidRDefault="00C1253B" w:rsidP="00C1253B">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A8BE31A" w14:textId="77777777" w:rsidR="00C1253B" w:rsidRDefault="00C1253B" w:rsidP="00C1253B">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339406DB" w14:textId="77777777" w:rsidR="00C1253B" w:rsidRDefault="00C1253B" w:rsidP="00C1253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0D7D20E"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A23C68" w14:textId="77777777" w:rsidR="00C1253B" w:rsidRDefault="00C1253B" w:rsidP="00C1253B">
            <w:pPr>
              <w:pStyle w:val="TAC"/>
              <w:rPr>
                <w:lang w:eastAsia="ko-KR"/>
              </w:rPr>
            </w:pPr>
            <w:r>
              <w:rPr>
                <w:lang w:val="en-US" w:eastAsia="zh-CN"/>
              </w:rPr>
              <w:t>IMD3</w:t>
            </w:r>
          </w:p>
        </w:tc>
      </w:tr>
      <w:tr w:rsidR="00C1253B" w14:paraId="2E0D844A" w14:textId="77777777" w:rsidTr="00842524">
        <w:trPr>
          <w:trHeight w:val="187"/>
          <w:jc w:val="center"/>
        </w:trPr>
        <w:tc>
          <w:tcPr>
            <w:tcW w:w="2005" w:type="dxa"/>
            <w:tcBorders>
              <w:top w:val="nil"/>
              <w:left w:val="single" w:sz="4" w:space="0" w:color="auto"/>
              <w:bottom w:val="nil"/>
              <w:right w:val="single" w:sz="4" w:space="0" w:color="auto"/>
            </w:tcBorders>
          </w:tcPr>
          <w:p w14:paraId="401776B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279D0" w14:textId="77777777" w:rsidR="00C1253B" w:rsidRDefault="00C1253B" w:rsidP="00C1253B">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E77FBE7" w14:textId="77777777" w:rsidR="00C1253B" w:rsidRDefault="00C1253B" w:rsidP="00C1253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C079081" w14:textId="77777777" w:rsidR="00C1253B" w:rsidRDefault="00C1253B" w:rsidP="00C1253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3F788F" w14:textId="77777777" w:rsidR="00C1253B" w:rsidRDefault="00C1253B" w:rsidP="00C1253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00DBAA" w14:textId="77777777" w:rsidR="00C1253B" w:rsidRDefault="00C1253B" w:rsidP="00C1253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2F8012C"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51A48F" w14:textId="77777777" w:rsidR="00C1253B" w:rsidRDefault="00C1253B" w:rsidP="00C1253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A230F43" w14:textId="77777777" w:rsidR="00C1253B" w:rsidRDefault="00C1253B" w:rsidP="00C1253B">
            <w:pPr>
              <w:pStyle w:val="TAC"/>
              <w:rPr>
                <w:lang w:eastAsia="ko-KR"/>
              </w:rPr>
            </w:pPr>
            <w:r>
              <w:rPr>
                <w:lang w:val="en-US" w:eastAsia="ko-KR"/>
              </w:rPr>
              <w:t>N/A</w:t>
            </w:r>
          </w:p>
        </w:tc>
      </w:tr>
      <w:tr w:rsidR="00C1253B" w14:paraId="26D9A4AE" w14:textId="77777777" w:rsidTr="00842524">
        <w:trPr>
          <w:trHeight w:val="187"/>
          <w:jc w:val="center"/>
        </w:trPr>
        <w:tc>
          <w:tcPr>
            <w:tcW w:w="2005" w:type="dxa"/>
            <w:tcBorders>
              <w:top w:val="nil"/>
              <w:left w:val="single" w:sz="4" w:space="0" w:color="auto"/>
              <w:bottom w:val="nil"/>
              <w:right w:val="single" w:sz="4" w:space="0" w:color="auto"/>
            </w:tcBorders>
          </w:tcPr>
          <w:p w14:paraId="5798C39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4D80B" w14:textId="77777777" w:rsidR="00C1253B" w:rsidRDefault="00C1253B" w:rsidP="00C1253B">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B30E374" w14:textId="77777777" w:rsidR="00C1253B" w:rsidRDefault="00C1253B" w:rsidP="00C1253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D92C196" w14:textId="77777777" w:rsidR="00C1253B" w:rsidRDefault="00C1253B" w:rsidP="00C1253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199FA4" w14:textId="77777777" w:rsidR="00C1253B" w:rsidRDefault="00C1253B" w:rsidP="00C1253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0E0BB4" w14:textId="77777777" w:rsidR="00C1253B" w:rsidRDefault="00C1253B" w:rsidP="00C1253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1E3C9EB"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C5F878"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7D9BAA1" w14:textId="77777777" w:rsidR="00C1253B" w:rsidRDefault="00C1253B" w:rsidP="00C1253B">
            <w:pPr>
              <w:pStyle w:val="TAC"/>
              <w:rPr>
                <w:lang w:eastAsia="ko-KR"/>
              </w:rPr>
            </w:pPr>
            <w:r>
              <w:rPr>
                <w:lang w:val="en-US" w:eastAsia="ko-KR"/>
              </w:rPr>
              <w:t>N/A</w:t>
            </w:r>
          </w:p>
        </w:tc>
      </w:tr>
      <w:tr w:rsidR="00C1253B" w14:paraId="6E219449" w14:textId="77777777" w:rsidTr="00842524">
        <w:trPr>
          <w:trHeight w:val="187"/>
          <w:jc w:val="center"/>
        </w:trPr>
        <w:tc>
          <w:tcPr>
            <w:tcW w:w="2005" w:type="dxa"/>
            <w:tcBorders>
              <w:top w:val="nil"/>
              <w:left w:val="single" w:sz="4" w:space="0" w:color="auto"/>
              <w:bottom w:val="nil"/>
              <w:right w:val="single" w:sz="4" w:space="0" w:color="auto"/>
            </w:tcBorders>
          </w:tcPr>
          <w:p w14:paraId="068F7A2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E2D4B" w14:textId="77777777" w:rsidR="00C1253B" w:rsidRDefault="00C1253B" w:rsidP="00C1253B">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72C6B24" w14:textId="2C3A1AA9" w:rsidR="00C1253B" w:rsidRDefault="00C1253B" w:rsidP="00C1253B">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171633" w14:textId="77777777" w:rsidR="00C1253B" w:rsidRDefault="00C1253B" w:rsidP="00C1253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BB7F5D" w14:textId="4C1D9F9C" w:rsidR="00C1253B" w:rsidRDefault="00C1253B" w:rsidP="00C1253B">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11EEA5" w14:textId="77777777" w:rsidR="00C1253B" w:rsidRDefault="00C1253B" w:rsidP="00C1253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4FD244F" w14:textId="77777777" w:rsidR="00C1253B" w:rsidRDefault="00C1253B" w:rsidP="00C1253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E66A18C"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505033" w14:textId="77777777" w:rsidR="00C1253B" w:rsidRDefault="00C1253B" w:rsidP="00C1253B">
            <w:pPr>
              <w:pStyle w:val="TAC"/>
              <w:rPr>
                <w:lang w:eastAsia="ko-KR"/>
              </w:rPr>
            </w:pPr>
            <w:r>
              <w:rPr>
                <w:lang w:val="en-US" w:eastAsia="ko-KR"/>
              </w:rPr>
              <w:t>IMD5</w:t>
            </w:r>
          </w:p>
        </w:tc>
      </w:tr>
      <w:tr w:rsidR="00C1253B" w14:paraId="1C8E29FD" w14:textId="77777777" w:rsidTr="00842524">
        <w:trPr>
          <w:trHeight w:val="187"/>
          <w:jc w:val="center"/>
        </w:trPr>
        <w:tc>
          <w:tcPr>
            <w:tcW w:w="2005" w:type="dxa"/>
            <w:tcBorders>
              <w:top w:val="nil"/>
              <w:left w:val="single" w:sz="4" w:space="0" w:color="auto"/>
              <w:bottom w:val="nil"/>
              <w:right w:val="single" w:sz="4" w:space="0" w:color="auto"/>
            </w:tcBorders>
          </w:tcPr>
          <w:p w14:paraId="1942939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25681E" w14:textId="77777777" w:rsidR="00C1253B" w:rsidRDefault="00C1253B" w:rsidP="00C1253B">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8181352" w14:textId="77777777" w:rsidR="00C1253B" w:rsidRDefault="00C1253B" w:rsidP="00C1253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EAA3B7B" w14:textId="77777777" w:rsidR="00C1253B" w:rsidRDefault="00C1253B" w:rsidP="00C1253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B8BFE9" w14:textId="77777777" w:rsidR="00C1253B" w:rsidRDefault="00C1253B" w:rsidP="00C1253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A752DF" w14:textId="77777777" w:rsidR="00C1253B" w:rsidRDefault="00C1253B" w:rsidP="00C1253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B22E6FD"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0457AB" w14:textId="77777777" w:rsidR="00C1253B" w:rsidRDefault="00C1253B" w:rsidP="00C1253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A41A34" w14:textId="77777777" w:rsidR="00C1253B" w:rsidRDefault="00C1253B" w:rsidP="00C1253B">
            <w:pPr>
              <w:pStyle w:val="TAC"/>
              <w:rPr>
                <w:lang w:eastAsia="ko-KR"/>
              </w:rPr>
            </w:pPr>
            <w:r>
              <w:rPr>
                <w:lang w:val="en-US" w:eastAsia="ko-KR"/>
              </w:rPr>
              <w:t>N/A</w:t>
            </w:r>
          </w:p>
        </w:tc>
      </w:tr>
      <w:tr w:rsidR="00C1253B" w14:paraId="74273944" w14:textId="77777777" w:rsidTr="00842524">
        <w:trPr>
          <w:trHeight w:val="187"/>
          <w:jc w:val="center"/>
        </w:trPr>
        <w:tc>
          <w:tcPr>
            <w:tcW w:w="2005" w:type="dxa"/>
            <w:tcBorders>
              <w:top w:val="nil"/>
              <w:left w:val="single" w:sz="4" w:space="0" w:color="auto"/>
              <w:bottom w:val="nil"/>
              <w:right w:val="single" w:sz="4" w:space="0" w:color="auto"/>
            </w:tcBorders>
          </w:tcPr>
          <w:p w14:paraId="14ED945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61C298" w14:textId="77777777" w:rsidR="00C1253B" w:rsidRDefault="00C1253B" w:rsidP="00C1253B">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673495D" w14:textId="2780F1D3" w:rsidR="00C1253B" w:rsidRDefault="00C1253B" w:rsidP="00C1253B">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D25045" w14:textId="77777777" w:rsidR="00C1253B" w:rsidRDefault="00C1253B" w:rsidP="00C1253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5E5EF4" w14:textId="18C9F070" w:rsidR="00C1253B" w:rsidRDefault="00C1253B" w:rsidP="00C1253B">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6D8218" w14:textId="77777777" w:rsidR="00C1253B" w:rsidRDefault="00C1253B" w:rsidP="00C1253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924A930" w14:textId="77777777" w:rsidR="00C1253B" w:rsidRDefault="00C1253B" w:rsidP="00C1253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E7B6171"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55FF12" w14:textId="77777777" w:rsidR="00C1253B" w:rsidRDefault="00C1253B" w:rsidP="00C1253B">
            <w:pPr>
              <w:pStyle w:val="TAC"/>
              <w:rPr>
                <w:lang w:eastAsia="ko-KR"/>
              </w:rPr>
            </w:pPr>
            <w:r>
              <w:t>IMD5</w:t>
            </w:r>
            <w:r>
              <w:rPr>
                <w:vertAlign w:val="superscript"/>
              </w:rPr>
              <w:t>5</w:t>
            </w:r>
          </w:p>
        </w:tc>
      </w:tr>
      <w:tr w:rsidR="00C1253B" w14:paraId="665FA69C" w14:textId="77777777" w:rsidTr="00842524">
        <w:trPr>
          <w:trHeight w:val="187"/>
          <w:jc w:val="center"/>
        </w:trPr>
        <w:tc>
          <w:tcPr>
            <w:tcW w:w="2005" w:type="dxa"/>
            <w:tcBorders>
              <w:top w:val="nil"/>
              <w:left w:val="single" w:sz="4" w:space="0" w:color="auto"/>
              <w:bottom w:val="nil"/>
              <w:right w:val="single" w:sz="4" w:space="0" w:color="auto"/>
            </w:tcBorders>
          </w:tcPr>
          <w:p w14:paraId="1FCCDCE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3D68D" w14:textId="77777777" w:rsidR="00C1253B" w:rsidRDefault="00C1253B" w:rsidP="00C1253B">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28A9505" w14:textId="77777777" w:rsidR="00C1253B" w:rsidRDefault="00C1253B" w:rsidP="00C1253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983CAB1" w14:textId="77777777" w:rsidR="00C1253B" w:rsidRDefault="00C1253B" w:rsidP="00C1253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03B51A" w14:textId="77777777" w:rsidR="00C1253B" w:rsidRDefault="00C1253B" w:rsidP="00C1253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478742" w14:textId="77777777" w:rsidR="00C1253B" w:rsidRDefault="00C1253B" w:rsidP="00C1253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81C962B"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9A306"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BAFE7E2" w14:textId="77777777" w:rsidR="00C1253B" w:rsidRDefault="00C1253B" w:rsidP="00C1253B">
            <w:pPr>
              <w:pStyle w:val="TAC"/>
              <w:rPr>
                <w:lang w:eastAsia="ko-KR"/>
              </w:rPr>
            </w:pPr>
            <w:r>
              <w:rPr>
                <w:lang w:val="en-US" w:eastAsia="ko-KR"/>
              </w:rPr>
              <w:t>N/A</w:t>
            </w:r>
          </w:p>
        </w:tc>
      </w:tr>
      <w:tr w:rsidR="00C1253B" w14:paraId="3E9345D5" w14:textId="77777777" w:rsidTr="00842524">
        <w:trPr>
          <w:trHeight w:val="187"/>
          <w:jc w:val="center"/>
        </w:trPr>
        <w:tc>
          <w:tcPr>
            <w:tcW w:w="2005" w:type="dxa"/>
            <w:tcBorders>
              <w:top w:val="nil"/>
              <w:left w:val="single" w:sz="4" w:space="0" w:color="auto"/>
              <w:bottom w:val="nil"/>
              <w:right w:val="single" w:sz="4" w:space="0" w:color="auto"/>
            </w:tcBorders>
          </w:tcPr>
          <w:p w14:paraId="7E87A2E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80ADBD" w14:textId="77777777" w:rsidR="00C1253B" w:rsidRDefault="00C1253B" w:rsidP="00C1253B">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7960C64" w14:textId="1619C8CA" w:rsidR="00C1253B" w:rsidRDefault="00C1253B" w:rsidP="00C1253B">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2664546" w14:textId="77777777" w:rsidR="00C1253B" w:rsidRDefault="00C1253B" w:rsidP="00C1253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7C6C52" w14:textId="7638A786" w:rsidR="00C1253B" w:rsidRDefault="00C1253B" w:rsidP="00C1253B">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5429C2" w14:textId="77777777" w:rsidR="00C1253B" w:rsidRDefault="00C1253B" w:rsidP="00C1253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FD2B225" w14:textId="77777777" w:rsidR="00C1253B" w:rsidRDefault="00C1253B" w:rsidP="00C1253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10917E6" w14:textId="77777777" w:rsidR="00C1253B" w:rsidRDefault="00C1253B" w:rsidP="00C1253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4E69FF5" w14:textId="77777777" w:rsidR="00C1253B" w:rsidRDefault="00C1253B" w:rsidP="00C1253B">
            <w:pPr>
              <w:pStyle w:val="TAC"/>
              <w:rPr>
                <w:lang w:eastAsia="ko-KR"/>
              </w:rPr>
            </w:pPr>
            <w:r>
              <w:t>IMD3</w:t>
            </w:r>
            <w:r>
              <w:rPr>
                <w:vertAlign w:val="superscript"/>
              </w:rPr>
              <w:t>5</w:t>
            </w:r>
          </w:p>
        </w:tc>
      </w:tr>
      <w:tr w:rsidR="00C1253B" w14:paraId="30DFB558" w14:textId="77777777" w:rsidTr="00842524">
        <w:trPr>
          <w:trHeight w:val="187"/>
          <w:jc w:val="center"/>
        </w:trPr>
        <w:tc>
          <w:tcPr>
            <w:tcW w:w="2005" w:type="dxa"/>
            <w:tcBorders>
              <w:top w:val="nil"/>
              <w:left w:val="single" w:sz="4" w:space="0" w:color="auto"/>
              <w:bottom w:val="nil"/>
              <w:right w:val="single" w:sz="4" w:space="0" w:color="auto"/>
            </w:tcBorders>
          </w:tcPr>
          <w:p w14:paraId="32EACF5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207FE9" w14:textId="77777777" w:rsidR="00C1253B" w:rsidRDefault="00C1253B" w:rsidP="00C1253B">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AD808E6" w14:textId="77777777" w:rsidR="00C1253B" w:rsidRDefault="00C1253B" w:rsidP="00C1253B">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CDA581D" w14:textId="77777777" w:rsidR="00C1253B" w:rsidRDefault="00C1253B" w:rsidP="00C1253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33469" w14:textId="77777777" w:rsidR="00C1253B" w:rsidRDefault="00C1253B" w:rsidP="00C1253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AEA538" w14:textId="77777777" w:rsidR="00C1253B" w:rsidRDefault="00C1253B" w:rsidP="00C1253B">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14051F9A"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9A0AA6"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7974284" w14:textId="77777777" w:rsidR="00C1253B" w:rsidRDefault="00C1253B" w:rsidP="00C1253B">
            <w:pPr>
              <w:pStyle w:val="TAC"/>
              <w:rPr>
                <w:lang w:eastAsia="ko-KR"/>
              </w:rPr>
            </w:pPr>
            <w:r>
              <w:rPr>
                <w:lang w:val="en-US" w:eastAsia="ko-KR"/>
              </w:rPr>
              <w:t>N/A</w:t>
            </w:r>
          </w:p>
        </w:tc>
      </w:tr>
      <w:tr w:rsidR="00C1253B" w14:paraId="7E297130" w14:textId="77777777" w:rsidTr="00842524">
        <w:trPr>
          <w:trHeight w:val="187"/>
          <w:jc w:val="center"/>
        </w:trPr>
        <w:tc>
          <w:tcPr>
            <w:tcW w:w="2005" w:type="dxa"/>
            <w:tcBorders>
              <w:top w:val="nil"/>
              <w:left w:val="single" w:sz="4" w:space="0" w:color="auto"/>
              <w:bottom w:val="nil"/>
              <w:right w:val="single" w:sz="4" w:space="0" w:color="auto"/>
            </w:tcBorders>
          </w:tcPr>
          <w:p w14:paraId="113CC05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AACAFA" w14:textId="77777777" w:rsidR="00C1253B" w:rsidRDefault="00C1253B" w:rsidP="00C1253B">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D39B3B5" w14:textId="77777777" w:rsidR="00C1253B" w:rsidRDefault="00C1253B" w:rsidP="00C1253B">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9B00D42" w14:textId="77777777" w:rsidR="00C1253B" w:rsidRDefault="00C1253B" w:rsidP="00C1253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F96309" w14:textId="77777777" w:rsidR="00C1253B" w:rsidRDefault="00C1253B" w:rsidP="00C1253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75923BD" w14:textId="77777777" w:rsidR="00C1253B" w:rsidRDefault="00C1253B" w:rsidP="00C1253B">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1BCF0D6" w14:textId="77777777" w:rsidR="00C1253B" w:rsidRDefault="00C1253B" w:rsidP="00C1253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702028"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8E4CE9" w14:textId="77777777" w:rsidR="00C1253B" w:rsidRDefault="00C1253B" w:rsidP="00C1253B">
            <w:pPr>
              <w:pStyle w:val="TAC"/>
              <w:rPr>
                <w:lang w:eastAsia="ko-KR"/>
              </w:rPr>
            </w:pPr>
            <w:r>
              <w:rPr>
                <w:lang w:val="en-US" w:eastAsia="ko-KR"/>
              </w:rPr>
              <w:t>N/A</w:t>
            </w:r>
          </w:p>
        </w:tc>
      </w:tr>
      <w:tr w:rsidR="00C1253B" w14:paraId="0DE90004" w14:textId="77777777" w:rsidTr="00842524">
        <w:trPr>
          <w:trHeight w:val="187"/>
          <w:jc w:val="center"/>
        </w:trPr>
        <w:tc>
          <w:tcPr>
            <w:tcW w:w="2005" w:type="dxa"/>
            <w:tcBorders>
              <w:top w:val="nil"/>
              <w:left w:val="single" w:sz="4" w:space="0" w:color="auto"/>
              <w:bottom w:val="nil"/>
              <w:right w:val="single" w:sz="4" w:space="0" w:color="auto"/>
            </w:tcBorders>
          </w:tcPr>
          <w:p w14:paraId="16E849E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6717ED" w14:textId="77777777" w:rsidR="00C1253B" w:rsidRDefault="00C1253B" w:rsidP="00C1253B">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60DBB1C" w14:textId="767FBE15" w:rsidR="00C1253B" w:rsidRDefault="00C1253B" w:rsidP="00C1253B">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7CFFD1B" w14:textId="77777777" w:rsidR="00C1253B" w:rsidRDefault="00C1253B" w:rsidP="00C1253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2DF024" w14:textId="1DAC15F4" w:rsidR="00C1253B" w:rsidRDefault="00C1253B" w:rsidP="00C1253B">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A626E2B" w14:textId="77777777" w:rsidR="00C1253B" w:rsidRDefault="00C1253B" w:rsidP="00C1253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D294056" w14:textId="77777777" w:rsidR="00C1253B" w:rsidRDefault="00C1253B" w:rsidP="00C1253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295FF7A" w14:textId="77777777" w:rsidR="00C1253B" w:rsidRDefault="00C1253B" w:rsidP="00C1253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F76DC29" w14:textId="77777777" w:rsidR="00C1253B" w:rsidRDefault="00C1253B" w:rsidP="00C1253B">
            <w:pPr>
              <w:pStyle w:val="TAC"/>
              <w:rPr>
                <w:lang w:eastAsia="ko-KR"/>
              </w:rPr>
            </w:pPr>
            <w:r>
              <w:t>IMD4</w:t>
            </w:r>
          </w:p>
        </w:tc>
      </w:tr>
      <w:tr w:rsidR="00C1253B" w14:paraId="0C6E902B" w14:textId="77777777" w:rsidTr="00842524">
        <w:trPr>
          <w:trHeight w:val="187"/>
          <w:jc w:val="center"/>
        </w:trPr>
        <w:tc>
          <w:tcPr>
            <w:tcW w:w="2005" w:type="dxa"/>
            <w:tcBorders>
              <w:top w:val="nil"/>
              <w:left w:val="single" w:sz="4" w:space="0" w:color="auto"/>
              <w:bottom w:val="nil"/>
              <w:right w:val="single" w:sz="4" w:space="0" w:color="auto"/>
            </w:tcBorders>
          </w:tcPr>
          <w:p w14:paraId="3EB25B51"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65FF4D" w14:textId="77777777" w:rsidR="00C1253B" w:rsidRDefault="00C1253B" w:rsidP="00C1253B">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30014BF" w14:textId="77777777" w:rsidR="00C1253B" w:rsidRDefault="00C1253B" w:rsidP="00C1253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528D32E" w14:textId="77777777" w:rsidR="00C1253B" w:rsidRDefault="00C1253B" w:rsidP="00C1253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3A65D9" w14:textId="77777777" w:rsidR="00C1253B" w:rsidRDefault="00C1253B" w:rsidP="00C1253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622360" w14:textId="77777777" w:rsidR="00C1253B" w:rsidRDefault="00C1253B" w:rsidP="00C1253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8F40925" w14:textId="77777777" w:rsidR="00C1253B" w:rsidRDefault="00C1253B" w:rsidP="00C1253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0FA02A"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804F4A" w14:textId="77777777" w:rsidR="00C1253B" w:rsidRDefault="00C1253B" w:rsidP="00C1253B">
            <w:pPr>
              <w:pStyle w:val="TAC"/>
              <w:rPr>
                <w:lang w:eastAsia="ko-KR"/>
              </w:rPr>
            </w:pPr>
            <w:r>
              <w:rPr>
                <w:lang w:eastAsia="ko-KR"/>
              </w:rPr>
              <w:t>N/A</w:t>
            </w:r>
          </w:p>
        </w:tc>
      </w:tr>
      <w:tr w:rsidR="00C1253B" w14:paraId="78F10DD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89D83A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CFB8AB" w14:textId="77777777" w:rsidR="00C1253B" w:rsidRDefault="00C1253B" w:rsidP="00C1253B">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4EC314B" w14:textId="77777777" w:rsidR="00C1253B" w:rsidRDefault="00C1253B" w:rsidP="00C1253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42BD46D" w14:textId="77777777" w:rsidR="00C1253B" w:rsidRDefault="00C1253B" w:rsidP="00C1253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812CB2" w14:textId="77777777" w:rsidR="00C1253B" w:rsidRDefault="00C1253B" w:rsidP="00C1253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9C6D00" w14:textId="77777777" w:rsidR="00C1253B" w:rsidRDefault="00C1253B" w:rsidP="00C1253B">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A0E65A6" w14:textId="77777777" w:rsidR="00C1253B" w:rsidRDefault="00C1253B" w:rsidP="00C1253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5E8A8B" w14:textId="77777777" w:rsidR="00C1253B" w:rsidRDefault="00C1253B" w:rsidP="00C1253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6F5A613" w14:textId="77777777" w:rsidR="00C1253B" w:rsidRDefault="00C1253B" w:rsidP="00C1253B">
            <w:pPr>
              <w:pStyle w:val="TAC"/>
              <w:rPr>
                <w:lang w:eastAsia="ko-KR"/>
              </w:rPr>
            </w:pPr>
            <w:r>
              <w:rPr>
                <w:lang w:eastAsia="ko-KR"/>
              </w:rPr>
              <w:t>N/A</w:t>
            </w:r>
          </w:p>
        </w:tc>
      </w:tr>
      <w:tr w:rsidR="00C1253B" w14:paraId="6277B0A3"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AD5410" w14:textId="77777777" w:rsidR="00C1253B" w:rsidRDefault="00C1253B" w:rsidP="00C1253B">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5E7ECAFE" w14:textId="77777777" w:rsidR="00C1253B" w:rsidRDefault="00C1253B" w:rsidP="00C1253B">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13E62AB" w14:textId="77777777" w:rsidR="00C1253B" w:rsidRDefault="00C1253B" w:rsidP="00C1253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15BFF48" w14:textId="77777777" w:rsidR="00C1253B" w:rsidRDefault="00C1253B" w:rsidP="00C1253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5D39BC" w14:textId="77777777" w:rsidR="00C1253B" w:rsidRDefault="00C1253B" w:rsidP="00C1253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7CAD33" w14:textId="77777777" w:rsidR="00C1253B" w:rsidRDefault="00C1253B" w:rsidP="00C1253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A0D5772" w14:textId="77777777" w:rsidR="00C1253B" w:rsidRDefault="00C1253B" w:rsidP="00C1253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E062B1" w14:textId="77777777" w:rsidR="00C1253B" w:rsidRDefault="00C1253B" w:rsidP="00C1253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36F593" w14:textId="77777777" w:rsidR="00C1253B" w:rsidRDefault="00C1253B" w:rsidP="00C1253B">
            <w:pPr>
              <w:pStyle w:val="TAC"/>
              <w:rPr>
                <w:rFonts w:cs="Arial"/>
                <w:szCs w:val="18"/>
                <w:lang w:eastAsia="ko-KR"/>
              </w:rPr>
            </w:pPr>
            <w:r>
              <w:rPr>
                <w:lang w:val="en-US" w:eastAsia="ko-KR"/>
              </w:rPr>
              <w:t>N/A</w:t>
            </w:r>
          </w:p>
        </w:tc>
      </w:tr>
      <w:tr w:rsidR="00C1253B" w14:paraId="2049F43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4C04BD0"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02921F0" w14:textId="77777777" w:rsidR="00C1253B" w:rsidRDefault="00C1253B" w:rsidP="00C1253B">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507B094" w14:textId="77777777" w:rsidR="00C1253B" w:rsidRDefault="00C1253B" w:rsidP="00C1253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30E070A" w14:textId="77777777" w:rsidR="00C1253B" w:rsidRDefault="00C1253B" w:rsidP="00C1253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30FAB9" w14:textId="77777777" w:rsidR="00C1253B" w:rsidRDefault="00C1253B" w:rsidP="00C1253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E0F8138" w14:textId="77777777" w:rsidR="00C1253B" w:rsidRDefault="00C1253B" w:rsidP="00C1253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3DD1E68" w14:textId="77777777" w:rsidR="00C1253B" w:rsidRDefault="00C1253B" w:rsidP="00C1253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E44630"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4656113" w14:textId="77777777" w:rsidR="00C1253B" w:rsidRDefault="00C1253B" w:rsidP="00C1253B">
            <w:pPr>
              <w:pStyle w:val="TAC"/>
              <w:rPr>
                <w:rFonts w:cs="Arial"/>
                <w:szCs w:val="18"/>
                <w:lang w:eastAsia="ko-KR"/>
              </w:rPr>
            </w:pPr>
            <w:r>
              <w:rPr>
                <w:lang w:val="en-US" w:eastAsia="ko-KR"/>
              </w:rPr>
              <w:t>N/A</w:t>
            </w:r>
          </w:p>
        </w:tc>
      </w:tr>
      <w:tr w:rsidR="00C1253B" w14:paraId="1DE3F3CA"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02B95EF"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323E07F" w14:textId="77777777" w:rsidR="00C1253B" w:rsidRDefault="00C1253B" w:rsidP="00C1253B">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68267B" w14:textId="6DD301E3" w:rsidR="00C1253B" w:rsidRDefault="00C1253B" w:rsidP="00C1253B">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098F4F4" w14:textId="77777777" w:rsidR="00C1253B" w:rsidRDefault="00C1253B" w:rsidP="00C1253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A1E4B" w14:textId="52FC4FE9" w:rsidR="00C1253B" w:rsidRDefault="00C1253B" w:rsidP="00C1253B">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68F226" w14:textId="77777777" w:rsidR="00C1253B" w:rsidRDefault="00C1253B" w:rsidP="00C1253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391E598C" w14:textId="77777777" w:rsidR="00C1253B" w:rsidRDefault="00C1253B" w:rsidP="00C1253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C5E1D1C"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8F9F6E" w14:textId="77777777" w:rsidR="00C1253B" w:rsidRDefault="00C1253B" w:rsidP="00C1253B">
            <w:pPr>
              <w:pStyle w:val="TAC"/>
              <w:rPr>
                <w:rFonts w:cs="Arial"/>
                <w:szCs w:val="18"/>
                <w:lang w:eastAsia="ko-KR"/>
              </w:rPr>
            </w:pPr>
            <w:r>
              <w:rPr>
                <w:lang w:val="en-US" w:eastAsia="zh-CN"/>
              </w:rPr>
              <w:t>IMD3</w:t>
            </w:r>
          </w:p>
        </w:tc>
      </w:tr>
      <w:tr w:rsidR="00C1253B" w14:paraId="425E4CE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D0C4208"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A4E08D7" w14:textId="77777777" w:rsidR="00C1253B" w:rsidRDefault="00C1253B" w:rsidP="00C1253B">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EB61B70" w14:textId="77777777" w:rsidR="00C1253B" w:rsidRDefault="00C1253B" w:rsidP="00C1253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B4770C7" w14:textId="77777777" w:rsidR="00C1253B" w:rsidRDefault="00C1253B" w:rsidP="00C1253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BE5B02" w14:textId="77777777" w:rsidR="00C1253B" w:rsidRDefault="00C1253B" w:rsidP="00C1253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637F7" w14:textId="77777777" w:rsidR="00C1253B" w:rsidRDefault="00C1253B" w:rsidP="00C1253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48DC936" w14:textId="77777777" w:rsidR="00C1253B" w:rsidRDefault="00C1253B" w:rsidP="00C1253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6CE53A" w14:textId="77777777" w:rsidR="00C1253B" w:rsidRDefault="00C1253B" w:rsidP="00C1253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2A295EB" w14:textId="77777777" w:rsidR="00C1253B" w:rsidRDefault="00C1253B" w:rsidP="00C1253B">
            <w:pPr>
              <w:pStyle w:val="TAC"/>
              <w:rPr>
                <w:rFonts w:cs="Arial"/>
                <w:szCs w:val="18"/>
                <w:lang w:eastAsia="ko-KR"/>
              </w:rPr>
            </w:pPr>
            <w:r>
              <w:rPr>
                <w:lang w:val="en-US" w:eastAsia="ko-KR"/>
              </w:rPr>
              <w:t>N/A</w:t>
            </w:r>
          </w:p>
        </w:tc>
      </w:tr>
      <w:tr w:rsidR="00C1253B" w14:paraId="2139360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6B86540"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B111859" w14:textId="77777777" w:rsidR="00C1253B" w:rsidRDefault="00C1253B" w:rsidP="00C1253B">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DFEED7" w14:textId="77777777" w:rsidR="00C1253B" w:rsidRDefault="00C1253B" w:rsidP="00C1253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EDA8625" w14:textId="77777777" w:rsidR="00C1253B" w:rsidRDefault="00C1253B" w:rsidP="00C1253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5923B2" w14:textId="77777777" w:rsidR="00C1253B" w:rsidRDefault="00C1253B" w:rsidP="00C1253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BB0681" w14:textId="77777777" w:rsidR="00C1253B" w:rsidRDefault="00C1253B" w:rsidP="00C1253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FF56E75" w14:textId="77777777" w:rsidR="00C1253B" w:rsidRDefault="00C1253B" w:rsidP="00C1253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9B86CD"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A8F2989" w14:textId="77777777" w:rsidR="00C1253B" w:rsidRDefault="00C1253B" w:rsidP="00C1253B">
            <w:pPr>
              <w:pStyle w:val="TAC"/>
              <w:rPr>
                <w:rFonts w:cs="Arial"/>
                <w:szCs w:val="18"/>
                <w:lang w:eastAsia="ko-KR"/>
              </w:rPr>
            </w:pPr>
            <w:r>
              <w:rPr>
                <w:lang w:val="en-US" w:eastAsia="ko-KR"/>
              </w:rPr>
              <w:t>N/A</w:t>
            </w:r>
          </w:p>
        </w:tc>
      </w:tr>
      <w:tr w:rsidR="00C1253B" w14:paraId="74737E7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ADB5CED"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C88BF86" w14:textId="77777777" w:rsidR="00C1253B" w:rsidRDefault="00C1253B" w:rsidP="00C1253B">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5283FD5" w14:textId="34926D98" w:rsidR="00C1253B" w:rsidRDefault="00C1253B" w:rsidP="00C1253B">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25CB82" w14:textId="77777777" w:rsidR="00C1253B" w:rsidRDefault="00C1253B" w:rsidP="00C1253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FD211A" w14:textId="708332C9" w:rsidR="00C1253B" w:rsidRDefault="00C1253B" w:rsidP="00C1253B">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1EBCB59" w14:textId="77777777" w:rsidR="00C1253B" w:rsidRDefault="00C1253B" w:rsidP="00C1253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DE4D433" w14:textId="77777777" w:rsidR="00C1253B" w:rsidRDefault="00C1253B" w:rsidP="00C1253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EAD6B38"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DF6E9C9" w14:textId="77777777" w:rsidR="00C1253B" w:rsidRDefault="00C1253B" w:rsidP="00C1253B">
            <w:pPr>
              <w:pStyle w:val="TAC"/>
              <w:rPr>
                <w:rFonts w:cs="Arial"/>
                <w:szCs w:val="18"/>
                <w:lang w:eastAsia="ko-KR"/>
              </w:rPr>
            </w:pPr>
            <w:r>
              <w:rPr>
                <w:lang w:val="en-US" w:eastAsia="ko-KR"/>
              </w:rPr>
              <w:t>IMD5</w:t>
            </w:r>
          </w:p>
        </w:tc>
      </w:tr>
      <w:tr w:rsidR="00C1253B" w14:paraId="153F593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DC768C9"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60B9A7F" w14:textId="77777777" w:rsidR="00C1253B" w:rsidRDefault="00C1253B" w:rsidP="00C1253B">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632CBCE" w14:textId="74404FAA" w:rsidR="00C1253B" w:rsidRDefault="00C1253B" w:rsidP="00C1253B">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C19D97" w14:textId="77777777" w:rsidR="00C1253B" w:rsidRDefault="00C1253B" w:rsidP="00C1253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FC77828" w14:textId="623D1654" w:rsidR="00C1253B" w:rsidRDefault="00C1253B" w:rsidP="00C1253B">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596940" w14:textId="77777777" w:rsidR="00C1253B" w:rsidRDefault="00C1253B" w:rsidP="00C1253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B27AA79" w14:textId="77777777" w:rsidR="00C1253B" w:rsidRDefault="00C1253B" w:rsidP="00C1253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5BC39ED9" w14:textId="77777777" w:rsidR="00C1253B" w:rsidRDefault="00C1253B" w:rsidP="00C1253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AB1E231" w14:textId="77777777" w:rsidR="00C1253B" w:rsidRDefault="00C1253B" w:rsidP="00C1253B">
            <w:pPr>
              <w:pStyle w:val="TAC"/>
              <w:rPr>
                <w:rFonts w:cs="Arial"/>
                <w:szCs w:val="18"/>
                <w:lang w:eastAsia="ko-KR"/>
              </w:rPr>
            </w:pPr>
            <w:r>
              <w:t>IMD3</w:t>
            </w:r>
          </w:p>
        </w:tc>
      </w:tr>
      <w:tr w:rsidR="00C1253B" w14:paraId="0513EB3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A4DECD8"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A83E2D9" w14:textId="77777777" w:rsidR="00C1253B" w:rsidRDefault="00C1253B" w:rsidP="00C1253B">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0A28A82" w14:textId="77777777" w:rsidR="00C1253B" w:rsidRDefault="00C1253B" w:rsidP="00C1253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46A85160" w14:textId="77777777" w:rsidR="00C1253B" w:rsidRDefault="00C1253B" w:rsidP="00C1253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46B9E6" w14:textId="77777777" w:rsidR="00C1253B" w:rsidRDefault="00C1253B" w:rsidP="00C1253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568738" w14:textId="77777777" w:rsidR="00C1253B" w:rsidRDefault="00C1253B" w:rsidP="00C1253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88E40F1" w14:textId="77777777" w:rsidR="00C1253B" w:rsidRDefault="00C1253B" w:rsidP="00C1253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5E2FFA"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C6335CD" w14:textId="77777777" w:rsidR="00C1253B" w:rsidRDefault="00C1253B" w:rsidP="00C1253B">
            <w:pPr>
              <w:pStyle w:val="TAC"/>
              <w:rPr>
                <w:rFonts w:cs="Arial"/>
                <w:szCs w:val="18"/>
                <w:lang w:eastAsia="ko-KR"/>
              </w:rPr>
            </w:pPr>
            <w:r>
              <w:rPr>
                <w:lang w:val="en-US" w:eastAsia="ko-KR"/>
              </w:rPr>
              <w:t>N/A</w:t>
            </w:r>
          </w:p>
        </w:tc>
      </w:tr>
      <w:tr w:rsidR="00C1253B" w14:paraId="0B8D68A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8336CA1"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7DB398D" w14:textId="77777777" w:rsidR="00C1253B" w:rsidRDefault="00C1253B" w:rsidP="00C1253B">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03BA0A0" w14:textId="77777777" w:rsidR="00C1253B" w:rsidRDefault="00C1253B" w:rsidP="00C1253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A8E0221" w14:textId="77777777" w:rsidR="00C1253B" w:rsidRDefault="00C1253B" w:rsidP="00C1253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F463F5" w14:textId="77777777" w:rsidR="00C1253B" w:rsidRDefault="00C1253B" w:rsidP="00C1253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EABA225" w14:textId="77777777" w:rsidR="00C1253B" w:rsidRDefault="00C1253B" w:rsidP="00C1253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9782DBF" w14:textId="77777777" w:rsidR="00C1253B" w:rsidRDefault="00C1253B" w:rsidP="00C1253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7FDD16"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E5199FE" w14:textId="77777777" w:rsidR="00C1253B" w:rsidRDefault="00C1253B" w:rsidP="00C1253B">
            <w:pPr>
              <w:pStyle w:val="TAC"/>
              <w:rPr>
                <w:rFonts w:cs="Arial"/>
                <w:szCs w:val="18"/>
                <w:lang w:eastAsia="ko-KR"/>
              </w:rPr>
            </w:pPr>
            <w:r>
              <w:rPr>
                <w:lang w:val="en-US" w:eastAsia="ko-KR"/>
              </w:rPr>
              <w:t>N/A</w:t>
            </w:r>
          </w:p>
        </w:tc>
      </w:tr>
      <w:tr w:rsidR="00C1253B" w14:paraId="2D60A6E4"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AF3F401"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BE4AC73" w14:textId="77777777" w:rsidR="00C1253B" w:rsidRDefault="00C1253B" w:rsidP="00C1253B">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EB86256" w14:textId="5C8E922B" w:rsidR="00C1253B" w:rsidRDefault="00C1253B" w:rsidP="00C1253B">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2A15DAC" w14:textId="77777777" w:rsidR="00C1253B" w:rsidRDefault="00C1253B" w:rsidP="00C1253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9386EB" w14:textId="648A6CE9" w:rsidR="00C1253B" w:rsidRDefault="00C1253B" w:rsidP="00C1253B">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ABD3BE" w14:textId="77777777" w:rsidR="00C1253B" w:rsidRDefault="00C1253B" w:rsidP="00C1253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3E6E8DB" w14:textId="77777777" w:rsidR="00C1253B" w:rsidRDefault="00C1253B" w:rsidP="00C1253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C7FE251" w14:textId="77777777" w:rsidR="00C1253B" w:rsidRDefault="00C1253B" w:rsidP="00C1253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119FF37" w14:textId="77777777" w:rsidR="00C1253B" w:rsidRDefault="00C1253B" w:rsidP="00C1253B">
            <w:pPr>
              <w:pStyle w:val="TAC"/>
              <w:rPr>
                <w:rFonts w:cs="Arial"/>
                <w:szCs w:val="18"/>
                <w:lang w:eastAsia="ko-KR"/>
              </w:rPr>
            </w:pPr>
            <w:r>
              <w:t>IMD4</w:t>
            </w:r>
          </w:p>
        </w:tc>
      </w:tr>
      <w:tr w:rsidR="00C1253B" w14:paraId="6510321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FEF3E5C"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8383ED7" w14:textId="77777777" w:rsidR="00C1253B" w:rsidRDefault="00C1253B" w:rsidP="00C1253B">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0CF9BD8" w14:textId="77777777" w:rsidR="00C1253B" w:rsidRDefault="00C1253B" w:rsidP="00C1253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79A69DD" w14:textId="77777777" w:rsidR="00C1253B" w:rsidRDefault="00C1253B" w:rsidP="00C1253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DC0632" w14:textId="77777777" w:rsidR="00C1253B" w:rsidRDefault="00C1253B" w:rsidP="00C1253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E68DDF" w14:textId="77777777" w:rsidR="00C1253B" w:rsidRDefault="00C1253B" w:rsidP="00C1253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FDD7874" w14:textId="77777777" w:rsidR="00C1253B" w:rsidRDefault="00C1253B" w:rsidP="00C1253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62EF2D"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47E870F" w14:textId="77777777" w:rsidR="00C1253B" w:rsidRDefault="00C1253B" w:rsidP="00C1253B">
            <w:pPr>
              <w:pStyle w:val="TAC"/>
              <w:rPr>
                <w:rFonts w:cs="Arial"/>
                <w:szCs w:val="18"/>
                <w:lang w:eastAsia="ko-KR"/>
              </w:rPr>
            </w:pPr>
            <w:r>
              <w:rPr>
                <w:lang w:eastAsia="ko-KR"/>
              </w:rPr>
              <w:t>N/A</w:t>
            </w:r>
          </w:p>
        </w:tc>
      </w:tr>
      <w:tr w:rsidR="00C1253B" w14:paraId="2456FC76"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95DE4C2" w14:textId="77777777" w:rsidR="00C1253B" w:rsidRDefault="00C1253B" w:rsidP="00C1253B">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21DC8DB" w14:textId="77777777" w:rsidR="00C1253B" w:rsidRDefault="00C1253B" w:rsidP="00C1253B">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BAF665B" w14:textId="77777777" w:rsidR="00C1253B" w:rsidRDefault="00C1253B" w:rsidP="00C1253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2F68103" w14:textId="77777777" w:rsidR="00C1253B" w:rsidRDefault="00C1253B" w:rsidP="00C1253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BFFC4C" w14:textId="77777777" w:rsidR="00C1253B" w:rsidRDefault="00C1253B" w:rsidP="00C1253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3ECFE4" w14:textId="77777777" w:rsidR="00C1253B" w:rsidRDefault="00C1253B" w:rsidP="00C1253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11BA5E55" w14:textId="77777777" w:rsidR="00C1253B" w:rsidRDefault="00C1253B" w:rsidP="00C1253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C1AA23" w14:textId="77777777" w:rsidR="00C1253B" w:rsidRDefault="00C1253B" w:rsidP="00C1253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A8D096" w14:textId="77777777" w:rsidR="00C1253B" w:rsidRDefault="00C1253B" w:rsidP="00C1253B">
            <w:pPr>
              <w:pStyle w:val="TAC"/>
              <w:rPr>
                <w:rFonts w:cs="Arial"/>
                <w:szCs w:val="18"/>
                <w:lang w:eastAsia="ko-KR"/>
              </w:rPr>
            </w:pPr>
            <w:r>
              <w:rPr>
                <w:lang w:eastAsia="ko-KR"/>
              </w:rPr>
              <w:t>N/A</w:t>
            </w:r>
          </w:p>
        </w:tc>
      </w:tr>
      <w:tr w:rsidR="00C1253B" w14:paraId="3F9E6876"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381FF8E9" w14:textId="77777777" w:rsidR="00C1253B" w:rsidRDefault="00C1253B" w:rsidP="00C1253B">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9CC568" w14:textId="77777777" w:rsidR="00C1253B" w:rsidRDefault="00C1253B" w:rsidP="00C1253B">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424DFA8D" w14:textId="77777777" w:rsidR="00C1253B" w:rsidRDefault="00C1253B" w:rsidP="00C1253B">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491CFE9" w14:textId="77777777" w:rsidR="00C1253B" w:rsidRDefault="00C1253B" w:rsidP="00C1253B">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E1EB92" w14:textId="77777777" w:rsidR="00C1253B" w:rsidRDefault="00C1253B" w:rsidP="00C1253B">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171647" w14:textId="77777777" w:rsidR="00C1253B" w:rsidRDefault="00C1253B" w:rsidP="00C1253B">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6BEA49E" w14:textId="77777777" w:rsidR="00C1253B" w:rsidRDefault="00C1253B" w:rsidP="00C1253B">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E20EE" w14:textId="77777777" w:rsidR="00C1253B" w:rsidRDefault="00C1253B" w:rsidP="00C1253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B023B01" w14:textId="77777777" w:rsidR="00C1253B" w:rsidRDefault="00C1253B" w:rsidP="00C1253B">
            <w:pPr>
              <w:spacing w:after="0"/>
              <w:jc w:val="center"/>
              <w:rPr>
                <w:color w:val="000000"/>
                <w:lang w:val="en-US" w:eastAsia="zh-CN"/>
              </w:rPr>
            </w:pPr>
            <w:r>
              <w:rPr>
                <w:rFonts w:ascii="Arial" w:hAnsi="Arial" w:cs="Arial"/>
                <w:sz w:val="18"/>
                <w:szCs w:val="18"/>
                <w:lang w:eastAsia="ko-KR"/>
              </w:rPr>
              <w:t>N/A</w:t>
            </w:r>
          </w:p>
        </w:tc>
      </w:tr>
      <w:tr w:rsidR="00C1253B" w14:paraId="3C75C920" w14:textId="77777777" w:rsidTr="00842524">
        <w:trPr>
          <w:trHeight w:val="187"/>
          <w:jc w:val="center"/>
        </w:trPr>
        <w:tc>
          <w:tcPr>
            <w:tcW w:w="2005" w:type="dxa"/>
            <w:tcBorders>
              <w:top w:val="nil"/>
              <w:left w:val="single" w:sz="4" w:space="0" w:color="auto"/>
              <w:bottom w:val="nil"/>
              <w:right w:val="single" w:sz="4" w:space="0" w:color="auto"/>
            </w:tcBorders>
          </w:tcPr>
          <w:p w14:paraId="3B1A3B34"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5E068A" w14:textId="77777777" w:rsidR="00C1253B" w:rsidRDefault="00C1253B" w:rsidP="00C1253B">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DD55E" w14:textId="77777777" w:rsidR="00C1253B" w:rsidRDefault="00C1253B" w:rsidP="00C1253B">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5F4D17" w14:textId="77777777" w:rsidR="00C1253B" w:rsidRDefault="00C1253B" w:rsidP="00C1253B">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D524E" w14:textId="77777777" w:rsidR="00C1253B" w:rsidRDefault="00C1253B" w:rsidP="00C1253B">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B6A34" w14:textId="77777777" w:rsidR="00C1253B" w:rsidRDefault="00C1253B" w:rsidP="00C1253B">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7562E14" w14:textId="77777777" w:rsidR="00C1253B" w:rsidRDefault="00C1253B" w:rsidP="00C1253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3258EF" w14:textId="77777777" w:rsidR="00C1253B" w:rsidRDefault="00C1253B" w:rsidP="00C1253B">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68A8DFB" w14:textId="77777777" w:rsidR="00C1253B" w:rsidRDefault="00C1253B" w:rsidP="00C1253B">
            <w:pPr>
              <w:spacing w:after="0"/>
              <w:jc w:val="center"/>
              <w:rPr>
                <w:color w:val="000000"/>
                <w:lang w:val="en-US" w:eastAsia="zh-CN"/>
              </w:rPr>
            </w:pPr>
            <w:r>
              <w:rPr>
                <w:rFonts w:ascii="Arial" w:hAnsi="Arial" w:cs="Arial"/>
                <w:sz w:val="18"/>
                <w:szCs w:val="18"/>
              </w:rPr>
              <w:t>N/A</w:t>
            </w:r>
          </w:p>
        </w:tc>
      </w:tr>
      <w:tr w:rsidR="00C1253B" w14:paraId="10BA5C18" w14:textId="77777777" w:rsidTr="00842524">
        <w:trPr>
          <w:trHeight w:val="187"/>
          <w:jc w:val="center"/>
        </w:trPr>
        <w:tc>
          <w:tcPr>
            <w:tcW w:w="2005" w:type="dxa"/>
            <w:tcBorders>
              <w:top w:val="nil"/>
              <w:left w:val="single" w:sz="4" w:space="0" w:color="auto"/>
              <w:bottom w:val="nil"/>
              <w:right w:val="single" w:sz="4" w:space="0" w:color="auto"/>
            </w:tcBorders>
          </w:tcPr>
          <w:p w14:paraId="0DB19CAE"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D480B2" w14:textId="77777777" w:rsidR="00C1253B" w:rsidRDefault="00C1253B" w:rsidP="00C1253B">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A236E" w14:textId="2D811910" w:rsidR="00C1253B" w:rsidRDefault="00C1253B" w:rsidP="00C1253B">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0DE2B1" w14:textId="77777777" w:rsidR="00C1253B" w:rsidRDefault="00C1253B" w:rsidP="00C1253B">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E6ED4" w14:textId="4CAB3C4D" w:rsidR="00C1253B" w:rsidRDefault="00C1253B" w:rsidP="00C1253B">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E8AA9" w14:textId="77777777" w:rsidR="00C1253B" w:rsidRDefault="00C1253B" w:rsidP="00C1253B">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4F0A78D1" w14:textId="77777777" w:rsidR="00C1253B" w:rsidRDefault="00C1253B" w:rsidP="00C1253B">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FC9DAD7" w14:textId="77777777" w:rsidR="00C1253B" w:rsidRDefault="00C1253B" w:rsidP="00C1253B">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DD600B" w14:textId="77777777" w:rsidR="00C1253B" w:rsidRDefault="00C1253B" w:rsidP="00C1253B">
            <w:pPr>
              <w:spacing w:after="0"/>
              <w:jc w:val="center"/>
              <w:rPr>
                <w:color w:val="000000"/>
                <w:lang w:val="en-US" w:eastAsia="zh-CN"/>
              </w:rPr>
            </w:pPr>
            <w:r>
              <w:rPr>
                <w:rFonts w:ascii="Arial" w:hAnsi="Arial" w:cs="Arial"/>
                <w:sz w:val="18"/>
                <w:szCs w:val="18"/>
              </w:rPr>
              <w:t>IMD4</w:t>
            </w:r>
          </w:p>
        </w:tc>
      </w:tr>
      <w:tr w:rsidR="00C1253B" w14:paraId="5B15594D" w14:textId="77777777" w:rsidTr="00842524">
        <w:trPr>
          <w:trHeight w:val="187"/>
          <w:jc w:val="center"/>
        </w:trPr>
        <w:tc>
          <w:tcPr>
            <w:tcW w:w="2005" w:type="dxa"/>
            <w:tcBorders>
              <w:top w:val="nil"/>
              <w:left w:val="single" w:sz="4" w:space="0" w:color="auto"/>
              <w:bottom w:val="nil"/>
              <w:right w:val="single" w:sz="4" w:space="0" w:color="auto"/>
            </w:tcBorders>
          </w:tcPr>
          <w:p w14:paraId="586BACE1"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D41B5D"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52AA0A5" w14:textId="77777777" w:rsidR="00C1253B" w:rsidRDefault="00C1253B" w:rsidP="00C1253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F6195F5" w14:textId="77777777" w:rsidR="00C1253B" w:rsidRDefault="00C1253B" w:rsidP="00C1253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C2C4CE" w14:textId="77777777" w:rsidR="00C1253B" w:rsidRDefault="00C1253B" w:rsidP="00C1253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404BC6D" w14:textId="77777777" w:rsidR="00C1253B" w:rsidRDefault="00C1253B" w:rsidP="00C1253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4BD4DCE"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EB81F"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A4066"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eastAsia="ko-KR"/>
              </w:rPr>
              <w:t>N/A</w:t>
            </w:r>
          </w:p>
        </w:tc>
      </w:tr>
      <w:tr w:rsidR="00C1253B" w14:paraId="1EF9FBE3" w14:textId="77777777" w:rsidTr="00842524">
        <w:trPr>
          <w:trHeight w:val="187"/>
          <w:jc w:val="center"/>
        </w:trPr>
        <w:tc>
          <w:tcPr>
            <w:tcW w:w="2005" w:type="dxa"/>
            <w:tcBorders>
              <w:top w:val="nil"/>
              <w:left w:val="single" w:sz="4" w:space="0" w:color="auto"/>
              <w:bottom w:val="nil"/>
              <w:right w:val="single" w:sz="4" w:space="0" w:color="auto"/>
            </w:tcBorders>
          </w:tcPr>
          <w:p w14:paraId="5D0FCD6A"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4851AB"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B71F81E" w14:textId="6035265E" w:rsidR="00C1253B" w:rsidRDefault="00C1253B" w:rsidP="00C1253B">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487F6D" w14:textId="77777777" w:rsidR="00C1253B" w:rsidRDefault="00C1253B" w:rsidP="00C1253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4D3B10" w14:textId="720DE087" w:rsidR="00C1253B" w:rsidRDefault="00C1253B" w:rsidP="00C1253B">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DF8CB6" w14:textId="77777777" w:rsidR="00C1253B" w:rsidRDefault="00C1253B" w:rsidP="00C1253B">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7225E8EC"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3659887"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93102"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val="en-US" w:eastAsia="ko-KR"/>
              </w:rPr>
              <w:t>IMD2</w:t>
            </w:r>
          </w:p>
        </w:tc>
      </w:tr>
      <w:tr w:rsidR="00C1253B" w14:paraId="17B66BFE" w14:textId="77777777" w:rsidTr="00842524">
        <w:trPr>
          <w:trHeight w:val="187"/>
          <w:jc w:val="center"/>
        </w:trPr>
        <w:tc>
          <w:tcPr>
            <w:tcW w:w="2005" w:type="dxa"/>
            <w:tcBorders>
              <w:top w:val="nil"/>
              <w:left w:val="single" w:sz="4" w:space="0" w:color="auto"/>
              <w:bottom w:val="nil"/>
              <w:right w:val="single" w:sz="4" w:space="0" w:color="auto"/>
            </w:tcBorders>
          </w:tcPr>
          <w:p w14:paraId="7740E4F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F9DC097"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1F20BF1" w14:textId="77777777" w:rsidR="00C1253B" w:rsidRDefault="00C1253B" w:rsidP="00C1253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DC0E109" w14:textId="77777777" w:rsidR="00C1253B" w:rsidRDefault="00C1253B" w:rsidP="00C1253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B85F0DB" w14:textId="77777777" w:rsidR="00C1253B" w:rsidRDefault="00C1253B" w:rsidP="00C1253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75F28D" w14:textId="77777777" w:rsidR="00C1253B" w:rsidRDefault="00C1253B" w:rsidP="00C1253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3E6E1C5"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6FEE2D" w14:textId="77777777" w:rsidR="00C1253B" w:rsidRDefault="00C1253B" w:rsidP="00C1253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10340" w14:textId="77777777" w:rsidR="00C1253B" w:rsidRDefault="00C1253B" w:rsidP="00C1253B">
            <w:pPr>
              <w:spacing w:after="0"/>
              <w:jc w:val="center"/>
              <w:rPr>
                <w:color w:val="000000"/>
                <w:lang w:val="en-US" w:eastAsia="zh-CN"/>
              </w:rPr>
            </w:pPr>
            <w:r>
              <w:rPr>
                <w:rFonts w:ascii="Arial" w:eastAsia="Malgun Gothic" w:hAnsi="Arial" w:cs="Arial"/>
                <w:kern w:val="2"/>
                <w:sz w:val="18"/>
                <w:szCs w:val="18"/>
                <w:lang w:eastAsia="ko-KR"/>
              </w:rPr>
              <w:t>N/A</w:t>
            </w:r>
          </w:p>
        </w:tc>
      </w:tr>
      <w:tr w:rsidR="00C1253B" w14:paraId="32C06756" w14:textId="77777777" w:rsidTr="00842524">
        <w:trPr>
          <w:trHeight w:val="187"/>
          <w:jc w:val="center"/>
        </w:trPr>
        <w:tc>
          <w:tcPr>
            <w:tcW w:w="2005" w:type="dxa"/>
            <w:tcBorders>
              <w:top w:val="nil"/>
              <w:left w:val="single" w:sz="4" w:space="0" w:color="auto"/>
              <w:bottom w:val="nil"/>
              <w:right w:val="single" w:sz="4" w:space="0" w:color="auto"/>
            </w:tcBorders>
          </w:tcPr>
          <w:p w14:paraId="4C59BC86"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A244EF" w14:textId="77777777" w:rsidR="00C1253B" w:rsidRDefault="00C1253B" w:rsidP="00C1253B">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13B6003" w14:textId="196B88F7" w:rsidR="00C1253B" w:rsidRDefault="00C1253B" w:rsidP="00C1253B">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DF2F19" w14:textId="77777777" w:rsidR="00C1253B" w:rsidRDefault="00C1253B" w:rsidP="00C1253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61ED462" w14:textId="4D723130" w:rsidR="00C1253B" w:rsidRDefault="00C1253B" w:rsidP="00C1253B">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7C688A6" w14:textId="77777777" w:rsidR="00C1253B" w:rsidRDefault="00C1253B" w:rsidP="00C1253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67501FF" w14:textId="77777777" w:rsidR="00C1253B" w:rsidRDefault="00C1253B" w:rsidP="00C1253B">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1DA8E98" w14:textId="77777777" w:rsidR="00C1253B" w:rsidRDefault="00C1253B" w:rsidP="00C1253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89D39D5" w14:textId="77777777" w:rsidR="00C1253B" w:rsidRDefault="00C1253B" w:rsidP="00C1253B">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C1253B" w14:paraId="644CF641" w14:textId="77777777" w:rsidTr="00842524">
        <w:trPr>
          <w:trHeight w:val="187"/>
          <w:jc w:val="center"/>
        </w:trPr>
        <w:tc>
          <w:tcPr>
            <w:tcW w:w="2005" w:type="dxa"/>
            <w:tcBorders>
              <w:top w:val="nil"/>
              <w:left w:val="single" w:sz="4" w:space="0" w:color="auto"/>
              <w:bottom w:val="nil"/>
              <w:right w:val="single" w:sz="4" w:space="0" w:color="auto"/>
            </w:tcBorders>
          </w:tcPr>
          <w:p w14:paraId="1A49289C"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A79E66" w14:textId="77777777" w:rsidR="00C1253B" w:rsidRDefault="00C1253B" w:rsidP="00C1253B">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0746B99" w14:textId="77777777" w:rsidR="00C1253B" w:rsidRDefault="00C1253B" w:rsidP="00C1253B">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D509D6F" w14:textId="77777777" w:rsidR="00C1253B" w:rsidRDefault="00C1253B" w:rsidP="00C1253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B45E6D" w14:textId="77777777" w:rsidR="00C1253B" w:rsidRDefault="00C1253B" w:rsidP="00C1253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A9750CA" w14:textId="77777777" w:rsidR="00C1253B" w:rsidRDefault="00C1253B" w:rsidP="00C1253B">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1A034361" w14:textId="77777777" w:rsidR="00C1253B" w:rsidRDefault="00C1253B" w:rsidP="00C1253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3CAC98" w14:textId="77777777" w:rsidR="00C1253B" w:rsidRDefault="00C1253B" w:rsidP="00C1253B">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4B5FA37" w14:textId="77777777" w:rsidR="00C1253B" w:rsidRDefault="00C1253B" w:rsidP="00C1253B">
            <w:pPr>
              <w:spacing w:after="0"/>
              <w:jc w:val="center"/>
              <w:rPr>
                <w:color w:val="000000"/>
                <w:lang w:val="en-US" w:eastAsia="zh-CN"/>
              </w:rPr>
            </w:pPr>
            <w:r>
              <w:rPr>
                <w:rFonts w:ascii="Arial" w:hAnsi="Arial" w:cs="Arial"/>
                <w:sz w:val="18"/>
                <w:szCs w:val="18"/>
              </w:rPr>
              <w:t>N/A</w:t>
            </w:r>
          </w:p>
        </w:tc>
      </w:tr>
      <w:tr w:rsidR="00C1253B" w14:paraId="2641AC1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790197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2ED69B" w14:textId="77777777" w:rsidR="00C1253B" w:rsidRDefault="00C1253B" w:rsidP="00C1253B">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5EBDE70" w14:textId="77777777" w:rsidR="00C1253B" w:rsidRDefault="00C1253B" w:rsidP="00C1253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14C13858" w14:textId="77777777" w:rsidR="00C1253B" w:rsidRDefault="00C1253B" w:rsidP="00C1253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9B50A6" w14:textId="77777777" w:rsidR="00C1253B" w:rsidRDefault="00C1253B" w:rsidP="00C1253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71D17E" w14:textId="77777777" w:rsidR="00C1253B" w:rsidRDefault="00C1253B" w:rsidP="00C1253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17E7271" w14:textId="77777777" w:rsidR="00C1253B" w:rsidRDefault="00C1253B" w:rsidP="00C1253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F91E36" w14:textId="77777777" w:rsidR="00C1253B" w:rsidRDefault="00C1253B" w:rsidP="00C1253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208CA33" w14:textId="77777777" w:rsidR="00C1253B" w:rsidRDefault="00C1253B" w:rsidP="00C1253B">
            <w:pPr>
              <w:spacing w:after="0"/>
              <w:jc w:val="center"/>
              <w:rPr>
                <w:color w:val="000000"/>
                <w:lang w:val="en-US" w:eastAsia="zh-CN"/>
              </w:rPr>
            </w:pPr>
            <w:r>
              <w:rPr>
                <w:rFonts w:ascii="Arial" w:hAnsi="Arial" w:cs="Arial"/>
                <w:sz w:val="18"/>
                <w:szCs w:val="18"/>
              </w:rPr>
              <w:t>N/A</w:t>
            </w:r>
          </w:p>
        </w:tc>
      </w:tr>
      <w:tr w:rsidR="00C1253B" w14:paraId="54D8710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072E218" w14:textId="77777777" w:rsidR="00C1253B" w:rsidRDefault="00C1253B" w:rsidP="00C1253B">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12587C00"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799D833" w14:textId="77777777" w:rsidR="00C1253B" w:rsidRDefault="00C1253B" w:rsidP="00C1253B">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4081251"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B37596" w14:textId="77777777" w:rsidR="00C1253B" w:rsidRDefault="00C1253B" w:rsidP="00C1253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B2ABE5" w14:textId="77777777" w:rsidR="00C1253B" w:rsidRDefault="00C1253B" w:rsidP="00C1253B">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8795712" w14:textId="77777777" w:rsidR="00C1253B" w:rsidRDefault="00C1253B" w:rsidP="00C1253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0E1014"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8B8E22" w14:textId="77777777" w:rsidR="00C1253B" w:rsidRDefault="00C1253B" w:rsidP="00C1253B">
            <w:pPr>
              <w:pStyle w:val="TAC"/>
              <w:rPr>
                <w:lang w:eastAsia="ko-KR"/>
              </w:rPr>
            </w:pPr>
            <w:r>
              <w:rPr>
                <w:color w:val="000000"/>
                <w:lang w:val="en-US" w:eastAsia="zh-CN"/>
              </w:rPr>
              <w:t>N/A</w:t>
            </w:r>
          </w:p>
        </w:tc>
      </w:tr>
      <w:tr w:rsidR="00C1253B" w14:paraId="45DCFAC7" w14:textId="77777777" w:rsidTr="00842524">
        <w:trPr>
          <w:trHeight w:val="187"/>
          <w:jc w:val="center"/>
        </w:trPr>
        <w:tc>
          <w:tcPr>
            <w:tcW w:w="2005" w:type="dxa"/>
            <w:tcBorders>
              <w:top w:val="nil"/>
              <w:left w:val="single" w:sz="4" w:space="0" w:color="auto"/>
              <w:bottom w:val="nil"/>
              <w:right w:val="single" w:sz="4" w:space="0" w:color="auto"/>
            </w:tcBorders>
          </w:tcPr>
          <w:p w14:paraId="0E75597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F4D822"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A145DE7" w14:textId="30D5E6E4"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A6340AF"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B54448" w14:textId="19077440"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09354E" w14:textId="77777777" w:rsidR="00C1253B" w:rsidRDefault="00C1253B" w:rsidP="00C1253B">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94EBF2F" w14:textId="77777777" w:rsidR="00C1253B" w:rsidRDefault="00C1253B" w:rsidP="00C1253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5D0963B6"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31DD9" w14:textId="77777777" w:rsidR="00C1253B" w:rsidRDefault="00C1253B" w:rsidP="00C1253B">
            <w:pPr>
              <w:pStyle w:val="TAC"/>
              <w:rPr>
                <w:lang w:eastAsia="ko-KR"/>
              </w:rPr>
            </w:pPr>
            <w:r>
              <w:rPr>
                <w:color w:val="000000"/>
                <w:lang w:val="en-US" w:eastAsia="zh-CN"/>
              </w:rPr>
              <w:t>IMD2</w:t>
            </w:r>
          </w:p>
        </w:tc>
      </w:tr>
      <w:tr w:rsidR="00C1253B" w14:paraId="4424092A" w14:textId="77777777" w:rsidTr="00842524">
        <w:trPr>
          <w:trHeight w:val="187"/>
          <w:jc w:val="center"/>
        </w:trPr>
        <w:tc>
          <w:tcPr>
            <w:tcW w:w="2005" w:type="dxa"/>
            <w:tcBorders>
              <w:top w:val="nil"/>
              <w:left w:val="single" w:sz="4" w:space="0" w:color="auto"/>
              <w:bottom w:val="nil"/>
              <w:right w:val="single" w:sz="4" w:space="0" w:color="auto"/>
            </w:tcBorders>
          </w:tcPr>
          <w:p w14:paraId="498D822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C7E90A"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44405AB" w14:textId="77777777" w:rsidR="00C1253B" w:rsidRDefault="00C1253B" w:rsidP="00C1253B">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09A2D38" w14:textId="77777777" w:rsidR="00C1253B" w:rsidRDefault="00C1253B" w:rsidP="00C1253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C56463" w14:textId="77777777" w:rsidR="00C1253B" w:rsidRDefault="00C1253B" w:rsidP="00C1253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A8CF6F" w14:textId="77777777" w:rsidR="00C1253B" w:rsidRDefault="00C1253B" w:rsidP="00C1253B">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72A81E8" w14:textId="77777777" w:rsidR="00C1253B" w:rsidRDefault="00C1253B" w:rsidP="00C1253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C67E0B"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DE4C5B" w14:textId="77777777" w:rsidR="00C1253B" w:rsidRDefault="00C1253B" w:rsidP="00C1253B">
            <w:pPr>
              <w:pStyle w:val="TAC"/>
              <w:rPr>
                <w:lang w:eastAsia="ko-KR"/>
              </w:rPr>
            </w:pPr>
            <w:r>
              <w:rPr>
                <w:color w:val="000000"/>
                <w:lang w:val="en-US" w:eastAsia="zh-CN"/>
              </w:rPr>
              <w:t>N/A</w:t>
            </w:r>
          </w:p>
        </w:tc>
      </w:tr>
      <w:tr w:rsidR="00C1253B" w14:paraId="6C8BEA28" w14:textId="77777777" w:rsidTr="00842524">
        <w:trPr>
          <w:trHeight w:val="187"/>
          <w:jc w:val="center"/>
        </w:trPr>
        <w:tc>
          <w:tcPr>
            <w:tcW w:w="2005" w:type="dxa"/>
            <w:tcBorders>
              <w:top w:val="nil"/>
              <w:left w:val="single" w:sz="4" w:space="0" w:color="auto"/>
              <w:bottom w:val="nil"/>
              <w:right w:val="single" w:sz="4" w:space="0" w:color="auto"/>
            </w:tcBorders>
          </w:tcPr>
          <w:p w14:paraId="35805C6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650A6C"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74D9D82" w14:textId="77777777" w:rsidR="00C1253B" w:rsidRDefault="00C1253B" w:rsidP="00C1253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7A080FB"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8107A8" w14:textId="77777777" w:rsidR="00C1253B" w:rsidRDefault="00C1253B" w:rsidP="00C1253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0F9637" w14:textId="77777777" w:rsidR="00C1253B" w:rsidRDefault="00C1253B" w:rsidP="00C1253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902A22F" w14:textId="77777777" w:rsidR="00C1253B" w:rsidRDefault="00C1253B" w:rsidP="00C1253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14B5A0"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878B7" w14:textId="77777777" w:rsidR="00C1253B" w:rsidRDefault="00C1253B" w:rsidP="00C1253B">
            <w:pPr>
              <w:pStyle w:val="TAC"/>
              <w:rPr>
                <w:lang w:eastAsia="ko-KR"/>
              </w:rPr>
            </w:pPr>
            <w:r>
              <w:rPr>
                <w:color w:val="000000"/>
                <w:lang w:val="en-US" w:eastAsia="zh-CN"/>
              </w:rPr>
              <w:t>N/A</w:t>
            </w:r>
          </w:p>
        </w:tc>
      </w:tr>
      <w:tr w:rsidR="00C1253B" w14:paraId="32A2F1B7" w14:textId="77777777" w:rsidTr="00842524">
        <w:trPr>
          <w:trHeight w:val="187"/>
          <w:jc w:val="center"/>
        </w:trPr>
        <w:tc>
          <w:tcPr>
            <w:tcW w:w="2005" w:type="dxa"/>
            <w:tcBorders>
              <w:top w:val="nil"/>
              <w:left w:val="single" w:sz="4" w:space="0" w:color="auto"/>
              <w:bottom w:val="nil"/>
              <w:right w:val="single" w:sz="4" w:space="0" w:color="auto"/>
            </w:tcBorders>
          </w:tcPr>
          <w:p w14:paraId="4EA2ED1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6EDFED"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7916D00" w14:textId="4E03704C"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10F740A"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E371B5" w14:textId="74F80486"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8E10F0" w14:textId="77777777" w:rsidR="00C1253B" w:rsidRDefault="00C1253B" w:rsidP="00C1253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2C750B" w14:textId="77777777" w:rsidR="00C1253B" w:rsidRDefault="00C1253B" w:rsidP="00C1253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3D930721"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5588D" w14:textId="77777777" w:rsidR="00C1253B" w:rsidRDefault="00C1253B" w:rsidP="00C1253B">
            <w:pPr>
              <w:pStyle w:val="TAC"/>
              <w:rPr>
                <w:lang w:eastAsia="ko-KR"/>
              </w:rPr>
            </w:pPr>
            <w:r>
              <w:rPr>
                <w:color w:val="000000"/>
                <w:lang w:val="en-US" w:eastAsia="zh-CN"/>
              </w:rPr>
              <w:t>IMD4</w:t>
            </w:r>
          </w:p>
        </w:tc>
      </w:tr>
      <w:tr w:rsidR="00C1253B" w14:paraId="1D1C04B7" w14:textId="77777777" w:rsidTr="00842524">
        <w:trPr>
          <w:trHeight w:val="187"/>
          <w:jc w:val="center"/>
        </w:trPr>
        <w:tc>
          <w:tcPr>
            <w:tcW w:w="2005" w:type="dxa"/>
            <w:tcBorders>
              <w:top w:val="nil"/>
              <w:left w:val="single" w:sz="4" w:space="0" w:color="auto"/>
              <w:bottom w:val="nil"/>
              <w:right w:val="single" w:sz="4" w:space="0" w:color="auto"/>
            </w:tcBorders>
          </w:tcPr>
          <w:p w14:paraId="301FC0D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34C267"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12D742" w14:textId="77777777" w:rsidR="00C1253B" w:rsidRDefault="00C1253B" w:rsidP="00C1253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9D90A1D" w14:textId="77777777" w:rsidR="00C1253B" w:rsidRDefault="00C1253B" w:rsidP="00C1253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660694" w14:textId="77777777" w:rsidR="00C1253B" w:rsidRDefault="00C1253B" w:rsidP="00C1253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1721F9" w14:textId="77777777" w:rsidR="00C1253B" w:rsidRDefault="00C1253B" w:rsidP="00C1253B">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97F2EDE" w14:textId="77777777" w:rsidR="00C1253B" w:rsidRDefault="00C1253B" w:rsidP="00C1253B">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F35B337"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294A80" w14:textId="77777777" w:rsidR="00C1253B" w:rsidRDefault="00C1253B" w:rsidP="00C1253B">
            <w:pPr>
              <w:pStyle w:val="TAC"/>
              <w:rPr>
                <w:lang w:eastAsia="ko-KR"/>
              </w:rPr>
            </w:pPr>
            <w:r>
              <w:rPr>
                <w:color w:val="000000"/>
                <w:lang w:val="en-US" w:eastAsia="zh-CN"/>
              </w:rPr>
              <w:t>N/A</w:t>
            </w:r>
          </w:p>
        </w:tc>
      </w:tr>
      <w:tr w:rsidR="00C1253B" w14:paraId="26B9EC50" w14:textId="77777777" w:rsidTr="00842524">
        <w:trPr>
          <w:trHeight w:val="187"/>
          <w:jc w:val="center"/>
        </w:trPr>
        <w:tc>
          <w:tcPr>
            <w:tcW w:w="2005" w:type="dxa"/>
            <w:tcBorders>
              <w:top w:val="nil"/>
              <w:left w:val="single" w:sz="4" w:space="0" w:color="auto"/>
              <w:bottom w:val="nil"/>
              <w:right w:val="single" w:sz="4" w:space="0" w:color="auto"/>
            </w:tcBorders>
          </w:tcPr>
          <w:p w14:paraId="56EDAFD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7F3F90"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7B67890" w14:textId="77777777" w:rsidR="00C1253B" w:rsidRDefault="00C1253B" w:rsidP="00C1253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E3C12E3"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AD81DB" w14:textId="77777777" w:rsidR="00C1253B" w:rsidRDefault="00C1253B" w:rsidP="00C1253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5B7DE9" w14:textId="77777777" w:rsidR="00C1253B" w:rsidRDefault="00C1253B" w:rsidP="00C1253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8FA14D5" w14:textId="77777777" w:rsidR="00C1253B" w:rsidRDefault="00C1253B" w:rsidP="00C1253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FE0A45"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CB934" w14:textId="77777777" w:rsidR="00C1253B" w:rsidRDefault="00C1253B" w:rsidP="00C1253B">
            <w:pPr>
              <w:pStyle w:val="TAC"/>
              <w:rPr>
                <w:lang w:eastAsia="ko-KR"/>
              </w:rPr>
            </w:pPr>
            <w:r>
              <w:rPr>
                <w:color w:val="000000"/>
                <w:lang w:val="en-US" w:eastAsia="zh-CN"/>
              </w:rPr>
              <w:t>N/A</w:t>
            </w:r>
          </w:p>
        </w:tc>
      </w:tr>
      <w:tr w:rsidR="00C1253B" w14:paraId="16505310" w14:textId="77777777" w:rsidTr="00842524">
        <w:trPr>
          <w:trHeight w:val="187"/>
          <w:jc w:val="center"/>
        </w:trPr>
        <w:tc>
          <w:tcPr>
            <w:tcW w:w="2005" w:type="dxa"/>
            <w:tcBorders>
              <w:top w:val="nil"/>
              <w:left w:val="single" w:sz="4" w:space="0" w:color="auto"/>
              <w:bottom w:val="nil"/>
              <w:right w:val="single" w:sz="4" w:space="0" w:color="auto"/>
            </w:tcBorders>
          </w:tcPr>
          <w:p w14:paraId="45AB8C8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3B2495"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4F7468A" w14:textId="69D27E9D"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D59F0E1" w14:textId="77777777" w:rsidR="00C1253B" w:rsidRDefault="00C1253B" w:rsidP="00C1253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7AABEC" w14:textId="4B5049A4"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2261D0" w14:textId="77777777" w:rsidR="00C1253B" w:rsidRDefault="00C1253B" w:rsidP="00C1253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90F43AC" w14:textId="77777777" w:rsidR="00C1253B" w:rsidRDefault="00C1253B" w:rsidP="00C1253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09A418E5"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BC2E2" w14:textId="77777777" w:rsidR="00C1253B" w:rsidRDefault="00C1253B" w:rsidP="00C1253B">
            <w:pPr>
              <w:pStyle w:val="TAC"/>
              <w:rPr>
                <w:lang w:eastAsia="ko-KR"/>
              </w:rPr>
            </w:pPr>
            <w:r>
              <w:rPr>
                <w:color w:val="000000"/>
                <w:lang w:val="en-US" w:eastAsia="zh-CN"/>
              </w:rPr>
              <w:t>IMD5</w:t>
            </w:r>
          </w:p>
        </w:tc>
      </w:tr>
      <w:tr w:rsidR="00C1253B" w14:paraId="5182094F" w14:textId="77777777" w:rsidTr="00842524">
        <w:trPr>
          <w:trHeight w:val="187"/>
          <w:jc w:val="center"/>
        </w:trPr>
        <w:tc>
          <w:tcPr>
            <w:tcW w:w="2005" w:type="dxa"/>
            <w:tcBorders>
              <w:top w:val="nil"/>
              <w:left w:val="single" w:sz="4" w:space="0" w:color="auto"/>
              <w:bottom w:val="nil"/>
              <w:right w:val="single" w:sz="4" w:space="0" w:color="auto"/>
            </w:tcBorders>
          </w:tcPr>
          <w:p w14:paraId="228F432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F63A3"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26E60D3" w14:textId="77777777" w:rsidR="00C1253B" w:rsidRDefault="00C1253B" w:rsidP="00C1253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5F8534D3" w14:textId="77777777" w:rsidR="00C1253B" w:rsidRDefault="00C1253B" w:rsidP="00C1253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486902" w14:textId="77777777" w:rsidR="00C1253B" w:rsidRDefault="00C1253B" w:rsidP="00C1253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F140DA" w14:textId="77777777" w:rsidR="00C1253B" w:rsidRDefault="00C1253B" w:rsidP="00C1253B">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A51BDD8" w14:textId="77777777" w:rsidR="00C1253B" w:rsidRDefault="00C1253B" w:rsidP="00C1253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ECC85B"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F3070" w14:textId="77777777" w:rsidR="00C1253B" w:rsidRDefault="00C1253B" w:rsidP="00C1253B">
            <w:pPr>
              <w:pStyle w:val="TAC"/>
              <w:rPr>
                <w:lang w:eastAsia="ko-KR"/>
              </w:rPr>
            </w:pPr>
            <w:r>
              <w:rPr>
                <w:color w:val="000000"/>
                <w:lang w:val="en-US" w:eastAsia="zh-CN"/>
              </w:rPr>
              <w:t>N/A</w:t>
            </w:r>
          </w:p>
        </w:tc>
      </w:tr>
      <w:tr w:rsidR="00C1253B" w14:paraId="74ADA599" w14:textId="77777777" w:rsidTr="00842524">
        <w:trPr>
          <w:trHeight w:val="187"/>
          <w:jc w:val="center"/>
        </w:trPr>
        <w:tc>
          <w:tcPr>
            <w:tcW w:w="2005" w:type="dxa"/>
            <w:tcBorders>
              <w:top w:val="nil"/>
              <w:left w:val="single" w:sz="4" w:space="0" w:color="auto"/>
              <w:bottom w:val="nil"/>
              <w:right w:val="single" w:sz="4" w:space="0" w:color="auto"/>
            </w:tcBorders>
          </w:tcPr>
          <w:p w14:paraId="04AC06A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6E351"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FCB874D" w14:textId="6225F50A"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124588"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021A7E" w14:textId="65366004"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1BF346E" w14:textId="77777777" w:rsidR="00C1253B" w:rsidRDefault="00C1253B" w:rsidP="00C1253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F4B4616" w14:textId="77777777" w:rsidR="00C1253B" w:rsidRDefault="00C1253B" w:rsidP="00C1253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5CCA9F0"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01E0D" w14:textId="77777777" w:rsidR="00C1253B" w:rsidRDefault="00C1253B" w:rsidP="00C1253B">
            <w:pPr>
              <w:pStyle w:val="TAC"/>
              <w:rPr>
                <w:lang w:eastAsia="ko-KR"/>
              </w:rPr>
            </w:pPr>
            <w:r>
              <w:rPr>
                <w:rFonts w:cs="Arial"/>
                <w:kern w:val="2"/>
                <w:szCs w:val="24"/>
                <w:lang w:val="en-US" w:eastAsia="ja-JP"/>
              </w:rPr>
              <w:t>IMD</w:t>
            </w:r>
            <w:r>
              <w:rPr>
                <w:rFonts w:cs="Arial"/>
                <w:kern w:val="2"/>
                <w:szCs w:val="24"/>
                <w:lang w:val="en-US" w:eastAsia="zh-CN"/>
              </w:rPr>
              <w:t>2</w:t>
            </w:r>
          </w:p>
        </w:tc>
      </w:tr>
      <w:tr w:rsidR="00C1253B" w14:paraId="1B71FDA9" w14:textId="77777777" w:rsidTr="00842524">
        <w:trPr>
          <w:trHeight w:val="187"/>
          <w:jc w:val="center"/>
        </w:trPr>
        <w:tc>
          <w:tcPr>
            <w:tcW w:w="2005" w:type="dxa"/>
            <w:tcBorders>
              <w:top w:val="nil"/>
              <w:left w:val="single" w:sz="4" w:space="0" w:color="auto"/>
              <w:bottom w:val="nil"/>
              <w:right w:val="single" w:sz="4" w:space="0" w:color="auto"/>
            </w:tcBorders>
          </w:tcPr>
          <w:p w14:paraId="44B6C65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E480ED"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332E535" w14:textId="77777777" w:rsidR="00C1253B" w:rsidRDefault="00C1253B" w:rsidP="00C1253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28FE550"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5D1DB4" w14:textId="77777777" w:rsidR="00C1253B" w:rsidRDefault="00C1253B" w:rsidP="00C1253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498BF6" w14:textId="77777777" w:rsidR="00C1253B" w:rsidRDefault="00C1253B" w:rsidP="00C1253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08B22B9"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C0028D"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EB210" w14:textId="77777777" w:rsidR="00C1253B" w:rsidRDefault="00C1253B" w:rsidP="00C1253B">
            <w:pPr>
              <w:pStyle w:val="TAC"/>
              <w:rPr>
                <w:lang w:eastAsia="ko-KR"/>
              </w:rPr>
            </w:pPr>
            <w:r>
              <w:rPr>
                <w:rFonts w:eastAsia="Malgun Gothic" w:cs="Arial"/>
                <w:kern w:val="2"/>
                <w:szCs w:val="24"/>
                <w:lang w:val="en-US" w:eastAsia="ko-KR"/>
              </w:rPr>
              <w:t>N/A</w:t>
            </w:r>
          </w:p>
        </w:tc>
      </w:tr>
      <w:tr w:rsidR="00C1253B" w14:paraId="22534424" w14:textId="77777777" w:rsidTr="00842524">
        <w:trPr>
          <w:trHeight w:val="187"/>
          <w:jc w:val="center"/>
        </w:trPr>
        <w:tc>
          <w:tcPr>
            <w:tcW w:w="2005" w:type="dxa"/>
            <w:tcBorders>
              <w:top w:val="nil"/>
              <w:left w:val="single" w:sz="4" w:space="0" w:color="auto"/>
              <w:bottom w:val="nil"/>
              <w:right w:val="single" w:sz="4" w:space="0" w:color="auto"/>
            </w:tcBorders>
          </w:tcPr>
          <w:p w14:paraId="7F1CFAF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D47C8C"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3BABDEF" w14:textId="77777777" w:rsidR="00C1253B" w:rsidRDefault="00C1253B" w:rsidP="00C1253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7E1540B4" w14:textId="77777777" w:rsidR="00C1253B" w:rsidRDefault="00C1253B" w:rsidP="00C1253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603327" w14:textId="77777777" w:rsidR="00C1253B" w:rsidRDefault="00C1253B" w:rsidP="00C1253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971916" w14:textId="77777777" w:rsidR="00C1253B" w:rsidRDefault="00C1253B" w:rsidP="00C1253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0AA4A7E"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F89406"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37243" w14:textId="77777777" w:rsidR="00C1253B" w:rsidRDefault="00C1253B" w:rsidP="00C1253B">
            <w:pPr>
              <w:pStyle w:val="TAC"/>
              <w:rPr>
                <w:lang w:eastAsia="ko-KR"/>
              </w:rPr>
            </w:pPr>
            <w:r>
              <w:rPr>
                <w:rFonts w:eastAsia="Malgun Gothic" w:cs="Arial"/>
                <w:kern w:val="2"/>
                <w:szCs w:val="24"/>
                <w:lang w:val="en-US" w:eastAsia="ko-KR"/>
              </w:rPr>
              <w:t>N/A</w:t>
            </w:r>
          </w:p>
        </w:tc>
      </w:tr>
      <w:tr w:rsidR="00C1253B" w14:paraId="284FA19E" w14:textId="77777777" w:rsidTr="00842524">
        <w:trPr>
          <w:trHeight w:val="187"/>
          <w:jc w:val="center"/>
        </w:trPr>
        <w:tc>
          <w:tcPr>
            <w:tcW w:w="2005" w:type="dxa"/>
            <w:tcBorders>
              <w:top w:val="nil"/>
              <w:left w:val="single" w:sz="4" w:space="0" w:color="auto"/>
              <w:bottom w:val="nil"/>
              <w:right w:val="single" w:sz="4" w:space="0" w:color="auto"/>
            </w:tcBorders>
          </w:tcPr>
          <w:p w14:paraId="6F69DDB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6B77A4"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4D9B766" w14:textId="720E5C0E"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5DC8AD"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E8822B" w14:textId="2BEE86CA"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685FD" w14:textId="77777777" w:rsidR="00C1253B" w:rsidRDefault="00C1253B" w:rsidP="00C1253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DDEF0A2" w14:textId="77777777" w:rsidR="00C1253B" w:rsidRDefault="00C1253B" w:rsidP="00C1253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1CC259C2"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FA3852" w14:textId="77777777" w:rsidR="00C1253B" w:rsidRDefault="00C1253B" w:rsidP="00C1253B">
            <w:pPr>
              <w:pStyle w:val="TAC"/>
              <w:rPr>
                <w:lang w:eastAsia="ko-KR"/>
              </w:rPr>
            </w:pPr>
            <w:r>
              <w:rPr>
                <w:lang w:val="en-US" w:eastAsia="ja-JP"/>
              </w:rPr>
              <w:t>IMD</w:t>
            </w:r>
            <w:r>
              <w:rPr>
                <w:lang w:val="en-US" w:eastAsia="zh-CN"/>
              </w:rPr>
              <w:t>4</w:t>
            </w:r>
            <w:r>
              <w:rPr>
                <w:vertAlign w:val="superscript"/>
                <w:lang w:val="en-US" w:eastAsia="zh-CN"/>
              </w:rPr>
              <w:t>5</w:t>
            </w:r>
          </w:p>
        </w:tc>
      </w:tr>
      <w:tr w:rsidR="00C1253B" w14:paraId="6C90C829" w14:textId="77777777" w:rsidTr="00842524">
        <w:trPr>
          <w:trHeight w:val="187"/>
          <w:jc w:val="center"/>
        </w:trPr>
        <w:tc>
          <w:tcPr>
            <w:tcW w:w="2005" w:type="dxa"/>
            <w:tcBorders>
              <w:top w:val="nil"/>
              <w:left w:val="single" w:sz="4" w:space="0" w:color="auto"/>
              <w:bottom w:val="nil"/>
              <w:right w:val="single" w:sz="4" w:space="0" w:color="auto"/>
            </w:tcBorders>
          </w:tcPr>
          <w:p w14:paraId="11F7FF9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1531D9"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226448C" w14:textId="77777777" w:rsidR="00C1253B" w:rsidRDefault="00C1253B" w:rsidP="00C1253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1208C4D"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B3067E" w14:textId="77777777" w:rsidR="00C1253B" w:rsidRDefault="00C1253B" w:rsidP="00C1253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0CE32B" w14:textId="77777777" w:rsidR="00C1253B" w:rsidRDefault="00C1253B" w:rsidP="00C1253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473D44A"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A41BC3"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9CB81" w14:textId="77777777" w:rsidR="00C1253B" w:rsidRDefault="00C1253B" w:rsidP="00C1253B">
            <w:pPr>
              <w:pStyle w:val="TAC"/>
              <w:rPr>
                <w:lang w:eastAsia="ko-KR"/>
              </w:rPr>
            </w:pPr>
            <w:r>
              <w:rPr>
                <w:rFonts w:eastAsia="Malgun Gothic"/>
                <w:lang w:val="en-US" w:eastAsia="ko-KR"/>
              </w:rPr>
              <w:t>N/A</w:t>
            </w:r>
          </w:p>
        </w:tc>
      </w:tr>
      <w:tr w:rsidR="00C1253B" w14:paraId="32B80A20" w14:textId="77777777" w:rsidTr="00842524">
        <w:trPr>
          <w:trHeight w:val="187"/>
          <w:jc w:val="center"/>
        </w:trPr>
        <w:tc>
          <w:tcPr>
            <w:tcW w:w="2005" w:type="dxa"/>
            <w:tcBorders>
              <w:top w:val="nil"/>
              <w:left w:val="single" w:sz="4" w:space="0" w:color="auto"/>
              <w:bottom w:val="nil"/>
              <w:right w:val="single" w:sz="4" w:space="0" w:color="auto"/>
            </w:tcBorders>
          </w:tcPr>
          <w:p w14:paraId="095BC4D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BD80F"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BC6A67" w14:textId="77777777" w:rsidR="00C1253B" w:rsidRDefault="00C1253B" w:rsidP="00C1253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84AB8AC" w14:textId="77777777" w:rsidR="00C1253B" w:rsidRDefault="00C1253B" w:rsidP="00C1253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9B94B8" w14:textId="77777777" w:rsidR="00C1253B" w:rsidRDefault="00C1253B" w:rsidP="00C1253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A548F6" w14:textId="77777777" w:rsidR="00C1253B" w:rsidRDefault="00C1253B" w:rsidP="00C1253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BECD159"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27FDDB"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4268B6" w14:textId="77777777" w:rsidR="00C1253B" w:rsidRDefault="00C1253B" w:rsidP="00C1253B">
            <w:pPr>
              <w:pStyle w:val="TAC"/>
              <w:rPr>
                <w:lang w:eastAsia="ko-KR"/>
              </w:rPr>
            </w:pPr>
            <w:r>
              <w:rPr>
                <w:rFonts w:eastAsia="Malgun Gothic"/>
                <w:lang w:val="en-US" w:eastAsia="ko-KR"/>
              </w:rPr>
              <w:t>N/A</w:t>
            </w:r>
          </w:p>
        </w:tc>
      </w:tr>
      <w:tr w:rsidR="00C1253B" w14:paraId="0F0954AE" w14:textId="77777777" w:rsidTr="00842524">
        <w:trPr>
          <w:trHeight w:val="187"/>
          <w:jc w:val="center"/>
        </w:trPr>
        <w:tc>
          <w:tcPr>
            <w:tcW w:w="2005" w:type="dxa"/>
            <w:tcBorders>
              <w:top w:val="nil"/>
              <w:left w:val="single" w:sz="4" w:space="0" w:color="auto"/>
              <w:bottom w:val="nil"/>
              <w:right w:val="single" w:sz="4" w:space="0" w:color="auto"/>
            </w:tcBorders>
          </w:tcPr>
          <w:p w14:paraId="596938C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40B40"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A2071BC" w14:textId="78B5B70A"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9B8312F"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43A387" w14:textId="6E3BFBA8"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E54882" w14:textId="77777777" w:rsidR="00C1253B" w:rsidRDefault="00C1253B" w:rsidP="00C1253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A1B9498" w14:textId="77777777" w:rsidR="00C1253B" w:rsidRDefault="00C1253B" w:rsidP="00C1253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7F205E3C"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C2DE4" w14:textId="77777777" w:rsidR="00C1253B" w:rsidRDefault="00C1253B" w:rsidP="00C1253B">
            <w:pPr>
              <w:pStyle w:val="TAC"/>
              <w:rPr>
                <w:lang w:eastAsia="ko-KR"/>
              </w:rPr>
            </w:pPr>
            <w:r>
              <w:rPr>
                <w:lang w:val="en-US" w:eastAsia="ja-JP"/>
              </w:rPr>
              <w:t>IMD5</w:t>
            </w:r>
            <w:r>
              <w:rPr>
                <w:vertAlign w:val="superscript"/>
                <w:lang w:val="en-US" w:eastAsia="ja-JP"/>
              </w:rPr>
              <w:t>5</w:t>
            </w:r>
          </w:p>
        </w:tc>
      </w:tr>
      <w:tr w:rsidR="00C1253B" w14:paraId="1F30650D" w14:textId="77777777" w:rsidTr="00842524">
        <w:trPr>
          <w:trHeight w:val="187"/>
          <w:jc w:val="center"/>
        </w:trPr>
        <w:tc>
          <w:tcPr>
            <w:tcW w:w="2005" w:type="dxa"/>
            <w:tcBorders>
              <w:top w:val="nil"/>
              <w:left w:val="single" w:sz="4" w:space="0" w:color="auto"/>
              <w:bottom w:val="nil"/>
              <w:right w:val="single" w:sz="4" w:space="0" w:color="auto"/>
            </w:tcBorders>
          </w:tcPr>
          <w:p w14:paraId="74024A4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9B442"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EB50FAF" w14:textId="77777777" w:rsidR="00C1253B" w:rsidRDefault="00C1253B" w:rsidP="00C1253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3277FE6" w14:textId="77777777" w:rsidR="00C1253B" w:rsidRDefault="00C1253B" w:rsidP="00C1253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624D6E" w14:textId="77777777" w:rsidR="00C1253B" w:rsidRDefault="00C1253B" w:rsidP="00C1253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415B9C" w14:textId="77777777" w:rsidR="00C1253B" w:rsidRDefault="00C1253B" w:rsidP="00C1253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9646A09"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48035"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76026" w14:textId="77777777" w:rsidR="00C1253B" w:rsidRDefault="00C1253B" w:rsidP="00C1253B">
            <w:pPr>
              <w:pStyle w:val="TAC"/>
              <w:rPr>
                <w:lang w:eastAsia="ko-KR"/>
              </w:rPr>
            </w:pPr>
            <w:r>
              <w:rPr>
                <w:rFonts w:eastAsia="Malgun Gothic"/>
                <w:lang w:val="en-US" w:eastAsia="ko-KR"/>
              </w:rPr>
              <w:t>N/A</w:t>
            </w:r>
          </w:p>
        </w:tc>
      </w:tr>
      <w:tr w:rsidR="00C1253B" w14:paraId="044AC841" w14:textId="77777777" w:rsidTr="00842524">
        <w:trPr>
          <w:trHeight w:val="187"/>
          <w:jc w:val="center"/>
        </w:trPr>
        <w:tc>
          <w:tcPr>
            <w:tcW w:w="2005" w:type="dxa"/>
            <w:tcBorders>
              <w:top w:val="nil"/>
              <w:left w:val="single" w:sz="4" w:space="0" w:color="auto"/>
              <w:bottom w:val="nil"/>
              <w:right w:val="single" w:sz="4" w:space="0" w:color="auto"/>
            </w:tcBorders>
          </w:tcPr>
          <w:p w14:paraId="1EA175F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387C0C"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FBABFB" w14:textId="77777777" w:rsidR="00C1253B" w:rsidRDefault="00C1253B" w:rsidP="00C1253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A018AF0" w14:textId="77777777" w:rsidR="00C1253B" w:rsidRDefault="00C1253B" w:rsidP="00C1253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3BC8FD" w14:textId="77777777" w:rsidR="00C1253B" w:rsidRDefault="00C1253B" w:rsidP="00C1253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9A8DC5" w14:textId="77777777" w:rsidR="00C1253B" w:rsidRDefault="00C1253B" w:rsidP="00C1253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C3D7BC8"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C290DA"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3BFC4C" w14:textId="77777777" w:rsidR="00C1253B" w:rsidRDefault="00C1253B" w:rsidP="00C1253B">
            <w:pPr>
              <w:pStyle w:val="TAC"/>
              <w:rPr>
                <w:lang w:eastAsia="ko-KR"/>
              </w:rPr>
            </w:pPr>
            <w:r>
              <w:rPr>
                <w:rFonts w:eastAsia="Malgun Gothic"/>
                <w:lang w:val="en-US" w:eastAsia="ko-KR"/>
              </w:rPr>
              <w:t>N/A</w:t>
            </w:r>
          </w:p>
        </w:tc>
      </w:tr>
      <w:tr w:rsidR="00C1253B" w14:paraId="6469066C" w14:textId="77777777" w:rsidTr="00842524">
        <w:trPr>
          <w:trHeight w:val="187"/>
          <w:jc w:val="center"/>
        </w:trPr>
        <w:tc>
          <w:tcPr>
            <w:tcW w:w="2005" w:type="dxa"/>
            <w:tcBorders>
              <w:top w:val="nil"/>
              <w:left w:val="single" w:sz="4" w:space="0" w:color="auto"/>
              <w:bottom w:val="nil"/>
              <w:right w:val="single" w:sz="4" w:space="0" w:color="auto"/>
            </w:tcBorders>
          </w:tcPr>
          <w:p w14:paraId="43F1148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D00EB"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208FF9B" w14:textId="77777777" w:rsidR="00C1253B" w:rsidRDefault="00C1253B" w:rsidP="00C1253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E4294AD" w14:textId="77777777" w:rsidR="00C1253B" w:rsidRDefault="00C1253B" w:rsidP="00C1253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4EB9F7" w14:textId="77777777" w:rsidR="00C1253B" w:rsidRDefault="00C1253B" w:rsidP="00C1253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412227" w14:textId="77777777" w:rsidR="00C1253B" w:rsidRDefault="00C1253B" w:rsidP="00C1253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BC821D0"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C5F4EB"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51925E" w14:textId="77777777" w:rsidR="00C1253B" w:rsidRDefault="00C1253B" w:rsidP="00C1253B">
            <w:pPr>
              <w:pStyle w:val="TAC"/>
              <w:rPr>
                <w:lang w:eastAsia="ko-KR"/>
              </w:rPr>
            </w:pPr>
            <w:r>
              <w:rPr>
                <w:rFonts w:eastAsia="Malgun Gothic"/>
                <w:lang w:eastAsia="ko-KR"/>
              </w:rPr>
              <w:t>N/A</w:t>
            </w:r>
          </w:p>
        </w:tc>
      </w:tr>
      <w:tr w:rsidR="00C1253B" w14:paraId="6580B1A0" w14:textId="77777777" w:rsidTr="00842524">
        <w:trPr>
          <w:trHeight w:val="187"/>
          <w:jc w:val="center"/>
        </w:trPr>
        <w:tc>
          <w:tcPr>
            <w:tcW w:w="2005" w:type="dxa"/>
            <w:tcBorders>
              <w:top w:val="nil"/>
              <w:left w:val="single" w:sz="4" w:space="0" w:color="auto"/>
              <w:bottom w:val="nil"/>
              <w:right w:val="single" w:sz="4" w:space="0" w:color="auto"/>
            </w:tcBorders>
          </w:tcPr>
          <w:p w14:paraId="2C285B1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3C475F"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8AC733" w14:textId="77777777" w:rsidR="00C1253B" w:rsidRDefault="00C1253B" w:rsidP="00C1253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908D881" w14:textId="77777777" w:rsidR="00C1253B" w:rsidRDefault="00C1253B" w:rsidP="00C1253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6692B3" w14:textId="77777777" w:rsidR="00C1253B" w:rsidRDefault="00C1253B" w:rsidP="00C1253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169B98" w14:textId="77777777" w:rsidR="00C1253B" w:rsidRDefault="00C1253B" w:rsidP="00C1253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5BE365"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2F76F9"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F43421" w14:textId="77777777" w:rsidR="00C1253B" w:rsidRDefault="00C1253B" w:rsidP="00C1253B">
            <w:pPr>
              <w:pStyle w:val="TAC"/>
              <w:rPr>
                <w:lang w:eastAsia="ko-KR"/>
              </w:rPr>
            </w:pPr>
            <w:r>
              <w:rPr>
                <w:rFonts w:eastAsia="Malgun Gothic"/>
                <w:lang w:eastAsia="ko-KR"/>
              </w:rPr>
              <w:t>N/A</w:t>
            </w:r>
          </w:p>
        </w:tc>
      </w:tr>
      <w:tr w:rsidR="00C1253B" w14:paraId="3594B708" w14:textId="77777777" w:rsidTr="00842524">
        <w:trPr>
          <w:trHeight w:val="187"/>
          <w:jc w:val="center"/>
        </w:trPr>
        <w:tc>
          <w:tcPr>
            <w:tcW w:w="2005" w:type="dxa"/>
            <w:tcBorders>
              <w:top w:val="nil"/>
              <w:left w:val="single" w:sz="4" w:space="0" w:color="auto"/>
              <w:bottom w:val="nil"/>
              <w:right w:val="single" w:sz="4" w:space="0" w:color="auto"/>
            </w:tcBorders>
          </w:tcPr>
          <w:p w14:paraId="152B269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740BB4"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F1CF9C" w14:textId="0E325425"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B657A2" w14:textId="77777777" w:rsidR="00C1253B" w:rsidRDefault="00C1253B" w:rsidP="00C1253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64CB206" w14:textId="3BD2C983"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5677A7" w14:textId="77777777" w:rsidR="00C1253B" w:rsidRDefault="00C1253B" w:rsidP="00C1253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B393C07" w14:textId="77777777" w:rsidR="00C1253B" w:rsidRDefault="00C1253B" w:rsidP="00C1253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DC0A3D8"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A845E" w14:textId="77777777" w:rsidR="00C1253B" w:rsidRDefault="00C1253B" w:rsidP="00C1253B">
            <w:pPr>
              <w:pStyle w:val="TAC"/>
              <w:rPr>
                <w:lang w:eastAsia="ko-KR"/>
              </w:rPr>
            </w:pPr>
            <w:r>
              <w:rPr>
                <w:rFonts w:eastAsia="Malgun Gothic"/>
                <w:lang w:val="en-US" w:eastAsia="ko-KR"/>
              </w:rPr>
              <w:t>IMD2</w:t>
            </w:r>
            <w:r>
              <w:rPr>
                <w:rFonts w:eastAsia="Malgun Gothic"/>
                <w:vertAlign w:val="superscript"/>
                <w:lang w:val="en-US" w:eastAsia="ko-KR"/>
              </w:rPr>
              <w:t>5</w:t>
            </w:r>
          </w:p>
        </w:tc>
      </w:tr>
      <w:tr w:rsidR="00C1253B" w14:paraId="6DCBDB70" w14:textId="77777777" w:rsidTr="00842524">
        <w:trPr>
          <w:trHeight w:val="187"/>
          <w:jc w:val="center"/>
        </w:trPr>
        <w:tc>
          <w:tcPr>
            <w:tcW w:w="2005" w:type="dxa"/>
            <w:tcBorders>
              <w:top w:val="nil"/>
              <w:left w:val="single" w:sz="4" w:space="0" w:color="auto"/>
              <w:bottom w:val="nil"/>
              <w:right w:val="single" w:sz="4" w:space="0" w:color="auto"/>
            </w:tcBorders>
          </w:tcPr>
          <w:p w14:paraId="253E802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8291E" w14:textId="77777777" w:rsidR="00C1253B" w:rsidRDefault="00C1253B" w:rsidP="00C1253B">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EDE5DE2" w14:textId="77777777" w:rsidR="00C1253B" w:rsidRDefault="00C1253B" w:rsidP="00C1253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3C475D9" w14:textId="77777777" w:rsidR="00C1253B" w:rsidRDefault="00C1253B" w:rsidP="00C1253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EA025D" w14:textId="77777777" w:rsidR="00C1253B" w:rsidRDefault="00C1253B" w:rsidP="00C1253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697F6D" w14:textId="77777777" w:rsidR="00C1253B" w:rsidRDefault="00C1253B" w:rsidP="00C1253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84A6A0A"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D2DBC5"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6021C" w14:textId="77777777" w:rsidR="00C1253B" w:rsidRDefault="00C1253B" w:rsidP="00C1253B">
            <w:pPr>
              <w:pStyle w:val="TAC"/>
              <w:rPr>
                <w:lang w:eastAsia="ko-KR"/>
              </w:rPr>
            </w:pPr>
            <w:r>
              <w:rPr>
                <w:rFonts w:eastAsia="Malgun Gothic" w:cs="Arial"/>
                <w:kern w:val="2"/>
                <w:szCs w:val="24"/>
                <w:lang w:val="en-US" w:eastAsia="ko-KR"/>
              </w:rPr>
              <w:t>N/A</w:t>
            </w:r>
          </w:p>
        </w:tc>
      </w:tr>
      <w:tr w:rsidR="00C1253B" w14:paraId="4A7B4B22" w14:textId="77777777" w:rsidTr="00842524">
        <w:trPr>
          <w:trHeight w:val="187"/>
          <w:jc w:val="center"/>
        </w:trPr>
        <w:tc>
          <w:tcPr>
            <w:tcW w:w="2005" w:type="dxa"/>
            <w:tcBorders>
              <w:top w:val="nil"/>
              <w:left w:val="single" w:sz="4" w:space="0" w:color="auto"/>
              <w:bottom w:val="nil"/>
              <w:right w:val="single" w:sz="4" w:space="0" w:color="auto"/>
            </w:tcBorders>
          </w:tcPr>
          <w:p w14:paraId="40AE4DC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EA88F5" w14:textId="77777777" w:rsidR="00C1253B" w:rsidRDefault="00C1253B" w:rsidP="00C1253B">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950BA7" w14:textId="77777777" w:rsidR="00C1253B" w:rsidRDefault="00C1253B" w:rsidP="00C1253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1ECC7D5" w14:textId="77777777" w:rsidR="00C1253B" w:rsidRDefault="00C1253B" w:rsidP="00C1253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BAF8C3" w14:textId="77777777" w:rsidR="00C1253B" w:rsidRDefault="00C1253B" w:rsidP="00C1253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E64E7F" w14:textId="77777777" w:rsidR="00C1253B" w:rsidRDefault="00C1253B" w:rsidP="00C1253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C5E2911" w14:textId="77777777" w:rsidR="00C1253B" w:rsidRDefault="00C1253B" w:rsidP="00C1253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5A3D3A" w14:textId="77777777" w:rsidR="00C1253B" w:rsidRDefault="00C1253B" w:rsidP="00C1253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BC1EC" w14:textId="77777777" w:rsidR="00C1253B" w:rsidRDefault="00C1253B" w:rsidP="00C1253B">
            <w:pPr>
              <w:pStyle w:val="TAC"/>
              <w:rPr>
                <w:lang w:eastAsia="ko-KR"/>
              </w:rPr>
            </w:pPr>
            <w:r>
              <w:rPr>
                <w:rFonts w:eastAsia="Malgun Gothic" w:cs="Arial"/>
                <w:kern w:val="2"/>
                <w:szCs w:val="24"/>
                <w:lang w:val="en-US" w:eastAsia="ko-KR"/>
              </w:rPr>
              <w:t>N/A</w:t>
            </w:r>
          </w:p>
        </w:tc>
      </w:tr>
      <w:tr w:rsidR="00C1253B" w14:paraId="507F89D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6FE2D5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1F5D12" w14:textId="77777777" w:rsidR="00C1253B" w:rsidRDefault="00C1253B" w:rsidP="00C1253B">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E424100" w14:textId="208977AA" w:rsidR="00C1253B" w:rsidRDefault="00C1253B" w:rsidP="00C1253B">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EC45F16" w14:textId="77777777" w:rsidR="00C1253B" w:rsidRDefault="00C1253B" w:rsidP="00C1253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E80B0C5" w14:textId="54C07CC3" w:rsidR="00C1253B" w:rsidRDefault="00C1253B" w:rsidP="00C1253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0A776B" w14:textId="77777777" w:rsidR="00C1253B" w:rsidRDefault="00C1253B" w:rsidP="00C1253B">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E941577" w14:textId="77777777" w:rsidR="00C1253B" w:rsidRDefault="00C1253B" w:rsidP="00C1253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42086F04" w14:textId="77777777" w:rsidR="00C1253B" w:rsidRDefault="00C1253B" w:rsidP="00C1253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97BECC" w14:textId="77777777" w:rsidR="00C1253B" w:rsidRDefault="00C1253B" w:rsidP="00C1253B">
            <w:pPr>
              <w:pStyle w:val="TAC"/>
              <w:rPr>
                <w:lang w:eastAsia="ko-KR"/>
              </w:rPr>
            </w:pPr>
            <w:r>
              <w:rPr>
                <w:rFonts w:eastAsia="Malgun Gothic" w:cs="Arial"/>
                <w:kern w:val="2"/>
                <w:szCs w:val="24"/>
                <w:lang w:val="en-US" w:eastAsia="ko-KR"/>
              </w:rPr>
              <w:t>IMD4</w:t>
            </w:r>
          </w:p>
        </w:tc>
      </w:tr>
      <w:tr w:rsidR="00C1253B" w14:paraId="1056998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47D83FB2" w14:textId="77777777" w:rsidR="00C1253B" w:rsidRDefault="00C1253B" w:rsidP="00C1253B">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E105ECA" w14:textId="77777777" w:rsidR="00C1253B" w:rsidRDefault="00C1253B" w:rsidP="00C1253B">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5113E07" w14:textId="77777777" w:rsidR="00C1253B" w:rsidRDefault="00C1253B" w:rsidP="00C1253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18579CB" w14:textId="77777777" w:rsidR="00C1253B" w:rsidRDefault="00C1253B" w:rsidP="00C1253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9E461F" w14:textId="77777777" w:rsidR="00C1253B" w:rsidRDefault="00C1253B" w:rsidP="00C1253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F50A3F" w14:textId="77777777" w:rsidR="00C1253B" w:rsidRDefault="00C1253B" w:rsidP="00C1253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596FDCF" w14:textId="77777777" w:rsidR="00C1253B" w:rsidRDefault="00C1253B" w:rsidP="00C1253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93CFC1" w14:textId="77777777" w:rsidR="00C1253B" w:rsidRDefault="00C1253B" w:rsidP="00C1253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960BFC" w14:textId="77777777" w:rsidR="00C1253B" w:rsidRDefault="00C1253B" w:rsidP="00C1253B">
            <w:pPr>
              <w:pStyle w:val="TAC"/>
              <w:rPr>
                <w:rFonts w:eastAsia="Malgun Gothic"/>
                <w:lang w:eastAsia="ko-KR"/>
              </w:rPr>
            </w:pPr>
            <w:r>
              <w:rPr>
                <w:rFonts w:cs="Arial"/>
                <w:szCs w:val="18"/>
                <w:lang w:eastAsia="ko-KR"/>
              </w:rPr>
              <w:t>N/A</w:t>
            </w:r>
          </w:p>
        </w:tc>
      </w:tr>
      <w:tr w:rsidR="00C1253B" w14:paraId="1836AA82" w14:textId="77777777" w:rsidTr="00842524">
        <w:trPr>
          <w:trHeight w:val="187"/>
          <w:jc w:val="center"/>
        </w:trPr>
        <w:tc>
          <w:tcPr>
            <w:tcW w:w="2005" w:type="dxa"/>
            <w:tcBorders>
              <w:top w:val="nil"/>
              <w:left w:val="single" w:sz="4" w:space="0" w:color="auto"/>
              <w:bottom w:val="nil"/>
              <w:right w:val="single" w:sz="4" w:space="0" w:color="auto"/>
            </w:tcBorders>
          </w:tcPr>
          <w:p w14:paraId="654D188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3B5C2" w14:textId="77777777" w:rsidR="00C1253B" w:rsidRDefault="00C1253B" w:rsidP="00C1253B">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50B9D4" w14:textId="77777777" w:rsidR="00C1253B" w:rsidRDefault="00C1253B" w:rsidP="00C1253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59F5D880" w14:textId="77777777" w:rsidR="00C1253B" w:rsidRDefault="00C1253B" w:rsidP="00C1253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7F8236" w14:textId="77777777" w:rsidR="00C1253B" w:rsidRDefault="00C1253B" w:rsidP="00C1253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B3380C" w14:textId="77777777" w:rsidR="00C1253B" w:rsidRDefault="00C1253B" w:rsidP="00C1253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379E373" w14:textId="77777777" w:rsidR="00C1253B" w:rsidRDefault="00C1253B" w:rsidP="00C1253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178A60" w14:textId="77777777" w:rsidR="00C1253B" w:rsidRDefault="00C1253B" w:rsidP="00C1253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2435F4" w14:textId="77777777" w:rsidR="00C1253B" w:rsidRDefault="00C1253B" w:rsidP="00C1253B">
            <w:pPr>
              <w:pStyle w:val="TAC"/>
              <w:rPr>
                <w:lang w:val="en-US" w:eastAsia="zh-CN"/>
              </w:rPr>
            </w:pPr>
            <w:r>
              <w:rPr>
                <w:lang w:val="en-US" w:eastAsia="zh-CN"/>
              </w:rPr>
              <w:t>N/A</w:t>
            </w:r>
          </w:p>
        </w:tc>
      </w:tr>
      <w:tr w:rsidR="00C1253B" w14:paraId="33BCDF4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438010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C9EDE" w14:textId="77777777" w:rsidR="00C1253B" w:rsidRDefault="00C1253B" w:rsidP="00C1253B">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4B79A5D" w14:textId="777F3408"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A9DB65" w14:textId="77777777" w:rsidR="00C1253B" w:rsidRDefault="00C1253B" w:rsidP="00C1253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52840B" w14:textId="107FFC68"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A03F03" w14:textId="77777777" w:rsidR="00C1253B" w:rsidRDefault="00C1253B" w:rsidP="00C1253B">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79E2597" w14:textId="77777777" w:rsidR="00C1253B" w:rsidRDefault="00C1253B" w:rsidP="00C1253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1914E0FC" w14:textId="77777777" w:rsidR="00C1253B" w:rsidRDefault="00C1253B" w:rsidP="00C1253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07CFD4" w14:textId="77777777" w:rsidR="00C1253B" w:rsidRDefault="00C1253B" w:rsidP="00C1253B">
            <w:pPr>
              <w:pStyle w:val="TAC"/>
              <w:rPr>
                <w:lang w:val="en-US" w:eastAsia="zh-CN"/>
              </w:rPr>
            </w:pPr>
            <w:r>
              <w:rPr>
                <w:lang w:val="en-US" w:eastAsia="zh-CN"/>
              </w:rPr>
              <w:t>IMD2</w:t>
            </w:r>
          </w:p>
        </w:tc>
      </w:tr>
      <w:tr w:rsidR="00C1253B" w14:paraId="60377AC2" w14:textId="77777777" w:rsidTr="00842524">
        <w:trPr>
          <w:trHeight w:val="187"/>
          <w:jc w:val="center"/>
        </w:trPr>
        <w:tc>
          <w:tcPr>
            <w:tcW w:w="2005" w:type="dxa"/>
            <w:tcBorders>
              <w:top w:val="nil"/>
              <w:left w:val="single" w:sz="4" w:space="0" w:color="auto"/>
              <w:bottom w:val="nil"/>
              <w:right w:val="single" w:sz="4" w:space="0" w:color="auto"/>
            </w:tcBorders>
            <w:hideMark/>
          </w:tcPr>
          <w:p w14:paraId="6FCE1914" w14:textId="77777777" w:rsidR="00C1253B" w:rsidRDefault="00C1253B" w:rsidP="00C1253B">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50A50B40" w14:textId="77777777" w:rsidR="00C1253B" w:rsidRDefault="00C1253B" w:rsidP="00C1253B">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6AD812C" w14:textId="77777777" w:rsidR="00C1253B" w:rsidRDefault="00C1253B" w:rsidP="00C1253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941568B" w14:textId="77777777" w:rsidR="00C1253B" w:rsidRDefault="00C1253B" w:rsidP="00C1253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A1D901" w14:textId="77777777" w:rsidR="00C1253B" w:rsidRDefault="00C1253B" w:rsidP="00C1253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0ED248" w14:textId="77777777" w:rsidR="00C1253B" w:rsidRDefault="00C1253B" w:rsidP="00C1253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9A5E29B"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F334F7" w14:textId="77777777" w:rsidR="00C1253B" w:rsidRDefault="00C1253B" w:rsidP="00C1253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3CDB5" w14:textId="77777777" w:rsidR="00C1253B" w:rsidRDefault="00C1253B" w:rsidP="00C1253B">
            <w:pPr>
              <w:pStyle w:val="TAC"/>
              <w:rPr>
                <w:lang w:val="en-US" w:eastAsia="zh-CN"/>
              </w:rPr>
            </w:pPr>
            <w:r>
              <w:rPr>
                <w:color w:val="000000"/>
                <w:lang w:val="en-US" w:eastAsia="zh-CN"/>
              </w:rPr>
              <w:t>N/A</w:t>
            </w:r>
          </w:p>
        </w:tc>
      </w:tr>
      <w:tr w:rsidR="00C1253B" w14:paraId="5EE2D8FF" w14:textId="77777777" w:rsidTr="00842524">
        <w:trPr>
          <w:trHeight w:val="187"/>
          <w:jc w:val="center"/>
        </w:trPr>
        <w:tc>
          <w:tcPr>
            <w:tcW w:w="2005" w:type="dxa"/>
            <w:tcBorders>
              <w:top w:val="nil"/>
              <w:left w:val="single" w:sz="4" w:space="0" w:color="auto"/>
              <w:bottom w:val="nil"/>
              <w:right w:val="single" w:sz="4" w:space="0" w:color="auto"/>
            </w:tcBorders>
          </w:tcPr>
          <w:p w14:paraId="4B6D54C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AD44D" w14:textId="77777777" w:rsidR="00C1253B" w:rsidRDefault="00C1253B" w:rsidP="00C1253B">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38F5EAD" w14:textId="77777777" w:rsidR="00C1253B" w:rsidRDefault="00C1253B" w:rsidP="00C1253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2E2FB803" w14:textId="77777777" w:rsidR="00C1253B" w:rsidRDefault="00C1253B" w:rsidP="00C1253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B32886" w14:textId="77777777" w:rsidR="00C1253B" w:rsidRDefault="00C1253B" w:rsidP="00C1253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2689ED" w14:textId="77777777" w:rsidR="00C1253B" w:rsidRDefault="00C1253B" w:rsidP="00C1253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4861CA4"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05ADB9" w14:textId="77777777" w:rsidR="00C1253B" w:rsidRDefault="00C1253B" w:rsidP="00C1253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E66CA5" w14:textId="77777777" w:rsidR="00C1253B" w:rsidRDefault="00C1253B" w:rsidP="00C1253B">
            <w:pPr>
              <w:pStyle w:val="TAC"/>
              <w:rPr>
                <w:lang w:val="en-US" w:eastAsia="zh-CN"/>
              </w:rPr>
            </w:pPr>
            <w:r>
              <w:rPr>
                <w:color w:val="000000"/>
                <w:lang w:val="en-US" w:eastAsia="zh-CN"/>
              </w:rPr>
              <w:t>N/A</w:t>
            </w:r>
          </w:p>
        </w:tc>
      </w:tr>
      <w:tr w:rsidR="00C1253B" w14:paraId="0708B894" w14:textId="77777777" w:rsidTr="00842524">
        <w:trPr>
          <w:trHeight w:val="187"/>
          <w:jc w:val="center"/>
        </w:trPr>
        <w:tc>
          <w:tcPr>
            <w:tcW w:w="2005" w:type="dxa"/>
            <w:tcBorders>
              <w:top w:val="nil"/>
              <w:left w:val="single" w:sz="4" w:space="0" w:color="auto"/>
              <w:bottom w:val="nil"/>
              <w:right w:val="single" w:sz="4" w:space="0" w:color="auto"/>
            </w:tcBorders>
          </w:tcPr>
          <w:p w14:paraId="3FAB8D9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62F933" w14:textId="77777777" w:rsidR="00C1253B" w:rsidRDefault="00C1253B" w:rsidP="00C1253B">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FEE73A" w14:textId="1902EEA9"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BF983C6" w14:textId="77777777" w:rsidR="00C1253B" w:rsidRDefault="00C1253B" w:rsidP="00C1253B">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410565" w14:textId="208A8ACF"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78AB97" w14:textId="77777777" w:rsidR="00C1253B" w:rsidRDefault="00C1253B" w:rsidP="00C1253B">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135B86AA" w14:textId="77777777" w:rsidR="00C1253B" w:rsidRDefault="00C1253B" w:rsidP="00C1253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949F42F" w14:textId="77777777" w:rsidR="00C1253B" w:rsidRDefault="00C1253B" w:rsidP="00C1253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299367" w14:textId="77777777" w:rsidR="00C1253B" w:rsidRDefault="00C1253B" w:rsidP="00C1253B">
            <w:pPr>
              <w:pStyle w:val="TAC"/>
              <w:rPr>
                <w:lang w:val="en-US" w:eastAsia="zh-CN"/>
              </w:rPr>
            </w:pPr>
            <w:r>
              <w:rPr>
                <w:color w:val="000000"/>
                <w:lang w:val="en-US" w:eastAsia="zh-CN"/>
              </w:rPr>
              <w:t>IMD3</w:t>
            </w:r>
            <w:r>
              <w:rPr>
                <w:color w:val="000000"/>
                <w:vertAlign w:val="superscript"/>
                <w:lang w:val="en-US" w:eastAsia="zh-CN"/>
              </w:rPr>
              <w:t>1,2,5</w:t>
            </w:r>
          </w:p>
        </w:tc>
      </w:tr>
      <w:tr w:rsidR="00C1253B" w14:paraId="413C3D7B" w14:textId="77777777" w:rsidTr="00842524">
        <w:trPr>
          <w:trHeight w:val="187"/>
          <w:jc w:val="center"/>
        </w:trPr>
        <w:tc>
          <w:tcPr>
            <w:tcW w:w="2005" w:type="dxa"/>
            <w:tcBorders>
              <w:top w:val="nil"/>
              <w:left w:val="single" w:sz="4" w:space="0" w:color="auto"/>
              <w:bottom w:val="nil"/>
              <w:right w:val="single" w:sz="4" w:space="0" w:color="auto"/>
            </w:tcBorders>
          </w:tcPr>
          <w:p w14:paraId="749DB74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8D948E" w14:textId="77777777" w:rsidR="00C1253B" w:rsidRDefault="00C1253B" w:rsidP="00C1253B">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F890366" w14:textId="7DFBF0A0"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54248B" w14:textId="77777777" w:rsidR="00C1253B" w:rsidRDefault="00C1253B" w:rsidP="00C1253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0A9CB9" w14:textId="454B2AA1"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2B2FD5" w14:textId="77777777" w:rsidR="00C1253B" w:rsidRDefault="00C1253B" w:rsidP="00C1253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AD6FB48" w14:textId="77777777" w:rsidR="00C1253B" w:rsidRDefault="00C1253B" w:rsidP="00C1253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0472F192" w14:textId="77777777" w:rsidR="00C1253B" w:rsidRDefault="00C1253B" w:rsidP="00C1253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AA1D8B" w14:textId="77777777" w:rsidR="00C1253B" w:rsidRDefault="00C1253B" w:rsidP="00C1253B">
            <w:pPr>
              <w:pStyle w:val="TAC"/>
              <w:rPr>
                <w:lang w:val="en-US" w:eastAsia="zh-CN"/>
              </w:rPr>
            </w:pPr>
            <w:r>
              <w:rPr>
                <w:color w:val="000000"/>
                <w:lang w:val="en-US" w:eastAsia="zh-CN"/>
              </w:rPr>
              <w:t>IMD3</w:t>
            </w:r>
            <w:r>
              <w:rPr>
                <w:color w:val="000000"/>
                <w:vertAlign w:val="superscript"/>
                <w:lang w:val="en-US" w:eastAsia="zh-CN"/>
              </w:rPr>
              <w:t>2,5</w:t>
            </w:r>
          </w:p>
        </w:tc>
      </w:tr>
      <w:tr w:rsidR="00C1253B" w14:paraId="2A5F219E" w14:textId="77777777" w:rsidTr="00842524">
        <w:trPr>
          <w:trHeight w:val="187"/>
          <w:jc w:val="center"/>
        </w:trPr>
        <w:tc>
          <w:tcPr>
            <w:tcW w:w="2005" w:type="dxa"/>
            <w:tcBorders>
              <w:top w:val="nil"/>
              <w:left w:val="single" w:sz="4" w:space="0" w:color="auto"/>
              <w:bottom w:val="nil"/>
              <w:right w:val="single" w:sz="4" w:space="0" w:color="auto"/>
            </w:tcBorders>
          </w:tcPr>
          <w:p w14:paraId="3F0F654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AE686E" w14:textId="77777777" w:rsidR="00C1253B" w:rsidRDefault="00C1253B" w:rsidP="00C1253B">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9E930E8" w14:textId="77777777" w:rsidR="00C1253B" w:rsidRDefault="00C1253B" w:rsidP="00C1253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6206122A" w14:textId="77777777" w:rsidR="00C1253B" w:rsidRDefault="00C1253B" w:rsidP="00C1253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F3C5F4" w14:textId="77777777" w:rsidR="00C1253B" w:rsidRDefault="00C1253B" w:rsidP="00C1253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FDDC50" w14:textId="77777777" w:rsidR="00C1253B" w:rsidRDefault="00C1253B" w:rsidP="00C1253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4F9A528" w14:textId="77777777" w:rsidR="00C1253B" w:rsidRDefault="00C1253B" w:rsidP="00C1253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41BCEF" w14:textId="77777777" w:rsidR="00C1253B" w:rsidRDefault="00C1253B" w:rsidP="00C1253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9E8A7" w14:textId="77777777" w:rsidR="00C1253B" w:rsidRDefault="00C1253B" w:rsidP="00C1253B">
            <w:pPr>
              <w:pStyle w:val="TAC"/>
              <w:rPr>
                <w:lang w:val="en-US" w:eastAsia="zh-CN"/>
              </w:rPr>
            </w:pPr>
            <w:r>
              <w:rPr>
                <w:color w:val="000000"/>
                <w:lang w:val="en-US" w:eastAsia="zh-CN"/>
              </w:rPr>
              <w:t>N/A</w:t>
            </w:r>
          </w:p>
        </w:tc>
      </w:tr>
      <w:tr w:rsidR="00C1253B" w14:paraId="7926A1D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1E9960C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34700" w14:textId="77777777" w:rsidR="00C1253B" w:rsidRDefault="00C1253B" w:rsidP="00C1253B">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67C37C" w14:textId="77777777" w:rsidR="00C1253B" w:rsidRDefault="00C1253B" w:rsidP="00C1253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0C348E3" w14:textId="77777777" w:rsidR="00C1253B" w:rsidRDefault="00C1253B" w:rsidP="00C1253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CFE1F6" w14:textId="77777777" w:rsidR="00C1253B" w:rsidRDefault="00C1253B" w:rsidP="00C1253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1C8EBC" w14:textId="77777777" w:rsidR="00C1253B" w:rsidRDefault="00C1253B" w:rsidP="00C1253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A9C7938" w14:textId="77777777" w:rsidR="00C1253B" w:rsidRDefault="00C1253B" w:rsidP="00C1253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E338A6" w14:textId="77777777" w:rsidR="00C1253B" w:rsidRDefault="00C1253B" w:rsidP="00C1253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13A4D" w14:textId="77777777" w:rsidR="00C1253B" w:rsidRDefault="00C1253B" w:rsidP="00C1253B">
            <w:pPr>
              <w:pStyle w:val="TAC"/>
              <w:rPr>
                <w:lang w:val="en-US" w:eastAsia="zh-CN"/>
              </w:rPr>
            </w:pPr>
            <w:r>
              <w:rPr>
                <w:color w:val="000000"/>
                <w:lang w:val="en-US" w:eastAsia="zh-CN"/>
              </w:rPr>
              <w:t>N/A</w:t>
            </w:r>
          </w:p>
        </w:tc>
      </w:tr>
      <w:tr w:rsidR="00C1253B" w14:paraId="5EA7EDB0" w14:textId="77777777" w:rsidTr="00842524">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5A1CB244" w14:textId="77777777" w:rsidR="00C1253B" w:rsidRDefault="00C1253B" w:rsidP="00C1253B">
            <w:pPr>
              <w:pStyle w:val="TAC"/>
            </w:pPr>
            <w:r>
              <w:t>CA_n25-n71-n78</w:t>
            </w:r>
          </w:p>
          <w:p w14:paraId="19EFB4D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F989A7" w14:textId="77777777" w:rsidR="00C1253B" w:rsidRDefault="00C1253B" w:rsidP="00C1253B">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229493" w14:textId="77777777" w:rsidR="00C1253B" w:rsidRDefault="00C1253B" w:rsidP="00C1253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AA9B1F" w14:textId="77777777" w:rsidR="00C1253B" w:rsidRDefault="00C1253B" w:rsidP="00C1253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DFEA8" w14:textId="77777777" w:rsidR="00C1253B" w:rsidRDefault="00C1253B" w:rsidP="00C1253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F3964" w14:textId="77777777" w:rsidR="00C1253B" w:rsidRDefault="00C1253B" w:rsidP="00C1253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797A4E" w14:textId="77777777" w:rsidR="00C1253B" w:rsidRDefault="00C1253B" w:rsidP="00C1253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55FF65" w14:textId="77777777" w:rsidR="00C1253B" w:rsidRDefault="00C1253B" w:rsidP="00C1253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37F4F" w14:textId="77777777" w:rsidR="00C1253B" w:rsidRDefault="00C1253B" w:rsidP="00C1253B">
            <w:pPr>
              <w:pStyle w:val="TAC"/>
              <w:rPr>
                <w:color w:val="000000"/>
                <w:lang w:val="en-US" w:eastAsia="zh-CN"/>
              </w:rPr>
            </w:pPr>
            <w:r>
              <w:rPr>
                <w:color w:val="000000"/>
                <w:lang w:val="en-US" w:eastAsia="zh-CN"/>
              </w:rPr>
              <w:t>N/A</w:t>
            </w:r>
          </w:p>
        </w:tc>
      </w:tr>
      <w:tr w:rsidR="00C1253B" w14:paraId="329B2752" w14:textId="77777777" w:rsidTr="0084252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B5659AB" w14:textId="77777777" w:rsidR="00C1253B" w:rsidRDefault="00C1253B" w:rsidP="00C1253B">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BAE211" w14:textId="77777777" w:rsidR="00C1253B" w:rsidRDefault="00C1253B" w:rsidP="00C1253B">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F8437" w14:textId="77777777" w:rsidR="00C1253B" w:rsidRDefault="00C1253B" w:rsidP="00C1253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FFE3E3" w14:textId="77777777" w:rsidR="00C1253B" w:rsidRDefault="00C1253B" w:rsidP="00C1253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62DE5" w14:textId="77777777" w:rsidR="00C1253B" w:rsidRDefault="00C1253B" w:rsidP="00C1253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B6708" w14:textId="77777777" w:rsidR="00C1253B" w:rsidRDefault="00C1253B" w:rsidP="00C1253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C8AA1" w14:textId="77777777" w:rsidR="00C1253B" w:rsidRDefault="00C1253B" w:rsidP="00C1253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F0B8C" w14:textId="77777777" w:rsidR="00C1253B" w:rsidRDefault="00C1253B" w:rsidP="00C1253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EAB128" w14:textId="77777777" w:rsidR="00C1253B" w:rsidRDefault="00C1253B" w:rsidP="00C1253B">
            <w:pPr>
              <w:pStyle w:val="TAC"/>
              <w:rPr>
                <w:color w:val="000000"/>
                <w:lang w:val="en-US" w:eastAsia="zh-CN"/>
              </w:rPr>
            </w:pPr>
            <w:r>
              <w:rPr>
                <w:color w:val="000000"/>
                <w:lang w:val="en-US" w:eastAsia="zh-CN"/>
              </w:rPr>
              <w:t>N/A</w:t>
            </w:r>
          </w:p>
        </w:tc>
      </w:tr>
      <w:tr w:rsidR="00C1253B" w14:paraId="775DD5F5" w14:textId="77777777" w:rsidTr="0084252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5403BD3" w14:textId="77777777" w:rsidR="00C1253B" w:rsidRDefault="00C1253B" w:rsidP="00C1253B">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43C8A0" w14:textId="77777777" w:rsidR="00C1253B" w:rsidRDefault="00C1253B" w:rsidP="00C1253B">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453BB" w14:textId="6FAF29BE" w:rsidR="00C1253B" w:rsidRDefault="00C1253B" w:rsidP="00C1253B">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BCE9DA" w14:textId="77777777" w:rsidR="00C1253B" w:rsidRDefault="00C1253B" w:rsidP="00C1253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41D86" w14:textId="2DE15443" w:rsidR="00C1253B" w:rsidRDefault="00C1253B" w:rsidP="00C1253B">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D628A" w14:textId="77777777" w:rsidR="00C1253B" w:rsidRDefault="00C1253B" w:rsidP="00C1253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4A1F33" w14:textId="77777777" w:rsidR="00C1253B" w:rsidRDefault="00C1253B" w:rsidP="00C1253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BC3EB" w14:textId="77777777" w:rsidR="00C1253B" w:rsidRDefault="00C1253B" w:rsidP="00C1253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B7C06C" w14:textId="77777777" w:rsidR="00C1253B" w:rsidRDefault="00C1253B" w:rsidP="00C1253B">
            <w:pPr>
              <w:pStyle w:val="TAC"/>
              <w:rPr>
                <w:color w:val="000000"/>
                <w:lang w:val="en-US" w:eastAsia="zh-CN"/>
              </w:rPr>
            </w:pPr>
            <w:r>
              <w:rPr>
                <w:color w:val="000000"/>
                <w:lang w:val="en-US" w:eastAsia="zh-CN"/>
              </w:rPr>
              <w:t>IMD3</w:t>
            </w:r>
          </w:p>
        </w:tc>
      </w:tr>
      <w:tr w:rsidR="00C1253B" w14:paraId="66449C3C" w14:textId="77777777" w:rsidTr="0084252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5E61967" w14:textId="77777777" w:rsidR="00C1253B" w:rsidRDefault="00C1253B" w:rsidP="00C1253B">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6978EE" w14:textId="77777777" w:rsidR="00C1253B" w:rsidRDefault="00C1253B" w:rsidP="00C1253B">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12D9C" w14:textId="386A5A18" w:rsidR="00C1253B" w:rsidRDefault="00C1253B" w:rsidP="00C1253B">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4F89C6" w14:textId="77777777" w:rsidR="00C1253B" w:rsidRDefault="00C1253B" w:rsidP="00C1253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52B12" w14:textId="630F16B2" w:rsidR="00C1253B" w:rsidRDefault="00C1253B" w:rsidP="00C1253B">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24FF2" w14:textId="77777777" w:rsidR="00C1253B" w:rsidRDefault="00C1253B" w:rsidP="00C1253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31BADF" w14:textId="77777777" w:rsidR="00C1253B" w:rsidRDefault="00C1253B" w:rsidP="00C1253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AF38C" w14:textId="77777777" w:rsidR="00C1253B" w:rsidRDefault="00C1253B" w:rsidP="00C1253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BE2956" w14:textId="77777777" w:rsidR="00C1253B" w:rsidRDefault="00C1253B" w:rsidP="00C1253B">
            <w:pPr>
              <w:pStyle w:val="TAC"/>
              <w:rPr>
                <w:color w:val="000000"/>
                <w:lang w:val="en-US" w:eastAsia="zh-CN"/>
              </w:rPr>
            </w:pPr>
            <w:r>
              <w:rPr>
                <w:color w:val="000000"/>
                <w:lang w:val="en-US" w:eastAsia="zh-CN"/>
              </w:rPr>
              <w:t>IMD3</w:t>
            </w:r>
          </w:p>
        </w:tc>
      </w:tr>
      <w:tr w:rsidR="00C1253B" w14:paraId="1429FA23" w14:textId="77777777" w:rsidTr="0084252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12A9B63" w14:textId="77777777" w:rsidR="00C1253B" w:rsidRDefault="00C1253B" w:rsidP="00C1253B">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980CE5" w14:textId="77777777" w:rsidR="00C1253B" w:rsidRDefault="00C1253B" w:rsidP="00C1253B">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35E46" w14:textId="77777777" w:rsidR="00C1253B" w:rsidRDefault="00C1253B" w:rsidP="00C1253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B455EE" w14:textId="77777777" w:rsidR="00C1253B" w:rsidRDefault="00C1253B" w:rsidP="00C1253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175A2" w14:textId="77777777" w:rsidR="00C1253B" w:rsidRDefault="00C1253B" w:rsidP="00C1253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AB086" w14:textId="77777777" w:rsidR="00C1253B" w:rsidRDefault="00C1253B" w:rsidP="00C1253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2FB5D" w14:textId="77777777" w:rsidR="00C1253B" w:rsidRDefault="00C1253B" w:rsidP="00C1253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21432" w14:textId="77777777" w:rsidR="00C1253B" w:rsidRDefault="00C1253B" w:rsidP="00C1253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DB448" w14:textId="77777777" w:rsidR="00C1253B" w:rsidRDefault="00C1253B" w:rsidP="00C1253B">
            <w:pPr>
              <w:pStyle w:val="TAC"/>
              <w:rPr>
                <w:color w:val="000000"/>
                <w:lang w:val="en-US" w:eastAsia="zh-CN"/>
              </w:rPr>
            </w:pPr>
            <w:r>
              <w:rPr>
                <w:color w:val="000000"/>
                <w:lang w:val="en-US" w:eastAsia="zh-CN"/>
              </w:rPr>
              <w:t>N/A</w:t>
            </w:r>
          </w:p>
        </w:tc>
      </w:tr>
      <w:tr w:rsidR="00C1253B" w14:paraId="36D90D72" w14:textId="77777777" w:rsidTr="0084252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296DCB3C" w14:textId="77777777" w:rsidR="00C1253B" w:rsidRDefault="00C1253B" w:rsidP="00C1253B">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1A9150" w14:textId="77777777" w:rsidR="00C1253B" w:rsidRDefault="00C1253B" w:rsidP="00C1253B">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5A612" w14:textId="77777777" w:rsidR="00C1253B" w:rsidRDefault="00C1253B" w:rsidP="00C1253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00CBB2" w14:textId="77777777" w:rsidR="00C1253B" w:rsidRDefault="00C1253B" w:rsidP="00C1253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32642" w14:textId="77777777" w:rsidR="00C1253B" w:rsidRDefault="00C1253B" w:rsidP="00C1253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F8D77" w14:textId="77777777" w:rsidR="00C1253B" w:rsidRDefault="00C1253B" w:rsidP="00C1253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52DFC1" w14:textId="77777777" w:rsidR="00C1253B" w:rsidRDefault="00C1253B" w:rsidP="00C1253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EBA91" w14:textId="77777777" w:rsidR="00C1253B" w:rsidRDefault="00C1253B" w:rsidP="00C1253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82324" w14:textId="77777777" w:rsidR="00C1253B" w:rsidRDefault="00C1253B" w:rsidP="00C1253B">
            <w:pPr>
              <w:pStyle w:val="TAC"/>
              <w:rPr>
                <w:color w:val="000000"/>
                <w:lang w:val="en-US" w:eastAsia="zh-CN"/>
              </w:rPr>
            </w:pPr>
            <w:r>
              <w:rPr>
                <w:color w:val="000000"/>
                <w:lang w:val="en-US" w:eastAsia="zh-CN"/>
              </w:rPr>
              <w:t>N/A</w:t>
            </w:r>
          </w:p>
        </w:tc>
      </w:tr>
      <w:tr w:rsidR="00C1253B" w14:paraId="0672F15F"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FE5A183" w14:textId="77777777" w:rsidR="00C1253B" w:rsidRDefault="00C1253B" w:rsidP="00C1253B">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6771E2EC" w14:textId="77777777" w:rsidR="00C1253B" w:rsidRDefault="00C1253B" w:rsidP="00C1253B">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71B6AC1" w14:textId="54E68B8C" w:rsidR="00C1253B" w:rsidRDefault="00C1253B" w:rsidP="00C1253B">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B1AA0" w14:textId="77777777" w:rsidR="00C1253B" w:rsidRDefault="00C1253B" w:rsidP="00C1253B">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991B8F" w14:textId="2B844E61" w:rsidR="00C1253B" w:rsidRDefault="00C1253B" w:rsidP="00C1253B">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C2EF9B" w14:textId="77777777" w:rsidR="00C1253B" w:rsidRDefault="00C1253B" w:rsidP="00C1253B">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726EB8B0" w14:textId="77777777" w:rsidR="00C1253B" w:rsidRDefault="00C1253B" w:rsidP="00C1253B">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1CB03EA9" w14:textId="77777777" w:rsidR="00C1253B" w:rsidRDefault="00C1253B" w:rsidP="00C1253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60A3A6" w14:textId="77777777" w:rsidR="00C1253B" w:rsidRDefault="00C1253B" w:rsidP="00C1253B">
            <w:pPr>
              <w:pStyle w:val="TAC"/>
              <w:rPr>
                <w:lang w:eastAsia="ko-KR"/>
              </w:rPr>
            </w:pPr>
            <w:r>
              <w:rPr>
                <w:lang w:eastAsia="ko-KR"/>
              </w:rPr>
              <w:t>IMD</w:t>
            </w:r>
            <w:r>
              <w:rPr>
                <w:rFonts w:eastAsia="SimSun"/>
                <w:lang w:val="en-US" w:eastAsia="zh-CN"/>
              </w:rPr>
              <w:t>2</w:t>
            </w:r>
          </w:p>
        </w:tc>
      </w:tr>
      <w:tr w:rsidR="00C1253B" w14:paraId="4D22CC7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2A289BB"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8A7199" w14:textId="77777777" w:rsidR="00C1253B" w:rsidRDefault="00C1253B" w:rsidP="00C1253B">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4A34C9EF" w14:textId="77777777" w:rsidR="00C1253B" w:rsidRDefault="00C1253B" w:rsidP="00C1253B">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6633AE03" w14:textId="77777777" w:rsidR="00C1253B" w:rsidRDefault="00C1253B" w:rsidP="00C1253B">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7A146" w14:textId="77777777" w:rsidR="00C1253B" w:rsidRDefault="00C1253B" w:rsidP="00C1253B">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E2E1C2" w14:textId="77777777" w:rsidR="00C1253B" w:rsidRDefault="00C1253B" w:rsidP="00C1253B">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2EFB9576" w14:textId="77777777" w:rsidR="00C1253B" w:rsidRDefault="00C1253B" w:rsidP="00C1253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A19C5F"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F8AD72" w14:textId="77777777" w:rsidR="00C1253B" w:rsidRDefault="00C1253B" w:rsidP="00C1253B">
            <w:pPr>
              <w:pStyle w:val="TAC"/>
              <w:rPr>
                <w:lang w:eastAsia="ko-KR"/>
              </w:rPr>
            </w:pPr>
            <w:r>
              <w:rPr>
                <w:lang w:eastAsia="zh-CN"/>
              </w:rPr>
              <w:t>N/A</w:t>
            </w:r>
          </w:p>
        </w:tc>
      </w:tr>
      <w:tr w:rsidR="00C1253B" w14:paraId="74D098D6"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4B0A300B"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1EEC9" w14:textId="77777777" w:rsidR="00C1253B" w:rsidRDefault="00C1253B" w:rsidP="00C1253B">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927839" w14:textId="77777777" w:rsidR="00C1253B" w:rsidRDefault="00C1253B" w:rsidP="00C1253B">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4C1B0F6D" w14:textId="77777777" w:rsidR="00C1253B" w:rsidRDefault="00C1253B" w:rsidP="00C1253B">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52BB7F1" w14:textId="77777777" w:rsidR="00C1253B" w:rsidRDefault="00C1253B" w:rsidP="00C1253B">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C6F3E" w14:textId="77777777" w:rsidR="00C1253B" w:rsidRDefault="00C1253B" w:rsidP="00C1253B">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E847D6E" w14:textId="77777777" w:rsidR="00C1253B" w:rsidRDefault="00C1253B" w:rsidP="00C1253B">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CCD1FC"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A06F0A" w14:textId="77777777" w:rsidR="00C1253B" w:rsidRDefault="00C1253B" w:rsidP="00C1253B">
            <w:pPr>
              <w:pStyle w:val="TAC"/>
              <w:rPr>
                <w:lang w:eastAsia="ko-KR"/>
              </w:rPr>
            </w:pPr>
            <w:r>
              <w:rPr>
                <w:rFonts w:eastAsia="SimSun"/>
                <w:lang w:val="en-US" w:eastAsia="zh-CN"/>
              </w:rPr>
              <w:t>N/A</w:t>
            </w:r>
          </w:p>
        </w:tc>
      </w:tr>
      <w:tr w:rsidR="00C1253B" w14:paraId="31A2A37D"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845184" w14:textId="77777777" w:rsidR="00C1253B" w:rsidRDefault="00C1253B" w:rsidP="00C1253B">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4C37ED86" w14:textId="77777777" w:rsidR="00C1253B" w:rsidRDefault="00C1253B" w:rsidP="00C1253B">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8A00CD8" w14:textId="0DBFB4E2" w:rsidR="00C1253B" w:rsidRDefault="00C1253B" w:rsidP="00C1253B">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F196D45" w14:textId="77777777" w:rsidR="00C1253B" w:rsidRDefault="00C1253B" w:rsidP="00C1253B">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81CFC1" w14:textId="0E8B0D2F" w:rsidR="00C1253B" w:rsidRDefault="00C1253B" w:rsidP="00C1253B">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0BD0DE" w14:textId="77777777" w:rsidR="00C1253B" w:rsidRDefault="00C1253B" w:rsidP="00C1253B">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18589F81" w14:textId="77777777" w:rsidR="00C1253B" w:rsidRDefault="00C1253B" w:rsidP="00C1253B">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AEBDCF3" w14:textId="77777777" w:rsidR="00C1253B" w:rsidRDefault="00C1253B" w:rsidP="00C1253B">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881BE2" w14:textId="77777777" w:rsidR="00C1253B" w:rsidRDefault="00C1253B" w:rsidP="00C1253B">
            <w:pPr>
              <w:pStyle w:val="TAC"/>
              <w:rPr>
                <w:color w:val="000000"/>
                <w:lang w:val="en-US" w:eastAsia="zh-CN"/>
              </w:rPr>
            </w:pPr>
            <w:r>
              <w:rPr>
                <w:lang w:eastAsia="ko-KR"/>
              </w:rPr>
              <w:t>IMD</w:t>
            </w:r>
            <w:r>
              <w:rPr>
                <w:rFonts w:eastAsia="SimSun"/>
                <w:lang w:val="en-US" w:eastAsia="zh-CN"/>
              </w:rPr>
              <w:t>4</w:t>
            </w:r>
          </w:p>
        </w:tc>
      </w:tr>
      <w:tr w:rsidR="00C1253B" w14:paraId="3BE6DE0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766CBF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AB0570" w14:textId="77777777" w:rsidR="00C1253B" w:rsidRDefault="00C1253B" w:rsidP="00C1253B">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4FC8390" w14:textId="77777777" w:rsidR="00C1253B" w:rsidRDefault="00C1253B" w:rsidP="00C1253B">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564FF80A" w14:textId="77777777" w:rsidR="00C1253B" w:rsidRDefault="00C1253B" w:rsidP="00C1253B">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EB7179" w14:textId="77777777" w:rsidR="00C1253B" w:rsidRDefault="00C1253B" w:rsidP="00C1253B">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6D00A0" w14:textId="77777777" w:rsidR="00C1253B" w:rsidRDefault="00C1253B" w:rsidP="00C1253B">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BBDF9E0" w14:textId="77777777" w:rsidR="00C1253B" w:rsidRDefault="00C1253B" w:rsidP="00C1253B">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27FAF7" w14:textId="77777777" w:rsidR="00C1253B" w:rsidRDefault="00C1253B" w:rsidP="00C1253B">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3A17B" w14:textId="77777777" w:rsidR="00C1253B" w:rsidRDefault="00C1253B" w:rsidP="00C1253B">
            <w:pPr>
              <w:pStyle w:val="TAC"/>
              <w:rPr>
                <w:color w:val="000000"/>
                <w:lang w:val="en-US" w:eastAsia="zh-CN"/>
              </w:rPr>
            </w:pPr>
            <w:r>
              <w:rPr>
                <w:lang w:eastAsia="zh-CN"/>
              </w:rPr>
              <w:t>N/A</w:t>
            </w:r>
          </w:p>
        </w:tc>
      </w:tr>
      <w:tr w:rsidR="00C1253B" w14:paraId="67A6CAD4"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22E06D3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CA9313" w14:textId="77777777" w:rsidR="00C1253B" w:rsidRDefault="00C1253B" w:rsidP="00C1253B">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790D4D" w14:textId="77777777" w:rsidR="00C1253B" w:rsidRDefault="00C1253B" w:rsidP="00C1253B">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63003529" w14:textId="77777777" w:rsidR="00C1253B" w:rsidRDefault="00C1253B" w:rsidP="00C1253B">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A045F35" w14:textId="77777777" w:rsidR="00C1253B" w:rsidRDefault="00C1253B" w:rsidP="00C1253B">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C52AA7" w14:textId="77777777" w:rsidR="00C1253B" w:rsidRDefault="00C1253B" w:rsidP="00C1253B">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B021D91" w14:textId="77777777" w:rsidR="00C1253B" w:rsidRDefault="00C1253B" w:rsidP="00C1253B">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34EF6E" w14:textId="77777777" w:rsidR="00C1253B" w:rsidRDefault="00C1253B" w:rsidP="00C1253B">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D25229" w14:textId="77777777" w:rsidR="00C1253B" w:rsidRDefault="00C1253B" w:rsidP="00C1253B">
            <w:pPr>
              <w:pStyle w:val="TAC"/>
              <w:rPr>
                <w:color w:val="000000"/>
                <w:lang w:val="en-US" w:eastAsia="zh-CN"/>
              </w:rPr>
            </w:pPr>
            <w:r>
              <w:rPr>
                <w:rFonts w:eastAsia="SimSun"/>
                <w:lang w:val="en-US" w:eastAsia="zh-CN"/>
              </w:rPr>
              <w:t>N/A</w:t>
            </w:r>
          </w:p>
        </w:tc>
      </w:tr>
      <w:tr w:rsidR="00C1253B" w14:paraId="0DD3E720"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4C0225A" w14:textId="77777777" w:rsidR="00C1253B" w:rsidRDefault="00C1253B" w:rsidP="00C1253B">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F2896C" w14:textId="77777777" w:rsidR="00C1253B" w:rsidRDefault="00C1253B" w:rsidP="00C1253B">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ECCF3" w14:textId="7777777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596284" w14:textId="77777777" w:rsidR="00C1253B" w:rsidRDefault="00C1253B" w:rsidP="00C1253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52C6E" w14:textId="078577B4"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666EE" w14:textId="77777777" w:rsidR="00C1253B" w:rsidRDefault="00C1253B" w:rsidP="00C1253B">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4792AE" w14:textId="77777777" w:rsidR="00C1253B" w:rsidRDefault="00C1253B" w:rsidP="00C1253B">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2C500" w14:textId="77777777" w:rsidR="00C1253B" w:rsidRDefault="00C1253B" w:rsidP="00C1253B">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C55C9" w14:textId="77777777" w:rsidR="00C1253B" w:rsidRDefault="00C1253B" w:rsidP="00C1253B">
            <w:pPr>
              <w:pStyle w:val="TAC"/>
            </w:pPr>
            <w:r>
              <w:t>IMD3</w:t>
            </w:r>
          </w:p>
        </w:tc>
      </w:tr>
      <w:tr w:rsidR="00C1253B" w14:paraId="59740428" w14:textId="77777777" w:rsidTr="00337777">
        <w:trPr>
          <w:trHeight w:val="60"/>
          <w:jc w:val="center"/>
        </w:trPr>
        <w:tc>
          <w:tcPr>
            <w:tcW w:w="2005" w:type="dxa"/>
            <w:tcBorders>
              <w:top w:val="nil"/>
              <w:left w:val="single" w:sz="4" w:space="0" w:color="auto"/>
              <w:bottom w:val="nil"/>
              <w:right w:val="single" w:sz="4" w:space="0" w:color="auto"/>
            </w:tcBorders>
          </w:tcPr>
          <w:p w14:paraId="155667B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D53D42" w14:textId="77777777" w:rsidR="00C1253B" w:rsidRDefault="00C1253B" w:rsidP="00C1253B">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BD0C9" w14:textId="77777777" w:rsidR="00C1253B" w:rsidRDefault="00C1253B" w:rsidP="00C1253B">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A597A0" w14:textId="77777777" w:rsidR="00C1253B" w:rsidRDefault="00C1253B" w:rsidP="00C1253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6781E" w14:textId="77777777" w:rsidR="00C1253B" w:rsidRDefault="00C1253B" w:rsidP="00C1253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AEA12" w14:textId="77777777" w:rsidR="00C1253B" w:rsidRDefault="00C1253B" w:rsidP="00C1253B">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627FD7"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F4A01" w14:textId="77777777" w:rsidR="00C1253B" w:rsidRDefault="00C1253B" w:rsidP="00C1253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6B53F" w14:textId="77777777" w:rsidR="00C1253B" w:rsidRDefault="00C1253B" w:rsidP="00C1253B">
            <w:pPr>
              <w:pStyle w:val="TAC"/>
            </w:pPr>
            <w:r>
              <w:t>N/A</w:t>
            </w:r>
          </w:p>
        </w:tc>
      </w:tr>
      <w:tr w:rsidR="00C1253B" w14:paraId="302C61E0" w14:textId="77777777" w:rsidTr="00842524">
        <w:trPr>
          <w:trHeight w:val="187"/>
          <w:jc w:val="center"/>
        </w:trPr>
        <w:tc>
          <w:tcPr>
            <w:tcW w:w="2005" w:type="dxa"/>
            <w:tcBorders>
              <w:top w:val="nil"/>
              <w:left w:val="single" w:sz="4" w:space="0" w:color="auto"/>
              <w:bottom w:val="nil"/>
              <w:right w:val="single" w:sz="4" w:space="0" w:color="auto"/>
            </w:tcBorders>
          </w:tcPr>
          <w:p w14:paraId="52D05D4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984CF5" w14:textId="77777777" w:rsidR="00C1253B" w:rsidRDefault="00C1253B" w:rsidP="00C1253B">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D21C1" w14:textId="16C2F0E8" w:rsidR="00C1253B" w:rsidRDefault="00C1253B" w:rsidP="00C1253B">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94BF47" w14:textId="601CFCFC" w:rsidR="00C1253B" w:rsidRDefault="00C1253B" w:rsidP="00C1253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B02A7" w14:textId="63608CB1" w:rsidR="00C1253B" w:rsidRDefault="00C1253B" w:rsidP="00C1253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17DE2" w14:textId="1567C49F" w:rsidR="00C1253B" w:rsidRDefault="00C1253B" w:rsidP="00C1253B">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E7304E" w14:textId="0955878D"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34D4B7" w14:textId="2F22F789" w:rsidR="00C1253B" w:rsidRDefault="00C1253B" w:rsidP="00C1253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D122AE" w14:textId="03F29B72" w:rsidR="00C1253B" w:rsidRDefault="00C1253B" w:rsidP="00C1253B">
            <w:pPr>
              <w:pStyle w:val="TAC"/>
            </w:pPr>
            <w:r>
              <w:t>N/A</w:t>
            </w:r>
          </w:p>
        </w:tc>
      </w:tr>
      <w:tr w:rsidR="00C1253B" w14:paraId="72C43E5D" w14:textId="77777777" w:rsidTr="00842524">
        <w:trPr>
          <w:trHeight w:val="187"/>
          <w:jc w:val="center"/>
        </w:trPr>
        <w:tc>
          <w:tcPr>
            <w:tcW w:w="2005" w:type="dxa"/>
            <w:tcBorders>
              <w:top w:val="nil"/>
              <w:left w:val="single" w:sz="4" w:space="0" w:color="auto"/>
              <w:bottom w:val="nil"/>
              <w:right w:val="single" w:sz="4" w:space="0" w:color="auto"/>
            </w:tcBorders>
          </w:tcPr>
          <w:p w14:paraId="31B3A11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3803F0" w14:textId="77777777" w:rsidR="00C1253B" w:rsidRDefault="00C1253B" w:rsidP="00C1253B">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6FBEF72" w14:textId="3C870CE5" w:rsidR="00C1253B" w:rsidRDefault="00C1253B" w:rsidP="00C1253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A1DB96A" w14:textId="2A7F83AF"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5ED88B" w14:textId="7ED0F168"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A63FD0" w14:textId="0FFA28A0" w:rsidR="00C1253B" w:rsidRDefault="00C1253B" w:rsidP="00C1253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AEAD6F2" w14:textId="060D47E2"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44C738" w14:textId="6A7156B0" w:rsidR="00C1253B" w:rsidRDefault="00C1253B" w:rsidP="00C1253B">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9BB038" w14:textId="364668DA" w:rsidR="00C1253B" w:rsidRDefault="00C1253B" w:rsidP="00C1253B">
            <w:pPr>
              <w:pStyle w:val="TAC"/>
            </w:pPr>
            <w:r>
              <w:rPr>
                <w:lang w:eastAsia="ja-JP"/>
              </w:rPr>
              <w:t>N/A</w:t>
            </w:r>
          </w:p>
        </w:tc>
      </w:tr>
      <w:tr w:rsidR="00C1253B" w14:paraId="41964254" w14:textId="77777777" w:rsidTr="00842524">
        <w:trPr>
          <w:trHeight w:val="187"/>
          <w:jc w:val="center"/>
        </w:trPr>
        <w:tc>
          <w:tcPr>
            <w:tcW w:w="2005" w:type="dxa"/>
            <w:tcBorders>
              <w:top w:val="nil"/>
              <w:left w:val="single" w:sz="4" w:space="0" w:color="auto"/>
              <w:bottom w:val="nil"/>
              <w:right w:val="single" w:sz="4" w:space="0" w:color="auto"/>
            </w:tcBorders>
          </w:tcPr>
          <w:p w14:paraId="6D9976C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6FDB4F" w14:textId="77777777" w:rsidR="00C1253B" w:rsidRDefault="00C1253B" w:rsidP="00C1253B">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653D4621" w14:textId="6A349D28" w:rsidR="00C1253B" w:rsidRDefault="00C1253B" w:rsidP="00C1253B">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7AB8576C" w14:textId="209CAD3D"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FEB89B" w14:textId="0CCECB74"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FCDB37" w14:textId="1E9CDE58" w:rsidR="00C1253B" w:rsidRDefault="00C1253B" w:rsidP="00C1253B">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729CB4" w14:textId="49108C03"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F2896C" w14:textId="73A6C41D" w:rsidR="00C1253B" w:rsidRDefault="00C1253B" w:rsidP="00C1253B">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8EBA85" w14:textId="2A0AB8ED" w:rsidR="00C1253B" w:rsidRDefault="00C1253B" w:rsidP="00C1253B">
            <w:pPr>
              <w:pStyle w:val="TAC"/>
            </w:pPr>
            <w:r>
              <w:rPr>
                <w:lang w:eastAsia="ja-JP"/>
              </w:rPr>
              <w:t>N/A</w:t>
            </w:r>
          </w:p>
        </w:tc>
      </w:tr>
      <w:tr w:rsidR="00C1253B" w14:paraId="6C25FD91" w14:textId="77777777" w:rsidTr="00842524">
        <w:trPr>
          <w:trHeight w:val="187"/>
          <w:jc w:val="center"/>
        </w:trPr>
        <w:tc>
          <w:tcPr>
            <w:tcW w:w="2005" w:type="dxa"/>
            <w:tcBorders>
              <w:top w:val="nil"/>
              <w:left w:val="single" w:sz="4" w:space="0" w:color="auto"/>
              <w:bottom w:val="nil"/>
              <w:right w:val="single" w:sz="4" w:space="0" w:color="auto"/>
            </w:tcBorders>
          </w:tcPr>
          <w:p w14:paraId="3C7B6B5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1550C" w14:textId="77777777" w:rsidR="00C1253B" w:rsidRDefault="00C1253B" w:rsidP="00C1253B">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AB89DE7" w14:textId="5BD640C0"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8E7A04" w14:textId="2F5A3545"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EBAFC9" w14:textId="346331F5"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C3A50A" w14:textId="0AF53DFF" w:rsidR="00C1253B" w:rsidRDefault="00C1253B" w:rsidP="00C1253B">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5F9F1D37" w14:textId="7D88EB66" w:rsidR="00C1253B" w:rsidRDefault="00C1253B" w:rsidP="00C1253B">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7630A3BD" w14:textId="254D821A"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0684EB" w14:textId="68C1AC36" w:rsidR="00C1253B" w:rsidRDefault="00C1253B" w:rsidP="00C1253B">
            <w:pPr>
              <w:pStyle w:val="TAC"/>
            </w:pPr>
            <w:r>
              <w:rPr>
                <w:lang w:eastAsia="ja-JP"/>
              </w:rPr>
              <w:t>IMD3</w:t>
            </w:r>
            <w:r>
              <w:rPr>
                <w:vertAlign w:val="superscript"/>
                <w:lang w:eastAsia="ja-JP"/>
              </w:rPr>
              <w:t>2</w:t>
            </w:r>
          </w:p>
        </w:tc>
      </w:tr>
      <w:tr w:rsidR="00C1253B" w14:paraId="62C8395B" w14:textId="77777777" w:rsidTr="00842524">
        <w:trPr>
          <w:trHeight w:val="187"/>
          <w:jc w:val="center"/>
        </w:trPr>
        <w:tc>
          <w:tcPr>
            <w:tcW w:w="2005" w:type="dxa"/>
            <w:tcBorders>
              <w:top w:val="nil"/>
              <w:left w:val="single" w:sz="4" w:space="0" w:color="auto"/>
              <w:bottom w:val="nil"/>
              <w:right w:val="single" w:sz="4" w:space="0" w:color="auto"/>
            </w:tcBorders>
          </w:tcPr>
          <w:p w14:paraId="087D877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C3516C" w14:textId="77777777" w:rsidR="00C1253B" w:rsidRDefault="00C1253B" w:rsidP="00C1253B">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A1790F9" w14:textId="2379AEE5" w:rsidR="00C1253B" w:rsidRDefault="00C1253B" w:rsidP="00C1253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65217A25" w14:textId="795F31F1"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57C78A" w14:textId="692B34FF"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8EDAC3" w14:textId="5633544B" w:rsidR="00C1253B" w:rsidRDefault="00C1253B" w:rsidP="00C1253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D6B5EAE" w14:textId="4526D131"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1C0C02" w14:textId="52157BEF"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05778C" w14:textId="47DC6A84" w:rsidR="00C1253B" w:rsidRDefault="00C1253B" w:rsidP="00C1253B">
            <w:pPr>
              <w:pStyle w:val="TAC"/>
            </w:pPr>
            <w:r>
              <w:rPr>
                <w:lang w:eastAsia="ja-JP"/>
              </w:rPr>
              <w:t>N/A</w:t>
            </w:r>
          </w:p>
        </w:tc>
      </w:tr>
      <w:tr w:rsidR="00C1253B" w14:paraId="5641C025" w14:textId="77777777" w:rsidTr="00842524">
        <w:trPr>
          <w:trHeight w:val="187"/>
          <w:jc w:val="center"/>
        </w:trPr>
        <w:tc>
          <w:tcPr>
            <w:tcW w:w="2005" w:type="dxa"/>
            <w:tcBorders>
              <w:top w:val="nil"/>
              <w:left w:val="single" w:sz="4" w:space="0" w:color="auto"/>
              <w:bottom w:val="nil"/>
              <w:right w:val="single" w:sz="4" w:space="0" w:color="auto"/>
            </w:tcBorders>
          </w:tcPr>
          <w:p w14:paraId="364D4FD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FDE27F" w14:textId="77777777" w:rsidR="00C1253B" w:rsidRDefault="00C1253B" w:rsidP="00C1253B">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CE6FCB9" w14:textId="0C595C1C"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7A3633" w14:textId="40312C6D"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7E1912" w14:textId="52B4EEC1"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949983" w14:textId="08BBAF4E" w:rsidR="00C1253B" w:rsidRDefault="00C1253B" w:rsidP="00C1253B">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36D2057D" w14:textId="07FCF1D8" w:rsidR="00C1253B" w:rsidRDefault="00C1253B" w:rsidP="00C1253B">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32297084" w14:textId="2E7BADB9"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CE4533" w14:textId="5D91CFA1" w:rsidR="00C1253B" w:rsidRDefault="00C1253B" w:rsidP="00C1253B">
            <w:pPr>
              <w:pStyle w:val="TAC"/>
            </w:pPr>
            <w:r>
              <w:rPr>
                <w:lang w:eastAsia="ja-JP"/>
              </w:rPr>
              <w:t>IMD3</w:t>
            </w:r>
          </w:p>
        </w:tc>
      </w:tr>
      <w:tr w:rsidR="00C1253B" w14:paraId="41B84257"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37526C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5D8A3E" w14:textId="77777777" w:rsidR="00C1253B" w:rsidRDefault="00C1253B" w:rsidP="00C1253B">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F8D4039" w14:textId="0DD69F79" w:rsidR="00C1253B" w:rsidRDefault="00C1253B" w:rsidP="00C1253B">
            <w:pPr>
              <w:pStyle w:val="TAC"/>
            </w:pPr>
            <w:r>
              <w:rPr>
                <w:lang w:val="en-US" w:eastAsia="zh-CN"/>
              </w:rPr>
              <w:t>3795</w:t>
            </w:r>
          </w:p>
        </w:tc>
        <w:tc>
          <w:tcPr>
            <w:tcW w:w="964" w:type="dxa"/>
            <w:tcBorders>
              <w:top w:val="single" w:sz="4" w:space="0" w:color="auto"/>
              <w:left w:val="single" w:sz="4" w:space="0" w:color="auto"/>
              <w:bottom w:val="single" w:sz="4" w:space="0" w:color="auto"/>
              <w:right w:val="single" w:sz="4" w:space="0" w:color="auto"/>
            </w:tcBorders>
            <w:hideMark/>
          </w:tcPr>
          <w:p w14:paraId="38E57A10" w14:textId="62F0CFBA"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8889DC" w14:textId="6EFB160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1D92CA" w14:textId="7DB09AAD" w:rsidR="00C1253B" w:rsidRDefault="00C1253B" w:rsidP="00C1253B">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3C952F5E" w14:textId="16F5BED5"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46F6C6" w14:textId="5045EBC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75EAAA" w14:textId="47D57C2A" w:rsidR="00C1253B" w:rsidRDefault="00C1253B" w:rsidP="00C1253B">
            <w:pPr>
              <w:pStyle w:val="TAC"/>
            </w:pPr>
            <w:r>
              <w:rPr>
                <w:lang w:eastAsia="ja-JP"/>
              </w:rPr>
              <w:t>N/A</w:t>
            </w:r>
          </w:p>
        </w:tc>
      </w:tr>
      <w:tr w:rsidR="00C1253B" w14:paraId="21CA4704"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4D5E17D" w14:textId="77777777" w:rsidR="00C1253B" w:rsidRDefault="00C1253B" w:rsidP="00C1253B">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C38691B" w14:textId="77777777" w:rsidR="00C1253B" w:rsidRDefault="00C1253B" w:rsidP="00C1253B">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B24EB7B" w14:textId="77777777" w:rsidR="00C1253B" w:rsidRDefault="00C1253B" w:rsidP="00C1253B">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226A89C7" w14:textId="77777777" w:rsidR="00C1253B" w:rsidRDefault="00C1253B" w:rsidP="00C1253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3464B1" w14:textId="77777777" w:rsidR="00C1253B" w:rsidRDefault="00C1253B" w:rsidP="00C1253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07CC7E" w14:textId="77777777" w:rsidR="00C1253B" w:rsidRDefault="00C1253B" w:rsidP="00C1253B">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133CD0B9"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1FFF9B" w14:textId="77777777" w:rsidR="00C1253B" w:rsidRDefault="00C1253B" w:rsidP="00C1253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DB234" w14:textId="77777777" w:rsidR="00C1253B" w:rsidRDefault="00C1253B" w:rsidP="00C1253B">
            <w:pPr>
              <w:pStyle w:val="TAC"/>
            </w:pPr>
            <w:r>
              <w:rPr>
                <w:lang w:eastAsia="zh-CN"/>
              </w:rPr>
              <w:t>N/A</w:t>
            </w:r>
          </w:p>
        </w:tc>
      </w:tr>
      <w:tr w:rsidR="00C1253B" w14:paraId="67B846E7" w14:textId="77777777" w:rsidTr="00842524">
        <w:trPr>
          <w:trHeight w:val="187"/>
          <w:jc w:val="center"/>
        </w:trPr>
        <w:tc>
          <w:tcPr>
            <w:tcW w:w="2005" w:type="dxa"/>
            <w:tcBorders>
              <w:top w:val="nil"/>
              <w:left w:val="single" w:sz="4" w:space="0" w:color="auto"/>
              <w:bottom w:val="nil"/>
              <w:right w:val="single" w:sz="4" w:space="0" w:color="auto"/>
            </w:tcBorders>
          </w:tcPr>
          <w:p w14:paraId="68131AE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FCD1F6" w14:textId="77777777" w:rsidR="00C1253B" w:rsidRDefault="00C1253B" w:rsidP="00C1253B">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10F985E" w14:textId="77777777" w:rsidR="00C1253B" w:rsidRDefault="00C1253B" w:rsidP="00C1253B">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2E552B5C" w14:textId="77777777" w:rsidR="00C1253B" w:rsidRDefault="00C1253B" w:rsidP="00C1253B">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6D40C4" w14:textId="77777777" w:rsidR="00C1253B" w:rsidRDefault="00C1253B" w:rsidP="00C1253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5A5899" w14:textId="77777777" w:rsidR="00C1253B" w:rsidRDefault="00C1253B" w:rsidP="00C1253B">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2B05C4AB"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569ADB" w14:textId="77777777" w:rsidR="00C1253B" w:rsidRDefault="00C1253B" w:rsidP="00C1253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7F8904" w14:textId="77777777" w:rsidR="00C1253B" w:rsidRDefault="00C1253B" w:rsidP="00C1253B">
            <w:pPr>
              <w:pStyle w:val="TAC"/>
            </w:pPr>
            <w:r>
              <w:rPr>
                <w:lang w:eastAsia="zh-CN"/>
              </w:rPr>
              <w:t>N/A</w:t>
            </w:r>
          </w:p>
        </w:tc>
      </w:tr>
      <w:tr w:rsidR="00C1253B" w14:paraId="71FE0335" w14:textId="77777777" w:rsidTr="00842524">
        <w:trPr>
          <w:trHeight w:val="187"/>
          <w:jc w:val="center"/>
        </w:trPr>
        <w:tc>
          <w:tcPr>
            <w:tcW w:w="2005" w:type="dxa"/>
            <w:tcBorders>
              <w:top w:val="nil"/>
              <w:left w:val="single" w:sz="4" w:space="0" w:color="auto"/>
              <w:bottom w:val="nil"/>
              <w:right w:val="single" w:sz="4" w:space="0" w:color="auto"/>
            </w:tcBorders>
          </w:tcPr>
          <w:p w14:paraId="2384EDD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5872F" w14:textId="77777777" w:rsidR="00C1253B" w:rsidRDefault="00C1253B" w:rsidP="00C1253B">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23FD864" w14:textId="476BA545"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5D1E4A" w14:textId="77777777" w:rsidR="00C1253B" w:rsidRDefault="00C1253B" w:rsidP="00C1253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D5FCBEF" w14:textId="07B022A9"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1F5B80" w14:textId="77777777" w:rsidR="00C1253B" w:rsidRDefault="00C1253B" w:rsidP="00C1253B">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10628E0" w14:textId="77777777" w:rsidR="00C1253B" w:rsidRDefault="00C1253B" w:rsidP="00C1253B">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645AD803" w14:textId="77777777" w:rsidR="00C1253B" w:rsidRDefault="00C1253B" w:rsidP="00C1253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DE59A" w14:textId="77777777" w:rsidR="00C1253B" w:rsidRDefault="00C1253B" w:rsidP="00C1253B">
            <w:pPr>
              <w:pStyle w:val="TAC"/>
            </w:pPr>
            <w:r>
              <w:rPr>
                <w:lang w:eastAsia="ko-KR"/>
              </w:rPr>
              <w:t>IMD</w:t>
            </w:r>
            <w:r>
              <w:rPr>
                <w:rFonts w:eastAsia="SimSun"/>
                <w:lang w:val="en-US" w:eastAsia="zh-CN"/>
              </w:rPr>
              <w:t>4</w:t>
            </w:r>
          </w:p>
        </w:tc>
      </w:tr>
      <w:tr w:rsidR="00C1253B" w14:paraId="25A4DFD1" w14:textId="77777777" w:rsidTr="00842524">
        <w:trPr>
          <w:trHeight w:val="187"/>
          <w:jc w:val="center"/>
        </w:trPr>
        <w:tc>
          <w:tcPr>
            <w:tcW w:w="2005" w:type="dxa"/>
            <w:tcBorders>
              <w:top w:val="nil"/>
              <w:left w:val="single" w:sz="4" w:space="0" w:color="auto"/>
              <w:bottom w:val="nil"/>
              <w:right w:val="single" w:sz="4" w:space="0" w:color="auto"/>
            </w:tcBorders>
          </w:tcPr>
          <w:p w14:paraId="38CE064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D3E613" w14:textId="77777777" w:rsidR="00C1253B" w:rsidRDefault="00C1253B" w:rsidP="00C1253B">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262E52A7" w14:textId="77777777" w:rsidR="00C1253B" w:rsidRDefault="00C1253B" w:rsidP="00C1253B">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A258BC9" w14:textId="77777777" w:rsidR="00C1253B" w:rsidRDefault="00C1253B" w:rsidP="00C1253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7083EB" w14:textId="77777777" w:rsidR="00C1253B" w:rsidRDefault="00C1253B" w:rsidP="00C1253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81CFC7" w14:textId="77777777" w:rsidR="00C1253B" w:rsidRDefault="00C1253B" w:rsidP="00C1253B">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F0CAD14"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58C36B" w14:textId="77777777" w:rsidR="00C1253B" w:rsidRDefault="00C1253B" w:rsidP="00C1253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D899B" w14:textId="77777777" w:rsidR="00C1253B" w:rsidRDefault="00C1253B" w:rsidP="00C1253B">
            <w:pPr>
              <w:pStyle w:val="TAC"/>
            </w:pPr>
            <w:r>
              <w:rPr>
                <w:lang w:eastAsia="zh-CN"/>
              </w:rPr>
              <w:t>N/A</w:t>
            </w:r>
          </w:p>
        </w:tc>
      </w:tr>
      <w:tr w:rsidR="00C1253B" w14:paraId="00C95EF9" w14:textId="77777777" w:rsidTr="00842524">
        <w:trPr>
          <w:trHeight w:val="187"/>
          <w:jc w:val="center"/>
        </w:trPr>
        <w:tc>
          <w:tcPr>
            <w:tcW w:w="2005" w:type="dxa"/>
            <w:tcBorders>
              <w:top w:val="nil"/>
              <w:left w:val="single" w:sz="4" w:space="0" w:color="auto"/>
              <w:bottom w:val="nil"/>
              <w:right w:val="single" w:sz="4" w:space="0" w:color="auto"/>
            </w:tcBorders>
          </w:tcPr>
          <w:p w14:paraId="412B2CF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68E9FB" w14:textId="77777777" w:rsidR="00C1253B" w:rsidRDefault="00C1253B" w:rsidP="00C1253B">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3E50B63" w14:textId="0AFF96F1"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F2C090" w14:textId="77777777" w:rsidR="00C1253B" w:rsidRDefault="00C1253B" w:rsidP="00C1253B">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D227DC" w14:textId="0A4E472A"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4FEAB4" w14:textId="77777777" w:rsidR="00C1253B" w:rsidRDefault="00C1253B" w:rsidP="00C1253B">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0EBD5AF" w14:textId="77777777" w:rsidR="00C1253B" w:rsidRDefault="00C1253B" w:rsidP="00C1253B">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2714954" w14:textId="77777777" w:rsidR="00C1253B" w:rsidRDefault="00C1253B" w:rsidP="00C1253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7028C" w14:textId="77777777" w:rsidR="00C1253B" w:rsidRDefault="00C1253B" w:rsidP="00C1253B">
            <w:pPr>
              <w:pStyle w:val="TAC"/>
            </w:pPr>
            <w:r>
              <w:rPr>
                <w:lang w:eastAsia="ko-KR"/>
              </w:rPr>
              <w:t>IMD</w:t>
            </w:r>
            <w:r>
              <w:rPr>
                <w:rFonts w:eastAsia="SimSun"/>
                <w:lang w:val="en-US" w:eastAsia="zh-CN"/>
              </w:rPr>
              <w:t>4</w:t>
            </w:r>
          </w:p>
        </w:tc>
      </w:tr>
      <w:tr w:rsidR="00C1253B" w14:paraId="045C67D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84D2D1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C74211" w14:textId="77777777" w:rsidR="00C1253B" w:rsidRDefault="00C1253B" w:rsidP="00C1253B">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E3E5767" w14:textId="77777777" w:rsidR="00C1253B" w:rsidRDefault="00C1253B" w:rsidP="00C1253B">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58ABB9FF" w14:textId="77777777" w:rsidR="00C1253B" w:rsidRDefault="00C1253B" w:rsidP="00C1253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F0B5296" w14:textId="77777777" w:rsidR="00C1253B" w:rsidRDefault="00C1253B" w:rsidP="00C1253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06C345D" w14:textId="77777777" w:rsidR="00C1253B" w:rsidRDefault="00C1253B" w:rsidP="00C1253B">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52218E87"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65BA77" w14:textId="77777777" w:rsidR="00C1253B" w:rsidRDefault="00C1253B" w:rsidP="00C1253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AF6257" w14:textId="77777777" w:rsidR="00C1253B" w:rsidRDefault="00C1253B" w:rsidP="00C1253B">
            <w:pPr>
              <w:pStyle w:val="TAC"/>
            </w:pPr>
            <w:r>
              <w:rPr>
                <w:lang w:eastAsia="zh-CN"/>
              </w:rPr>
              <w:t>N/A</w:t>
            </w:r>
          </w:p>
        </w:tc>
      </w:tr>
      <w:tr w:rsidR="00C1253B" w14:paraId="5191D2D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8097554" w14:textId="77777777" w:rsidR="00C1253B" w:rsidRDefault="00C1253B" w:rsidP="00C1253B">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4DE714DF" w14:textId="77777777" w:rsidR="00C1253B" w:rsidRDefault="00C1253B" w:rsidP="00C1253B">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518846E" w14:textId="77777777" w:rsidR="00C1253B" w:rsidRDefault="00C1253B" w:rsidP="00C1253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089D4C80"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8C8A7E" w14:textId="77777777" w:rsidR="00C1253B" w:rsidRDefault="00C1253B" w:rsidP="00C1253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A9BBE5" w14:textId="77777777" w:rsidR="00C1253B" w:rsidRDefault="00C1253B" w:rsidP="00C1253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99A1BE7"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82D5359"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E33C6C" w14:textId="77777777" w:rsidR="00C1253B" w:rsidRDefault="00C1253B" w:rsidP="00C1253B">
            <w:pPr>
              <w:pStyle w:val="TAC"/>
              <w:rPr>
                <w:lang w:val="en-US" w:eastAsia="zh-CN"/>
              </w:rPr>
            </w:pPr>
            <w:r>
              <w:t>N/A</w:t>
            </w:r>
          </w:p>
        </w:tc>
      </w:tr>
      <w:tr w:rsidR="00C1253B" w14:paraId="7D880DA8" w14:textId="77777777" w:rsidTr="00842524">
        <w:trPr>
          <w:trHeight w:val="187"/>
          <w:jc w:val="center"/>
        </w:trPr>
        <w:tc>
          <w:tcPr>
            <w:tcW w:w="2005" w:type="dxa"/>
            <w:tcBorders>
              <w:top w:val="nil"/>
              <w:left w:val="single" w:sz="4" w:space="0" w:color="auto"/>
              <w:bottom w:val="nil"/>
              <w:right w:val="single" w:sz="4" w:space="0" w:color="auto"/>
            </w:tcBorders>
          </w:tcPr>
          <w:p w14:paraId="6251CF7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907712" w14:textId="77777777" w:rsidR="00C1253B" w:rsidRDefault="00C1253B" w:rsidP="00C1253B">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C34D6E3" w14:textId="77777777" w:rsidR="00C1253B" w:rsidRDefault="00C1253B" w:rsidP="00C1253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1224AB4B" w14:textId="77777777" w:rsidR="00C1253B" w:rsidRDefault="00C1253B" w:rsidP="00C1253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CC1438" w14:textId="77777777" w:rsidR="00C1253B" w:rsidRDefault="00C1253B" w:rsidP="00C1253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730761E" w14:textId="77777777" w:rsidR="00C1253B" w:rsidRDefault="00C1253B" w:rsidP="00C1253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9304B91"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CCFDE61"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930DE0" w14:textId="77777777" w:rsidR="00C1253B" w:rsidRDefault="00C1253B" w:rsidP="00C1253B">
            <w:pPr>
              <w:pStyle w:val="TAC"/>
              <w:rPr>
                <w:lang w:val="en-US" w:eastAsia="zh-CN"/>
              </w:rPr>
            </w:pPr>
            <w:r>
              <w:t>N/A</w:t>
            </w:r>
          </w:p>
        </w:tc>
      </w:tr>
      <w:tr w:rsidR="00C1253B" w14:paraId="667F9958" w14:textId="77777777" w:rsidTr="00842524">
        <w:trPr>
          <w:trHeight w:val="187"/>
          <w:jc w:val="center"/>
        </w:trPr>
        <w:tc>
          <w:tcPr>
            <w:tcW w:w="2005" w:type="dxa"/>
            <w:tcBorders>
              <w:top w:val="nil"/>
              <w:left w:val="single" w:sz="4" w:space="0" w:color="auto"/>
              <w:bottom w:val="nil"/>
              <w:right w:val="single" w:sz="4" w:space="0" w:color="auto"/>
            </w:tcBorders>
          </w:tcPr>
          <w:p w14:paraId="6780EA9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B4160B" w14:textId="77777777" w:rsidR="00C1253B" w:rsidRDefault="00C1253B" w:rsidP="00C1253B">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2BE7B83" w14:textId="780CBECA" w:rsidR="00C1253B" w:rsidRDefault="00C1253B" w:rsidP="00C1253B">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095306C"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6F854A" w14:textId="1C0055DA" w:rsidR="00C1253B" w:rsidRDefault="00C1253B" w:rsidP="00C1253B">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F592A7E" w14:textId="77777777" w:rsidR="00C1253B" w:rsidRDefault="00C1253B" w:rsidP="00C1253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AC00FF9" w14:textId="77777777" w:rsidR="00C1253B" w:rsidRDefault="00C1253B" w:rsidP="00C1253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55318205"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55ED5B" w14:textId="77777777" w:rsidR="00C1253B" w:rsidRDefault="00C1253B" w:rsidP="00C1253B">
            <w:pPr>
              <w:pStyle w:val="TAC"/>
              <w:rPr>
                <w:lang w:val="en-US" w:eastAsia="zh-CN"/>
              </w:rPr>
            </w:pPr>
            <w:r>
              <w:t>IMD2</w:t>
            </w:r>
            <w:r>
              <w:rPr>
                <w:vertAlign w:val="superscript"/>
              </w:rPr>
              <w:t>4</w:t>
            </w:r>
          </w:p>
        </w:tc>
      </w:tr>
      <w:tr w:rsidR="00C1253B" w14:paraId="4071595D" w14:textId="77777777" w:rsidTr="00842524">
        <w:trPr>
          <w:trHeight w:val="187"/>
          <w:jc w:val="center"/>
        </w:trPr>
        <w:tc>
          <w:tcPr>
            <w:tcW w:w="2005" w:type="dxa"/>
            <w:tcBorders>
              <w:top w:val="nil"/>
              <w:left w:val="single" w:sz="4" w:space="0" w:color="auto"/>
              <w:bottom w:val="nil"/>
              <w:right w:val="single" w:sz="4" w:space="0" w:color="auto"/>
            </w:tcBorders>
          </w:tcPr>
          <w:p w14:paraId="482AA44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D136F" w14:textId="77777777" w:rsidR="00C1253B" w:rsidRDefault="00C1253B" w:rsidP="00C1253B">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00F426B" w14:textId="77777777" w:rsidR="00C1253B" w:rsidRDefault="00C1253B" w:rsidP="00C1253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1473EC73" w14:textId="77777777" w:rsidR="00C1253B" w:rsidRDefault="00C1253B" w:rsidP="00C1253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42A8B5" w14:textId="77777777" w:rsidR="00C1253B" w:rsidRDefault="00C1253B" w:rsidP="00C1253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E4EF2AF" w14:textId="77777777" w:rsidR="00C1253B" w:rsidRDefault="00C1253B" w:rsidP="00C1253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55C0EFA0"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5B5B4F9"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ECAB39" w14:textId="77777777" w:rsidR="00C1253B" w:rsidRDefault="00C1253B" w:rsidP="00C1253B">
            <w:pPr>
              <w:pStyle w:val="TAC"/>
              <w:rPr>
                <w:lang w:val="en-US" w:eastAsia="zh-CN"/>
              </w:rPr>
            </w:pPr>
            <w:r>
              <w:t>N/A</w:t>
            </w:r>
          </w:p>
        </w:tc>
      </w:tr>
      <w:tr w:rsidR="00C1253B" w14:paraId="7725AB14" w14:textId="77777777" w:rsidTr="00842524">
        <w:trPr>
          <w:trHeight w:val="187"/>
          <w:jc w:val="center"/>
        </w:trPr>
        <w:tc>
          <w:tcPr>
            <w:tcW w:w="2005" w:type="dxa"/>
            <w:tcBorders>
              <w:top w:val="nil"/>
              <w:left w:val="single" w:sz="4" w:space="0" w:color="auto"/>
              <w:bottom w:val="nil"/>
              <w:right w:val="single" w:sz="4" w:space="0" w:color="auto"/>
            </w:tcBorders>
          </w:tcPr>
          <w:p w14:paraId="577E0C5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AC515B" w14:textId="77777777" w:rsidR="00C1253B" w:rsidRDefault="00C1253B" w:rsidP="00C1253B">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2B9CB2E" w14:textId="77777777" w:rsidR="00C1253B" w:rsidRDefault="00C1253B" w:rsidP="00C1253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CB46340" w14:textId="77777777" w:rsidR="00C1253B" w:rsidRDefault="00C1253B" w:rsidP="00C1253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50694B" w14:textId="77777777" w:rsidR="00C1253B" w:rsidRDefault="00C1253B" w:rsidP="00C1253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AE420F5" w14:textId="77777777" w:rsidR="00C1253B" w:rsidRDefault="00C1253B" w:rsidP="00C1253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CD1587B"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C3BBB"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CC2EA1" w14:textId="77777777" w:rsidR="00C1253B" w:rsidRDefault="00C1253B" w:rsidP="00C1253B">
            <w:pPr>
              <w:pStyle w:val="TAC"/>
              <w:rPr>
                <w:lang w:val="en-US" w:eastAsia="zh-CN"/>
              </w:rPr>
            </w:pPr>
            <w:r>
              <w:t>N/A</w:t>
            </w:r>
          </w:p>
        </w:tc>
      </w:tr>
      <w:tr w:rsidR="00C1253B" w14:paraId="632A3598" w14:textId="77777777" w:rsidTr="00842524">
        <w:trPr>
          <w:trHeight w:val="187"/>
          <w:jc w:val="center"/>
        </w:trPr>
        <w:tc>
          <w:tcPr>
            <w:tcW w:w="2005" w:type="dxa"/>
            <w:tcBorders>
              <w:top w:val="nil"/>
              <w:left w:val="single" w:sz="4" w:space="0" w:color="auto"/>
              <w:bottom w:val="nil"/>
              <w:right w:val="single" w:sz="4" w:space="0" w:color="auto"/>
            </w:tcBorders>
          </w:tcPr>
          <w:p w14:paraId="7B21213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050E7B" w14:textId="77777777" w:rsidR="00C1253B" w:rsidRDefault="00C1253B" w:rsidP="00C1253B">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7A095F1E" w14:textId="53EA5972" w:rsidR="00C1253B" w:rsidRDefault="00C1253B" w:rsidP="00C1253B">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4930B51"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26015D" w14:textId="60764EAB" w:rsidR="00C1253B" w:rsidRDefault="00C1253B" w:rsidP="00C1253B">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0F0594" w14:textId="77777777" w:rsidR="00C1253B" w:rsidRDefault="00C1253B" w:rsidP="00C1253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C55F2D5" w14:textId="77777777" w:rsidR="00C1253B" w:rsidRDefault="00C1253B" w:rsidP="00C1253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85196B7"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0FD34D" w14:textId="77777777" w:rsidR="00C1253B" w:rsidRDefault="00C1253B" w:rsidP="00C1253B">
            <w:pPr>
              <w:pStyle w:val="TAC"/>
              <w:rPr>
                <w:lang w:val="en-US" w:eastAsia="zh-CN"/>
              </w:rPr>
            </w:pPr>
            <w:r>
              <w:t>IMD5</w:t>
            </w:r>
          </w:p>
        </w:tc>
      </w:tr>
      <w:tr w:rsidR="00C1253B" w14:paraId="322AB380" w14:textId="77777777" w:rsidTr="00842524">
        <w:trPr>
          <w:trHeight w:val="187"/>
          <w:jc w:val="center"/>
        </w:trPr>
        <w:tc>
          <w:tcPr>
            <w:tcW w:w="2005" w:type="dxa"/>
            <w:tcBorders>
              <w:top w:val="nil"/>
              <w:left w:val="single" w:sz="4" w:space="0" w:color="auto"/>
              <w:bottom w:val="nil"/>
              <w:right w:val="single" w:sz="4" w:space="0" w:color="auto"/>
            </w:tcBorders>
          </w:tcPr>
          <w:p w14:paraId="6556F58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6897F" w14:textId="77777777" w:rsidR="00C1253B" w:rsidRDefault="00C1253B" w:rsidP="00C1253B">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7FA5A938" w14:textId="77777777" w:rsidR="00C1253B" w:rsidRDefault="00C1253B" w:rsidP="00C1253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159D29E"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DF1A1E2" w14:textId="77777777" w:rsidR="00C1253B" w:rsidRDefault="00C1253B" w:rsidP="00C1253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DC3490" w14:textId="77777777" w:rsidR="00C1253B" w:rsidRDefault="00C1253B" w:rsidP="00C1253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0FD973DF"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3EF9B8"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FEDB2B" w14:textId="77777777" w:rsidR="00C1253B" w:rsidRDefault="00C1253B" w:rsidP="00C1253B">
            <w:pPr>
              <w:pStyle w:val="TAC"/>
              <w:rPr>
                <w:lang w:val="en-US" w:eastAsia="zh-CN"/>
              </w:rPr>
            </w:pPr>
            <w:r>
              <w:t>N/A</w:t>
            </w:r>
          </w:p>
        </w:tc>
      </w:tr>
      <w:tr w:rsidR="00C1253B" w14:paraId="1A99CAC8" w14:textId="77777777" w:rsidTr="00842524">
        <w:trPr>
          <w:trHeight w:val="187"/>
          <w:jc w:val="center"/>
        </w:trPr>
        <w:tc>
          <w:tcPr>
            <w:tcW w:w="2005" w:type="dxa"/>
            <w:tcBorders>
              <w:top w:val="nil"/>
              <w:left w:val="single" w:sz="4" w:space="0" w:color="auto"/>
              <w:bottom w:val="nil"/>
              <w:right w:val="single" w:sz="4" w:space="0" w:color="auto"/>
            </w:tcBorders>
          </w:tcPr>
          <w:p w14:paraId="2B34F5C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C61A61" w14:textId="77777777" w:rsidR="00C1253B" w:rsidRDefault="00C1253B" w:rsidP="00C1253B">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FEEC678" w14:textId="77777777" w:rsidR="00C1253B" w:rsidRDefault="00C1253B" w:rsidP="00C1253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640AB27" w14:textId="77777777" w:rsidR="00C1253B" w:rsidRDefault="00C1253B" w:rsidP="00C1253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9F2F4E6" w14:textId="77777777" w:rsidR="00C1253B" w:rsidRDefault="00C1253B" w:rsidP="00C1253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8A9ED99" w14:textId="77777777" w:rsidR="00C1253B" w:rsidRDefault="00C1253B" w:rsidP="00C1253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A0D02D0"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031C58C"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74597C" w14:textId="77777777" w:rsidR="00C1253B" w:rsidRDefault="00C1253B" w:rsidP="00C1253B">
            <w:pPr>
              <w:pStyle w:val="TAC"/>
              <w:rPr>
                <w:lang w:val="en-US" w:eastAsia="zh-CN"/>
              </w:rPr>
            </w:pPr>
            <w:r>
              <w:t>N/A</w:t>
            </w:r>
          </w:p>
        </w:tc>
      </w:tr>
      <w:tr w:rsidR="00C1253B" w14:paraId="64E11881" w14:textId="77777777" w:rsidTr="00842524">
        <w:trPr>
          <w:trHeight w:val="187"/>
          <w:jc w:val="center"/>
        </w:trPr>
        <w:tc>
          <w:tcPr>
            <w:tcW w:w="2005" w:type="dxa"/>
            <w:tcBorders>
              <w:top w:val="nil"/>
              <w:left w:val="single" w:sz="4" w:space="0" w:color="auto"/>
              <w:bottom w:val="nil"/>
              <w:right w:val="single" w:sz="4" w:space="0" w:color="auto"/>
            </w:tcBorders>
          </w:tcPr>
          <w:p w14:paraId="1905213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D8FF0B" w14:textId="77777777" w:rsidR="00C1253B" w:rsidRDefault="00C1253B" w:rsidP="00C1253B">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BD39B0" w14:textId="35B4D14F" w:rsidR="00C1253B" w:rsidRDefault="00C1253B" w:rsidP="00C1253B">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D5AF5F8"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9B0D8D" w14:textId="74CE9FB5" w:rsidR="00C1253B" w:rsidRDefault="00C1253B" w:rsidP="00C1253B">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863A7A0" w14:textId="77777777" w:rsidR="00C1253B" w:rsidRDefault="00C1253B" w:rsidP="00C1253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22270F4" w14:textId="77777777" w:rsidR="00C1253B" w:rsidRDefault="00C1253B" w:rsidP="00C1253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3E541396"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803E41" w14:textId="77777777" w:rsidR="00C1253B" w:rsidRDefault="00C1253B" w:rsidP="00C1253B">
            <w:pPr>
              <w:pStyle w:val="TAC"/>
              <w:rPr>
                <w:lang w:val="en-US" w:eastAsia="zh-CN"/>
              </w:rPr>
            </w:pPr>
            <w:r>
              <w:t>IMD2</w:t>
            </w:r>
          </w:p>
        </w:tc>
      </w:tr>
      <w:tr w:rsidR="00C1253B" w14:paraId="161D5CCB" w14:textId="77777777" w:rsidTr="00842524">
        <w:trPr>
          <w:trHeight w:val="187"/>
          <w:jc w:val="center"/>
        </w:trPr>
        <w:tc>
          <w:tcPr>
            <w:tcW w:w="2005" w:type="dxa"/>
            <w:tcBorders>
              <w:top w:val="nil"/>
              <w:left w:val="single" w:sz="4" w:space="0" w:color="auto"/>
              <w:bottom w:val="nil"/>
              <w:right w:val="single" w:sz="4" w:space="0" w:color="auto"/>
            </w:tcBorders>
          </w:tcPr>
          <w:p w14:paraId="2A76055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8042C" w14:textId="77777777" w:rsidR="00C1253B" w:rsidRDefault="00C1253B" w:rsidP="00C1253B">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A84C17D" w14:textId="77777777" w:rsidR="00C1253B" w:rsidRDefault="00C1253B" w:rsidP="00C1253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21FF800D"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E02992" w14:textId="77777777" w:rsidR="00C1253B" w:rsidRDefault="00C1253B" w:rsidP="00C1253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FA79E60" w14:textId="77777777" w:rsidR="00C1253B" w:rsidRDefault="00C1253B" w:rsidP="00C1253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0C73CF00"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1D8EBDF"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DD9EAF" w14:textId="77777777" w:rsidR="00C1253B" w:rsidRDefault="00C1253B" w:rsidP="00C1253B">
            <w:pPr>
              <w:pStyle w:val="TAC"/>
              <w:rPr>
                <w:lang w:val="en-US" w:eastAsia="zh-CN"/>
              </w:rPr>
            </w:pPr>
            <w:r>
              <w:t>N/A</w:t>
            </w:r>
          </w:p>
        </w:tc>
      </w:tr>
      <w:tr w:rsidR="00C1253B" w14:paraId="18FE4922" w14:textId="77777777" w:rsidTr="00842524">
        <w:trPr>
          <w:trHeight w:val="187"/>
          <w:jc w:val="center"/>
        </w:trPr>
        <w:tc>
          <w:tcPr>
            <w:tcW w:w="2005" w:type="dxa"/>
            <w:tcBorders>
              <w:top w:val="nil"/>
              <w:left w:val="single" w:sz="4" w:space="0" w:color="auto"/>
              <w:bottom w:val="nil"/>
              <w:right w:val="single" w:sz="4" w:space="0" w:color="auto"/>
            </w:tcBorders>
          </w:tcPr>
          <w:p w14:paraId="7F7D9A9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A020DF" w14:textId="77777777" w:rsidR="00C1253B" w:rsidRDefault="00C1253B" w:rsidP="00C1253B">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A19BD49" w14:textId="77777777" w:rsidR="00C1253B" w:rsidRDefault="00C1253B" w:rsidP="00C1253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87F9526" w14:textId="77777777" w:rsidR="00C1253B" w:rsidRDefault="00C1253B" w:rsidP="00C1253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89C7C4" w14:textId="77777777" w:rsidR="00C1253B" w:rsidRDefault="00C1253B" w:rsidP="00C1253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198E0" w14:textId="77777777" w:rsidR="00C1253B" w:rsidRDefault="00C1253B" w:rsidP="00C1253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771287B6" w14:textId="77777777" w:rsidR="00C1253B" w:rsidRDefault="00C1253B" w:rsidP="00C1253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ED561E"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0D8042" w14:textId="77777777" w:rsidR="00C1253B" w:rsidRDefault="00C1253B" w:rsidP="00C1253B">
            <w:pPr>
              <w:pStyle w:val="TAC"/>
              <w:rPr>
                <w:lang w:val="en-US" w:eastAsia="zh-CN"/>
              </w:rPr>
            </w:pPr>
            <w:r>
              <w:t>N/A</w:t>
            </w:r>
          </w:p>
        </w:tc>
      </w:tr>
      <w:tr w:rsidR="00C1253B" w14:paraId="242D19F3"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E485911"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DD876" w14:textId="77777777" w:rsidR="00C1253B" w:rsidRDefault="00C1253B" w:rsidP="00C1253B">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B6074D" w14:textId="35D1E50E" w:rsidR="00C1253B" w:rsidRDefault="00C1253B" w:rsidP="00C1253B">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642E60B" w14:textId="77777777" w:rsidR="00C1253B" w:rsidRDefault="00C1253B" w:rsidP="00C1253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80225D" w14:textId="504D1F21" w:rsidR="00C1253B" w:rsidRDefault="00C1253B" w:rsidP="00C1253B">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1B3390D" w14:textId="77777777" w:rsidR="00C1253B" w:rsidRDefault="00C1253B" w:rsidP="00C1253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03A09DE3" w14:textId="77777777" w:rsidR="00C1253B" w:rsidRDefault="00C1253B" w:rsidP="00C1253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43D5D22D"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ECD179" w14:textId="77777777" w:rsidR="00C1253B" w:rsidRDefault="00C1253B" w:rsidP="00C1253B">
            <w:pPr>
              <w:pStyle w:val="TAC"/>
              <w:rPr>
                <w:lang w:val="en-US" w:eastAsia="zh-CN"/>
              </w:rPr>
            </w:pPr>
            <w:r>
              <w:t>IMD2</w:t>
            </w:r>
            <w:r>
              <w:rPr>
                <w:vertAlign w:val="superscript"/>
              </w:rPr>
              <w:t>4</w:t>
            </w:r>
          </w:p>
        </w:tc>
      </w:tr>
      <w:tr w:rsidR="00C1253B" w14:paraId="1F842AA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1495704" w14:textId="77777777" w:rsidR="00C1253B" w:rsidRDefault="00C1253B" w:rsidP="00C1253B">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259C2931" w14:textId="77777777" w:rsidR="00C1253B" w:rsidRDefault="00C1253B" w:rsidP="00C1253B">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72E516A3" w14:textId="77777777" w:rsidR="00C1253B" w:rsidRDefault="00C1253B" w:rsidP="00C1253B">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59A26340" w14:textId="77777777" w:rsidR="00C1253B" w:rsidRDefault="00C1253B" w:rsidP="00C1253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C667CA" w14:textId="77777777" w:rsidR="00C1253B" w:rsidRDefault="00C1253B" w:rsidP="00C1253B">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888C8B" w14:textId="77777777" w:rsidR="00C1253B" w:rsidRDefault="00C1253B" w:rsidP="00C1253B">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7C849A5E" w14:textId="77777777" w:rsidR="00C1253B" w:rsidRDefault="00C1253B" w:rsidP="00C1253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622FB3E" w14:textId="77777777" w:rsidR="00C1253B" w:rsidRDefault="00C1253B" w:rsidP="00C1253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D2D01" w14:textId="77777777" w:rsidR="00C1253B" w:rsidRDefault="00C1253B" w:rsidP="00C1253B">
            <w:pPr>
              <w:pStyle w:val="TAC"/>
              <w:rPr>
                <w:rFonts w:cs="Arial"/>
                <w:szCs w:val="18"/>
                <w:lang w:eastAsia="ko-KR"/>
              </w:rPr>
            </w:pPr>
            <w:r>
              <w:rPr>
                <w:lang w:val="en-US" w:eastAsia="zh-CN"/>
              </w:rPr>
              <w:t>N/A</w:t>
            </w:r>
          </w:p>
        </w:tc>
      </w:tr>
      <w:tr w:rsidR="00C1253B" w14:paraId="642FBE3D" w14:textId="77777777" w:rsidTr="00842524">
        <w:trPr>
          <w:trHeight w:val="187"/>
          <w:jc w:val="center"/>
        </w:trPr>
        <w:tc>
          <w:tcPr>
            <w:tcW w:w="2005" w:type="dxa"/>
            <w:tcBorders>
              <w:top w:val="nil"/>
              <w:left w:val="single" w:sz="4" w:space="0" w:color="auto"/>
              <w:bottom w:val="nil"/>
              <w:right w:val="single" w:sz="4" w:space="0" w:color="auto"/>
            </w:tcBorders>
          </w:tcPr>
          <w:p w14:paraId="2C65E1E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71C99" w14:textId="77777777" w:rsidR="00C1253B" w:rsidRDefault="00C1253B" w:rsidP="00C1253B">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F310BB2" w14:textId="77777777" w:rsidR="00C1253B" w:rsidRDefault="00C1253B" w:rsidP="00C1253B">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79A9E02" w14:textId="77777777" w:rsidR="00C1253B" w:rsidRDefault="00C1253B" w:rsidP="00C1253B">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AC6D3E" w14:textId="77777777" w:rsidR="00C1253B" w:rsidRDefault="00C1253B" w:rsidP="00C1253B">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E7DE67" w14:textId="77777777" w:rsidR="00C1253B" w:rsidRDefault="00C1253B" w:rsidP="00C1253B">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04C116D" w14:textId="77777777" w:rsidR="00C1253B" w:rsidRDefault="00C1253B" w:rsidP="00C1253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454DC1"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C49FB4" w14:textId="77777777" w:rsidR="00C1253B" w:rsidRDefault="00C1253B" w:rsidP="00C1253B">
            <w:pPr>
              <w:pStyle w:val="TAC"/>
              <w:rPr>
                <w:rFonts w:cs="Arial"/>
                <w:szCs w:val="18"/>
                <w:lang w:eastAsia="ko-KR"/>
              </w:rPr>
            </w:pPr>
            <w:r>
              <w:rPr>
                <w:lang w:val="en-US" w:eastAsia="zh-CN"/>
              </w:rPr>
              <w:t>N/A</w:t>
            </w:r>
          </w:p>
        </w:tc>
      </w:tr>
      <w:tr w:rsidR="00C1253B" w14:paraId="68C15FCA" w14:textId="77777777" w:rsidTr="00842524">
        <w:trPr>
          <w:trHeight w:val="187"/>
          <w:jc w:val="center"/>
        </w:trPr>
        <w:tc>
          <w:tcPr>
            <w:tcW w:w="2005" w:type="dxa"/>
            <w:tcBorders>
              <w:top w:val="nil"/>
              <w:left w:val="single" w:sz="4" w:space="0" w:color="auto"/>
              <w:bottom w:val="nil"/>
              <w:right w:val="single" w:sz="4" w:space="0" w:color="auto"/>
            </w:tcBorders>
          </w:tcPr>
          <w:p w14:paraId="16A2222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3D1AE" w14:textId="77777777" w:rsidR="00C1253B" w:rsidRDefault="00C1253B" w:rsidP="00C1253B">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5E8FF8EB" w14:textId="39B0150C"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44D411C" w14:textId="77777777" w:rsidR="00C1253B" w:rsidRDefault="00C1253B" w:rsidP="00C1253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C7C509" w14:textId="332441F4"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DEB965" w14:textId="77777777" w:rsidR="00C1253B" w:rsidRDefault="00C1253B" w:rsidP="00C1253B">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F7B2A56" w14:textId="77777777" w:rsidR="00C1253B" w:rsidRDefault="00C1253B" w:rsidP="00C1253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3140C7F"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302328" w14:textId="77777777" w:rsidR="00C1253B" w:rsidRDefault="00C1253B" w:rsidP="00C1253B">
            <w:pPr>
              <w:pStyle w:val="TAC"/>
              <w:rPr>
                <w:rFonts w:cs="Arial"/>
                <w:szCs w:val="18"/>
                <w:lang w:eastAsia="ko-KR"/>
              </w:rPr>
            </w:pPr>
            <w:r>
              <w:rPr>
                <w:lang w:val="en-US" w:eastAsia="zh-CN"/>
              </w:rPr>
              <w:t>IMD2</w:t>
            </w:r>
          </w:p>
        </w:tc>
      </w:tr>
      <w:tr w:rsidR="00C1253B" w14:paraId="1A4EDB56" w14:textId="77777777" w:rsidTr="00842524">
        <w:trPr>
          <w:trHeight w:val="187"/>
          <w:jc w:val="center"/>
        </w:trPr>
        <w:tc>
          <w:tcPr>
            <w:tcW w:w="2005" w:type="dxa"/>
            <w:tcBorders>
              <w:top w:val="nil"/>
              <w:left w:val="single" w:sz="4" w:space="0" w:color="auto"/>
              <w:bottom w:val="nil"/>
              <w:right w:val="single" w:sz="4" w:space="0" w:color="auto"/>
            </w:tcBorders>
          </w:tcPr>
          <w:p w14:paraId="5D84B34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DFAFE5" w14:textId="77777777" w:rsidR="00C1253B" w:rsidRDefault="00C1253B" w:rsidP="00C1253B">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0E6BC800" w14:textId="77777777" w:rsidR="00C1253B" w:rsidRDefault="00C1253B" w:rsidP="00C1253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7E45960" w14:textId="77777777" w:rsidR="00C1253B" w:rsidRDefault="00C1253B" w:rsidP="00C1253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45AC9C" w14:textId="77777777" w:rsidR="00C1253B" w:rsidRDefault="00C1253B" w:rsidP="00C1253B">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FBDCBA" w14:textId="77777777" w:rsidR="00C1253B" w:rsidRDefault="00C1253B" w:rsidP="00C1253B">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64F8F62" w14:textId="77777777" w:rsidR="00C1253B" w:rsidRDefault="00C1253B" w:rsidP="00C1253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3C64D8"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F56C77" w14:textId="77777777" w:rsidR="00C1253B" w:rsidRDefault="00C1253B" w:rsidP="00C1253B">
            <w:pPr>
              <w:pStyle w:val="TAC"/>
              <w:rPr>
                <w:rFonts w:cs="Arial"/>
                <w:szCs w:val="18"/>
                <w:lang w:eastAsia="ko-KR"/>
              </w:rPr>
            </w:pPr>
            <w:r>
              <w:rPr>
                <w:rFonts w:cs="Arial"/>
              </w:rPr>
              <w:t>N/A</w:t>
            </w:r>
          </w:p>
        </w:tc>
      </w:tr>
      <w:tr w:rsidR="00C1253B" w14:paraId="58B4C7EE" w14:textId="77777777" w:rsidTr="00842524">
        <w:trPr>
          <w:trHeight w:val="187"/>
          <w:jc w:val="center"/>
        </w:trPr>
        <w:tc>
          <w:tcPr>
            <w:tcW w:w="2005" w:type="dxa"/>
            <w:tcBorders>
              <w:top w:val="nil"/>
              <w:left w:val="single" w:sz="4" w:space="0" w:color="auto"/>
              <w:bottom w:val="nil"/>
              <w:right w:val="single" w:sz="4" w:space="0" w:color="auto"/>
            </w:tcBorders>
          </w:tcPr>
          <w:p w14:paraId="5E413E5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028AF9" w14:textId="77777777" w:rsidR="00C1253B" w:rsidRDefault="00C1253B" w:rsidP="00C1253B">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49A185E" w14:textId="77777777" w:rsidR="00C1253B" w:rsidRDefault="00C1253B" w:rsidP="00C1253B">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06A5CAE8" w14:textId="77777777" w:rsidR="00C1253B" w:rsidRDefault="00C1253B" w:rsidP="00C1253B">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65EA51" w14:textId="77777777" w:rsidR="00C1253B" w:rsidRDefault="00C1253B" w:rsidP="00C1253B">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DAFC91" w14:textId="77777777" w:rsidR="00C1253B" w:rsidRDefault="00C1253B" w:rsidP="00C1253B">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5182A08" w14:textId="77777777" w:rsidR="00C1253B" w:rsidRDefault="00C1253B" w:rsidP="00C1253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114933"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3210A1" w14:textId="77777777" w:rsidR="00C1253B" w:rsidRDefault="00C1253B" w:rsidP="00C1253B">
            <w:pPr>
              <w:pStyle w:val="TAC"/>
              <w:rPr>
                <w:rFonts w:cs="Arial"/>
                <w:szCs w:val="18"/>
                <w:lang w:eastAsia="ko-KR"/>
              </w:rPr>
            </w:pPr>
            <w:r>
              <w:rPr>
                <w:rFonts w:cs="Arial"/>
              </w:rPr>
              <w:t>N/A</w:t>
            </w:r>
          </w:p>
        </w:tc>
      </w:tr>
      <w:tr w:rsidR="00C1253B" w14:paraId="224CE318" w14:textId="77777777" w:rsidTr="00842524">
        <w:trPr>
          <w:trHeight w:val="187"/>
          <w:jc w:val="center"/>
        </w:trPr>
        <w:tc>
          <w:tcPr>
            <w:tcW w:w="2005" w:type="dxa"/>
            <w:tcBorders>
              <w:top w:val="nil"/>
              <w:left w:val="single" w:sz="4" w:space="0" w:color="auto"/>
              <w:bottom w:val="nil"/>
              <w:right w:val="single" w:sz="4" w:space="0" w:color="auto"/>
            </w:tcBorders>
          </w:tcPr>
          <w:p w14:paraId="2A66CE5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063053" w14:textId="77777777" w:rsidR="00C1253B" w:rsidRDefault="00C1253B" w:rsidP="00C1253B">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1978C8C1" w14:textId="11030A41"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9BA5D78" w14:textId="77777777" w:rsidR="00C1253B" w:rsidRDefault="00C1253B" w:rsidP="00C1253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DA097C4" w14:textId="3CAD2692"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EB0581" w14:textId="77777777" w:rsidR="00C1253B" w:rsidRDefault="00C1253B" w:rsidP="00C1253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73F14C2" w14:textId="77777777" w:rsidR="00C1253B" w:rsidRDefault="00C1253B" w:rsidP="00C1253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3A0C29B9" w14:textId="77777777" w:rsidR="00C1253B" w:rsidRDefault="00C1253B" w:rsidP="00C1253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A9707A" w14:textId="77777777" w:rsidR="00C1253B" w:rsidRDefault="00C1253B" w:rsidP="00C1253B">
            <w:pPr>
              <w:pStyle w:val="TAC"/>
              <w:rPr>
                <w:rFonts w:cs="Arial"/>
                <w:szCs w:val="18"/>
                <w:lang w:val="en-US" w:eastAsia="zh-CN"/>
              </w:rPr>
            </w:pPr>
            <w:r>
              <w:rPr>
                <w:rFonts w:cs="Arial"/>
              </w:rPr>
              <w:t>IMD2</w:t>
            </w:r>
            <w:r>
              <w:rPr>
                <w:rFonts w:cs="Arial"/>
                <w:vertAlign w:val="superscript"/>
                <w:lang w:val="en-US" w:eastAsia="zh-CN"/>
              </w:rPr>
              <w:t>1</w:t>
            </w:r>
          </w:p>
        </w:tc>
      </w:tr>
      <w:tr w:rsidR="00C1253B" w14:paraId="6656D3E9" w14:textId="77777777" w:rsidTr="00842524">
        <w:trPr>
          <w:trHeight w:val="187"/>
          <w:jc w:val="center"/>
        </w:trPr>
        <w:tc>
          <w:tcPr>
            <w:tcW w:w="2005" w:type="dxa"/>
            <w:tcBorders>
              <w:top w:val="nil"/>
              <w:left w:val="single" w:sz="4" w:space="0" w:color="auto"/>
              <w:bottom w:val="nil"/>
              <w:right w:val="single" w:sz="4" w:space="0" w:color="auto"/>
            </w:tcBorders>
          </w:tcPr>
          <w:p w14:paraId="7AB0E36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112F39" w14:textId="77777777" w:rsidR="00C1253B" w:rsidRDefault="00C1253B" w:rsidP="00C1253B">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14D961F" w14:textId="77777777" w:rsidR="00C1253B" w:rsidRDefault="00C1253B" w:rsidP="00C1253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884D2D8" w14:textId="77777777" w:rsidR="00C1253B" w:rsidRDefault="00C1253B" w:rsidP="00C1253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99690F" w14:textId="77777777" w:rsidR="00C1253B" w:rsidRDefault="00C1253B" w:rsidP="00C1253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603975" w14:textId="77777777" w:rsidR="00C1253B" w:rsidRDefault="00C1253B" w:rsidP="00C1253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88906EF" w14:textId="77777777" w:rsidR="00C1253B" w:rsidRDefault="00C1253B" w:rsidP="00C1253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DBD8F6"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1F42E9" w14:textId="77777777" w:rsidR="00C1253B" w:rsidRDefault="00C1253B" w:rsidP="00C1253B">
            <w:pPr>
              <w:pStyle w:val="TAC"/>
              <w:rPr>
                <w:rFonts w:cs="Arial"/>
                <w:szCs w:val="18"/>
                <w:lang w:eastAsia="ko-KR"/>
              </w:rPr>
            </w:pPr>
            <w:r>
              <w:t>N/A</w:t>
            </w:r>
          </w:p>
        </w:tc>
      </w:tr>
      <w:tr w:rsidR="00C1253B" w14:paraId="2C30EFB5" w14:textId="77777777" w:rsidTr="00842524">
        <w:trPr>
          <w:trHeight w:val="187"/>
          <w:jc w:val="center"/>
        </w:trPr>
        <w:tc>
          <w:tcPr>
            <w:tcW w:w="2005" w:type="dxa"/>
            <w:tcBorders>
              <w:top w:val="nil"/>
              <w:left w:val="single" w:sz="4" w:space="0" w:color="auto"/>
              <w:bottom w:val="nil"/>
              <w:right w:val="single" w:sz="4" w:space="0" w:color="auto"/>
            </w:tcBorders>
          </w:tcPr>
          <w:p w14:paraId="2C0C87B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BFF4F6" w14:textId="77777777" w:rsidR="00C1253B" w:rsidRDefault="00C1253B" w:rsidP="00C1253B">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A256E04" w14:textId="77777777" w:rsidR="00C1253B" w:rsidRDefault="00C1253B" w:rsidP="00C1253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28FA519E" w14:textId="77777777" w:rsidR="00C1253B" w:rsidRDefault="00C1253B" w:rsidP="00C1253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19DCC9" w14:textId="77777777" w:rsidR="00C1253B" w:rsidRDefault="00C1253B" w:rsidP="00C1253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37E250" w14:textId="77777777" w:rsidR="00C1253B" w:rsidRDefault="00C1253B" w:rsidP="00C1253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7FF1E1FD" w14:textId="77777777" w:rsidR="00C1253B" w:rsidRDefault="00C1253B" w:rsidP="00C1253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779952" w14:textId="77777777" w:rsidR="00C1253B" w:rsidRDefault="00C1253B" w:rsidP="00C1253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1ED13" w14:textId="77777777" w:rsidR="00C1253B" w:rsidRDefault="00C1253B" w:rsidP="00C1253B">
            <w:pPr>
              <w:pStyle w:val="TAC"/>
              <w:rPr>
                <w:rFonts w:cs="Arial"/>
                <w:szCs w:val="18"/>
                <w:lang w:eastAsia="ko-KR"/>
              </w:rPr>
            </w:pPr>
            <w:r>
              <w:t>N/A</w:t>
            </w:r>
          </w:p>
        </w:tc>
      </w:tr>
      <w:tr w:rsidR="00C1253B" w14:paraId="4B51D07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C68CBB1"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B3672" w14:textId="77777777" w:rsidR="00C1253B" w:rsidRDefault="00C1253B" w:rsidP="00C1253B">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54471AE" w14:textId="59AD8967"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C9F7E0" w14:textId="77777777" w:rsidR="00C1253B" w:rsidRDefault="00C1253B" w:rsidP="00C1253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8373A24" w14:textId="717D1081" w:rsidR="00C1253B" w:rsidRDefault="00C1253B" w:rsidP="00C1253B">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BE7B53" w14:textId="77777777" w:rsidR="00C1253B" w:rsidRDefault="00C1253B" w:rsidP="00C1253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1B8E0FEC" w14:textId="77777777" w:rsidR="00C1253B" w:rsidRDefault="00C1253B" w:rsidP="00C1253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4059273" w14:textId="77777777" w:rsidR="00C1253B" w:rsidRDefault="00C1253B" w:rsidP="00C1253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D004B7" w14:textId="77777777" w:rsidR="00C1253B" w:rsidRDefault="00C1253B" w:rsidP="00C1253B">
            <w:pPr>
              <w:pStyle w:val="TAC"/>
              <w:rPr>
                <w:rFonts w:cs="Arial"/>
                <w:szCs w:val="18"/>
                <w:lang w:val="en-US" w:eastAsia="zh-CN"/>
              </w:rPr>
            </w:pPr>
            <w:r>
              <w:t>IMD2</w:t>
            </w:r>
            <w:r>
              <w:rPr>
                <w:vertAlign w:val="superscript"/>
                <w:lang w:val="en-US" w:eastAsia="zh-CN"/>
              </w:rPr>
              <w:t>2</w:t>
            </w:r>
          </w:p>
        </w:tc>
      </w:tr>
      <w:tr w:rsidR="00C1253B" w14:paraId="6713764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CB8872F" w14:textId="77777777" w:rsidR="00C1253B" w:rsidRDefault="00C1253B" w:rsidP="00C1253B">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6E26D0E4" w14:textId="77777777" w:rsidR="00C1253B" w:rsidRDefault="00C1253B" w:rsidP="00C1253B">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228AB38" w14:textId="65EF07C4"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3D6EDE" w14:textId="77777777" w:rsidR="00C1253B" w:rsidRDefault="00C1253B" w:rsidP="00C1253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3073A" w14:textId="1E09E16B"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C907F9" w14:textId="77777777" w:rsidR="00C1253B" w:rsidRDefault="00C1253B" w:rsidP="00C1253B">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543B55F" w14:textId="77777777" w:rsidR="00C1253B" w:rsidRDefault="00C1253B" w:rsidP="00C1253B">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191D627" w14:textId="77777777" w:rsidR="00C1253B" w:rsidRDefault="00C1253B" w:rsidP="00C1253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16B6F" w14:textId="77777777" w:rsidR="00C1253B" w:rsidRDefault="00C1253B" w:rsidP="00C1253B">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C1253B" w14:paraId="3C8435C3" w14:textId="77777777" w:rsidTr="00842524">
        <w:trPr>
          <w:trHeight w:val="187"/>
          <w:jc w:val="center"/>
        </w:trPr>
        <w:tc>
          <w:tcPr>
            <w:tcW w:w="2005" w:type="dxa"/>
            <w:tcBorders>
              <w:top w:val="nil"/>
              <w:left w:val="single" w:sz="4" w:space="0" w:color="auto"/>
              <w:bottom w:val="nil"/>
              <w:right w:val="single" w:sz="4" w:space="0" w:color="auto"/>
            </w:tcBorders>
          </w:tcPr>
          <w:p w14:paraId="70ADBD30"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FBF24" w14:textId="77777777" w:rsidR="00C1253B" w:rsidRDefault="00C1253B" w:rsidP="00C1253B">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C94A6B7" w14:textId="77777777" w:rsidR="00C1253B" w:rsidRDefault="00C1253B" w:rsidP="00C1253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DCC7DC4" w14:textId="77777777" w:rsidR="00C1253B" w:rsidRDefault="00C1253B" w:rsidP="00C1253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01A664" w14:textId="77777777" w:rsidR="00C1253B" w:rsidRDefault="00C1253B" w:rsidP="00C1253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590A2B" w14:textId="77777777" w:rsidR="00C1253B" w:rsidRDefault="00C1253B" w:rsidP="00C1253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5E7E42C"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292994"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2CD214" w14:textId="77777777" w:rsidR="00C1253B" w:rsidRDefault="00C1253B" w:rsidP="00C1253B">
            <w:pPr>
              <w:pStyle w:val="TAC"/>
              <w:rPr>
                <w:rFonts w:cs="Arial"/>
                <w:szCs w:val="18"/>
                <w:lang w:eastAsia="zh-CN"/>
              </w:rPr>
            </w:pPr>
            <w:r>
              <w:rPr>
                <w:lang w:eastAsia="zh-CN"/>
              </w:rPr>
              <w:t>N/A</w:t>
            </w:r>
          </w:p>
        </w:tc>
      </w:tr>
      <w:tr w:rsidR="00C1253B" w14:paraId="6221E470" w14:textId="77777777" w:rsidTr="00842524">
        <w:trPr>
          <w:trHeight w:val="187"/>
          <w:jc w:val="center"/>
        </w:trPr>
        <w:tc>
          <w:tcPr>
            <w:tcW w:w="2005" w:type="dxa"/>
            <w:tcBorders>
              <w:top w:val="nil"/>
              <w:left w:val="single" w:sz="4" w:space="0" w:color="auto"/>
              <w:bottom w:val="nil"/>
              <w:right w:val="single" w:sz="4" w:space="0" w:color="auto"/>
            </w:tcBorders>
          </w:tcPr>
          <w:p w14:paraId="370F5447"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210AD9" w14:textId="77777777" w:rsidR="00C1253B" w:rsidRDefault="00C1253B" w:rsidP="00C1253B">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8AA059E" w14:textId="13DD1B6F" w:rsidR="00C1253B" w:rsidRDefault="00C1253B" w:rsidP="00C1253B">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1DA64FA0" w14:textId="7D31EA5F" w:rsidR="00C1253B" w:rsidRDefault="00C1253B" w:rsidP="00C1253B">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495CB5" w14:textId="3BF5F812" w:rsidR="00C1253B" w:rsidRDefault="00C1253B" w:rsidP="00C1253B">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764C57" w14:textId="24722CD2" w:rsidR="00C1253B" w:rsidRDefault="00C1253B" w:rsidP="00C1253B">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A5B9578"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822411"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AE633C" w14:textId="77777777" w:rsidR="00C1253B" w:rsidRDefault="00C1253B" w:rsidP="00C1253B">
            <w:pPr>
              <w:pStyle w:val="TAC"/>
              <w:rPr>
                <w:rFonts w:cs="Arial"/>
                <w:szCs w:val="18"/>
                <w:lang w:eastAsia="zh-CN"/>
              </w:rPr>
            </w:pPr>
            <w:r>
              <w:rPr>
                <w:lang w:eastAsia="zh-CN"/>
              </w:rPr>
              <w:t>N/A</w:t>
            </w:r>
          </w:p>
        </w:tc>
      </w:tr>
      <w:tr w:rsidR="00C1253B" w14:paraId="78CBF18D" w14:textId="77777777" w:rsidTr="00842524">
        <w:trPr>
          <w:trHeight w:val="187"/>
          <w:jc w:val="center"/>
        </w:trPr>
        <w:tc>
          <w:tcPr>
            <w:tcW w:w="2005" w:type="dxa"/>
            <w:tcBorders>
              <w:top w:val="nil"/>
              <w:left w:val="single" w:sz="4" w:space="0" w:color="auto"/>
              <w:bottom w:val="nil"/>
              <w:right w:val="single" w:sz="4" w:space="0" w:color="auto"/>
            </w:tcBorders>
          </w:tcPr>
          <w:p w14:paraId="49458F41"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95800A" w14:textId="77777777" w:rsidR="00C1253B" w:rsidRDefault="00C1253B" w:rsidP="00C1253B">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E5DC7CA" w14:textId="2B052147" w:rsidR="00C1253B" w:rsidRDefault="00C1253B" w:rsidP="00C1253B">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4EC66726" w14:textId="1ABFB725" w:rsidR="00C1253B" w:rsidRDefault="00C1253B" w:rsidP="00C1253B">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7003AF" w14:textId="39F0FAAE" w:rsidR="00C1253B" w:rsidRDefault="00C1253B" w:rsidP="00C1253B">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A131C" w14:textId="4B2E304E" w:rsidR="00C1253B" w:rsidRDefault="00C1253B" w:rsidP="00C1253B">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4CBFE67"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EB781A" w14:textId="77777777" w:rsidR="00C1253B" w:rsidRDefault="00C1253B" w:rsidP="00C1253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B709D" w14:textId="77777777" w:rsidR="00C1253B" w:rsidRDefault="00C1253B" w:rsidP="00C1253B">
            <w:pPr>
              <w:pStyle w:val="TAC"/>
              <w:rPr>
                <w:rFonts w:cs="Arial"/>
                <w:szCs w:val="18"/>
                <w:lang w:eastAsia="zh-CN"/>
              </w:rPr>
            </w:pPr>
            <w:r>
              <w:rPr>
                <w:lang w:eastAsia="zh-CN"/>
              </w:rPr>
              <w:t>N/A</w:t>
            </w:r>
          </w:p>
        </w:tc>
      </w:tr>
      <w:tr w:rsidR="00C1253B" w14:paraId="3F866204" w14:textId="77777777" w:rsidTr="00842524">
        <w:trPr>
          <w:trHeight w:val="187"/>
          <w:jc w:val="center"/>
        </w:trPr>
        <w:tc>
          <w:tcPr>
            <w:tcW w:w="2005" w:type="dxa"/>
            <w:tcBorders>
              <w:top w:val="nil"/>
              <w:left w:val="single" w:sz="4" w:space="0" w:color="auto"/>
              <w:bottom w:val="nil"/>
              <w:right w:val="single" w:sz="4" w:space="0" w:color="auto"/>
            </w:tcBorders>
          </w:tcPr>
          <w:p w14:paraId="42FEA91B"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AA4674" w14:textId="77777777" w:rsidR="00C1253B" w:rsidRDefault="00C1253B" w:rsidP="00C1253B">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55D9B39" w14:textId="110032E0" w:rsidR="00C1253B" w:rsidRDefault="00C1253B" w:rsidP="00C1253B">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3188D56" w14:textId="26842317" w:rsidR="00C1253B" w:rsidRDefault="00C1253B" w:rsidP="00C1253B">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F2D57D" w14:textId="4331EE98" w:rsidR="00C1253B" w:rsidRDefault="00C1253B" w:rsidP="00C1253B">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F4ED90" w14:textId="744E8F68" w:rsidR="00C1253B" w:rsidRDefault="00C1253B" w:rsidP="00C1253B">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C4A55EC"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F29CE"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83B368" w14:textId="77777777" w:rsidR="00C1253B" w:rsidRDefault="00C1253B" w:rsidP="00C1253B">
            <w:pPr>
              <w:pStyle w:val="TAC"/>
              <w:rPr>
                <w:rFonts w:cs="Arial"/>
                <w:szCs w:val="18"/>
                <w:lang w:eastAsia="zh-CN"/>
              </w:rPr>
            </w:pPr>
            <w:r>
              <w:rPr>
                <w:lang w:eastAsia="zh-CN"/>
              </w:rPr>
              <w:t>N/A</w:t>
            </w:r>
          </w:p>
        </w:tc>
      </w:tr>
      <w:tr w:rsidR="00C1253B" w14:paraId="08A2425E" w14:textId="77777777" w:rsidTr="00842524">
        <w:trPr>
          <w:trHeight w:val="187"/>
          <w:jc w:val="center"/>
        </w:trPr>
        <w:tc>
          <w:tcPr>
            <w:tcW w:w="2005" w:type="dxa"/>
            <w:tcBorders>
              <w:top w:val="nil"/>
              <w:left w:val="single" w:sz="4" w:space="0" w:color="auto"/>
              <w:bottom w:val="nil"/>
              <w:right w:val="single" w:sz="4" w:space="0" w:color="auto"/>
            </w:tcBorders>
          </w:tcPr>
          <w:p w14:paraId="216B0700"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F852C9" w14:textId="77777777" w:rsidR="00C1253B" w:rsidRDefault="00C1253B" w:rsidP="00C1253B">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E8C9CF2" w14:textId="35C2F3FC" w:rsidR="00C1253B" w:rsidRDefault="00C1253B" w:rsidP="00C1253B">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036DC509" w14:textId="6D05C102" w:rsidR="00C1253B" w:rsidRDefault="00C1253B" w:rsidP="00C1253B">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52CAAEF" w14:textId="407F7EEF" w:rsidR="00C1253B" w:rsidRDefault="00C1253B" w:rsidP="00C1253B">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3DA6634C" w14:textId="46000D22" w:rsidR="00C1253B" w:rsidRDefault="00C1253B" w:rsidP="00C1253B">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33C3799" w14:textId="77777777" w:rsidR="00C1253B" w:rsidRDefault="00C1253B" w:rsidP="00C1253B">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282DAC05"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D0192" w14:textId="77777777" w:rsidR="00C1253B" w:rsidRDefault="00C1253B" w:rsidP="00C1253B">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C1253B" w14:paraId="62D3648E" w14:textId="77777777" w:rsidTr="00842524">
        <w:trPr>
          <w:trHeight w:val="187"/>
          <w:jc w:val="center"/>
        </w:trPr>
        <w:tc>
          <w:tcPr>
            <w:tcW w:w="2005" w:type="dxa"/>
            <w:tcBorders>
              <w:top w:val="nil"/>
              <w:left w:val="single" w:sz="4" w:space="0" w:color="auto"/>
              <w:bottom w:val="nil"/>
              <w:right w:val="single" w:sz="4" w:space="0" w:color="auto"/>
            </w:tcBorders>
          </w:tcPr>
          <w:p w14:paraId="53D8BB3B"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93B148" w14:textId="77777777" w:rsidR="00C1253B" w:rsidRDefault="00C1253B" w:rsidP="00C1253B">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904F1C0" w14:textId="77777777" w:rsidR="00C1253B" w:rsidRDefault="00C1253B" w:rsidP="00C1253B">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1DBAF705" w14:textId="77777777" w:rsidR="00C1253B" w:rsidRDefault="00C1253B" w:rsidP="00C1253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A32AFF" w14:textId="77777777" w:rsidR="00C1253B" w:rsidRDefault="00C1253B" w:rsidP="00C1253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B54A9C" w14:textId="77777777" w:rsidR="00C1253B" w:rsidRDefault="00C1253B" w:rsidP="00C1253B">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3FC1192"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3AF225" w14:textId="77777777" w:rsidR="00C1253B" w:rsidRDefault="00C1253B" w:rsidP="00C1253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6842B1" w14:textId="77777777" w:rsidR="00C1253B" w:rsidRDefault="00C1253B" w:rsidP="00C1253B">
            <w:pPr>
              <w:pStyle w:val="TAC"/>
              <w:rPr>
                <w:rFonts w:cs="Arial"/>
                <w:szCs w:val="18"/>
                <w:lang w:eastAsia="zh-CN"/>
              </w:rPr>
            </w:pPr>
            <w:r>
              <w:rPr>
                <w:lang w:eastAsia="zh-CN"/>
              </w:rPr>
              <w:t>N/A</w:t>
            </w:r>
          </w:p>
        </w:tc>
      </w:tr>
      <w:tr w:rsidR="00C1253B" w14:paraId="0E24C376" w14:textId="77777777" w:rsidTr="00842524">
        <w:trPr>
          <w:trHeight w:val="187"/>
          <w:jc w:val="center"/>
        </w:trPr>
        <w:tc>
          <w:tcPr>
            <w:tcW w:w="2005" w:type="dxa"/>
            <w:tcBorders>
              <w:top w:val="nil"/>
              <w:left w:val="single" w:sz="4" w:space="0" w:color="auto"/>
              <w:bottom w:val="nil"/>
              <w:right w:val="single" w:sz="4" w:space="0" w:color="auto"/>
            </w:tcBorders>
          </w:tcPr>
          <w:p w14:paraId="62C576C6"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A65F1" w14:textId="77777777" w:rsidR="00C1253B" w:rsidRDefault="00C1253B" w:rsidP="00C1253B">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8D5AA7D" w14:textId="2DB8444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FA5261" w14:textId="77777777" w:rsidR="00C1253B" w:rsidRDefault="00C1253B" w:rsidP="00C1253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372C54" w14:textId="112013F7"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AC6B3B" w14:textId="77777777" w:rsidR="00C1253B" w:rsidRDefault="00C1253B" w:rsidP="00C1253B">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459A92AC" w14:textId="77777777" w:rsidR="00C1253B" w:rsidRDefault="00C1253B" w:rsidP="00C1253B">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5F99AF6"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BABE56" w14:textId="77777777" w:rsidR="00C1253B" w:rsidRDefault="00C1253B" w:rsidP="00C1253B">
            <w:pPr>
              <w:pStyle w:val="TAC"/>
              <w:rPr>
                <w:rFonts w:cs="Arial"/>
                <w:szCs w:val="18"/>
                <w:lang w:eastAsia="zh-CN"/>
              </w:rPr>
            </w:pPr>
            <w:r>
              <w:rPr>
                <w:lang w:eastAsia="ko-KR"/>
              </w:rPr>
              <w:t>IMD</w:t>
            </w:r>
            <w:r>
              <w:rPr>
                <w:lang w:val="en-US" w:eastAsia="zh-CN"/>
              </w:rPr>
              <w:t>4</w:t>
            </w:r>
          </w:p>
        </w:tc>
      </w:tr>
      <w:tr w:rsidR="00C1253B" w14:paraId="30FDD1D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336B2DA8"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C34AD1" w14:textId="77777777" w:rsidR="00C1253B" w:rsidRDefault="00C1253B" w:rsidP="00C1253B">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C1A0407" w14:textId="77777777" w:rsidR="00C1253B" w:rsidRDefault="00C1253B" w:rsidP="00C1253B">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7D193AAF" w14:textId="77777777" w:rsidR="00C1253B" w:rsidRDefault="00C1253B" w:rsidP="00C1253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BED49FA" w14:textId="77777777" w:rsidR="00C1253B" w:rsidRDefault="00C1253B" w:rsidP="00C1253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3BE624" w14:textId="77777777" w:rsidR="00C1253B" w:rsidRDefault="00C1253B" w:rsidP="00C1253B">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39F8E99E" w14:textId="77777777" w:rsidR="00C1253B" w:rsidRDefault="00C1253B" w:rsidP="00C1253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271383" w14:textId="77777777" w:rsidR="00C1253B" w:rsidRDefault="00C1253B" w:rsidP="00C1253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45C82" w14:textId="77777777" w:rsidR="00C1253B" w:rsidRDefault="00C1253B" w:rsidP="00C1253B">
            <w:pPr>
              <w:pStyle w:val="TAC"/>
              <w:rPr>
                <w:rFonts w:cs="Arial"/>
                <w:szCs w:val="18"/>
                <w:lang w:eastAsia="zh-CN"/>
              </w:rPr>
            </w:pPr>
            <w:r>
              <w:rPr>
                <w:lang w:eastAsia="zh-CN"/>
              </w:rPr>
              <w:t>N/A</w:t>
            </w:r>
          </w:p>
        </w:tc>
      </w:tr>
      <w:tr w:rsidR="00C1253B" w14:paraId="51114208"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14685DF5" w14:textId="77777777" w:rsidR="00C1253B" w:rsidRDefault="00C1253B" w:rsidP="00C1253B">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E9379B" w14:textId="77777777" w:rsidR="00C1253B" w:rsidRDefault="00C1253B" w:rsidP="00C1253B">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6E03E" w14:textId="77777777" w:rsidR="00C1253B" w:rsidRDefault="00C1253B" w:rsidP="00C1253B">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D58770" w14:textId="77777777" w:rsidR="00C1253B" w:rsidRDefault="00C1253B" w:rsidP="00C1253B">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9A727" w14:textId="77777777" w:rsidR="00C1253B" w:rsidRDefault="00C1253B" w:rsidP="00C1253B">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E90B4" w14:textId="77777777" w:rsidR="00C1253B" w:rsidRDefault="00C1253B" w:rsidP="00C1253B">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124E3D"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055F3" w14:textId="77777777" w:rsidR="00C1253B" w:rsidRDefault="00C1253B" w:rsidP="00C1253B">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FE124E" w14:textId="77777777" w:rsidR="00C1253B" w:rsidRDefault="00C1253B" w:rsidP="00C1253B">
            <w:pPr>
              <w:pStyle w:val="TAC"/>
              <w:keepNext w:val="0"/>
              <w:rPr>
                <w:rFonts w:cs="Arial"/>
                <w:szCs w:val="18"/>
                <w:lang w:eastAsia="zh-CN"/>
              </w:rPr>
            </w:pPr>
            <w:r>
              <w:rPr>
                <w:color w:val="000000"/>
                <w:lang w:val="en-US"/>
              </w:rPr>
              <w:t>N/A</w:t>
            </w:r>
          </w:p>
        </w:tc>
      </w:tr>
      <w:tr w:rsidR="00C1253B" w14:paraId="531FDC87" w14:textId="77777777" w:rsidTr="00842524">
        <w:trPr>
          <w:trHeight w:val="187"/>
          <w:jc w:val="center"/>
        </w:trPr>
        <w:tc>
          <w:tcPr>
            <w:tcW w:w="2005" w:type="dxa"/>
            <w:tcBorders>
              <w:top w:val="nil"/>
              <w:left w:val="single" w:sz="4" w:space="0" w:color="auto"/>
              <w:bottom w:val="nil"/>
              <w:right w:val="single" w:sz="4" w:space="0" w:color="auto"/>
            </w:tcBorders>
          </w:tcPr>
          <w:p w14:paraId="1E1F04F3"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DA22A" w14:textId="77777777" w:rsidR="00C1253B" w:rsidRDefault="00C1253B" w:rsidP="00C1253B">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EE76" w14:textId="77777777" w:rsidR="00C1253B" w:rsidRDefault="00C1253B" w:rsidP="00C1253B">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531076" w14:textId="77777777" w:rsidR="00C1253B" w:rsidRDefault="00C1253B" w:rsidP="00C1253B">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78C7" w14:textId="77777777" w:rsidR="00C1253B" w:rsidRDefault="00C1253B" w:rsidP="00C1253B">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53213" w14:textId="77777777" w:rsidR="00C1253B" w:rsidRDefault="00C1253B" w:rsidP="00C1253B">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9EDD30"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875EB" w14:textId="77777777" w:rsidR="00C1253B" w:rsidRDefault="00C1253B" w:rsidP="00C1253B">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F09F66" w14:textId="77777777" w:rsidR="00C1253B" w:rsidRDefault="00C1253B" w:rsidP="00C1253B">
            <w:pPr>
              <w:pStyle w:val="TAC"/>
              <w:keepNext w:val="0"/>
              <w:rPr>
                <w:rFonts w:cs="Arial"/>
                <w:szCs w:val="18"/>
                <w:lang w:eastAsia="zh-CN"/>
              </w:rPr>
            </w:pPr>
            <w:r>
              <w:rPr>
                <w:color w:val="000000"/>
                <w:lang w:val="en-US"/>
              </w:rPr>
              <w:t>N/A</w:t>
            </w:r>
          </w:p>
        </w:tc>
      </w:tr>
      <w:tr w:rsidR="00C1253B" w14:paraId="5BA304CE" w14:textId="77777777" w:rsidTr="00842524">
        <w:trPr>
          <w:trHeight w:val="187"/>
          <w:jc w:val="center"/>
        </w:trPr>
        <w:tc>
          <w:tcPr>
            <w:tcW w:w="2005" w:type="dxa"/>
            <w:tcBorders>
              <w:top w:val="nil"/>
              <w:left w:val="single" w:sz="4" w:space="0" w:color="auto"/>
              <w:bottom w:val="nil"/>
              <w:right w:val="single" w:sz="4" w:space="0" w:color="auto"/>
            </w:tcBorders>
          </w:tcPr>
          <w:p w14:paraId="085C0408"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36A57" w14:textId="77777777" w:rsidR="00C1253B" w:rsidRDefault="00C1253B" w:rsidP="00C1253B">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377B9" w14:textId="16AA98BD"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74F888" w14:textId="77777777" w:rsidR="00C1253B" w:rsidRDefault="00C1253B" w:rsidP="00C1253B">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F4ADA" w14:textId="29B2525E"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7780C" w14:textId="77777777" w:rsidR="00C1253B" w:rsidRDefault="00C1253B" w:rsidP="00C1253B">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E51895" w14:textId="77777777" w:rsidR="00C1253B" w:rsidRDefault="00C1253B" w:rsidP="00C1253B">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CFD1E" w14:textId="77777777" w:rsidR="00C1253B" w:rsidRDefault="00C1253B" w:rsidP="00C1253B">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B764CF" w14:textId="77777777" w:rsidR="00C1253B" w:rsidRDefault="00C1253B" w:rsidP="00C1253B">
            <w:pPr>
              <w:pStyle w:val="TAC"/>
              <w:keepNext w:val="0"/>
              <w:rPr>
                <w:rFonts w:cs="Arial"/>
                <w:szCs w:val="18"/>
                <w:lang w:eastAsia="zh-CN"/>
              </w:rPr>
            </w:pPr>
            <w:r>
              <w:rPr>
                <w:lang w:eastAsia="ko-KR"/>
              </w:rPr>
              <w:t>IMD3</w:t>
            </w:r>
            <w:r>
              <w:rPr>
                <w:color w:val="000000"/>
                <w:vertAlign w:val="superscript"/>
                <w:lang w:val="en-US"/>
              </w:rPr>
              <w:t>1</w:t>
            </w:r>
          </w:p>
        </w:tc>
      </w:tr>
      <w:tr w:rsidR="00C1253B" w14:paraId="5BD7EA76" w14:textId="77777777" w:rsidTr="00842524">
        <w:trPr>
          <w:trHeight w:val="187"/>
          <w:jc w:val="center"/>
        </w:trPr>
        <w:tc>
          <w:tcPr>
            <w:tcW w:w="2005" w:type="dxa"/>
            <w:tcBorders>
              <w:top w:val="nil"/>
              <w:left w:val="single" w:sz="4" w:space="0" w:color="auto"/>
              <w:bottom w:val="nil"/>
              <w:right w:val="single" w:sz="4" w:space="0" w:color="auto"/>
            </w:tcBorders>
          </w:tcPr>
          <w:p w14:paraId="17FC481A"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66CB30" w14:textId="77777777" w:rsidR="00C1253B" w:rsidRDefault="00C1253B" w:rsidP="00C1253B">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DBDB1" w14:textId="390EB378"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B2ED30" w14:textId="77777777" w:rsidR="00C1253B" w:rsidRDefault="00C1253B" w:rsidP="00C1253B">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24BFD" w14:textId="0407DBD6"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A0500" w14:textId="77777777" w:rsidR="00C1253B" w:rsidRDefault="00C1253B" w:rsidP="00C1253B">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4E8D8A" w14:textId="77777777" w:rsidR="00C1253B" w:rsidRDefault="00C1253B" w:rsidP="00C1253B">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8DE57" w14:textId="77777777" w:rsidR="00C1253B" w:rsidRDefault="00C1253B" w:rsidP="00C1253B">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96AF83" w14:textId="77777777" w:rsidR="00C1253B" w:rsidRDefault="00C1253B" w:rsidP="00C1253B">
            <w:pPr>
              <w:pStyle w:val="TAC"/>
              <w:keepNext w:val="0"/>
              <w:rPr>
                <w:rFonts w:cs="Arial"/>
                <w:szCs w:val="18"/>
                <w:lang w:eastAsia="zh-CN"/>
              </w:rPr>
            </w:pPr>
            <w:r>
              <w:rPr>
                <w:color w:val="000000"/>
                <w:lang w:val="en-US"/>
              </w:rPr>
              <w:t>IMD3</w:t>
            </w:r>
          </w:p>
        </w:tc>
      </w:tr>
      <w:tr w:rsidR="00C1253B" w14:paraId="5E3E6BBF" w14:textId="77777777" w:rsidTr="00842524">
        <w:trPr>
          <w:trHeight w:val="187"/>
          <w:jc w:val="center"/>
        </w:trPr>
        <w:tc>
          <w:tcPr>
            <w:tcW w:w="2005" w:type="dxa"/>
            <w:tcBorders>
              <w:top w:val="nil"/>
              <w:left w:val="single" w:sz="4" w:space="0" w:color="auto"/>
              <w:bottom w:val="nil"/>
              <w:right w:val="single" w:sz="4" w:space="0" w:color="auto"/>
            </w:tcBorders>
          </w:tcPr>
          <w:p w14:paraId="054AA1B7"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2A8BBA" w14:textId="77777777" w:rsidR="00C1253B" w:rsidRDefault="00C1253B" w:rsidP="00C1253B">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F126C" w14:textId="77777777" w:rsidR="00C1253B" w:rsidRDefault="00C1253B" w:rsidP="00C1253B">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28762" w14:textId="77777777" w:rsidR="00C1253B" w:rsidRDefault="00C1253B" w:rsidP="00C1253B">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0A5C1" w14:textId="77777777" w:rsidR="00C1253B" w:rsidRDefault="00C1253B" w:rsidP="00C1253B">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38700" w14:textId="77777777" w:rsidR="00C1253B" w:rsidRDefault="00C1253B" w:rsidP="00C1253B">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BED315"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B49C6F" w14:textId="77777777" w:rsidR="00C1253B" w:rsidRDefault="00C1253B" w:rsidP="00C1253B">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E1EC99" w14:textId="77777777" w:rsidR="00C1253B" w:rsidRDefault="00C1253B" w:rsidP="00C1253B">
            <w:pPr>
              <w:pStyle w:val="TAC"/>
              <w:keepNext w:val="0"/>
              <w:rPr>
                <w:rFonts w:cs="Arial"/>
                <w:szCs w:val="18"/>
                <w:lang w:eastAsia="zh-CN"/>
              </w:rPr>
            </w:pPr>
            <w:r>
              <w:rPr>
                <w:color w:val="000000"/>
                <w:lang w:val="en-US"/>
              </w:rPr>
              <w:t>N/A</w:t>
            </w:r>
          </w:p>
        </w:tc>
      </w:tr>
      <w:tr w:rsidR="00C1253B" w14:paraId="56BCBE69" w14:textId="77777777" w:rsidTr="00842524">
        <w:trPr>
          <w:trHeight w:val="187"/>
          <w:jc w:val="center"/>
        </w:trPr>
        <w:tc>
          <w:tcPr>
            <w:tcW w:w="2005" w:type="dxa"/>
            <w:tcBorders>
              <w:top w:val="nil"/>
              <w:left w:val="single" w:sz="4" w:space="0" w:color="auto"/>
              <w:bottom w:val="nil"/>
              <w:right w:val="single" w:sz="4" w:space="0" w:color="auto"/>
            </w:tcBorders>
          </w:tcPr>
          <w:p w14:paraId="1BB857C5"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0BDF83" w14:textId="77777777" w:rsidR="00C1253B" w:rsidRDefault="00C1253B" w:rsidP="00C1253B">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A47E3" w14:textId="77777777" w:rsidR="00C1253B" w:rsidRDefault="00C1253B" w:rsidP="00C1253B">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471C8" w14:textId="77777777" w:rsidR="00C1253B" w:rsidRDefault="00C1253B" w:rsidP="00C1253B">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DE6D8" w14:textId="77777777" w:rsidR="00C1253B" w:rsidRDefault="00C1253B" w:rsidP="00C1253B">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D9023" w14:textId="77777777" w:rsidR="00C1253B" w:rsidRDefault="00C1253B" w:rsidP="00C1253B">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F53E1"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6184F4" w14:textId="77777777" w:rsidR="00C1253B" w:rsidRDefault="00C1253B" w:rsidP="00C1253B">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36508A" w14:textId="77777777" w:rsidR="00C1253B" w:rsidRDefault="00C1253B" w:rsidP="00C1253B">
            <w:pPr>
              <w:pStyle w:val="TAC"/>
              <w:keepNext w:val="0"/>
              <w:rPr>
                <w:rFonts w:cs="Arial"/>
                <w:szCs w:val="18"/>
                <w:lang w:eastAsia="zh-CN"/>
              </w:rPr>
            </w:pPr>
            <w:r>
              <w:rPr>
                <w:color w:val="000000"/>
                <w:lang w:val="en-US"/>
              </w:rPr>
              <w:t>N/A</w:t>
            </w:r>
          </w:p>
        </w:tc>
      </w:tr>
      <w:tr w:rsidR="00C1253B" w14:paraId="43A00E5B" w14:textId="77777777" w:rsidTr="00842524">
        <w:trPr>
          <w:trHeight w:val="187"/>
          <w:jc w:val="center"/>
        </w:trPr>
        <w:tc>
          <w:tcPr>
            <w:tcW w:w="2005" w:type="dxa"/>
            <w:tcBorders>
              <w:top w:val="nil"/>
              <w:left w:val="single" w:sz="4" w:space="0" w:color="auto"/>
              <w:bottom w:val="nil"/>
              <w:right w:val="single" w:sz="4" w:space="0" w:color="auto"/>
            </w:tcBorders>
          </w:tcPr>
          <w:p w14:paraId="21E19AC9"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BE649" w14:textId="77777777" w:rsidR="00C1253B" w:rsidRDefault="00C1253B" w:rsidP="00C1253B">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E737B" w14:textId="77777777" w:rsidR="00C1253B" w:rsidRDefault="00C1253B" w:rsidP="00C1253B">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612446" w14:textId="77777777" w:rsidR="00C1253B" w:rsidRDefault="00C1253B" w:rsidP="00C1253B">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99587" w14:textId="77777777" w:rsidR="00C1253B" w:rsidRDefault="00C1253B" w:rsidP="00C1253B">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A3EDF" w14:textId="77777777" w:rsidR="00C1253B" w:rsidRDefault="00C1253B" w:rsidP="00C1253B">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3AE140"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E05833" w14:textId="77777777" w:rsidR="00C1253B" w:rsidRDefault="00C1253B" w:rsidP="00C1253B">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A4716C" w14:textId="77777777" w:rsidR="00C1253B" w:rsidRDefault="00C1253B" w:rsidP="00C1253B">
            <w:pPr>
              <w:pStyle w:val="TAC"/>
              <w:keepNext w:val="0"/>
              <w:rPr>
                <w:rFonts w:cs="Arial"/>
                <w:szCs w:val="18"/>
                <w:lang w:eastAsia="zh-CN"/>
              </w:rPr>
            </w:pPr>
            <w:r>
              <w:rPr>
                <w:color w:val="000000"/>
                <w:lang w:val="en-US"/>
              </w:rPr>
              <w:t>N/A</w:t>
            </w:r>
          </w:p>
        </w:tc>
      </w:tr>
      <w:tr w:rsidR="00C1253B" w14:paraId="0E11DB8D" w14:textId="77777777" w:rsidTr="00842524">
        <w:trPr>
          <w:trHeight w:val="187"/>
          <w:jc w:val="center"/>
        </w:trPr>
        <w:tc>
          <w:tcPr>
            <w:tcW w:w="2005" w:type="dxa"/>
            <w:tcBorders>
              <w:top w:val="nil"/>
              <w:left w:val="single" w:sz="4" w:space="0" w:color="auto"/>
              <w:bottom w:val="nil"/>
              <w:right w:val="single" w:sz="4" w:space="0" w:color="auto"/>
            </w:tcBorders>
          </w:tcPr>
          <w:p w14:paraId="6E5395E4"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AA4E0E" w14:textId="77777777" w:rsidR="00C1253B" w:rsidRDefault="00C1253B" w:rsidP="00C1253B">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13D3C" w14:textId="3C896108"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1711F2" w14:textId="77777777" w:rsidR="00C1253B" w:rsidRDefault="00C1253B" w:rsidP="00C1253B">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8412A" w14:textId="7D5C43E6"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8B056" w14:textId="77777777" w:rsidR="00C1253B" w:rsidRDefault="00C1253B" w:rsidP="00C1253B">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1C968" w14:textId="77777777" w:rsidR="00C1253B" w:rsidRDefault="00C1253B" w:rsidP="00C1253B">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85F7D" w14:textId="77777777" w:rsidR="00C1253B" w:rsidRDefault="00C1253B" w:rsidP="00C1253B">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742DE8" w14:textId="77777777" w:rsidR="00C1253B" w:rsidRDefault="00C1253B" w:rsidP="00C1253B">
            <w:pPr>
              <w:pStyle w:val="TAC"/>
              <w:keepNext w:val="0"/>
              <w:rPr>
                <w:rFonts w:cs="Arial"/>
                <w:szCs w:val="18"/>
                <w:lang w:eastAsia="zh-CN"/>
              </w:rPr>
            </w:pPr>
            <w:r>
              <w:rPr>
                <w:color w:val="000000"/>
                <w:lang w:val="en-US"/>
              </w:rPr>
              <w:t>IMD3</w:t>
            </w:r>
            <w:r>
              <w:rPr>
                <w:color w:val="000000"/>
                <w:vertAlign w:val="superscript"/>
                <w:lang w:val="en-US"/>
              </w:rPr>
              <w:t>1,2</w:t>
            </w:r>
          </w:p>
        </w:tc>
      </w:tr>
      <w:tr w:rsidR="00C1253B" w14:paraId="392C214B"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E206186" w14:textId="77777777" w:rsidR="00C1253B" w:rsidRDefault="00C1253B" w:rsidP="00C1253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A3F74" w14:textId="77777777" w:rsidR="00C1253B" w:rsidRDefault="00C1253B" w:rsidP="00C1253B">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0FC97" w14:textId="77777777" w:rsidR="00C1253B" w:rsidRDefault="00C1253B" w:rsidP="00C1253B">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96F038" w14:textId="77777777" w:rsidR="00C1253B" w:rsidRDefault="00C1253B" w:rsidP="00C1253B">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A5322" w14:textId="77777777" w:rsidR="00C1253B" w:rsidRDefault="00C1253B" w:rsidP="00C1253B">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4216F" w14:textId="77777777" w:rsidR="00C1253B" w:rsidRDefault="00C1253B" w:rsidP="00C1253B">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A37040" w14:textId="77777777" w:rsidR="00C1253B" w:rsidRDefault="00C1253B" w:rsidP="00C1253B">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60153" w14:textId="77777777" w:rsidR="00C1253B" w:rsidRDefault="00C1253B" w:rsidP="00C1253B">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83D77DD" w14:textId="77777777" w:rsidR="00C1253B" w:rsidRDefault="00C1253B" w:rsidP="00C1253B">
            <w:pPr>
              <w:pStyle w:val="TAC"/>
              <w:keepNext w:val="0"/>
              <w:rPr>
                <w:rFonts w:cs="Arial"/>
                <w:szCs w:val="18"/>
                <w:lang w:eastAsia="zh-CN"/>
              </w:rPr>
            </w:pPr>
            <w:r>
              <w:rPr>
                <w:color w:val="000000"/>
                <w:lang w:val="en-US"/>
              </w:rPr>
              <w:t>N/A</w:t>
            </w:r>
          </w:p>
        </w:tc>
      </w:tr>
      <w:tr w:rsidR="00C1253B" w14:paraId="589E907F"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D060313" w14:textId="77777777" w:rsidR="00C1253B" w:rsidRDefault="00C1253B" w:rsidP="00C1253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B0DF06" w14:textId="77777777" w:rsidR="00C1253B" w:rsidRDefault="00C1253B" w:rsidP="00C1253B">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8AB0C" w14:textId="77777777" w:rsidR="00C1253B" w:rsidRDefault="00C1253B" w:rsidP="00C1253B">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7691DF" w14:textId="77777777" w:rsidR="00C1253B" w:rsidRDefault="00C1253B" w:rsidP="00C1253B">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6FFCA" w14:textId="77777777" w:rsidR="00C1253B" w:rsidRDefault="00C1253B" w:rsidP="00C1253B">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FB1D0" w14:textId="77777777" w:rsidR="00C1253B" w:rsidRDefault="00C1253B" w:rsidP="00C1253B">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552B4" w14:textId="77777777" w:rsidR="00C1253B" w:rsidRDefault="00C1253B" w:rsidP="00C1253B">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76228A92" w14:textId="57A5C025" w:rsidR="00C1253B" w:rsidRDefault="00C1253B" w:rsidP="00C1253B">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AF24F" w14:textId="1DC47484" w:rsidR="00C1253B" w:rsidRDefault="00C1253B" w:rsidP="00C1253B">
            <w:pPr>
              <w:pStyle w:val="TAC"/>
              <w:keepNext w:val="0"/>
            </w:pPr>
            <w:r>
              <w:rPr>
                <w:rFonts w:cs="Arial"/>
                <w:szCs w:val="18"/>
                <w:lang w:eastAsia="ko-KR"/>
              </w:rPr>
              <w:t>N/A</w:t>
            </w:r>
          </w:p>
        </w:tc>
      </w:tr>
      <w:tr w:rsidR="00C1253B" w14:paraId="2571149E" w14:textId="77777777" w:rsidTr="00842524">
        <w:trPr>
          <w:trHeight w:val="187"/>
          <w:jc w:val="center"/>
        </w:trPr>
        <w:tc>
          <w:tcPr>
            <w:tcW w:w="2005" w:type="dxa"/>
            <w:tcBorders>
              <w:top w:val="nil"/>
              <w:left w:val="single" w:sz="4" w:space="0" w:color="auto"/>
              <w:bottom w:val="nil"/>
              <w:right w:val="single" w:sz="4" w:space="0" w:color="auto"/>
            </w:tcBorders>
          </w:tcPr>
          <w:p w14:paraId="561A4322"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8E57E0" w14:textId="77777777" w:rsidR="00C1253B" w:rsidRDefault="00C1253B" w:rsidP="00C1253B">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E1521" w14:textId="77777777" w:rsidR="00C1253B" w:rsidRDefault="00C1253B" w:rsidP="00C1253B">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0D43EA" w14:textId="77777777" w:rsidR="00C1253B" w:rsidRDefault="00C1253B" w:rsidP="00C1253B">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3594D" w14:textId="77777777" w:rsidR="00C1253B" w:rsidRDefault="00C1253B" w:rsidP="00C1253B">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5AB07" w14:textId="77777777" w:rsidR="00C1253B" w:rsidRDefault="00C1253B" w:rsidP="00C1253B">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6EED08" w14:textId="77777777" w:rsidR="00C1253B" w:rsidRDefault="00C1253B" w:rsidP="00C1253B">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881C4E" w14:textId="14B6BDDA" w:rsidR="00C1253B" w:rsidRDefault="00C1253B" w:rsidP="00C1253B">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B2B25B" w14:textId="419E1C20" w:rsidR="00C1253B" w:rsidRDefault="00C1253B" w:rsidP="00C1253B">
            <w:pPr>
              <w:pStyle w:val="TAC"/>
              <w:keepNext w:val="0"/>
            </w:pPr>
            <w:r>
              <w:rPr>
                <w:rFonts w:cs="Arial"/>
                <w:szCs w:val="18"/>
                <w:lang w:eastAsia="ko-KR"/>
              </w:rPr>
              <w:t>N/A</w:t>
            </w:r>
          </w:p>
        </w:tc>
      </w:tr>
      <w:tr w:rsidR="00C1253B" w14:paraId="7EEDD27C"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7E30B6C7"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E0F824" w14:textId="77777777" w:rsidR="00C1253B" w:rsidRDefault="00C1253B" w:rsidP="00C1253B">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C3CB2" w14:textId="69A9DFD9"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D1344F" w14:textId="77777777" w:rsidR="00C1253B" w:rsidRDefault="00C1253B" w:rsidP="00C1253B">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084A7" w14:textId="34FD7B13"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DDF38" w14:textId="77777777" w:rsidR="00C1253B" w:rsidRDefault="00C1253B" w:rsidP="00C1253B">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E95E68" w14:textId="77777777" w:rsidR="00C1253B" w:rsidRDefault="00C1253B" w:rsidP="00C1253B">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2D78762" w14:textId="447471DB" w:rsidR="00C1253B" w:rsidRDefault="00C1253B" w:rsidP="00C1253B">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719F02" w14:textId="4240B8B3" w:rsidR="00C1253B" w:rsidRDefault="00C1253B" w:rsidP="00C1253B">
            <w:pPr>
              <w:pStyle w:val="TAC"/>
              <w:keepNext w:val="0"/>
            </w:pPr>
            <w:r>
              <w:rPr>
                <w:rFonts w:cs="Arial"/>
                <w:szCs w:val="18"/>
                <w:lang w:eastAsia="ko-KR"/>
              </w:rPr>
              <w:t>IMD2</w:t>
            </w:r>
            <w:r>
              <w:rPr>
                <w:rFonts w:cs="Arial"/>
                <w:szCs w:val="18"/>
                <w:vertAlign w:val="superscript"/>
                <w:lang w:eastAsia="ko-KR"/>
              </w:rPr>
              <w:t>1,2</w:t>
            </w:r>
          </w:p>
        </w:tc>
      </w:tr>
      <w:tr w:rsidR="00C1253B" w14:paraId="1422C13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4B0D92F" w14:textId="77777777" w:rsidR="00C1253B" w:rsidRDefault="00C1253B" w:rsidP="00C1253B">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88A1F1" w14:textId="77777777" w:rsidR="00C1253B" w:rsidRDefault="00C1253B" w:rsidP="00C1253B">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94111" w14:textId="77777777" w:rsidR="00C1253B" w:rsidRDefault="00C1253B" w:rsidP="00C1253B">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01EA96" w14:textId="77777777" w:rsidR="00C1253B" w:rsidRDefault="00C1253B" w:rsidP="00C1253B">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16C4A" w14:textId="77777777" w:rsidR="00C1253B" w:rsidRDefault="00C1253B" w:rsidP="00C1253B">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406A9" w14:textId="77777777" w:rsidR="00C1253B" w:rsidRDefault="00C1253B" w:rsidP="00C1253B">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B04893" w14:textId="77777777" w:rsidR="00C1253B" w:rsidRDefault="00C1253B" w:rsidP="00C1253B">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DD1EAB" w14:textId="77777777" w:rsidR="00C1253B" w:rsidRDefault="00C1253B" w:rsidP="00C1253B">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EE7C48" w14:textId="77777777" w:rsidR="00C1253B" w:rsidRDefault="00C1253B" w:rsidP="00C1253B">
            <w:pPr>
              <w:pStyle w:val="TAC"/>
              <w:keepNext w:val="0"/>
              <w:rPr>
                <w:rFonts w:cs="Arial"/>
                <w:szCs w:val="18"/>
                <w:lang w:eastAsia="ko-KR"/>
              </w:rPr>
            </w:pPr>
            <w:r>
              <w:rPr>
                <w:rFonts w:eastAsia="Malgun Gothic"/>
                <w:lang w:eastAsia="ko-KR"/>
              </w:rPr>
              <w:t>N/A</w:t>
            </w:r>
          </w:p>
        </w:tc>
      </w:tr>
      <w:tr w:rsidR="00C1253B" w14:paraId="30580B0F" w14:textId="77777777" w:rsidTr="00842524">
        <w:trPr>
          <w:trHeight w:val="187"/>
          <w:jc w:val="center"/>
        </w:trPr>
        <w:tc>
          <w:tcPr>
            <w:tcW w:w="2005" w:type="dxa"/>
            <w:tcBorders>
              <w:top w:val="nil"/>
              <w:left w:val="single" w:sz="4" w:space="0" w:color="auto"/>
              <w:bottom w:val="nil"/>
              <w:right w:val="single" w:sz="4" w:space="0" w:color="auto"/>
            </w:tcBorders>
          </w:tcPr>
          <w:p w14:paraId="145BBDA4"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701D0" w14:textId="77777777" w:rsidR="00C1253B" w:rsidRDefault="00C1253B" w:rsidP="00C1253B">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D5C1C" w14:textId="77777777" w:rsidR="00C1253B" w:rsidRDefault="00C1253B" w:rsidP="00C1253B">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A365F4" w14:textId="77777777" w:rsidR="00C1253B" w:rsidRDefault="00C1253B" w:rsidP="00C1253B">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B1BED" w14:textId="77777777" w:rsidR="00C1253B" w:rsidRDefault="00C1253B" w:rsidP="00C1253B">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B4E94" w14:textId="77777777" w:rsidR="00C1253B" w:rsidRDefault="00C1253B" w:rsidP="00C1253B">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C26ACA" w14:textId="77777777" w:rsidR="00C1253B" w:rsidRDefault="00C1253B" w:rsidP="00C1253B">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87BE39" w14:textId="77777777" w:rsidR="00C1253B" w:rsidRDefault="00C1253B" w:rsidP="00C1253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99477B" w14:textId="77777777" w:rsidR="00C1253B" w:rsidRDefault="00C1253B" w:rsidP="00C1253B">
            <w:pPr>
              <w:pStyle w:val="TAC"/>
              <w:keepNext w:val="0"/>
              <w:rPr>
                <w:rFonts w:cs="Arial"/>
                <w:szCs w:val="18"/>
                <w:lang w:eastAsia="ko-KR"/>
              </w:rPr>
            </w:pPr>
            <w:r>
              <w:rPr>
                <w:rFonts w:eastAsia="Malgun Gothic"/>
                <w:lang w:eastAsia="ko-KR"/>
              </w:rPr>
              <w:t>N/A</w:t>
            </w:r>
          </w:p>
        </w:tc>
      </w:tr>
      <w:tr w:rsidR="00C1253B" w14:paraId="52137B62" w14:textId="77777777" w:rsidTr="00842524">
        <w:trPr>
          <w:trHeight w:val="187"/>
          <w:jc w:val="center"/>
        </w:trPr>
        <w:tc>
          <w:tcPr>
            <w:tcW w:w="2005" w:type="dxa"/>
            <w:tcBorders>
              <w:top w:val="nil"/>
              <w:left w:val="single" w:sz="4" w:space="0" w:color="auto"/>
              <w:bottom w:val="nil"/>
              <w:right w:val="single" w:sz="4" w:space="0" w:color="auto"/>
            </w:tcBorders>
          </w:tcPr>
          <w:p w14:paraId="3CACFBF7"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4B1170" w14:textId="77777777" w:rsidR="00C1253B" w:rsidRDefault="00C1253B" w:rsidP="00C1253B">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8E64F" w14:textId="47FA7236"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D81866" w14:textId="77777777" w:rsidR="00C1253B" w:rsidRDefault="00C1253B" w:rsidP="00C1253B">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CE7A3" w14:textId="6DFC4A85"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F15E2" w14:textId="77777777" w:rsidR="00C1253B" w:rsidRDefault="00C1253B" w:rsidP="00C1253B">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74563" w14:textId="77777777" w:rsidR="00C1253B" w:rsidRDefault="00C1253B" w:rsidP="00C1253B">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26EDA8FB" w14:textId="77777777" w:rsidR="00C1253B" w:rsidRDefault="00C1253B" w:rsidP="00C1253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7859A3" w14:textId="77777777" w:rsidR="00C1253B" w:rsidRDefault="00C1253B" w:rsidP="00C1253B">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C1253B" w14:paraId="531242CE" w14:textId="77777777" w:rsidTr="00842524">
        <w:trPr>
          <w:trHeight w:val="187"/>
          <w:jc w:val="center"/>
        </w:trPr>
        <w:tc>
          <w:tcPr>
            <w:tcW w:w="2005" w:type="dxa"/>
            <w:tcBorders>
              <w:top w:val="nil"/>
              <w:left w:val="single" w:sz="4" w:space="0" w:color="auto"/>
              <w:bottom w:val="nil"/>
              <w:right w:val="single" w:sz="4" w:space="0" w:color="auto"/>
            </w:tcBorders>
          </w:tcPr>
          <w:p w14:paraId="50714F25"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F6118A" w14:textId="77777777" w:rsidR="00C1253B" w:rsidRDefault="00C1253B" w:rsidP="00C1253B">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0B9F77" w14:textId="77777777" w:rsidR="00C1253B" w:rsidRDefault="00C1253B" w:rsidP="00C1253B">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F18B40" w14:textId="77777777" w:rsidR="00C1253B" w:rsidRDefault="00C1253B" w:rsidP="00C1253B">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7C2D6" w14:textId="77777777" w:rsidR="00C1253B" w:rsidRDefault="00C1253B" w:rsidP="00C1253B">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A4224" w14:textId="77777777" w:rsidR="00C1253B" w:rsidRDefault="00C1253B" w:rsidP="00C1253B">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833F8" w14:textId="77777777" w:rsidR="00C1253B" w:rsidRDefault="00C1253B" w:rsidP="00C1253B">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EA995" w14:textId="77777777" w:rsidR="00C1253B" w:rsidRDefault="00C1253B" w:rsidP="00C1253B">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BC6F9A" w14:textId="77777777" w:rsidR="00C1253B" w:rsidRDefault="00C1253B" w:rsidP="00C1253B">
            <w:pPr>
              <w:pStyle w:val="TAC"/>
              <w:keepNext w:val="0"/>
              <w:rPr>
                <w:rFonts w:cs="Arial"/>
                <w:szCs w:val="18"/>
                <w:lang w:eastAsia="ko-KR"/>
              </w:rPr>
            </w:pPr>
            <w:r>
              <w:rPr>
                <w:rFonts w:eastAsia="Malgun Gothic"/>
                <w:lang w:eastAsia="ko-KR"/>
              </w:rPr>
              <w:t>N/A</w:t>
            </w:r>
          </w:p>
        </w:tc>
      </w:tr>
      <w:tr w:rsidR="00C1253B" w14:paraId="0675CB9A" w14:textId="77777777" w:rsidTr="00842524">
        <w:trPr>
          <w:trHeight w:val="187"/>
          <w:jc w:val="center"/>
        </w:trPr>
        <w:tc>
          <w:tcPr>
            <w:tcW w:w="2005" w:type="dxa"/>
            <w:tcBorders>
              <w:top w:val="nil"/>
              <w:left w:val="single" w:sz="4" w:space="0" w:color="auto"/>
              <w:bottom w:val="nil"/>
              <w:right w:val="single" w:sz="4" w:space="0" w:color="auto"/>
            </w:tcBorders>
          </w:tcPr>
          <w:p w14:paraId="7E99CD32"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61FABC" w14:textId="77777777" w:rsidR="00C1253B" w:rsidRDefault="00C1253B" w:rsidP="00C1253B">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DCFD00" w14:textId="02C3C668"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E2C8D5" w14:textId="77777777" w:rsidR="00C1253B" w:rsidRDefault="00C1253B" w:rsidP="00C1253B">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F796E" w14:textId="2B9F4173"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259EF" w14:textId="77777777" w:rsidR="00C1253B" w:rsidRDefault="00C1253B" w:rsidP="00C1253B">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E11205" w14:textId="77777777" w:rsidR="00C1253B" w:rsidRDefault="00C1253B" w:rsidP="00C1253B">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087D2EC0" w14:textId="77777777" w:rsidR="00C1253B" w:rsidRDefault="00C1253B" w:rsidP="00C1253B">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772290" w14:textId="77777777" w:rsidR="00C1253B" w:rsidRDefault="00C1253B" w:rsidP="00C1253B">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C1253B" w14:paraId="5E611309" w14:textId="77777777" w:rsidTr="00842524">
        <w:trPr>
          <w:trHeight w:val="187"/>
          <w:jc w:val="center"/>
        </w:trPr>
        <w:tc>
          <w:tcPr>
            <w:tcW w:w="2005" w:type="dxa"/>
            <w:tcBorders>
              <w:top w:val="nil"/>
              <w:left w:val="single" w:sz="4" w:space="0" w:color="auto"/>
              <w:bottom w:val="nil"/>
              <w:right w:val="single" w:sz="4" w:space="0" w:color="auto"/>
            </w:tcBorders>
          </w:tcPr>
          <w:p w14:paraId="70108BE3"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D38577" w14:textId="77777777" w:rsidR="00C1253B" w:rsidRDefault="00C1253B" w:rsidP="00C1253B">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405C3" w14:textId="77777777" w:rsidR="00C1253B" w:rsidRDefault="00C1253B" w:rsidP="00C1253B">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DFA62" w14:textId="77777777" w:rsidR="00C1253B" w:rsidRDefault="00C1253B" w:rsidP="00C1253B">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B54B3" w14:textId="77777777" w:rsidR="00C1253B" w:rsidRDefault="00C1253B" w:rsidP="00C1253B">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D1B5D" w14:textId="77777777" w:rsidR="00C1253B" w:rsidRDefault="00C1253B" w:rsidP="00C1253B">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4F8B71" w14:textId="77777777" w:rsidR="00C1253B" w:rsidRDefault="00C1253B" w:rsidP="00C1253B">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A51A8F" w14:textId="77777777" w:rsidR="00C1253B" w:rsidRDefault="00C1253B" w:rsidP="00C1253B">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F8B5BF" w14:textId="77777777" w:rsidR="00C1253B" w:rsidRDefault="00C1253B" w:rsidP="00C1253B">
            <w:pPr>
              <w:pStyle w:val="TAC"/>
              <w:keepNext w:val="0"/>
              <w:rPr>
                <w:rFonts w:cs="Arial"/>
                <w:szCs w:val="18"/>
                <w:lang w:eastAsia="ko-KR"/>
              </w:rPr>
            </w:pPr>
            <w:r>
              <w:rPr>
                <w:rFonts w:eastAsia="Malgun Gothic"/>
                <w:lang w:eastAsia="ko-KR"/>
              </w:rPr>
              <w:t>N/A</w:t>
            </w:r>
          </w:p>
        </w:tc>
      </w:tr>
      <w:tr w:rsidR="00C1253B" w14:paraId="6FC6B77F" w14:textId="77777777" w:rsidTr="00842524">
        <w:trPr>
          <w:trHeight w:val="187"/>
          <w:jc w:val="center"/>
        </w:trPr>
        <w:tc>
          <w:tcPr>
            <w:tcW w:w="2005" w:type="dxa"/>
            <w:tcBorders>
              <w:top w:val="nil"/>
              <w:left w:val="single" w:sz="4" w:space="0" w:color="auto"/>
              <w:bottom w:val="nil"/>
              <w:right w:val="single" w:sz="4" w:space="0" w:color="auto"/>
            </w:tcBorders>
          </w:tcPr>
          <w:p w14:paraId="4D243861"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93C19A" w14:textId="77777777" w:rsidR="00C1253B" w:rsidRDefault="00C1253B" w:rsidP="00C1253B">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6D4B0" w14:textId="179E9F11" w:rsidR="00C1253B" w:rsidRDefault="00C1253B" w:rsidP="00C1253B">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CA3012" w14:textId="77777777" w:rsidR="00C1253B" w:rsidRDefault="00C1253B" w:rsidP="00C1253B">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2D023" w14:textId="3B4901D4" w:rsidR="00C1253B" w:rsidRDefault="00C1253B" w:rsidP="00C1253B">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78346" w14:textId="77777777" w:rsidR="00C1253B" w:rsidRDefault="00C1253B" w:rsidP="00C1253B">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41199" w14:textId="77777777" w:rsidR="00C1253B" w:rsidRDefault="00C1253B" w:rsidP="00C1253B">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0AF3F1CD" w14:textId="77777777" w:rsidR="00C1253B" w:rsidRDefault="00C1253B" w:rsidP="00C1253B">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0096F" w14:textId="77777777" w:rsidR="00C1253B" w:rsidRDefault="00C1253B" w:rsidP="00C1253B">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C1253B" w14:paraId="6CF06F11" w14:textId="77777777" w:rsidTr="00842524">
        <w:trPr>
          <w:trHeight w:val="187"/>
          <w:jc w:val="center"/>
        </w:trPr>
        <w:tc>
          <w:tcPr>
            <w:tcW w:w="2005" w:type="dxa"/>
            <w:tcBorders>
              <w:top w:val="nil"/>
              <w:left w:val="single" w:sz="4" w:space="0" w:color="auto"/>
              <w:bottom w:val="nil"/>
              <w:right w:val="single" w:sz="4" w:space="0" w:color="auto"/>
            </w:tcBorders>
          </w:tcPr>
          <w:p w14:paraId="357A6A9D"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58DD08" w14:textId="77777777" w:rsidR="00C1253B" w:rsidRDefault="00C1253B" w:rsidP="00C1253B">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44722" w14:textId="77777777" w:rsidR="00C1253B" w:rsidRDefault="00C1253B" w:rsidP="00C1253B">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C9CB48" w14:textId="77777777" w:rsidR="00C1253B" w:rsidRDefault="00C1253B" w:rsidP="00C1253B">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83A29" w14:textId="77777777" w:rsidR="00C1253B" w:rsidRDefault="00C1253B" w:rsidP="00C1253B">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C08CA" w14:textId="77777777" w:rsidR="00C1253B" w:rsidRDefault="00C1253B" w:rsidP="00C1253B">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A1BAE" w14:textId="77777777" w:rsidR="00C1253B" w:rsidRDefault="00C1253B" w:rsidP="00C1253B">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E4A412" w14:textId="77777777" w:rsidR="00C1253B" w:rsidRDefault="00C1253B" w:rsidP="00C1253B">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7739C8" w14:textId="77777777" w:rsidR="00C1253B" w:rsidRDefault="00C1253B" w:rsidP="00C1253B">
            <w:pPr>
              <w:pStyle w:val="TAC"/>
              <w:keepNext w:val="0"/>
              <w:rPr>
                <w:rFonts w:cs="Arial"/>
                <w:szCs w:val="18"/>
                <w:lang w:eastAsia="ko-KR"/>
              </w:rPr>
            </w:pPr>
            <w:r>
              <w:rPr>
                <w:rFonts w:eastAsia="Yu Mincho"/>
                <w:lang w:eastAsia="ja-JP"/>
              </w:rPr>
              <w:t>N/A</w:t>
            </w:r>
          </w:p>
        </w:tc>
      </w:tr>
      <w:tr w:rsidR="00C1253B" w14:paraId="4C25911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EE1CEF8"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CDDA3C" w14:textId="77777777" w:rsidR="00C1253B" w:rsidRDefault="00C1253B" w:rsidP="00C1253B">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39F6FA" w14:textId="77777777" w:rsidR="00C1253B" w:rsidRDefault="00C1253B" w:rsidP="00C1253B">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C4C416" w14:textId="77777777" w:rsidR="00C1253B" w:rsidRDefault="00C1253B" w:rsidP="00C1253B">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37615" w14:textId="77777777" w:rsidR="00C1253B" w:rsidRDefault="00C1253B" w:rsidP="00C1253B">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5C14C" w14:textId="77777777" w:rsidR="00C1253B" w:rsidRDefault="00C1253B" w:rsidP="00C1253B">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0546E6" w14:textId="77777777" w:rsidR="00C1253B" w:rsidRDefault="00C1253B" w:rsidP="00C1253B">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7D8CB4" w14:textId="77777777" w:rsidR="00C1253B" w:rsidRDefault="00C1253B" w:rsidP="00C1253B">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BBEDA" w14:textId="77777777" w:rsidR="00C1253B" w:rsidRDefault="00C1253B" w:rsidP="00C1253B">
            <w:pPr>
              <w:pStyle w:val="TAC"/>
              <w:keepNext w:val="0"/>
              <w:rPr>
                <w:rFonts w:cs="Arial"/>
                <w:szCs w:val="18"/>
                <w:lang w:eastAsia="ko-KR"/>
              </w:rPr>
            </w:pPr>
            <w:r>
              <w:rPr>
                <w:rFonts w:eastAsia="Yu Mincho" w:cs="Arial"/>
                <w:lang w:eastAsia="ja-JP"/>
              </w:rPr>
              <w:t>N/A</w:t>
            </w:r>
          </w:p>
        </w:tc>
      </w:tr>
      <w:tr w:rsidR="00C1253B" w14:paraId="0CE06FEB"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583C7F77" w14:textId="77777777" w:rsidR="00C1253B" w:rsidRDefault="00C1253B" w:rsidP="00C1253B">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F2DD16" w14:textId="77777777" w:rsidR="00C1253B" w:rsidRDefault="00C1253B" w:rsidP="00C1253B">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85B33" w14:textId="77777777" w:rsidR="00C1253B" w:rsidRDefault="00C1253B" w:rsidP="00C1253B">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6F94EF" w14:textId="77777777" w:rsidR="00C1253B" w:rsidRDefault="00C1253B" w:rsidP="00C1253B">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173C3" w14:textId="77777777" w:rsidR="00C1253B" w:rsidRDefault="00C1253B" w:rsidP="00C1253B">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2B8A2" w14:textId="77777777" w:rsidR="00C1253B" w:rsidRDefault="00C1253B" w:rsidP="00C1253B">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646212EA" w14:textId="77777777" w:rsidR="00C1253B" w:rsidRDefault="00C1253B" w:rsidP="00C1253B">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217C82C9" w14:textId="77777777" w:rsidR="00C1253B" w:rsidRDefault="00C1253B" w:rsidP="00C1253B">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B22273" w14:textId="77777777" w:rsidR="00C1253B" w:rsidRDefault="00C1253B" w:rsidP="00C1253B">
            <w:pPr>
              <w:pStyle w:val="TAC"/>
              <w:keepNext w:val="0"/>
              <w:rPr>
                <w:rFonts w:eastAsia="Yu Mincho" w:cs="Arial"/>
                <w:lang w:eastAsia="ja-JP"/>
              </w:rPr>
            </w:pPr>
            <w:r>
              <w:t>IMD5</w:t>
            </w:r>
          </w:p>
        </w:tc>
      </w:tr>
      <w:tr w:rsidR="00C1253B" w14:paraId="0344508A" w14:textId="77777777" w:rsidTr="00842524">
        <w:trPr>
          <w:trHeight w:val="187"/>
          <w:jc w:val="center"/>
        </w:trPr>
        <w:tc>
          <w:tcPr>
            <w:tcW w:w="2005" w:type="dxa"/>
            <w:tcBorders>
              <w:top w:val="nil"/>
              <w:left w:val="single" w:sz="4" w:space="0" w:color="auto"/>
              <w:bottom w:val="nil"/>
              <w:right w:val="single" w:sz="4" w:space="0" w:color="auto"/>
            </w:tcBorders>
          </w:tcPr>
          <w:p w14:paraId="1932518E"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6F7D7E" w14:textId="77777777" w:rsidR="00C1253B" w:rsidRDefault="00C1253B" w:rsidP="00C1253B">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E1A7F" w14:textId="77777777" w:rsidR="00C1253B" w:rsidRDefault="00C1253B" w:rsidP="00C1253B">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BB5E2B" w14:textId="77777777" w:rsidR="00C1253B" w:rsidRDefault="00C1253B" w:rsidP="00C1253B">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85DE8" w14:textId="77777777" w:rsidR="00C1253B" w:rsidRDefault="00C1253B" w:rsidP="00C1253B">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74F4C" w14:textId="77777777" w:rsidR="00C1253B" w:rsidRDefault="00C1253B" w:rsidP="00C1253B">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7409CB0E" w14:textId="77777777" w:rsidR="00C1253B" w:rsidRDefault="00C1253B" w:rsidP="00C1253B">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BFDDFC" w14:textId="77777777" w:rsidR="00C1253B" w:rsidRDefault="00C1253B" w:rsidP="00C1253B">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B3D6CC" w14:textId="77777777" w:rsidR="00C1253B" w:rsidRDefault="00C1253B" w:rsidP="00C1253B">
            <w:pPr>
              <w:pStyle w:val="TAC"/>
              <w:keepNext w:val="0"/>
              <w:rPr>
                <w:rFonts w:eastAsia="Yu Mincho" w:cs="Arial"/>
                <w:lang w:eastAsia="ja-JP"/>
              </w:rPr>
            </w:pPr>
            <w:r>
              <w:t>N/A</w:t>
            </w:r>
          </w:p>
        </w:tc>
      </w:tr>
      <w:tr w:rsidR="00C1253B" w14:paraId="65DB25B2"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ED27E7E"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4BA91B" w14:textId="77777777" w:rsidR="00C1253B" w:rsidRDefault="00C1253B" w:rsidP="00C1253B">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A328A2" w14:textId="77777777" w:rsidR="00C1253B" w:rsidRDefault="00C1253B" w:rsidP="00C1253B">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5A8EB1" w14:textId="77777777" w:rsidR="00C1253B" w:rsidRDefault="00C1253B" w:rsidP="00C1253B">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0ECDA" w14:textId="77777777" w:rsidR="00C1253B" w:rsidRDefault="00C1253B" w:rsidP="00C1253B">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B24C9" w14:textId="77777777" w:rsidR="00C1253B" w:rsidRDefault="00C1253B" w:rsidP="00C1253B">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7C2F18B2" w14:textId="77777777" w:rsidR="00C1253B" w:rsidRDefault="00C1253B" w:rsidP="00C1253B">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D3513C" w14:textId="77777777" w:rsidR="00C1253B" w:rsidRDefault="00C1253B" w:rsidP="00C1253B">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04C48" w14:textId="77777777" w:rsidR="00C1253B" w:rsidRDefault="00C1253B" w:rsidP="00C1253B">
            <w:pPr>
              <w:pStyle w:val="TAC"/>
              <w:keepNext w:val="0"/>
              <w:rPr>
                <w:rFonts w:eastAsia="Yu Mincho" w:cs="Arial"/>
                <w:lang w:eastAsia="ja-JP"/>
              </w:rPr>
            </w:pPr>
            <w:r>
              <w:t>N/A</w:t>
            </w:r>
          </w:p>
        </w:tc>
      </w:tr>
      <w:tr w:rsidR="00C1253B" w14:paraId="3896F829"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2341F8B4" w14:textId="77777777" w:rsidR="00C1253B" w:rsidRDefault="00C1253B" w:rsidP="00C1253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EEDF78" w14:textId="77777777" w:rsidR="00C1253B" w:rsidRDefault="00C1253B" w:rsidP="00C1253B">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FFBC69" w14:textId="77777777" w:rsidR="00C1253B" w:rsidRDefault="00C1253B" w:rsidP="00C1253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EBDC5D" w14:textId="77777777" w:rsidR="00C1253B" w:rsidRDefault="00C1253B" w:rsidP="00C1253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71BBEC" w14:textId="77777777" w:rsidR="00C1253B" w:rsidRDefault="00C1253B" w:rsidP="00C1253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301EE" w14:textId="77777777" w:rsidR="00C1253B" w:rsidRDefault="00C1253B" w:rsidP="00C1253B">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9AE0650" w14:textId="77777777" w:rsidR="00C1253B" w:rsidRDefault="00C1253B" w:rsidP="00C1253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43518D5" w14:textId="77777777" w:rsidR="00C1253B" w:rsidRDefault="00C1253B" w:rsidP="00C1253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68130" w14:textId="77777777" w:rsidR="00C1253B" w:rsidRDefault="00C1253B" w:rsidP="00C1253B">
            <w:pPr>
              <w:pStyle w:val="TAC"/>
            </w:pPr>
            <w:r>
              <w:t>IMD3</w:t>
            </w:r>
            <w:r>
              <w:rPr>
                <w:vertAlign w:val="superscript"/>
              </w:rPr>
              <w:t>1</w:t>
            </w:r>
          </w:p>
        </w:tc>
      </w:tr>
      <w:tr w:rsidR="00C1253B" w14:paraId="1D261725" w14:textId="77777777" w:rsidTr="00842524">
        <w:trPr>
          <w:trHeight w:val="187"/>
          <w:jc w:val="center"/>
        </w:trPr>
        <w:tc>
          <w:tcPr>
            <w:tcW w:w="2005" w:type="dxa"/>
            <w:tcBorders>
              <w:top w:val="nil"/>
              <w:left w:val="single" w:sz="4" w:space="0" w:color="auto"/>
              <w:bottom w:val="nil"/>
              <w:right w:val="single" w:sz="4" w:space="0" w:color="auto"/>
            </w:tcBorders>
          </w:tcPr>
          <w:p w14:paraId="12BB2220"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18E850" w14:textId="77777777" w:rsidR="00C1253B" w:rsidRDefault="00C1253B" w:rsidP="00C1253B">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9511DD" w14:textId="77777777" w:rsidR="00C1253B" w:rsidRDefault="00C1253B" w:rsidP="00C1253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DB2C17"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376244"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1CAD5" w14:textId="77777777" w:rsidR="00C1253B" w:rsidRDefault="00C1253B" w:rsidP="00C1253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8F183C"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A17AE2"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3F5B7" w14:textId="77777777" w:rsidR="00C1253B" w:rsidRDefault="00C1253B" w:rsidP="00C1253B">
            <w:pPr>
              <w:pStyle w:val="TAC"/>
            </w:pPr>
            <w:r>
              <w:t>N/A</w:t>
            </w:r>
          </w:p>
        </w:tc>
      </w:tr>
      <w:tr w:rsidR="00C1253B" w14:paraId="2E61A9E4"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952999E"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DC1E8F"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8D3DD3" w14:textId="77777777" w:rsidR="00C1253B" w:rsidRDefault="00C1253B" w:rsidP="00C1253B">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70899460"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0E2713"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DFC03" w14:textId="77777777" w:rsidR="00C1253B" w:rsidRDefault="00C1253B" w:rsidP="00C1253B">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50B9DF72"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BE08E3"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67923A" w14:textId="77777777" w:rsidR="00C1253B" w:rsidRDefault="00C1253B" w:rsidP="00C1253B">
            <w:pPr>
              <w:pStyle w:val="TAC"/>
            </w:pPr>
            <w:r>
              <w:t>N/A</w:t>
            </w:r>
          </w:p>
        </w:tc>
      </w:tr>
      <w:tr w:rsidR="00C1253B" w14:paraId="2E2C3074"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3BF5C1A" w14:textId="77777777" w:rsidR="00C1253B" w:rsidRDefault="00C1253B" w:rsidP="00C1253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3D4E34" w14:textId="77777777" w:rsidR="00C1253B" w:rsidRDefault="00C1253B" w:rsidP="00C1253B">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DE500" w14:textId="77777777" w:rsidR="00C1253B" w:rsidRDefault="00C1253B" w:rsidP="00C1253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A770F1C" w14:textId="77777777" w:rsidR="00C1253B" w:rsidRDefault="00C1253B" w:rsidP="00C1253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8B8467" w14:textId="77777777" w:rsidR="00C1253B" w:rsidRDefault="00C1253B" w:rsidP="00C1253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35E74" w14:textId="77777777" w:rsidR="00C1253B" w:rsidRDefault="00C1253B" w:rsidP="00C1253B">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A2B4582" w14:textId="77777777" w:rsidR="00C1253B" w:rsidRDefault="00C1253B" w:rsidP="00C1253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9165D00" w14:textId="77777777" w:rsidR="00C1253B" w:rsidRDefault="00C1253B" w:rsidP="00C1253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FA9B7F" w14:textId="77777777" w:rsidR="00C1253B" w:rsidRDefault="00C1253B" w:rsidP="00C1253B">
            <w:pPr>
              <w:pStyle w:val="TAC"/>
            </w:pPr>
            <w:r>
              <w:t>IMD3</w:t>
            </w:r>
            <w:r>
              <w:rPr>
                <w:vertAlign w:val="superscript"/>
              </w:rPr>
              <w:t>7</w:t>
            </w:r>
          </w:p>
        </w:tc>
      </w:tr>
      <w:tr w:rsidR="00C1253B" w14:paraId="1409718D" w14:textId="77777777" w:rsidTr="00842524">
        <w:trPr>
          <w:trHeight w:val="187"/>
          <w:jc w:val="center"/>
        </w:trPr>
        <w:tc>
          <w:tcPr>
            <w:tcW w:w="2005" w:type="dxa"/>
            <w:tcBorders>
              <w:top w:val="nil"/>
              <w:left w:val="single" w:sz="4" w:space="0" w:color="auto"/>
              <w:bottom w:val="nil"/>
              <w:right w:val="single" w:sz="4" w:space="0" w:color="auto"/>
            </w:tcBorders>
          </w:tcPr>
          <w:p w14:paraId="704B9965"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48ADEE" w14:textId="77777777" w:rsidR="00C1253B" w:rsidRDefault="00C1253B" w:rsidP="00C1253B">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54F37" w14:textId="77777777" w:rsidR="00C1253B" w:rsidRDefault="00C1253B" w:rsidP="00C1253B">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77FCBCF4"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E9E3E3"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8500F" w14:textId="77777777" w:rsidR="00C1253B" w:rsidRDefault="00C1253B" w:rsidP="00C1253B">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4D842C0F"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9B28C5"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77E7ED" w14:textId="77777777" w:rsidR="00C1253B" w:rsidRDefault="00C1253B" w:rsidP="00C1253B">
            <w:pPr>
              <w:pStyle w:val="TAC"/>
            </w:pPr>
            <w:r>
              <w:t>N/A</w:t>
            </w:r>
          </w:p>
        </w:tc>
      </w:tr>
      <w:tr w:rsidR="00C1253B" w14:paraId="3272711E"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955EAD7" w14:textId="77777777" w:rsidR="00C1253B" w:rsidRDefault="00C1253B" w:rsidP="00C1253B">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1F11ED"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F6014" w14:textId="77777777" w:rsidR="00C1253B" w:rsidRDefault="00C1253B" w:rsidP="00C1253B">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5A15B4D5"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C7483E"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B257A" w14:textId="77777777" w:rsidR="00C1253B" w:rsidRDefault="00C1253B" w:rsidP="00C1253B">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5F498093"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D67DA4"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EC82E" w14:textId="77777777" w:rsidR="00C1253B" w:rsidRDefault="00C1253B" w:rsidP="00C1253B">
            <w:pPr>
              <w:pStyle w:val="TAC"/>
            </w:pPr>
            <w:r>
              <w:t>N/A</w:t>
            </w:r>
          </w:p>
        </w:tc>
      </w:tr>
      <w:tr w:rsidR="00C1253B" w14:paraId="02BFCD9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6B6A4EA8" w14:textId="77777777" w:rsidR="00C1253B" w:rsidRDefault="00C1253B" w:rsidP="00C1253B">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587D2A" w14:textId="77777777" w:rsidR="00C1253B" w:rsidRDefault="00C1253B" w:rsidP="00C1253B">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69119" w14:textId="7AD7F3C2"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B92195"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4A1F21" w14:textId="49AF6033"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91234" w14:textId="77777777" w:rsidR="00C1253B" w:rsidRDefault="00C1253B" w:rsidP="00C1253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B5C06DF" w14:textId="77777777" w:rsidR="00C1253B" w:rsidRDefault="00C1253B" w:rsidP="00C1253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64805268"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64A5E" w14:textId="77777777" w:rsidR="00C1253B" w:rsidRDefault="00C1253B" w:rsidP="00C1253B">
            <w:pPr>
              <w:pStyle w:val="TAC"/>
            </w:pPr>
            <w:r>
              <w:t>IMD2</w:t>
            </w:r>
            <w:r>
              <w:rPr>
                <w:vertAlign w:val="superscript"/>
              </w:rPr>
              <w:t>5</w:t>
            </w:r>
          </w:p>
        </w:tc>
      </w:tr>
      <w:tr w:rsidR="00C1253B" w14:paraId="64D988E9" w14:textId="77777777" w:rsidTr="00842524">
        <w:trPr>
          <w:trHeight w:val="187"/>
          <w:jc w:val="center"/>
        </w:trPr>
        <w:tc>
          <w:tcPr>
            <w:tcW w:w="2005" w:type="dxa"/>
            <w:tcBorders>
              <w:top w:val="nil"/>
              <w:left w:val="single" w:sz="4" w:space="0" w:color="auto"/>
              <w:bottom w:val="nil"/>
              <w:right w:val="single" w:sz="4" w:space="0" w:color="auto"/>
            </w:tcBorders>
          </w:tcPr>
          <w:p w14:paraId="133E103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00CDF9" w14:textId="77777777" w:rsidR="00C1253B" w:rsidRDefault="00C1253B" w:rsidP="00C1253B">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A9894" w14:textId="77777777" w:rsidR="00C1253B" w:rsidRDefault="00C1253B" w:rsidP="00C1253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EEC5EC5"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FCB941"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BDF0A" w14:textId="77777777" w:rsidR="00C1253B" w:rsidRDefault="00C1253B" w:rsidP="00C1253B">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D882FBD"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9C4CD6"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C8C27" w14:textId="77777777" w:rsidR="00C1253B" w:rsidRDefault="00C1253B" w:rsidP="00C1253B">
            <w:pPr>
              <w:pStyle w:val="TAC"/>
            </w:pPr>
            <w:r>
              <w:t>N/A</w:t>
            </w:r>
          </w:p>
        </w:tc>
      </w:tr>
      <w:tr w:rsidR="00C1253B" w14:paraId="1136CB3E" w14:textId="77777777" w:rsidTr="00842524">
        <w:trPr>
          <w:trHeight w:val="187"/>
          <w:jc w:val="center"/>
        </w:trPr>
        <w:tc>
          <w:tcPr>
            <w:tcW w:w="2005" w:type="dxa"/>
            <w:tcBorders>
              <w:top w:val="nil"/>
              <w:left w:val="single" w:sz="4" w:space="0" w:color="auto"/>
              <w:bottom w:val="nil"/>
              <w:right w:val="single" w:sz="4" w:space="0" w:color="auto"/>
            </w:tcBorders>
          </w:tcPr>
          <w:p w14:paraId="08663D3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665E1" w14:textId="77777777" w:rsidR="00C1253B" w:rsidRDefault="00C1253B" w:rsidP="00C1253B">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F43DB" w14:textId="77777777" w:rsidR="00C1253B" w:rsidRDefault="00C1253B" w:rsidP="00C1253B">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C9AD73E"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401F38"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A7BEF" w14:textId="77777777" w:rsidR="00C1253B" w:rsidRDefault="00C1253B" w:rsidP="00C1253B">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57182CD"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B3B96F"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DD8B54" w14:textId="77777777" w:rsidR="00C1253B" w:rsidRDefault="00C1253B" w:rsidP="00C1253B">
            <w:pPr>
              <w:pStyle w:val="TAC"/>
            </w:pPr>
            <w:r>
              <w:t>N/A</w:t>
            </w:r>
          </w:p>
        </w:tc>
      </w:tr>
      <w:tr w:rsidR="00C1253B" w14:paraId="50364D4E" w14:textId="77777777" w:rsidTr="00842524">
        <w:trPr>
          <w:trHeight w:val="187"/>
          <w:jc w:val="center"/>
        </w:trPr>
        <w:tc>
          <w:tcPr>
            <w:tcW w:w="2005" w:type="dxa"/>
            <w:tcBorders>
              <w:top w:val="nil"/>
              <w:left w:val="single" w:sz="4" w:space="0" w:color="auto"/>
              <w:bottom w:val="nil"/>
              <w:right w:val="single" w:sz="4" w:space="0" w:color="auto"/>
            </w:tcBorders>
          </w:tcPr>
          <w:p w14:paraId="7E1FC61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FE4B07" w14:textId="77777777" w:rsidR="00C1253B" w:rsidRDefault="00C1253B" w:rsidP="00C1253B">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0FEB7" w14:textId="680A4EC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88B501"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94D164" w14:textId="6E7D28B8"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19DB5" w14:textId="77777777" w:rsidR="00C1253B" w:rsidRDefault="00C1253B" w:rsidP="00C1253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77BDAF6" w14:textId="77777777" w:rsidR="00C1253B" w:rsidRDefault="00C1253B" w:rsidP="00C1253B">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358BB74E"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03FE0E" w14:textId="77777777" w:rsidR="00C1253B" w:rsidRDefault="00C1253B" w:rsidP="00C1253B">
            <w:pPr>
              <w:pStyle w:val="TAC"/>
            </w:pPr>
            <w:r>
              <w:t>IMD5</w:t>
            </w:r>
          </w:p>
        </w:tc>
      </w:tr>
      <w:tr w:rsidR="00C1253B" w14:paraId="19302CB8" w14:textId="77777777" w:rsidTr="00842524">
        <w:trPr>
          <w:trHeight w:val="187"/>
          <w:jc w:val="center"/>
        </w:trPr>
        <w:tc>
          <w:tcPr>
            <w:tcW w:w="2005" w:type="dxa"/>
            <w:tcBorders>
              <w:top w:val="nil"/>
              <w:left w:val="single" w:sz="4" w:space="0" w:color="auto"/>
              <w:bottom w:val="nil"/>
              <w:right w:val="single" w:sz="4" w:space="0" w:color="auto"/>
            </w:tcBorders>
          </w:tcPr>
          <w:p w14:paraId="4E408A9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11BA38" w14:textId="77777777" w:rsidR="00C1253B" w:rsidRDefault="00C1253B" w:rsidP="00C1253B">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1B762" w14:textId="77777777" w:rsidR="00C1253B" w:rsidRDefault="00C1253B" w:rsidP="00C1253B">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4484F78E"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19CAF8"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C5167" w14:textId="77777777" w:rsidR="00C1253B" w:rsidRDefault="00C1253B" w:rsidP="00C1253B">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61BB6EE"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45B27D"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D19B7" w14:textId="77777777" w:rsidR="00C1253B" w:rsidRDefault="00C1253B" w:rsidP="00C1253B">
            <w:pPr>
              <w:pStyle w:val="TAC"/>
            </w:pPr>
            <w:r>
              <w:t>N/A</w:t>
            </w:r>
          </w:p>
        </w:tc>
      </w:tr>
      <w:tr w:rsidR="00C1253B" w14:paraId="5DF6FBA1" w14:textId="77777777" w:rsidTr="00842524">
        <w:trPr>
          <w:trHeight w:val="187"/>
          <w:jc w:val="center"/>
        </w:trPr>
        <w:tc>
          <w:tcPr>
            <w:tcW w:w="2005" w:type="dxa"/>
            <w:tcBorders>
              <w:top w:val="nil"/>
              <w:left w:val="single" w:sz="4" w:space="0" w:color="auto"/>
              <w:bottom w:val="nil"/>
              <w:right w:val="single" w:sz="4" w:space="0" w:color="auto"/>
            </w:tcBorders>
          </w:tcPr>
          <w:p w14:paraId="6830494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780D76"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92FCC" w14:textId="77777777" w:rsidR="00C1253B" w:rsidRDefault="00C1253B" w:rsidP="00C1253B">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49B8D57"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89E91E"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10BAC" w14:textId="77777777" w:rsidR="00C1253B" w:rsidRDefault="00C1253B" w:rsidP="00C1253B">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7E9B546"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DC3EEF"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671E02" w14:textId="77777777" w:rsidR="00C1253B" w:rsidRDefault="00C1253B" w:rsidP="00C1253B">
            <w:pPr>
              <w:pStyle w:val="TAC"/>
            </w:pPr>
            <w:r>
              <w:t>N/A</w:t>
            </w:r>
          </w:p>
        </w:tc>
      </w:tr>
      <w:tr w:rsidR="00C1253B" w14:paraId="20580E97" w14:textId="77777777" w:rsidTr="00842524">
        <w:trPr>
          <w:trHeight w:val="187"/>
          <w:jc w:val="center"/>
        </w:trPr>
        <w:tc>
          <w:tcPr>
            <w:tcW w:w="2005" w:type="dxa"/>
            <w:tcBorders>
              <w:top w:val="nil"/>
              <w:left w:val="single" w:sz="4" w:space="0" w:color="auto"/>
              <w:bottom w:val="nil"/>
              <w:right w:val="single" w:sz="4" w:space="0" w:color="auto"/>
            </w:tcBorders>
          </w:tcPr>
          <w:p w14:paraId="6720459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19FC6E" w14:textId="77777777" w:rsidR="00C1253B" w:rsidRDefault="00C1253B" w:rsidP="00C1253B">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5F49B" w14:textId="77777777" w:rsidR="00C1253B" w:rsidRDefault="00C1253B" w:rsidP="00C1253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5B5C6AF"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940277"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2F4F5E" w14:textId="77777777" w:rsidR="00C1253B" w:rsidRDefault="00C1253B" w:rsidP="00C1253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804B591"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7B67595"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C9C359" w14:textId="77777777" w:rsidR="00C1253B" w:rsidRDefault="00C1253B" w:rsidP="00C1253B">
            <w:pPr>
              <w:pStyle w:val="TAC"/>
            </w:pPr>
            <w:r>
              <w:t>N/A</w:t>
            </w:r>
          </w:p>
        </w:tc>
      </w:tr>
      <w:tr w:rsidR="00C1253B" w14:paraId="25ED91B6" w14:textId="77777777" w:rsidTr="00842524">
        <w:trPr>
          <w:trHeight w:val="187"/>
          <w:jc w:val="center"/>
        </w:trPr>
        <w:tc>
          <w:tcPr>
            <w:tcW w:w="2005" w:type="dxa"/>
            <w:tcBorders>
              <w:top w:val="nil"/>
              <w:left w:val="single" w:sz="4" w:space="0" w:color="auto"/>
              <w:bottom w:val="nil"/>
              <w:right w:val="single" w:sz="4" w:space="0" w:color="auto"/>
            </w:tcBorders>
          </w:tcPr>
          <w:p w14:paraId="6D3487D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4C9D99" w14:textId="77777777" w:rsidR="00C1253B" w:rsidRDefault="00C1253B" w:rsidP="00C1253B">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6C388" w14:textId="5290016B"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C82727"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92C89F" w14:textId="79935955"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78A93" w14:textId="77777777" w:rsidR="00C1253B" w:rsidRDefault="00C1253B" w:rsidP="00C1253B">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0FC0B56" w14:textId="77777777" w:rsidR="00C1253B" w:rsidRDefault="00C1253B" w:rsidP="00C1253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504BA53A"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E8AC0" w14:textId="77777777" w:rsidR="00C1253B" w:rsidRDefault="00C1253B" w:rsidP="00C1253B">
            <w:pPr>
              <w:pStyle w:val="TAC"/>
            </w:pPr>
            <w:r>
              <w:t>IMD4</w:t>
            </w:r>
            <w:r>
              <w:rPr>
                <w:vertAlign w:val="superscript"/>
              </w:rPr>
              <w:t>5</w:t>
            </w:r>
          </w:p>
        </w:tc>
      </w:tr>
      <w:tr w:rsidR="00C1253B" w14:paraId="2FFD4396" w14:textId="77777777" w:rsidTr="00842524">
        <w:trPr>
          <w:trHeight w:val="187"/>
          <w:jc w:val="center"/>
        </w:trPr>
        <w:tc>
          <w:tcPr>
            <w:tcW w:w="2005" w:type="dxa"/>
            <w:tcBorders>
              <w:top w:val="nil"/>
              <w:left w:val="single" w:sz="4" w:space="0" w:color="auto"/>
              <w:bottom w:val="nil"/>
              <w:right w:val="single" w:sz="4" w:space="0" w:color="auto"/>
            </w:tcBorders>
          </w:tcPr>
          <w:p w14:paraId="25FBC22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54C2CD" w14:textId="77777777" w:rsidR="00C1253B" w:rsidRDefault="00C1253B" w:rsidP="00C1253B">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C20621" w14:textId="77777777" w:rsidR="00C1253B" w:rsidRDefault="00C1253B" w:rsidP="00C1253B">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7A720570"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4797A5"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15574" w14:textId="77777777" w:rsidR="00C1253B" w:rsidRDefault="00C1253B" w:rsidP="00C1253B">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E882C0C"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90E77F0"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1C1923" w14:textId="77777777" w:rsidR="00C1253B" w:rsidRDefault="00C1253B" w:rsidP="00C1253B">
            <w:pPr>
              <w:pStyle w:val="TAC"/>
            </w:pPr>
            <w:r>
              <w:t>N/A</w:t>
            </w:r>
          </w:p>
        </w:tc>
      </w:tr>
      <w:tr w:rsidR="00C1253B" w14:paraId="25A94E2D" w14:textId="77777777" w:rsidTr="00842524">
        <w:trPr>
          <w:trHeight w:val="187"/>
          <w:jc w:val="center"/>
        </w:trPr>
        <w:tc>
          <w:tcPr>
            <w:tcW w:w="2005" w:type="dxa"/>
            <w:tcBorders>
              <w:top w:val="nil"/>
              <w:left w:val="single" w:sz="4" w:space="0" w:color="auto"/>
              <w:bottom w:val="nil"/>
              <w:right w:val="single" w:sz="4" w:space="0" w:color="auto"/>
            </w:tcBorders>
          </w:tcPr>
          <w:p w14:paraId="22168C5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11A317" w14:textId="77777777" w:rsidR="00C1253B" w:rsidRDefault="00C1253B" w:rsidP="00C1253B">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A94E0" w14:textId="77777777" w:rsidR="00C1253B" w:rsidRDefault="00C1253B" w:rsidP="00C1253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1E4851"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C9177A"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68B2D" w14:textId="77777777" w:rsidR="00C1253B" w:rsidRDefault="00C1253B" w:rsidP="00C1253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65E761"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6A709F"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6F4B53" w14:textId="77777777" w:rsidR="00C1253B" w:rsidRDefault="00C1253B" w:rsidP="00C1253B">
            <w:pPr>
              <w:pStyle w:val="TAC"/>
            </w:pPr>
            <w:r>
              <w:t>N/A</w:t>
            </w:r>
          </w:p>
        </w:tc>
      </w:tr>
      <w:tr w:rsidR="00C1253B" w14:paraId="6013B183" w14:textId="77777777" w:rsidTr="00842524">
        <w:trPr>
          <w:trHeight w:val="187"/>
          <w:jc w:val="center"/>
        </w:trPr>
        <w:tc>
          <w:tcPr>
            <w:tcW w:w="2005" w:type="dxa"/>
            <w:tcBorders>
              <w:top w:val="nil"/>
              <w:left w:val="single" w:sz="4" w:space="0" w:color="auto"/>
              <w:bottom w:val="nil"/>
              <w:right w:val="single" w:sz="4" w:space="0" w:color="auto"/>
            </w:tcBorders>
          </w:tcPr>
          <w:p w14:paraId="6B28CF7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ABF9A3" w14:textId="77777777" w:rsidR="00C1253B" w:rsidRDefault="00C1253B" w:rsidP="00C1253B">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4A593" w14:textId="77777777" w:rsidR="00C1253B" w:rsidRDefault="00C1253B" w:rsidP="00C1253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0A0DD8E"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6072AB"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BDB0A" w14:textId="77777777" w:rsidR="00C1253B" w:rsidRDefault="00C1253B" w:rsidP="00C1253B">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0AF156E" w14:textId="77777777" w:rsidR="00C1253B" w:rsidRDefault="00C1253B" w:rsidP="00C1253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D5EE1C"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C7725" w14:textId="77777777" w:rsidR="00C1253B" w:rsidRDefault="00C1253B" w:rsidP="00C1253B">
            <w:pPr>
              <w:pStyle w:val="TAC"/>
            </w:pPr>
            <w:r>
              <w:t>N/A</w:t>
            </w:r>
          </w:p>
        </w:tc>
      </w:tr>
      <w:tr w:rsidR="00C1253B" w14:paraId="78D1225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E8DDE2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09021" w14:textId="77777777" w:rsidR="00C1253B" w:rsidRDefault="00C1253B" w:rsidP="00C1253B">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61588" w14:textId="24D70E90"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A4F08D"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AD2BAA" w14:textId="69566760"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0D574" w14:textId="77777777" w:rsidR="00C1253B" w:rsidRDefault="00C1253B" w:rsidP="00C1253B">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3DB97B90" w14:textId="77777777" w:rsidR="00C1253B" w:rsidRDefault="00C1253B" w:rsidP="00C1253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0FC6148A"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0EB8B7" w14:textId="77777777" w:rsidR="00C1253B" w:rsidRDefault="00C1253B" w:rsidP="00C1253B">
            <w:pPr>
              <w:pStyle w:val="TAC"/>
            </w:pPr>
            <w:r>
              <w:t>IMD2</w:t>
            </w:r>
            <w:r>
              <w:rPr>
                <w:vertAlign w:val="superscript"/>
              </w:rPr>
              <w:t>1,5</w:t>
            </w:r>
          </w:p>
        </w:tc>
      </w:tr>
      <w:tr w:rsidR="00C1253B" w14:paraId="3F4AF0D7"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A203A7B" w14:textId="77777777" w:rsidR="00C1253B" w:rsidRDefault="00C1253B" w:rsidP="00C1253B">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11703B5B" w14:textId="77777777" w:rsidR="00C1253B" w:rsidRDefault="00C1253B" w:rsidP="00C1253B">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19A1CE27" w14:textId="77777777" w:rsidR="00C1253B" w:rsidRDefault="00C1253B" w:rsidP="00C1253B">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6F6E7B91" w14:textId="77777777" w:rsidR="00C1253B" w:rsidRDefault="00C1253B" w:rsidP="00C1253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875BDD" w14:textId="77777777" w:rsidR="00C1253B" w:rsidRDefault="00C1253B" w:rsidP="00C1253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DC2697" w14:textId="77777777" w:rsidR="00C1253B" w:rsidRDefault="00C1253B" w:rsidP="00C1253B">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6BC1720D"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7415F05"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E73E3A" w14:textId="77777777" w:rsidR="00C1253B" w:rsidRDefault="00C1253B" w:rsidP="00C1253B">
            <w:pPr>
              <w:pStyle w:val="TAC"/>
              <w:rPr>
                <w:lang w:val="en-US" w:eastAsia="zh-CN"/>
              </w:rPr>
            </w:pPr>
            <w:r>
              <w:t>N/A</w:t>
            </w:r>
          </w:p>
        </w:tc>
      </w:tr>
      <w:tr w:rsidR="00C1253B" w14:paraId="22FC76B9" w14:textId="77777777" w:rsidTr="00842524">
        <w:trPr>
          <w:trHeight w:val="187"/>
          <w:jc w:val="center"/>
        </w:trPr>
        <w:tc>
          <w:tcPr>
            <w:tcW w:w="2005" w:type="dxa"/>
            <w:tcBorders>
              <w:top w:val="nil"/>
              <w:left w:val="single" w:sz="4" w:space="0" w:color="auto"/>
              <w:bottom w:val="nil"/>
              <w:right w:val="single" w:sz="4" w:space="0" w:color="auto"/>
            </w:tcBorders>
          </w:tcPr>
          <w:p w14:paraId="390643A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ECF9D" w14:textId="77777777" w:rsidR="00C1253B" w:rsidRDefault="00C1253B" w:rsidP="00C1253B">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04F815F" w14:textId="32C8CF81" w:rsidR="00C1253B" w:rsidRDefault="00C1253B" w:rsidP="00C1253B">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22C9FD" w14:textId="77777777" w:rsidR="00C1253B" w:rsidRDefault="00C1253B" w:rsidP="00C1253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ABDCC2" w14:textId="5CCD447B" w:rsidR="00C1253B" w:rsidRDefault="00C1253B" w:rsidP="00C1253B">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640BCE5" w14:textId="77777777" w:rsidR="00C1253B" w:rsidRDefault="00C1253B" w:rsidP="00C1253B">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C9B5C6D" w14:textId="77777777" w:rsidR="00C1253B" w:rsidRDefault="00C1253B" w:rsidP="00C1253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6F35CD7C"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19130B" w14:textId="77777777" w:rsidR="00C1253B" w:rsidRDefault="00C1253B" w:rsidP="00C1253B">
            <w:pPr>
              <w:pStyle w:val="TAC"/>
              <w:rPr>
                <w:lang w:val="en-US" w:eastAsia="zh-CN"/>
              </w:rPr>
            </w:pPr>
            <w:r>
              <w:t>IMD4</w:t>
            </w:r>
          </w:p>
        </w:tc>
      </w:tr>
      <w:tr w:rsidR="00C1253B" w14:paraId="6F381C63" w14:textId="77777777" w:rsidTr="00842524">
        <w:trPr>
          <w:trHeight w:val="187"/>
          <w:jc w:val="center"/>
        </w:trPr>
        <w:tc>
          <w:tcPr>
            <w:tcW w:w="2005" w:type="dxa"/>
            <w:tcBorders>
              <w:top w:val="nil"/>
              <w:left w:val="single" w:sz="4" w:space="0" w:color="auto"/>
              <w:bottom w:val="nil"/>
              <w:right w:val="single" w:sz="4" w:space="0" w:color="auto"/>
            </w:tcBorders>
          </w:tcPr>
          <w:p w14:paraId="4A63561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9D996" w14:textId="77777777" w:rsidR="00C1253B" w:rsidRDefault="00C1253B" w:rsidP="00C1253B">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94D42A9" w14:textId="77777777" w:rsidR="00C1253B" w:rsidRDefault="00C1253B" w:rsidP="00C1253B">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40307D7" w14:textId="77777777" w:rsidR="00C1253B" w:rsidRDefault="00C1253B" w:rsidP="00C1253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5090A8" w14:textId="77777777" w:rsidR="00C1253B" w:rsidRDefault="00C1253B" w:rsidP="00C1253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CA56CB" w14:textId="77777777" w:rsidR="00C1253B" w:rsidRDefault="00C1253B" w:rsidP="00C1253B">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71709ACF"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7EFFB14"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7FD5C1" w14:textId="77777777" w:rsidR="00C1253B" w:rsidRDefault="00C1253B" w:rsidP="00C1253B">
            <w:pPr>
              <w:pStyle w:val="TAC"/>
              <w:rPr>
                <w:lang w:val="en-US" w:eastAsia="zh-CN"/>
              </w:rPr>
            </w:pPr>
            <w:r>
              <w:t>N/A</w:t>
            </w:r>
          </w:p>
        </w:tc>
      </w:tr>
      <w:tr w:rsidR="00C1253B" w14:paraId="5599C0D8" w14:textId="77777777" w:rsidTr="00842524">
        <w:trPr>
          <w:trHeight w:val="187"/>
          <w:jc w:val="center"/>
        </w:trPr>
        <w:tc>
          <w:tcPr>
            <w:tcW w:w="2005" w:type="dxa"/>
            <w:tcBorders>
              <w:top w:val="nil"/>
              <w:left w:val="single" w:sz="4" w:space="0" w:color="auto"/>
              <w:bottom w:val="nil"/>
              <w:right w:val="single" w:sz="4" w:space="0" w:color="auto"/>
            </w:tcBorders>
          </w:tcPr>
          <w:p w14:paraId="56A5E28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0F3F2" w14:textId="77777777" w:rsidR="00C1253B" w:rsidRDefault="00C1253B" w:rsidP="00C1253B">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1ACB51A6" w14:textId="77777777" w:rsidR="00C1253B" w:rsidRDefault="00C1253B" w:rsidP="00C1253B">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50812C4" w14:textId="77777777" w:rsidR="00C1253B" w:rsidRDefault="00C1253B" w:rsidP="00C1253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1C4AB4B" w14:textId="77777777" w:rsidR="00C1253B" w:rsidRDefault="00C1253B" w:rsidP="00C1253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EC17AB" w14:textId="77777777" w:rsidR="00C1253B" w:rsidRDefault="00C1253B" w:rsidP="00C1253B">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C54B02B"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F75289"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2647B6" w14:textId="77777777" w:rsidR="00C1253B" w:rsidRDefault="00C1253B" w:rsidP="00C1253B">
            <w:pPr>
              <w:pStyle w:val="TAC"/>
              <w:rPr>
                <w:lang w:val="en-US" w:eastAsia="zh-CN"/>
              </w:rPr>
            </w:pPr>
            <w:r>
              <w:t>N/A</w:t>
            </w:r>
          </w:p>
        </w:tc>
      </w:tr>
      <w:tr w:rsidR="00C1253B" w14:paraId="2889D2E0" w14:textId="77777777" w:rsidTr="00842524">
        <w:trPr>
          <w:trHeight w:val="187"/>
          <w:jc w:val="center"/>
        </w:trPr>
        <w:tc>
          <w:tcPr>
            <w:tcW w:w="2005" w:type="dxa"/>
            <w:tcBorders>
              <w:top w:val="nil"/>
              <w:left w:val="single" w:sz="4" w:space="0" w:color="auto"/>
              <w:bottom w:val="nil"/>
              <w:right w:val="single" w:sz="4" w:space="0" w:color="auto"/>
            </w:tcBorders>
          </w:tcPr>
          <w:p w14:paraId="0688135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5B71B0" w14:textId="77777777" w:rsidR="00C1253B" w:rsidRDefault="00C1253B" w:rsidP="00C1253B">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825286F" w14:textId="77777777" w:rsidR="00C1253B" w:rsidRDefault="00C1253B" w:rsidP="00C1253B">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48CE658" w14:textId="77777777" w:rsidR="00C1253B" w:rsidRDefault="00C1253B" w:rsidP="00C1253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6D8467" w14:textId="77777777" w:rsidR="00C1253B" w:rsidRDefault="00C1253B" w:rsidP="00C1253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07D335E" w14:textId="77777777" w:rsidR="00C1253B" w:rsidRDefault="00C1253B" w:rsidP="00C1253B">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E286FB8"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52C621"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87A321" w14:textId="77777777" w:rsidR="00C1253B" w:rsidRDefault="00C1253B" w:rsidP="00C1253B">
            <w:pPr>
              <w:pStyle w:val="TAC"/>
              <w:rPr>
                <w:lang w:val="en-US" w:eastAsia="zh-CN"/>
              </w:rPr>
            </w:pPr>
            <w:r>
              <w:t>N/A</w:t>
            </w:r>
          </w:p>
        </w:tc>
      </w:tr>
      <w:tr w:rsidR="00C1253B" w14:paraId="78F8ECD4"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A6BB1D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2037F" w14:textId="77777777" w:rsidR="00C1253B" w:rsidRDefault="00C1253B" w:rsidP="00C1253B">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C9CE978" w14:textId="49C8FA80" w:rsidR="00C1253B" w:rsidRDefault="00C1253B" w:rsidP="00C1253B">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AB55B43" w14:textId="77777777" w:rsidR="00C1253B" w:rsidRDefault="00C1253B" w:rsidP="00C1253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A7AFBCC" w14:textId="3E3ED5D8" w:rsidR="00C1253B" w:rsidRDefault="00C1253B" w:rsidP="00C1253B">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1A8E83" w14:textId="77777777" w:rsidR="00C1253B" w:rsidRDefault="00C1253B" w:rsidP="00C1253B">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54DA036B" w14:textId="77777777" w:rsidR="00C1253B" w:rsidRDefault="00C1253B" w:rsidP="00C1253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4AC1F2D1"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8D18B1" w14:textId="77777777" w:rsidR="00C1253B" w:rsidRDefault="00C1253B" w:rsidP="00C1253B">
            <w:pPr>
              <w:pStyle w:val="TAC"/>
              <w:rPr>
                <w:lang w:val="en-US" w:eastAsia="zh-CN"/>
              </w:rPr>
            </w:pPr>
            <w:r>
              <w:t>IMD3</w:t>
            </w:r>
          </w:p>
        </w:tc>
      </w:tr>
      <w:tr w:rsidR="00C1253B" w14:paraId="4F0B42D2"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0A27981" w14:textId="77777777" w:rsidR="00C1253B" w:rsidRDefault="00C1253B" w:rsidP="00C1253B">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741C0055" w14:textId="77777777" w:rsidR="00C1253B" w:rsidRDefault="00C1253B" w:rsidP="00C1253B">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7145BF1A" w14:textId="77777777" w:rsidR="00C1253B" w:rsidRDefault="00C1253B" w:rsidP="00C1253B">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1BC1485A" w14:textId="77777777" w:rsidR="00C1253B" w:rsidRDefault="00C1253B" w:rsidP="00C1253B">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015A91" w14:textId="77777777" w:rsidR="00C1253B" w:rsidRDefault="00C1253B" w:rsidP="00C1253B">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FC5D85" w14:textId="77777777" w:rsidR="00C1253B" w:rsidRDefault="00C1253B" w:rsidP="00C1253B">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6B9C7FEB" w14:textId="77777777" w:rsidR="00C1253B" w:rsidRDefault="00C1253B" w:rsidP="00C1253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E45AF2"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81EA6D" w14:textId="77777777" w:rsidR="00C1253B" w:rsidRDefault="00C1253B" w:rsidP="00C1253B">
            <w:pPr>
              <w:pStyle w:val="TAC"/>
            </w:pPr>
            <w:r>
              <w:rPr>
                <w:lang w:val="en-US" w:eastAsia="zh-CN"/>
              </w:rPr>
              <w:t>N/A</w:t>
            </w:r>
          </w:p>
        </w:tc>
      </w:tr>
      <w:tr w:rsidR="00C1253B" w14:paraId="132BBCFD" w14:textId="77777777" w:rsidTr="00842524">
        <w:trPr>
          <w:trHeight w:val="187"/>
          <w:jc w:val="center"/>
        </w:trPr>
        <w:tc>
          <w:tcPr>
            <w:tcW w:w="2005" w:type="dxa"/>
            <w:tcBorders>
              <w:top w:val="nil"/>
              <w:left w:val="single" w:sz="4" w:space="0" w:color="auto"/>
              <w:bottom w:val="nil"/>
              <w:right w:val="single" w:sz="4" w:space="0" w:color="auto"/>
            </w:tcBorders>
          </w:tcPr>
          <w:p w14:paraId="7E0F496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80E451" w14:textId="77777777" w:rsidR="00C1253B" w:rsidRDefault="00C1253B" w:rsidP="00C1253B">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0AC3CBE0" w14:textId="77777777" w:rsidR="00C1253B" w:rsidRDefault="00C1253B" w:rsidP="00C1253B">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470F8B0" w14:textId="77777777" w:rsidR="00C1253B" w:rsidRDefault="00C1253B" w:rsidP="00C1253B">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014723" w14:textId="77777777" w:rsidR="00C1253B" w:rsidRDefault="00C1253B" w:rsidP="00C1253B">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12E354" w14:textId="77777777" w:rsidR="00C1253B" w:rsidRDefault="00C1253B" w:rsidP="00C1253B">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0A7F0A6" w14:textId="77777777" w:rsidR="00C1253B" w:rsidRDefault="00C1253B" w:rsidP="00C1253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C7CFB2"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77ACC5" w14:textId="77777777" w:rsidR="00C1253B" w:rsidRDefault="00C1253B" w:rsidP="00C1253B">
            <w:pPr>
              <w:pStyle w:val="TAC"/>
            </w:pPr>
            <w:r>
              <w:rPr>
                <w:lang w:val="en-US" w:eastAsia="zh-CN"/>
              </w:rPr>
              <w:t>N/A</w:t>
            </w:r>
          </w:p>
        </w:tc>
      </w:tr>
      <w:tr w:rsidR="00C1253B" w14:paraId="159B1AE9"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FFDEAF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BA9EC" w14:textId="77777777" w:rsidR="00C1253B" w:rsidRDefault="00C1253B" w:rsidP="00C1253B">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522924E" w14:textId="0B9E950A"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53B6CB" w14:textId="77777777" w:rsidR="00C1253B" w:rsidRDefault="00C1253B" w:rsidP="00C1253B">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8985859" w14:textId="5DC864BE"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821690" w14:textId="77777777" w:rsidR="00C1253B" w:rsidRDefault="00C1253B" w:rsidP="00C1253B">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34A8700C" w14:textId="77777777" w:rsidR="00C1253B" w:rsidRDefault="00C1253B" w:rsidP="00C1253B">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CDF5F1E"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50C4CF" w14:textId="77777777" w:rsidR="00C1253B" w:rsidRDefault="00C1253B" w:rsidP="00C1253B">
            <w:pPr>
              <w:pStyle w:val="TAC"/>
            </w:pPr>
            <w:r>
              <w:rPr>
                <w:lang w:val="en-US" w:eastAsia="zh-CN"/>
              </w:rPr>
              <w:t>IMD4</w:t>
            </w:r>
          </w:p>
        </w:tc>
      </w:tr>
      <w:tr w:rsidR="00C1253B" w14:paraId="4DEA767D"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A640AB9" w14:textId="77777777" w:rsidR="00C1253B" w:rsidRDefault="00C1253B" w:rsidP="00C1253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6AFC503E" w14:textId="77777777" w:rsidR="00C1253B" w:rsidRDefault="00C1253B" w:rsidP="00C1253B">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6C9F503C" w14:textId="77777777" w:rsidR="00C1253B" w:rsidRDefault="00C1253B" w:rsidP="00C1253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36D5F56C" w14:textId="77777777" w:rsidR="00C1253B" w:rsidRDefault="00C1253B" w:rsidP="00C1253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35122A" w14:textId="77777777" w:rsidR="00C1253B" w:rsidRDefault="00C1253B" w:rsidP="00C1253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06BE9C" w14:textId="77777777" w:rsidR="00C1253B" w:rsidRDefault="00C1253B" w:rsidP="00C1253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1CB28FB" w14:textId="77777777" w:rsidR="00C1253B" w:rsidRDefault="00C1253B" w:rsidP="00C1253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F01BDF"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A0910" w14:textId="77777777" w:rsidR="00C1253B" w:rsidRDefault="00C1253B" w:rsidP="00C1253B">
            <w:pPr>
              <w:pStyle w:val="TAC"/>
              <w:rPr>
                <w:lang w:eastAsia="zh-CN"/>
              </w:rPr>
            </w:pPr>
            <w:r>
              <w:rPr>
                <w:lang w:eastAsia="zh-CN"/>
              </w:rPr>
              <w:t>N/A</w:t>
            </w:r>
          </w:p>
        </w:tc>
      </w:tr>
      <w:tr w:rsidR="00C1253B" w14:paraId="1C124254" w14:textId="77777777" w:rsidTr="00842524">
        <w:trPr>
          <w:trHeight w:val="187"/>
          <w:jc w:val="center"/>
        </w:trPr>
        <w:tc>
          <w:tcPr>
            <w:tcW w:w="2005" w:type="dxa"/>
            <w:tcBorders>
              <w:top w:val="nil"/>
              <w:left w:val="single" w:sz="4" w:space="0" w:color="auto"/>
              <w:bottom w:val="nil"/>
              <w:right w:val="single" w:sz="4" w:space="0" w:color="auto"/>
            </w:tcBorders>
          </w:tcPr>
          <w:p w14:paraId="36D084C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82D1A8" w14:textId="77777777" w:rsidR="00C1253B" w:rsidRDefault="00C1253B" w:rsidP="00C1253B">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B2148A" w14:textId="77777777" w:rsidR="00C1253B" w:rsidRDefault="00C1253B" w:rsidP="00C1253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3CACB5F" w14:textId="77777777" w:rsidR="00C1253B" w:rsidRDefault="00C1253B" w:rsidP="00C1253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E8E22A" w14:textId="77777777" w:rsidR="00C1253B" w:rsidRDefault="00C1253B" w:rsidP="00C1253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393940" w14:textId="77777777" w:rsidR="00C1253B" w:rsidRDefault="00C1253B" w:rsidP="00C1253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8563DD7" w14:textId="77777777" w:rsidR="00C1253B" w:rsidRDefault="00C1253B" w:rsidP="00C1253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8F4908"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F18F46" w14:textId="77777777" w:rsidR="00C1253B" w:rsidRDefault="00C1253B" w:rsidP="00C1253B">
            <w:pPr>
              <w:pStyle w:val="TAC"/>
              <w:rPr>
                <w:lang w:eastAsia="zh-CN"/>
              </w:rPr>
            </w:pPr>
            <w:r>
              <w:rPr>
                <w:lang w:eastAsia="zh-CN"/>
              </w:rPr>
              <w:t>N/A</w:t>
            </w:r>
          </w:p>
        </w:tc>
      </w:tr>
      <w:tr w:rsidR="00C1253B" w14:paraId="6384C5A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387587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8F5A3" w14:textId="77777777" w:rsidR="00C1253B" w:rsidRDefault="00C1253B" w:rsidP="00C1253B">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1D46174" w14:textId="6BCDAB22" w:rsidR="00C1253B" w:rsidRDefault="00C1253B" w:rsidP="00C1253B">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BAB8712" w14:textId="77777777" w:rsidR="00C1253B" w:rsidRDefault="00C1253B" w:rsidP="00C1253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696E8B" w14:textId="4C2B1696" w:rsidR="00C1253B" w:rsidRDefault="00C1253B" w:rsidP="00C1253B">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C29C65" w14:textId="77777777" w:rsidR="00C1253B" w:rsidRDefault="00C1253B" w:rsidP="00C1253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6DF6969F" w14:textId="77777777" w:rsidR="00C1253B" w:rsidRDefault="00C1253B" w:rsidP="00C1253B">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7FD39FD" w14:textId="77777777" w:rsidR="00C1253B" w:rsidRDefault="00C1253B" w:rsidP="00C1253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A66BDD" w14:textId="77777777" w:rsidR="00C1253B" w:rsidRDefault="00C1253B" w:rsidP="00C1253B">
            <w:pPr>
              <w:pStyle w:val="TAC"/>
              <w:rPr>
                <w:lang w:eastAsia="zh-CN"/>
              </w:rPr>
            </w:pPr>
            <w:r>
              <w:rPr>
                <w:lang w:eastAsia="ko-KR"/>
              </w:rPr>
              <w:t>IMD</w:t>
            </w:r>
            <w:r>
              <w:rPr>
                <w:lang w:val="en-US" w:eastAsia="zh-CN"/>
              </w:rPr>
              <w:t>2</w:t>
            </w:r>
          </w:p>
        </w:tc>
      </w:tr>
      <w:tr w:rsidR="00C1253B" w14:paraId="3396E488" w14:textId="77777777" w:rsidTr="00842524">
        <w:trPr>
          <w:trHeight w:val="187"/>
          <w:jc w:val="center"/>
        </w:trPr>
        <w:tc>
          <w:tcPr>
            <w:tcW w:w="2005" w:type="dxa"/>
            <w:tcBorders>
              <w:top w:val="nil"/>
              <w:left w:val="single" w:sz="4" w:space="0" w:color="auto"/>
              <w:bottom w:val="nil"/>
              <w:right w:val="single" w:sz="4" w:space="0" w:color="auto"/>
            </w:tcBorders>
            <w:hideMark/>
          </w:tcPr>
          <w:p w14:paraId="779FF66D" w14:textId="77777777" w:rsidR="00C1253B" w:rsidRDefault="00C1253B" w:rsidP="00C1253B">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4EBDB479" w14:textId="77777777" w:rsidR="00C1253B" w:rsidRDefault="00C1253B" w:rsidP="00C1253B">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5EC16FFB" w14:textId="77777777" w:rsidR="00C1253B" w:rsidRDefault="00C1253B" w:rsidP="00C1253B">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DF1CAD9" w14:textId="77777777" w:rsidR="00C1253B" w:rsidRDefault="00C1253B" w:rsidP="00C1253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FFB86D" w14:textId="77777777" w:rsidR="00C1253B" w:rsidRDefault="00C1253B" w:rsidP="00C1253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532663" w14:textId="77777777" w:rsidR="00C1253B" w:rsidRDefault="00C1253B" w:rsidP="00C1253B">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0F44FF2"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ABE8A8"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094488" w14:textId="77777777" w:rsidR="00C1253B" w:rsidRDefault="00C1253B" w:rsidP="00C1253B">
            <w:pPr>
              <w:pStyle w:val="TAC"/>
              <w:rPr>
                <w:lang w:eastAsia="ko-KR"/>
              </w:rPr>
            </w:pPr>
            <w:r>
              <w:t>N/A</w:t>
            </w:r>
          </w:p>
        </w:tc>
      </w:tr>
      <w:tr w:rsidR="00C1253B" w14:paraId="7B5D80DF" w14:textId="77777777" w:rsidTr="00842524">
        <w:trPr>
          <w:trHeight w:val="187"/>
          <w:jc w:val="center"/>
        </w:trPr>
        <w:tc>
          <w:tcPr>
            <w:tcW w:w="2005" w:type="dxa"/>
            <w:tcBorders>
              <w:top w:val="nil"/>
              <w:left w:val="single" w:sz="4" w:space="0" w:color="auto"/>
              <w:bottom w:val="nil"/>
              <w:right w:val="single" w:sz="4" w:space="0" w:color="auto"/>
            </w:tcBorders>
          </w:tcPr>
          <w:p w14:paraId="3ECA080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A3C1F9" w14:textId="77777777" w:rsidR="00C1253B" w:rsidRDefault="00C1253B" w:rsidP="00C1253B">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105552D7" w14:textId="77777777" w:rsidR="00C1253B" w:rsidRDefault="00C1253B" w:rsidP="00C1253B">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457AC5E" w14:textId="77777777" w:rsidR="00C1253B" w:rsidRDefault="00C1253B" w:rsidP="00C1253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7C56B6" w14:textId="77777777" w:rsidR="00C1253B" w:rsidRDefault="00C1253B" w:rsidP="00C1253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173F50" w14:textId="77777777" w:rsidR="00C1253B" w:rsidRDefault="00C1253B" w:rsidP="00C1253B">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71E4A691"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D705F4"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0C5674" w14:textId="77777777" w:rsidR="00C1253B" w:rsidRDefault="00C1253B" w:rsidP="00C1253B">
            <w:pPr>
              <w:pStyle w:val="TAC"/>
              <w:rPr>
                <w:lang w:eastAsia="ko-KR"/>
              </w:rPr>
            </w:pPr>
            <w:r>
              <w:t>N/A</w:t>
            </w:r>
          </w:p>
        </w:tc>
      </w:tr>
      <w:tr w:rsidR="00C1253B" w14:paraId="51F95BF2" w14:textId="77777777" w:rsidTr="00842524">
        <w:trPr>
          <w:trHeight w:val="187"/>
          <w:jc w:val="center"/>
        </w:trPr>
        <w:tc>
          <w:tcPr>
            <w:tcW w:w="2005" w:type="dxa"/>
            <w:tcBorders>
              <w:top w:val="nil"/>
              <w:left w:val="single" w:sz="4" w:space="0" w:color="auto"/>
              <w:bottom w:val="nil"/>
              <w:right w:val="single" w:sz="4" w:space="0" w:color="auto"/>
            </w:tcBorders>
          </w:tcPr>
          <w:p w14:paraId="4D25D7F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DAB00A" w14:textId="77777777" w:rsidR="00C1253B" w:rsidRDefault="00C1253B" w:rsidP="00C1253B">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A047E6" w14:textId="2C0E4D3D" w:rsidR="00C1253B" w:rsidRDefault="00C1253B" w:rsidP="00C1253B">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6F31B57" w14:textId="77777777" w:rsidR="00C1253B" w:rsidRDefault="00C1253B" w:rsidP="00C1253B">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6CE22C" w14:textId="3BB5E158" w:rsidR="00C1253B" w:rsidRDefault="00C1253B" w:rsidP="00C1253B">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2D9EB4" w14:textId="77777777" w:rsidR="00C1253B" w:rsidRDefault="00C1253B" w:rsidP="00C1253B">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0C2E4EBD" w14:textId="77777777" w:rsidR="00C1253B" w:rsidRDefault="00C1253B" w:rsidP="00C1253B">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78F58FD"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55C1D3" w14:textId="77777777" w:rsidR="00C1253B" w:rsidRDefault="00C1253B" w:rsidP="00C1253B">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1253B" w14:paraId="2F3287DE" w14:textId="77777777" w:rsidTr="00842524">
        <w:trPr>
          <w:trHeight w:val="187"/>
          <w:jc w:val="center"/>
        </w:trPr>
        <w:tc>
          <w:tcPr>
            <w:tcW w:w="2005" w:type="dxa"/>
            <w:tcBorders>
              <w:top w:val="nil"/>
              <w:left w:val="single" w:sz="4" w:space="0" w:color="auto"/>
              <w:bottom w:val="nil"/>
              <w:right w:val="single" w:sz="4" w:space="0" w:color="auto"/>
            </w:tcBorders>
          </w:tcPr>
          <w:p w14:paraId="664937C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ED523E" w14:textId="77777777" w:rsidR="00C1253B" w:rsidRDefault="00C1253B" w:rsidP="00C1253B">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2878C78D" w14:textId="4B92D20C" w:rsidR="00C1253B" w:rsidRDefault="00C1253B" w:rsidP="00C1253B">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8C3A73" w14:textId="77777777" w:rsidR="00C1253B" w:rsidRDefault="00C1253B" w:rsidP="00C1253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AB1987" w14:textId="5A90F179" w:rsidR="00C1253B" w:rsidRDefault="00C1253B" w:rsidP="00C1253B">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FF4262" w14:textId="77777777" w:rsidR="00C1253B" w:rsidRDefault="00C1253B" w:rsidP="00C1253B">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BA28A7D" w14:textId="77777777" w:rsidR="00C1253B" w:rsidRDefault="00C1253B" w:rsidP="00C1253B">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45A78B91"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A20F52" w14:textId="77777777" w:rsidR="00C1253B" w:rsidRDefault="00C1253B" w:rsidP="00C1253B">
            <w:pPr>
              <w:pStyle w:val="TAC"/>
              <w:rPr>
                <w:lang w:eastAsia="ko-KR"/>
              </w:rPr>
            </w:pPr>
            <w:r>
              <w:t>IMD5</w:t>
            </w:r>
            <w:r>
              <w:rPr>
                <w:vertAlign w:val="superscript"/>
              </w:rPr>
              <w:t>5</w:t>
            </w:r>
          </w:p>
        </w:tc>
      </w:tr>
      <w:tr w:rsidR="00C1253B" w14:paraId="2A3EED8D" w14:textId="77777777" w:rsidTr="00842524">
        <w:trPr>
          <w:trHeight w:val="187"/>
          <w:jc w:val="center"/>
        </w:trPr>
        <w:tc>
          <w:tcPr>
            <w:tcW w:w="2005" w:type="dxa"/>
            <w:tcBorders>
              <w:top w:val="nil"/>
              <w:left w:val="single" w:sz="4" w:space="0" w:color="auto"/>
              <w:bottom w:val="nil"/>
              <w:right w:val="single" w:sz="4" w:space="0" w:color="auto"/>
            </w:tcBorders>
          </w:tcPr>
          <w:p w14:paraId="409329A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B131D2" w14:textId="77777777" w:rsidR="00C1253B" w:rsidRDefault="00C1253B" w:rsidP="00C1253B">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0D13CCC" w14:textId="77777777" w:rsidR="00C1253B" w:rsidRDefault="00C1253B" w:rsidP="00C1253B">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6165373" w14:textId="77777777" w:rsidR="00C1253B" w:rsidRDefault="00C1253B" w:rsidP="00C1253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8C27A3" w14:textId="77777777" w:rsidR="00C1253B" w:rsidRDefault="00C1253B" w:rsidP="00C1253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D96F48" w14:textId="77777777" w:rsidR="00C1253B" w:rsidRDefault="00C1253B" w:rsidP="00C1253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088EF98C" w14:textId="77777777" w:rsidR="00C1253B" w:rsidRDefault="00C1253B" w:rsidP="00C1253B">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0821E9"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09CE60" w14:textId="77777777" w:rsidR="00C1253B" w:rsidRDefault="00C1253B" w:rsidP="00C1253B">
            <w:pPr>
              <w:pStyle w:val="TAC"/>
              <w:rPr>
                <w:lang w:eastAsia="ko-KR"/>
              </w:rPr>
            </w:pPr>
            <w:r>
              <w:rPr>
                <w:lang w:eastAsia="ko-KR"/>
              </w:rPr>
              <w:t>N/A</w:t>
            </w:r>
          </w:p>
        </w:tc>
      </w:tr>
      <w:tr w:rsidR="00C1253B" w14:paraId="3DA55A26" w14:textId="77777777" w:rsidTr="00842524">
        <w:trPr>
          <w:trHeight w:val="187"/>
          <w:jc w:val="center"/>
        </w:trPr>
        <w:tc>
          <w:tcPr>
            <w:tcW w:w="2005" w:type="dxa"/>
            <w:tcBorders>
              <w:top w:val="nil"/>
              <w:left w:val="single" w:sz="4" w:space="0" w:color="auto"/>
              <w:bottom w:val="nil"/>
              <w:right w:val="single" w:sz="4" w:space="0" w:color="auto"/>
            </w:tcBorders>
          </w:tcPr>
          <w:p w14:paraId="4B2C084D"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4746CA" w14:textId="77777777" w:rsidR="00C1253B" w:rsidRDefault="00C1253B" w:rsidP="00C1253B">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073A4E7" w14:textId="77777777" w:rsidR="00C1253B" w:rsidRDefault="00C1253B" w:rsidP="00C1253B">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3F89EC96" w14:textId="77777777" w:rsidR="00C1253B" w:rsidRDefault="00C1253B" w:rsidP="00C1253B">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94618F3" w14:textId="77777777" w:rsidR="00C1253B" w:rsidRDefault="00C1253B" w:rsidP="00C1253B">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137EFAF" w14:textId="77777777" w:rsidR="00C1253B" w:rsidRDefault="00C1253B" w:rsidP="00C1253B">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59F2B20A" w14:textId="77777777" w:rsidR="00C1253B" w:rsidRDefault="00C1253B" w:rsidP="00C1253B">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4FC94"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7AA1FE" w14:textId="77777777" w:rsidR="00C1253B" w:rsidRDefault="00C1253B" w:rsidP="00C1253B">
            <w:pPr>
              <w:pStyle w:val="TAC"/>
              <w:rPr>
                <w:lang w:eastAsia="ko-KR"/>
              </w:rPr>
            </w:pPr>
            <w:r>
              <w:rPr>
                <w:rFonts w:eastAsia="Malgun Gothic" w:cs="Arial"/>
                <w:lang w:eastAsia="ko-KR"/>
              </w:rPr>
              <w:t>N/A</w:t>
            </w:r>
          </w:p>
        </w:tc>
      </w:tr>
      <w:tr w:rsidR="00C1253B" w14:paraId="1CE5B66A" w14:textId="77777777" w:rsidTr="00842524">
        <w:trPr>
          <w:trHeight w:val="187"/>
          <w:jc w:val="center"/>
        </w:trPr>
        <w:tc>
          <w:tcPr>
            <w:tcW w:w="2005" w:type="dxa"/>
            <w:tcBorders>
              <w:top w:val="nil"/>
              <w:left w:val="single" w:sz="4" w:space="0" w:color="auto"/>
              <w:bottom w:val="nil"/>
              <w:right w:val="single" w:sz="4" w:space="0" w:color="auto"/>
            </w:tcBorders>
          </w:tcPr>
          <w:p w14:paraId="0B804B9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05C8F" w14:textId="77777777" w:rsidR="00C1253B" w:rsidRDefault="00C1253B" w:rsidP="00C1253B">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4BB416" w14:textId="77777777" w:rsidR="00C1253B" w:rsidRDefault="00C1253B" w:rsidP="00C1253B">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30489D8A" w14:textId="77777777" w:rsidR="00C1253B" w:rsidRDefault="00C1253B" w:rsidP="00C1253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D08009" w14:textId="77777777" w:rsidR="00C1253B" w:rsidRDefault="00C1253B" w:rsidP="00C1253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CCCF5C" w14:textId="77777777" w:rsidR="00C1253B" w:rsidRDefault="00C1253B" w:rsidP="00C1253B">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6D3BBA16"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5ECAA4"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90B7BD" w14:textId="77777777" w:rsidR="00C1253B" w:rsidRDefault="00C1253B" w:rsidP="00C1253B">
            <w:pPr>
              <w:pStyle w:val="TAC"/>
              <w:rPr>
                <w:lang w:eastAsia="ko-KR"/>
              </w:rPr>
            </w:pPr>
            <w:r>
              <w:t>N/A</w:t>
            </w:r>
          </w:p>
        </w:tc>
      </w:tr>
      <w:tr w:rsidR="00C1253B" w14:paraId="73626F14" w14:textId="77777777" w:rsidTr="00842524">
        <w:trPr>
          <w:trHeight w:val="187"/>
          <w:jc w:val="center"/>
        </w:trPr>
        <w:tc>
          <w:tcPr>
            <w:tcW w:w="2005" w:type="dxa"/>
            <w:tcBorders>
              <w:top w:val="nil"/>
              <w:left w:val="single" w:sz="4" w:space="0" w:color="auto"/>
              <w:bottom w:val="nil"/>
              <w:right w:val="single" w:sz="4" w:space="0" w:color="auto"/>
            </w:tcBorders>
          </w:tcPr>
          <w:p w14:paraId="3393B19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10A05B" w14:textId="77777777" w:rsidR="00C1253B" w:rsidRDefault="00C1253B" w:rsidP="00C1253B">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CE4AD3B" w14:textId="058C8401" w:rsidR="00C1253B" w:rsidRDefault="00C1253B" w:rsidP="00C1253B">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D69908" w14:textId="77777777" w:rsidR="00C1253B" w:rsidRDefault="00C1253B" w:rsidP="00C1253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B9B79F" w14:textId="7AB0D40E" w:rsidR="00C1253B" w:rsidRDefault="00C1253B" w:rsidP="00C1253B">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C6485E" w14:textId="77777777" w:rsidR="00C1253B" w:rsidRDefault="00C1253B" w:rsidP="00C1253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6D336DC" w14:textId="77777777" w:rsidR="00C1253B" w:rsidRDefault="00C1253B" w:rsidP="00C1253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0FEC614E" w14:textId="77777777" w:rsidR="00C1253B" w:rsidRDefault="00C1253B" w:rsidP="00C1253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5D9678" w14:textId="77777777" w:rsidR="00C1253B" w:rsidRDefault="00C1253B" w:rsidP="00C1253B">
            <w:pPr>
              <w:pStyle w:val="TAC"/>
              <w:rPr>
                <w:lang w:eastAsia="ko-KR"/>
              </w:rPr>
            </w:pPr>
            <w:r>
              <w:t>IMD4</w:t>
            </w:r>
          </w:p>
        </w:tc>
      </w:tr>
      <w:tr w:rsidR="00C1253B" w14:paraId="0172116F"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24C4B4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F0A3C1" w14:textId="77777777" w:rsidR="00C1253B" w:rsidRDefault="00C1253B" w:rsidP="00C1253B">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1C70F76" w14:textId="77777777" w:rsidR="00C1253B" w:rsidRDefault="00C1253B" w:rsidP="00C1253B">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6CA8EE5E" w14:textId="77777777" w:rsidR="00C1253B" w:rsidRDefault="00C1253B" w:rsidP="00C1253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7CD7773" w14:textId="77777777" w:rsidR="00C1253B" w:rsidRDefault="00C1253B" w:rsidP="00C1253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06C2E74" w14:textId="77777777" w:rsidR="00C1253B" w:rsidRDefault="00C1253B" w:rsidP="00C1253B">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13ECA0C" w14:textId="77777777" w:rsidR="00C1253B" w:rsidRDefault="00C1253B" w:rsidP="00C1253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D9E0CA" w14:textId="77777777" w:rsidR="00C1253B" w:rsidRDefault="00C1253B" w:rsidP="00C1253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91623A" w14:textId="77777777" w:rsidR="00C1253B" w:rsidRDefault="00C1253B" w:rsidP="00C1253B">
            <w:pPr>
              <w:pStyle w:val="TAC"/>
              <w:rPr>
                <w:lang w:eastAsia="ko-KR"/>
              </w:rPr>
            </w:pPr>
            <w:r>
              <w:t>N/A</w:t>
            </w:r>
          </w:p>
        </w:tc>
      </w:tr>
      <w:tr w:rsidR="00C1253B" w14:paraId="647CF851"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137D69" w14:textId="77777777" w:rsidR="00C1253B" w:rsidRDefault="00C1253B" w:rsidP="00C1253B">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56BECD75"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0DCDC34" w14:textId="77777777" w:rsidR="00C1253B" w:rsidRDefault="00C1253B" w:rsidP="00C1253B">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3F89F30" w14:textId="77777777" w:rsidR="00C1253B" w:rsidRDefault="00C1253B" w:rsidP="00C1253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FFEEA5" w14:textId="77777777" w:rsidR="00C1253B" w:rsidRDefault="00C1253B" w:rsidP="00C1253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731399" w14:textId="77777777" w:rsidR="00C1253B" w:rsidRDefault="00C1253B" w:rsidP="00C1253B">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05C39E64"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A01295"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F5B711" w14:textId="77777777" w:rsidR="00C1253B" w:rsidRDefault="00C1253B" w:rsidP="00C1253B">
            <w:pPr>
              <w:pStyle w:val="TAC"/>
            </w:pPr>
            <w:r>
              <w:t>N/A</w:t>
            </w:r>
          </w:p>
        </w:tc>
      </w:tr>
      <w:tr w:rsidR="00C1253B" w14:paraId="784B15E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94F1FE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7D102" w14:textId="77777777" w:rsidR="00C1253B" w:rsidRDefault="00C1253B" w:rsidP="00C1253B">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46A2FBE" w14:textId="77777777" w:rsidR="00C1253B" w:rsidRDefault="00C1253B" w:rsidP="00C1253B">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8B642B8" w14:textId="77777777" w:rsidR="00C1253B" w:rsidRDefault="00C1253B" w:rsidP="00C1253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2A7D9D" w14:textId="77777777" w:rsidR="00C1253B" w:rsidRDefault="00C1253B" w:rsidP="00C1253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21B1C0" w14:textId="77777777" w:rsidR="00C1253B" w:rsidRDefault="00C1253B" w:rsidP="00C1253B">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77ACD1B0"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F553F5"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A2C421" w14:textId="77777777" w:rsidR="00C1253B" w:rsidRDefault="00C1253B" w:rsidP="00C1253B">
            <w:pPr>
              <w:pStyle w:val="TAC"/>
            </w:pPr>
            <w:r>
              <w:t>N/A</w:t>
            </w:r>
          </w:p>
        </w:tc>
      </w:tr>
      <w:tr w:rsidR="00C1253B" w14:paraId="65B4985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395338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E6F426"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0312680" w14:textId="6CC4180A"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9EEE64" w14:textId="77777777" w:rsidR="00C1253B" w:rsidRDefault="00C1253B" w:rsidP="00C1253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2C4FC3" w14:textId="39DB3AAF"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FCD917" w14:textId="77777777" w:rsidR="00C1253B" w:rsidRDefault="00C1253B" w:rsidP="00C1253B">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920F464" w14:textId="77777777" w:rsidR="00C1253B" w:rsidRDefault="00C1253B" w:rsidP="00C1253B">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04C5A2C"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2C2C85" w14:textId="77777777" w:rsidR="00C1253B" w:rsidRDefault="00C1253B" w:rsidP="00C1253B">
            <w:pPr>
              <w:pStyle w:val="TAC"/>
            </w:pPr>
            <w:r>
              <w:rPr>
                <w:rFonts w:cs="Arial"/>
                <w:kern w:val="2"/>
                <w:szCs w:val="24"/>
                <w:lang w:eastAsia="ko-KR"/>
              </w:rPr>
              <w:t>IMD3</w:t>
            </w:r>
            <w:r>
              <w:rPr>
                <w:rFonts w:cs="Arial"/>
                <w:kern w:val="2"/>
                <w:szCs w:val="24"/>
                <w:vertAlign w:val="superscript"/>
                <w:lang w:eastAsia="ko-KR"/>
              </w:rPr>
              <w:t>1</w:t>
            </w:r>
          </w:p>
        </w:tc>
      </w:tr>
      <w:tr w:rsidR="00C1253B" w14:paraId="278B39D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C446FD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41E3E"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F8909C4" w14:textId="77777777" w:rsidR="00C1253B" w:rsidRDefault="00C1253B" w:rsidP="00C1253B">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1748647F"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4409C4"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3795CC" w14:textId="77777777" w:rsidR="00C1253B" w:rsidRDefault="00C1253B" w:rsidP="00C1253B">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6F7A74AB"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DAC1DA"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4BA87B" w14:textId="77777777" w:rsidR="00C1253B" w:rsidRDefault="00C1253B" w:rsidP="00C1253B">
            <w:pPr>
              <w:pStyle w:val="TAC"/>
            </w:pPr>
            <w:r>
              <w:t>N/A</w:t>
            </w:r>
          </w:p>
        </w:tc>
      </w:tr>
      <w:tr w:rsidR="00C1253B" w14:paraId="7A87390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335FD8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4C5F36" w14:textId="77777777" w:rsidR="00C1253B" w:rsidRDefault="00C1253B" w:rsidP="00C1253B">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1ED90C8" w14:textId="2A671994"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D80D4B"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82B868" w14:textId="504CF99D"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E95689" w14:textId="77777777" w:rsidR="00C1253B" w:rsidRDefault="00C1253B" w:rsidP="00C1253B">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7A98DB3" w14:textId="77777777" w:rsidR="00C1253B" w:rsidRDefault="00C1253B" w:rsidP="00C1253B">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3EADF441"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802E91" w14:textId="77777777" w:rsidR="00C1253B" w:rsidRDefault="00C1253B" w:rsidP="00C1253B">
            <w:pPr>
              <w:pStyle w:val="TAC"/>
            </w:pPr>
            <w:r>
              <w:t>IMD4</w:t>
            </w:r>
          </w:p>
        </w:tc>
      </w:tr>
      <w:tr w:rsidR="00C1253B" w14:paraId="0DB1732E"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30A4B9C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772211"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762B0CF" w14:textId="77777777" w:rsidR="00C1253B" w:rsidRDefault="00C1253B" w:rsidP="00C1253B">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7025A560"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464C35"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6E682AA" w14:textId="77777777" w:rsidR="00C1253B" w:rsidRDefault="00C1253B" w:rsidP="00C1253B">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042FA5E1"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FB4E6E"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FC9372" w14:textId="77777777" w:rsidR="00C1253B" w:rsidRDefault="00C1253B" w:rsidP="00C1253B">
            <w:pPr>
              <w:pStyle w:val="TAC"/>
            </w:pPr>
            <w:r>
              <w:t>N/A</w:t>
            </w:r>
          </w:p>
        </w:tc>
      </w:tr>
      <w:tr w:rsidR="00C1253B" w14:paraId="3C1F5F58"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9C5B70" w14:textId="77777777" w:rsidR="00C1253B" w:rsidRDefault="00C1253B" w:rsidP="00C1253B">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686CCC93" w14:textId="77777777" w:rsidR="00C1253B" w:rsidRDefault="00C1253B" w:rsidP="00C1253B">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0F10B08" w14:textId="77777777" w:rsidR="00C1253B" w:rsidRDefault="00C1253B" w:rsidP="00C1253B">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2A40ED67" w14:textId="77777777" w:rsidR="00C1253B" w:rsidRDefault="00C1253B" w:rsidP="00C1253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E04470" w14:textId="77777777" w:rsidR="00C1253B" w:rsidRDefault="00C1253B" w:rsidP="00C1253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AE4320" w14:textId="77777777" w:rsidR="00C1253B" w:rsidRDefault="00C1253B" w:rsidP="00C1253B">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6551CC35" w14:textId="77777777" w:rsidR="00C1253B" w:rsidRDefault="00C1253B" w:rsidP="00C1253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140631" w14:textId="77777777" w:rsidR="00C1253B" w:rsidRDefault="00C1253B" w:rsidP="00C1253B">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3E3FB9" w14:textId="77777777" w:rsidR="00C1253B" w:rsidRDefault="00C1253B" w:rsidP="00C1253B">
            <w:pPr>
              <w:pStyle w:val="TAC"/>
            </w:pPr>
            <w:r>
              <w:rPr>
                <w:kern w:val="2"/>
                <w:szCs w:val="18"/>
                <w:lang w:eastAsia="ko-KR"/>
              </w:rPr>
              <w:t>N/A</w:t>
            </w:r>
          </w:p>
        </w:tc>
      </w:tr>
      <w:tr w:rsidR="00C1253B" w14:paraId="2E92984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A99833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4BC36E" w14:textId="77777777" w:rsidR="00C1253B" w:rsidRDefault="00C1253B" w:rsidP="00C1253B">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B94FC66" w14:textId="3410D460"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A399B0" w14:textId="77777777" w:rsidR="00C1253B" w:rsidRDefault="00C1253B" w:rsidP="00C1253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4BDD77" w14:textId="04B046A3"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7BE0B1" w14:textId="77777777" w:rsidR="00C1253B" w:rsidRDefault="00C1253B" w:rsidP="00C1253B">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867C490" w14:textId="77777777" w:rsidR="00C1253B" w:rsidRDefault="00C1253B" w:rsidP="00C1253B">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FEC8F1E" w14:textId="77777777" w:rsidR="00C1253B" w:rsidRDefault="00C1253B" w:rsidP="00C1253B">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3B64B1" w14:textId="77777777" w:rsidR="00C1253B" w:rsidRDefault="00C1253B" w:rsidP="00C1253B">
            <w:pPr>
              <w:pStyle w:val="TAC"/>
            </w:pPr>
            <w:r>
              <w:rPr>
                <w:kern w:val="2"/>
                <w:szCs w:val="18"/>
                <w:lang w:eastAsia="ja-JP"/>
              </w:rPr>
              <w:t>IMD</w:t>
            </w:r>
            <w:r>
              <w:rPr>
                <w:kern w:val="2"/>
                <w:szCs w:val="18"/>
                <w:lang w:eastAsia="zh-CN"/>
              </w:rPr>
              <w:t>3</w:t>
            </w:r>
          </w:p>
        </w:tc>
      </w:tr>
      <w:tr w:rsidR="00C1253B" w14:paraId="75AEE57E"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48E84AD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8CB1D1" w14:textId="77777777" w:rsidR="00C1253B" w:rsidRDefault="00C1253B" w:rsidP="00C1253B">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A8E54E0" w14:textId="77777777" w:rsidR="00C1253B" w:rsidRDefault="00C1253B" w:rsidP="00C1253B">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15AE6D4" w14:textId="77777777" w:rsidR="00C1253B" w:rsidRDefault="00C1253B" w:rsidP="00C1253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55F124" w14:textId="77777777" w:rsidR="00C1253B" w:rsidRDefault="00C1253B" w:rsidP="00C1253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10A64E" w14:textId="77777777" w:rsidR="00C1253B" w:rsidRDefault="00C1253B" w:rsidP="00C1253B">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4C8D478" w14:textId="77777777" w:rsidR="00C1253B" w:rsidRDefault="00C1253B" w:rsidP="00C1253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BBE63" w14:textId="77777777" w:rsidR="00C1253B" w:rsidRDefault="00C1253B" w:rsidP="00C1253B">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397AE" w14:textId="77777777" w:rsidR="00C1253B" w:rsidRDefault="00C1253B" w:rsidP="00C1253B">
            <w:pPr>
              <w:pStyle w:val="TAC"/>
            </w:pPr>
            <w:r>
              <w:rPr>
                <w:kern w:val="2"/>
                <w:szCs w:val="18"/>
                <w:lang w:eastAsia="ko-KR"/>
              </w:rPr>
              <w:t>N/A</w:t>
            </w:r>
          </w:p>
        </w:tc>
      </w:tr>
      <w:tr w:rsidR="00C1253B" w14:paraId="3EAD0C5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1A7199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8CC731" w14:textId="77777777" w:rsidR="00C1253B" w:rsidRDefault="00C1253B" w:rsidP="00C1253B">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DC24B6A" w14:textId="77777777" w:rsidR="00C1253B" w:rsidRDefault="00C1253B" w:rsidP="00C1253B">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1D3E637" w14:textId="77777777" w:rsidR="00C1253B" w:rsidRDefault="00C1253B" w:rsidP="00C1253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33BB7A" w14:textId="77777777" w:rsidR="00C1253B" w:rsidRDefault="00C1253B" w:rsidP="00C1253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ABF595" w14:textId="77777777" w:rsidR="00C1253B" w:rsidRDefault="00C1253B" w:rsidP="00C1253B">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FF95329" w14:textId="77777777" w:rsidR="00C1253B" w:rsidRDefault="00C1253B" w:rsidP="00C1253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F81373" w14:textId="77777777" w:rsidR="00C1253B" w:rsidRDefault="00C1253B" w:rsidP="00C1253B">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0F0E86" w14:textId="77777777" w:rsidR="00C1253B" w:rsidRDefault="00C1253B" w:rsidP="00C1253B">
            <w:pPr>
              <w:pStyle w:val="TAC"/>
            </w:pPr>
            <w:r>
              <w:rPr>
                <w:kern w:val="2"/>
                <w:szCs w:val="18"/>
                <w:lang w:eastAsia="ko-KR"/>
              </w:rPr>
              <w:t>N/A</w:t>
            </w:r>
          </w:p>
        </w:tc>
      </w:tr>
      <w:tr w:rsidR="00C1253B" w14:paraId="7BBB6CE5"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FBE268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D94EEF" w14:textId="77777777" w:rsidR="00C1253B" w:rsidRDefault="00C1253B" w:rsidP="00C1253B">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7B5CF4A" w14:textId="799293EF"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DE00A7" w14:textId="77777777" w:rsidR="00C1253B" w:rsidRDefault="00C1253B" w:rsidP="00C1253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CBFE68" w14:textId="074224EC"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EB994C" w14:textId="77777777" w:rsidR="00C1253B" w:rsidRDefault="00C1253B" w:rsidP="00C1253B">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64D751" w14:textId="77777777" w:rsidR="00C1253B" w:rsidRDefault="00C1253B" w:rsidP="00C1253B">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7A52F0A" w14:textId="77777777" w:rsidR="00C1253B" w:rsidRDefault="00C1253B" w:rsidP="00C1253B">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A9322" w14:textId="77777777" w:rsidR="00C1253B" w:rsidRDefault="00C1253B" w:rsidP="00C1253B">
            <w:pPr>
              <w:pStyle w:val="TAC"/>
            </w:pPr>
            <w:r>
              <w:rPr>
                <w:kern w:val="2"/>
                <w:szCs w:val="18"/>
                <w:lang w:eastAsia="ja-JP"/>
              </w:rPr>
              <w:t>IMD</w:t>
            </w:r>
            <w:r>
              <w:rPr>
                <w:kern w:val="2"/>
                <w:szCs w:val="18"/>
                <w:lang w:eastAsia="zh-CN"/>
              </w:rPr>
              <w:t>4</w:t>
            </w:r>
          </w:p>
        </w:tc>
      </w:tr>
      <w:tr w:rsidR="00C1253B" w14:paraId="4FA6098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604D7C7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C8AAB" w14:textId="77777777" w:rsidR="00C1253B" w:rsidRDefault="00C1253B" w:rsidP="00C1253B">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15086C1" w14:textId="77777777" w:rsidR="00C1253B" w:rsidRDefault="00C1253B" w:rsidP="00C1253B">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94E82A4" w14:textId="77777777" w:rsidR="00C1253B" w:rsidRDefault="00C1253B" w:rsidP="00C1253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F68FF6" w14:textId="77777777" w:rsidR="00C1253B" w:rsidRDefault="00C1253B" w:rsidP="00C1253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FDCE05" w14:textId="77777777" w:rsidR="00C1253B" w:rsidRDefault="00C1253B" w:rsidP="00C1253B">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7D5872F" w14:textId="77777777" w:rsidR="00C1253B" w:rsidRDefault="00C1253B" w:rsidP="00C1253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AFE918" w14:textId="77777777" w:rsidR="00C1253B" w:rsidRDefault="00C1253B" w:rsidP="00C1253B">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8E2174" w14:textId="77777777" w:rsidR="00C1253B" w:rsidRDefault="00C1253B" w:rsidP="00C1253B">
            <w:pPr>
              <w:pStyle w:val="TAC"/>
            </w:pPr>
            <w:r>
              <w:rPr>
                <w:rFonts w:eastAsia="Malgun Gothic"/>
                <w:kern w:val="2"/>
                <w:szCs w:val="18"/>
                <w:lang w:eastAsia="ko-KR"/>
              </w:rPr>
              <w:t>N/A</w:t>
            </w:r>
          </w:p>
        </w:tc>
      </w:tr>
      <w:tr w:rsidR="00C1253B" w14:paraId="23F7D5E6"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FC938B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1C428" w14:textId="77777777" w:rsidR="00C1253B" w:rsidRDefault="00C1253B" w:rsidP="00C1253B">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41F2027" w14:textId="0F8F3732"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21480B" w14:textId="77777777" w:rsidR="00C1253B" w:rsidRDefault="00C1253B" w:rsidP="00C1253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D5999A" w14:textId="04453B41"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7266FC" w14:textId="77777777" w:rsidR="00C1253B" w:rsidRDefault="00C1253B" w:rsidP="00C1253B">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4E5BAAC" w14:textId="77777777" w:rsidR="00C1253B" w:rsidRDefault="00C1253B" w:rsidP="00C1253B">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C372C41" w14:textId="77777777" w:rsidR="00C1253B" w:rsidRDefault="00C1253B" w:rsidP="00C1253B">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BA9964D" w14:textId="77777777" w:rsidR="00C1253B" w:rsidRDefault="00C1253B" w:rsidP="00C1253B">
            <w:pPr>
              <w:pStyle w:val="TAC"/>
            </w:pPr>
            <w:r>
              <w:t>IMD5</w:t>
            </w:r>
          </w:p>
        </w:tc>
      </w:tr>
      <w:tr w:rsidR="00C1253B" w14:paraId="69682AC2"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5D5AEC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FA493" w14:textId="77777777" w:rsidR="00C1253B" w:rsidRDefault="00C1253B" w:rsidP="00C1253B">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4795494" w14:textId="77777777" w:rsidR="00C1253B" w:rsidRDefault="00C1253B" w:rsidP="00C1253B">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DAE5595" w14:textId="77777777" w:rsidR="00C1253B" w:rsidRDefault="00C1253B" w:rsidP="00C1253B">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160839" w14:textId="77777777" w:rsidR="00C1253B" w:rsidRDefault="00C1253B" w:rsidP="00C1253B">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465D68" w14:textId="77777777" w:rsidR="00C1253B" w:rsidRDefault="00C1253B" w:rsidP="00C1253B">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727A2B6E" w14:textId="77777777" w:rsidR="00C1253B" w:rsidRDefault="00C1253B" w:rsidP="00C1253B">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E11432" w14:textId="77777777" w:rsidR="00C1253B" w:rsidRDefault="00C1253B" w:rsidP="00C1253B">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D0981A" w14:textId="77777777" w:rsidR="00C1253B" w:rsidRDefault="00C1253B" w:rsidP="00C1253B">
            <w:pPr>
              <w:pStyle w:val="TAC"/>
            </w:pPr>
            <w:r>
              <w:rPr>
                <w:rFonts w:eastAsia="Malgun Gothic"/>
                <w:kern w:val="2"/>
                <w:szCs w:val="18"/>
                <w:lang w:eastAsia="ko-KR"/>
              </w:rPr>
              <w:t>N/A</w:t>
            </w:r>
          </w:p>
        </w:tc>
      </w:tr>
      <w:tr w:rsidR="00C1253B" w14:paraId="3323E0D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C3D447E"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7984D1" w14:textId="77777777" w:rsidR="00C1253B" w:rsidRDefault="00C1253B" w:rsidP="00C1253B">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E9271C" w14:textId="77777777" w:rsidR="00C1253B" w:rsidRDefault="00C1253B" w:rsidP="00C1253B">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388E2734" w14:textId="77777777" w:rsidR="00C1253B" w:rsidRDefault="00C1253B" w:rsidP="00C1253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82BB0D" w14:textId="77777777" w:rsidR="00C1253B" w:rsidRDefault="00C1253B" w:rsidP="00C1253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4EAE4C" w14:textId="77777777" w:rsidR="00C1253B" w:rsidRDefault="00C1253B" w:rsidP="00C1253B">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4F818BE0" w14:textId="77777777" w:rsidR="00C1253B" w:rsidRDefault="00C1253B" w:rsidP="00C1253B">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DFEA5D" w14:textId="77777777" w:rsidR="00C1253B" w:rsidRDefault="00C1253B" w:rsidP="00C1253B">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2ED165" w14:textId="77777777" w:rsidR="00C1253B" w:rsidRDefault="00C1253B" w:rsidP="00C1253B">
            <w:pPr>
              <w:pStyle w:val="TAC"/>
            </w:pPr>
            <w:r>
              <w:rPr>
                <w:lang w:val="en-US" w:eastAsia="ko-KR"/>
              </w:rPr>
              <w:t>N/A</w:t>
            </w:r>
          </w:p>
        </w:tc>
      </w:tr>
      <w:tr w:rsidR="00C1253B" w14:paraId="1F7D06A1"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02756715"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05556" w14:textId="77777777" w:rsidR="00C1253B" w:rsidRDefault="00C1253B" w:rsidP="00C1253B">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0D6B3BD" w14:textId="77777777" w:rsidR="00C1253B" w:rsidRDefault="00C1253B" w:rsidP="00C1253B">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07BA2F02" w14:textId="77777777" w:rsidR="00C1253B" w:rsidRDefault="00C1253B" w:rsidP="00C1253B">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AA0EEF" w14:textId="77777777" w:rsidR="00C1253B" w:rsidRDefault="00C1253B" w:rsidP="00C1253B">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0BAAEE" w14:textId="77777777" w:rsidR="00C1253B" w:rsidRDefault="00C1253B" w:rsidP="00C1253B">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21A970F0" w14:textId="77777777" w:rsidR="00C1253B" w:rsidRDefault="00C1253B" w:rsidP="00C1253B">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5E600E" w14:textId="77777777" w:rsidR="00C1253B" w:rsidRDefault="00C1253B" w:rsidP="00C1253B">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7F41E" w14:textId="77777777" w:rsidR="00C1253B" w:rsidRDefault="00C1253B" w:rsidP="00C1253B">
            <w:pPr>
              <w:pStyle w:val="TAC"/>
            </w:pPr>
            <w:r>
              <w:rPr>
                <w:rFonts w:cs="Arial"/>
                <w:kern w:val="2"/>
                <w:szCs w:val="18"/>
                <w:lang w:eastAsia="ko-KR"/>
              </w:rPr>
              <w:t>N/A</w:t>
            </w:r>
          </w:p>
        </w:tc>
      </w:tr>
      <w:tr w:rsidR="00C1253B" w14:paraId="14E6831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A741F4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E01FD5" w14:textId="77777777" w:rsidR="00C1253B" w:rsidRDefault="00C1253B" w:rsidP="00C1253B">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8322E0E" w14:textId="77777777" w:rsidR="00C1253B" w:rsidRDefault="00C1253B" w:rsidP="00C1253B">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81DBCB5" w14:textId="77777777" w:rsidR="00C1253B" w:rsidRDefault="00C1253B" w:rsidP="00C1253B">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DD3BB3" w14:textId="77777777" w:rsidR="00C1253B" w:rsidRDefault="00C1253B" w:rsidP="00C1253B">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483AF7" w14:textId="77777777" w:rsidR="00C1253B" w:rsidRDefault="00C1253B" w:rsidP="00C1253B">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70ACFA6" w14:textId="77777777" w:rsidR="00C1253B" w:rsidRDefault="00C1253B" w:rsidP="00C1253B">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CCFCCF" w14:textId="77777777" w:rsidR="00C1253B" w:rsidRDefault="00C1253B" w:rsidP="00C1253B">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B3B16" w14:textId="77777777" w:rsidR="00C1253B" w:rsidRDefault="00C1253B" w:rsidP="00C1253B">
            <w:pPr>
              <w:pStyle w:val="TAC"/>
            </w:pPr>
            <w:r>
              <w:rPr>
                <w:rFonts w:cs="Arial"/>
                <w:kern w:val="2"/>
                <w:szCs w:val="18"/>
                <w:lang w:eastAsia="ko-KR"/>
              </w:rPr>
              <w:t>N/A</w:t>
            </w:r>
          </w:p>
        </w:tc>
      </w:tr>
      <w:tr w:rsidR="00C1253B" w14:paraId="3637A48F" w14:textId="77777777" w:rsidTr="00842524">
        <w:trPr>
          <w:trHeight w:val="187"/>
          <w:jc w:val="center"/>
        </w:trPr>
        <w:tc>
          <w:tcPr>
            <w:tcW w:w="2005" w:type="dxa"/>
            <w:tcBorders>
              <w:top w:val="nil"/>
              <w:left w:val="single" w:sz="4" w:space="0" w:color="auto"/>
              <w:bottom w:val="single" w:sz="4" w:space="0" w:color="auto"/>
              <w:right w:val="single" w:sz="4" w:space="0" w:color="auto"/>
            </w:tcBorders>
            <w:vAlign w:val="center"/>
          </w:tcPr>
          <w:p w14:paraId="6A3F3FB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BA107" w14:textId="77777777" w:rsidR="00C1253B" w:rsidRDefault="00C1253B" w:rsidP="00C1253B">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CDD4BB4" w14:textId="6EFEE80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AE2124" w14:textId="77777777" w:rsidR="00C1253B" w:rsidRDefault="00C1253B" w:rsidP="00C1253B">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3A3985" w14:textId="44185652"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BD7C2F" w14:textId="77777777" w:rsidR="00C1253B" w:rsidRDefault="00C1253B" w:rsidP="00C1253B">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F51DAE3" w14:textId="77777777" w:rsidR="00C1253B" w:rsidRDefault="00C1253B" w:rsidP="00C1253B">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246F8B4" w14:textId="77777777" w:rsidR="00C1253B" w:rsidRDefault="00C1253B" w:rsidP="00C1253B">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BFDAC0" w14:textId="77777777" w:rsidR="00C1253B" w:rsidRDefault="00C1253B" w:rsidP="00C1253B">
            <w:pPr>
              <w:pStyle w:val="TAC"/>
            </w:pPr>
            <w:r>
              <w:rPr>
                <w:rFonts w:cs="Arial"/>
                <w:kern w:val="2"/>
                <w:szCs w:val="18"/>
                <w:lang w:eastAsia="ko-KR"/>
              </w:rPr>
              <w:t>IMD3</w:t>
            </w:r>
          </w:p>
        </w:tc>
      </w:tr>
      <w:tr w:rsidR="00C1253B" w14:paraId="77377973"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FB0CD41" w14:textId="77777777" w:rsidR="00C1253B" w:rsidRDefault="00C1253B" w:rsidP="00C1253B">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0CBEFF26"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64F01B1" w14:textId="77777777" w:rsidR="00C1253B" w:rsidRDefault="00C1253B" w:rsidP="00C1253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0008F35"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82CF06"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4D133E" w14:textId="77777777" w:rsidR="00C1253B" w:rsidRDefault="00C1253B" w:rsidP="00C1253B">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8E7E0E1"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AAE9CA"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D799E2" w14:textId="77777777" w:rsidR="00C1253B" w:rsidRDefault="00C1253B" w:rsidP="00C1253B">
            <w:pPr>
              <w:pStyle w:val="TAC"/>
            </w:pPr>
            <w:r>
              <w:t>N/A</w:t>
            </w:r>
          </w:p>
        </w:tc>
      </w:tr>
      <w:tr w:rsidR="00C1253B" w14:paraId="0CF080FE" w14:textId="77777777" w:rsidTr="00842524">
        <w:trPr>
          <w:trHeight w:val="187"/>
          <w:jc w:val="center"/>
        </w:trPr>
        <w:tc>
          <w:tcPr>
            <w:tcW w:w="2005" w:type="dxa"/>
            <w:tcBorders>
              <w:top w:val="nil"/>
              <w:left w:val="single" w:sz="4" w:space="0" w:color="auto"/>
              <w:bottom w:val="nil"/>
              <w:right w:val="single" w:sz="4" w:space="0" w:color="auto"/>
            </w:tcBorders>
          </w:tcPr>
          <w:p w14:paraId="263B1568"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B10E86"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A86F90D"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70D67C7"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53011A"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5E2B0C" w14:textId="77777777" w:rsidR="00C1253B" w:rsidRDefault="00C1253B" w:rsidP="00C1253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EA634B7"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4123A8"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0188F9" w14:textId="77777777" w:rsidR="00C1253B" w:rsidRDefault="00C1253B" w:rsidP="00C1253B">
            <w:pPr>
              <w:pStyle w:val="TAC"/>
            </w:pPr>
            <w:r>
              <w:t>N/A</w:t>
            </w:r>
          </w:p>
        </w:tc>
      </w:tr>
      <w:tr w:rsidR="00C1253B" w14:paraId="6AAB476C" w14:textId="77777777" w:rsidTr="00842524">
        <w:trPr>
          <w:trHeight w:val="187"/>
          <w:jc w:val="center"/>
        </w:trPr>
        <w:tc>
          <w:tcPr>
            <w:tcW w:w="2005" w:type="dxa"/>
            <w:tcBorders>
              <w:top w:val="nil"/>
              <w:left w:val="single" w:sz="4" w:space="0" w:color="auto"/>
              <w:bottom w:val="nil"/>
              <w:right w:val="single" w:sz="4" w:space="0" w:color="auto"/>
            </w:tcBorders>
          </w:tcPr>
          <w:p w14:paraId="01913D2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3F9CE"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3F3183F" w14:textId="74B4525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F607F9"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9CA230" w14:textId="44C7C98B"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06F742" w14:textId="77777777" w:rsidR="00C1253B" w:rsidRDefault="00C1253B" w:rsidP="00C1253B">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36488781" w14:textId="77777777" w:rsidR="00C1253B" w:rsidRDefault="00C1253B" w:rsidP="00C1253B">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7832241"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C5C88B" w14:textId="77777777" w:rsidR="00C1253B" w:rsidRDefault="00C1253B" w:rsidP="00C1253B">
            <w:pPr>
              <w:pStyle w:val="TAC"/>
            </w:pPr>
            <w:r>
              <w:t>IMD2</w:t>
            </w:r>
            <w:r>
              <w:rPr>
                <w:vertAlign w:val="superscript"/>
              </w:rPr>
              <w:t>1,5</w:t>
            </w:r>
          </w:p>
        </w:tc>
      </w:tr>
      <w:tr w:rsidR="00C1253B" w14:paraId="5BA4B9D2" w14:textId="77777777" w:rsidTr="00842524">
        <w:trPr>
          <w:trHeight w:val="187"/>
          <w:jc w:val="center"/>
        </w:trPr>
        <w:tc>
          <w:tcPr>
            <w:tcW w:w="2005" w:type="dxa"/>
            <w:tcBorders>
              <w:top w:val="nil"/>
              <w:left w:val="single" w:sz="4" w:space="0" w:color="auto"/>
              <w:bottom w:val="nil"/>
              <w:right w:val="single" w:sz="4" w:space="0" w:color="auto"/>
            </w:tcBorders>
          </w:tcPr>
          <w:p w14:paraId="47DFECA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68427"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788C2ED" w14:textId="77777777" w:rsidR="00C1253B" w:rsidRDefault="00C1253B" w:rsidP="00C1253B">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04AAFA8F"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5AE81D"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8761CC" w14:textId="77777777" w:rsidR="00C1253B" w:rsidRDefault="00C1253B" w:rsidP="00C1253B">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14BFB0F8"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F4D644"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CC9CB7" w14:textId="77777777" w:rsidR="00C1253B" w:rsidRDefault="00C1253B" w:rsidP="00C1253B">
            <w:pPr>
              <w:pStyle w:val="TAC"/>
            </w:pPr>
            <w:r>
              <w:t>N/A</w:t>
            </w:r>
          </w:p>
        </w:tc>
      </w:tr>
      <w:tr w:rsidR="00C1253B" w14:paraId="0EC53DB6" w14:textId="77777777" w:rsidTr="00842524">
        <w:trPr>
          <w:trHeight w:val="187"/>
          <w:jc w:val="center"/>
        </w:trPr>
        <w:tc>
          <w:tcPr>
            <w:tcW w:w="2005" w:type="dxa"/>
            <w:tcBorders>
              <w:top w:val="nil"/>
              <w:left w:val="single" w:sz="4" w:space="0" w:color="auto"/>
              <w:bottom w:val="nil"/>
              <w:right w:val="single" w:sz="4" w:space="0" w:color="auto"/>
            </w:tcBorders>
          </w:tcPr>
          <w:p w14:paraId="5979A6F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0777B3"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887CE51"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D02CD6B"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8F7377"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4D5DCB" w14:textId="77777777" w:rsidR="00C1253B" w:rsidRDefault="00C1253B" w:rsidP="00C1253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C140C1C"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1866F"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2F1855" w14:textId="77777777" w:rsidR="00C1253B" w:rsidRDefault="00C1253B" w:rsidP="00C1253B">
            <w:pPr>
              <w:pStyle w:val="TAC"/>
            </w:pPr>
            <w:r>
              <w:t>N/A</w:t>
            </w:r>
          </w:p>
        </w:tc>
      </w:tr>
      <w:tr w:rsidR="00C1253B" w14:paraId="3E99F051" w14:textId="77777777" w:rsidTr="00842524">
        <w:trPr>
          <w:trHeight w:val="187"/>
          <w:jc w:val="center"/>
        </w:trPr>
        <w:tc>
          <w:tcPr>
            <w:tcW w:w="2005" w:type="dxa"/>
            <w:tcBorders>
              <w:top w:val="nil"/>
              <w:left w:val="single" w:sz="4" w:space="0" w:color="auto"/>
              <w:bottom w:val="nil"/>
              <w:right w:val="single" w:sz="4" w:space="0" w:color="auto"/>
            </w:tcBorders>
          </w:tcPr>
          <w:p w14:paraId="3FDD37DF"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B54E2A"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A84672A" w14:textId="3F8BAFBD"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76A228"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37A195" w14:textId="6CE1C21F"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3ED527" w14:textId="77777777" w:rsidR="00C1253B" w:rsidRDefault="00C1253B" w:rsidP="00C1253B">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3884151B" w14:textId="77777777" w:rsidR="00C1253B" w:rsidRDefault="00C1253B" w:rsidP="00C1253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3E2A81C7"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C18861" w14:textId="77777777" w:rsidR="00C1253B" w:rsidRDefault="00C1253B" w:rsidP="00C1253B">
            <w:pPr>
              <w:pStyle w:val="TAC"/>
            </w:pPr>
            <w:r>
              <w:t>IMD3</w:t>
            </w:r>
            <w:r>
              <w:rPr>
                <w:vertAlign w:val="superscript"/>
              </w:rPr>
              <w:t>1</w:t>
            </w:r>
          </w:p>
        </w:tc>
      </w:tr>
      <w:tr w:rsidR="00C1253B" w14:paraId="06A3FE80" w14:textId="77777777" w:rsidTr="00842524">
        <w:trPr>
          <w:trHeight w:val="187"/>
          <w:jc w:val="center"/>
        </w:trPr>
        <w:tc>
          <w:tcPr>
            <w:tcW w:w="2005" w:type="dxa"/>
            <w:tcBorders>
              <w:top w:val="nil"/>
              <w:left w:val="single" w:sz="4" w:space="0" w:color="auto"/>
              <w:bottom w:val="nil"/>
              <w:right w:val="single" w:sz="4" w:space="0" w:color="auto"/>
            </w:tcBorders>
          </w:tcPr>
          <w:p w14:paraId="32A52FA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22573E"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E7987C3" w14:textId="77777777" w:rsidR="00C1253B" w:rsidRDefault="00C1253B" w:rsidP="00C1253B">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75A446B"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FF8B05"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8529F7" w14:textId="77777777" w:rsidR="00C1253B" w:rsidRDefault="00C1253B" w:rsidP="00C1253B">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9A7B8FA"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703D43"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EB2981" w14:textId="77777777" w:rsidR="00C1253B" w:rsidRDefault="00C1253B" w:rsidP="00C1253B">
            <w:pPr>
              <w:pStyle w:val="TAC"/>
            </w:pPr>
            <w:r>
              <w:t>N/A</w:t>
            </w:r>
          </w:p>
        </w:tc>
      </w:tr>
      <w:tr w:rsidR="00C1253B" w14:paraId="58D49714" w14:textId="77777777" w:rsidTr="00842524">
        <w:trPr>
          <w:trHeight w:val="187"/>
          <w:jc w:val="center"/>
        </w:trPr>
        <w:tc>
          <w:tcPr>
            <w:tcW w:w="2005" w:type="dxa"/>
            <w:tcBorders>
              <w:top w:val="nil"/>
              <w:left w:val="single" w:sz="4" w:space="0" w:color="auto"/>
              <w:bottom w:val="nil"/>
              <w:right w:val="single" w:sz="4" w:space="0" w:color="auto"/>
            </w:tcBorders>
          </w:tcPr>
          <w:p w14:paraId="5C6736A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A8DA24"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EC594BC"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CE7BB4C"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094BFF"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B53301" w14:textId="77777777" w:rsidR="00C1253B" w:rsidRDefault="00C1253B" w:rsidP="00C1253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E727E23"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5DD736"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160BEF" w14:textId="77777777" w:rsidR="00C1253B" w:rsidRDefault="00C1253B" w:rsidP="00C1253B">
            <w:pPr>
              <w:pStyle w:val="TAC"/>
            </w:pPr>
            <w:r>
              <w:t>N/A</w:t>
            </w:r>
          </w:p>
        </w:tc>
      </w:tr>
      <w:tr w:rsidR="00C1253B" w14:paraId="3D2AB30A" w14:textId="77777777" w:rsidTr="00842524">
        <w:trPr>
          <w:trHeight w:val="187"/>
          <w:jc w:val="center"/>
        </w:trPr>
        <w:tc>
          <w:tcPr>
            <w:tcW w:w="2005" w:type="dxa"/>
            <w:tcBorders>
              <w:top w:val="nil"/>
              <w:left w:val="single" w:sz="4" w:space="0" w:color="auto"/>
              <w:bottom w:val="nil"/>
              <w:right w:val="single" w:sz="4" w:space="0" w:color="auto"/>
            </w:tcBorders>
          </w:tcPr>
          <w:p w14:paraId="6EB4D08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AFB078"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411A9B5" w14:textId="2BE0FEA6"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A874D9"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97787C" w14:textId="7195E29F"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F5E3C0" w14:textId="77777777" w:rsidR="00C1253B" w:rsidRDefault="00C1253B" w:rsidP="00C1253B">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222EE0CB" w14:textId="77777777" w:rsidR="00C1253B" w:rsidRDefault="00C1253B" w:rsidP="00C1253B">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B728D61"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A6C6EF" w14:textId="77777777" w:rsidR="00C1253B" w:rsidRDefault="00C1253B" w:rsidP="00C1253B">
            <w:pPr>
              <w:pStyle w:val="TAC"/>
            </w:pPr>
            <w:r>
              <w:t>IMD4</w:t>
            </w:r>
            <w:r>
              <w:rPr>
                <w:vertAlign w:val="superscript"/>
              </w:rPr>
              <w:t>1</w:t>
            </w:r>
          </w:p>
        </w:tc>
      </w:tr>
      <w:tr w:rsidR="00C1253B" w14:paraId="176B7534" w14:textId="77777777" w:rsidTr="00842524">
        <w:trPr>
          <w:trHeight w:val="187"/>
          <w:jc w:val="center"/>
        </w:trPr>
        <w:tc>
          <w:tcPr>
            <w:tcW w:w="2005" w:type="dxa"/>
            <w:tcBorders>
              <w:top w:val="nil"/>
              <w:left w:val="single" w:sz="4" w:space="0" w:color="auto"/>
              <w:bottom w:val="nil"/>
              <w:right w:val="single" w:sz="4" w:space="0" w:color="auto"/>
            </w:tcBorders>
          </w:tcPr>
          <w:p w14:paraId="2A2355F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A665BC"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299B830" w14:textId="1E23D012"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3BC994"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B0F8D3" w14:textId="5EF20200"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E468A20" w14:textId="77777777" w:rsidR="00C1253B" w:rsidRDefault="00C1253B" w:rsidP="00C1253B">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32DAE70" w14:textId="77777777" w:rsidR="00C1253B" w:rsidRDefault="00C1253B" w:rsidP="00C1253B">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4A89DD19"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F3DCD4" w14:textId="77777777" w:rsidR="00C1253B" w:rsidRDefault="00C1253B" w:rsidP="00C1253B">
            <w:pPr>
              <w:pStyle w:val="TAC"/>
            </w:pPr>
            <w:r>
              <w:t>IMD2</w:t>
            </w:r>
            <w:r>
              <w:rPr>
                <w:vertAlign w:val="superscript"/>
              </w:rPr>
              <w:t>5</w:t>
            </w:r>
          </w:p>
        </w:tc>
      </w:tr>
      <w:tr w:rsidR="00C1253B" w14:paraId="1D42C109" w14:textId="77777777" w:rsidTr="00842524">
        <w:trPr>
          <w:trHeight w:val="187"/>
          <w:jc w:val="center"/>
        </w:trPr>
        <w:tc>
          <w:tcPr>
            <w:tcW w:w="2005" w:type="dxa"/>
            <w:tcBorders>
              <w:top w:val="nil"/>
              <w:left w:val="single" w:sz="4" w:space="0" w:color="auto"/>
              <w:bottom w:val="nil"/>
              <w:right w:val="single" w:sz="4" w:space="0" w:color="auto"/>
            </w:tcBorders>
          </w:tcPr>
          <w:p w14:paraId="107C0A9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FB76D"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D1C7F47"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94BA6DA"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4CE4CB"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F2134B" w14:textId="77777777" w:rsidR="00C1253B" w:rsidRDefault="00C1253B" w:rsidP="00C1253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7DAEC06"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9DA2D5"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7C9A92" w14:textId="77777777" w:rsidR="00C1253B" w:rsidRDefault="00C1253B" w:rsidP="00C1253B">
            <w:pPr>
              <w:pStyle w:val="TAC"/>
            </w:pPr>
            <w:r>
              <w:t>N/A</w:t>
            </w:r>
          </w:p>
        </w:tc>
      </w:tr>
      <w:tr w:rsidR="00C1253B" w14:paraId="53E4AAFD" w14:textId="77777777" w:rsidTr="00842524">
        <w:trPr>
          <w:trHeight w:val="187"/>
          <w:jc w:val="center"/>
        </w:trPr>
        <w:tc>
          <w:tcPr>
            <w:tcW w:w="2005" w:type="dxa"/>
            <w:tcBorders>
              <w:top w:val="nil"/>
              <w:left w:val="single" w:sz="4" w:space="0" w:color="auto"/>
              <w:bottom w:val="nil"/>
              <w:right w:val="single" w:sz="4" w:space="0" w:color="auto"/>
            </w:tcBorders>
          </w:tcPr>
          <w:p w14:paraId="24F442A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CAB1F"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02DAA8B" w14:textId="77777777" w:rsidR="00C1253B" w:rsidRDefault="00C1253B" w:rsidP="00C1253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72F447A5"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6D8B24"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7FB23B" w14:textId="77777777" w:rsidR="00C1253B" w:rsidRDefault="00C1253B" w:rsidP="00C1253B">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EE54638"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C3A272"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3BA98E" w14:textId="77777777" w:rsidR="00C1253B" w:rsidRDefault="00C1253B" w:rsidP="00C1253B">
            <w:pPr>
              <w:pStyle w:val="TAC"/>
            </w:pPr>
            <w:r>
              <w:t>N/A</w:t>
            </w:r>
          </w:p>
        </w:tc>
      </w:tr>
      <w:tr w:rsidR="00C1253B" w14:paraId="33D35548" w14:textId="77777777" w:rsidTr="00842524">
        <w:trPr>
          <w:trHeight w:val="187"/>
          <w:jc w:val="center"/>
        </w:trPr>
        <w:tc>
          <w:tcPr>
            <w:tcW w:w="2005" w:type="dxa"/>
            <w:tcBorders>
              <w:top w:val="nil"/>
              <w:left w:val="single" w:sz="4" w:space="0" w:color="auto"/>
              <w:bottom w:val="nil"/>
              <w:right w:val="single" w:sz="4" w:space="0" w:color="auto"/>
            </w:tcBorders>
          </w:tcPr>
          <w:p w14:paraId="0680962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0D6C1A" w14:textId="77777777" w:rsidR="00C1253B" w:rsidRDefault="00C1253B" w:rsidP="00C1253B">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3F8E6AE" w14:textId="0543B470"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B674C1"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A9FE41" w14:textId="116DD886"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8C046A" w14:textId="77777777" w:rsidR="00C1253B" w:rsidRDefault="00C1253B" w:rsidP="00C1253B">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2923991" w14:textId="77777777" w:rsidR="00C1253B" w:rsidRDefault="00C1253B" w:rsidP="00C1253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3EB72819"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8A184F" w14:textId="77777777" w:rsidR="00C1253B" w:rsidRDefault="00C1253B" w:rsidP="00C1253B">
            <w:pPr>
              <w:pStyle w:val="TAC"/>
            </w:pPr>
            <w:r>
              <w:t>IMD3</w:t>
            </w:r>
          </w:p>
        </w:tc>
      </w:tr>
      <w:tr w:rsidR="00C1253B" w14:paraId="6668CB4B" w14:textId="77777777" w:rsidTr="00842524">
        <w:trPr>
          <w:trHeight w:val="187"/>
          <w:jc w:val="center"/>
        </w:trPr>
        <w:tc>
          <w:tcPr>
            <w:tcW w:w="2005" w:type="dxa"/>
            <w:tcBorders>
              <w:top w:val="nil"/>
              <w:left w:val="single" w:sz="4" w:space="0" w:color="auto"/>
              <w:bottom w:val="nil"/>
              <w:right w:val="single" w:sz="4" w:space="0" w:color="auto"/>
            </w:tcBorders>
          </w:tcPr>
          <w:p w14:paraId="4D7B890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453554"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51B922F"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DC3F788"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FBE9D0" w14:textId="77777777" w:rsidR="00C1253B" w:rsidRDefault="00C1253B" w:rsidP="00C1253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457607" w14:textId="77777777" w:rsidR="00C1253B" w:rsidRDefault="00C1253B" w:rsidP="00C1253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BCDBD7D"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EB582C"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A2822D" w14:textId="77777777" w:rsidR="00C1253B" w:rsidRDefault="00C1253B" w:rsidP="00C1253B">
            <w:pPr>
              <w:pStyle w:val="TAC"/>
            </w:pPr>
            <w:r>
              <w:t>N/A</w:t>
            </w:r>
          </w:p>
        </w:tc>
      </w:tr>
      <w:tr w:rsidR="00C1253B" w14:paraId="633113F5" w14:textId="77777777" w:rsidTr="00842524">
        <w:trPr>
          <w:trHeight w:val="187"/>
          <w:jc w:val="center"/>
        </w:trPr>
        <w:tc>
          <w:tcPr>
            <w:tcW w:w="2005" w:type="dxa"/>
            <w:tcBorders>
              <w:top w:val="nil"/>
              <w:left w:val="single" w:sz="4" w:space="0" w:color="auto"/>
              <w:bottom w:val="nil"/>
              <w:right w:val="single" w:sz="4" w:space="0" w:color="auto"/>
            </w:tcBorders>
          </w:tcPr>
          <w:p w14:paraId="5D4BD901"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0F69F" w14:textId="77777777" w:rsidR="00C1253B" w:rsidRDefault="00C1253B" w:rsidP="00C1253B">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89203E3" w14:textId="77777777" w:rsidR="00C1253B" w:rsidRDefault="00C1253B" w:rsidP="00C1253B">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4ABD1F0"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A1C00D" w14:textId="77777777" w:rsidR="00C1253B" w:rsidRDefault="00C1253B" w:rsidP="00C1253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5180BA" w14:textId="77777777" w:rsidR="00C1253B" w:rsidRDefault="00C1253B" w:rsidP="00C1253B">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7C4166A"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9CDF36"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2BFA60" w14:textId="77777777" w:rsidR="00C1253B" w:rsidRDefault="00C1253B" w:rsidP="00C1253B">
            <w:pPr>
              <w:pStyle w:val="TAC"/>
            </w:pPr>
            <w:r>
              <w:t>N/A</w:t>
            </w:r>
          </w:p>
        </w:tc>
      </w:tr>
      <w:tr w:rsidR="00C1253B" w14:paraId="22003A80" w14:textId="77777777" w:rsidTr="00842524">
        <w:trPr>
          <w:trHeight w:val="187"/>
          <w:jc w:val="center"/>
        </w:trPr>
        <w:tc>
          <w:tcPr>
            <w:tcW w:w="2005" w:type="dxa"/>
            <w:tcBorders>
              <w:top w:val="nil"/>
              <w:left w:val="single" w:sz="4" w:space="0" w:color="auto"/>
              <w:bottom w:val="nil"/>
              <w:right w:val="single" w:sz="4" w:space="0" w:color="auto"/>
            </w:tcBorders>
          </w:tcPr>
          <w:p w14:paraId="6CD78B1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0029E8" w14:textId="77777777" w:rsidR="00C1253B" w:rsidRDefault="00C1253B" w:rsidP="00C1253B">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546B72" w14:textId="77777777" w:rsidR="00C1253B" w:rsidRDefault="00C1253B" w:rsidP="00C1253B">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02AAB6CE"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33ADC3" w14:textId="77777777" w:rsidR="00C1253B" w:rsidRDefault="00C1253B" w:rsidP="00C1253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9E0322" w14:textId="77777777" w:rsidR="00C1253B" w:rsidRDefault="00C1253B" w:rsidP="00C1253B">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57EB1268"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2DFE90"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8BD1E6" w14:textId="77777777" w:rsidR="00C1253B" w:rsidRDefault="00C1253B" w:rsidP="00C1253B">
            <w:pPr>
              <w:pStyle w:val="TAC"/>
            </w:pPr>
            <w:r>
              <w:t>N/A</w:t>
            </w:r>
          </w:p>
        </w:tc>
      </w:tr>
      <w:tr w:rsidR="00C1253B" w14:paraId="1D9059DE" w14:textId="77777777" w:rsidTr="00842524">
        <w:trPr>
          <w:trHeight w:val="187"/>
          <w:jc w:val="center"/>
        </w:trPr>
        <w:tc>
          <w:tcPr>
            <w:tcW w:w="2005" w:type="dxa"/>
            <w:tcBorders>
              <w:top w:val="nil"/>
              <w:left w:val="single" w:sz="4" w:space="0" w:color="auto"/>
              <w:bottom w:val="nil"/>
              <w:right w:val="single" w:sz="4" w:space="0" w:color="auto"/>
            </w:tcBorders>
          </w:tcPr>
          <w:p w14:paraId="7DD10116"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2398DC" w14:textId="77777777" w:rsidR="00C1253B" w:rsidRDefault="00C1253B" w:rsidP="00C1253B">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EAC111B" w14:textId="3E184A1F"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1902D7" w14:textId="77777777" w:rsidR="00C1253B" w:rsidRDefault="00C1253B" w:rsidP="00C1253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8EB744" w14:textId="44E05F01" w:rsidR="00C1253B" w:rsidRDefault="00C1253B" w:rsidP="00C1253B">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197848" w14:textId="77777777" w:rsidR="00C1253B" w:rsidRDefault="00C1253B" w:rsidP="00C1253B">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5E282E0F" w14:textId="77777777" w:rsidR="00C1253B" w:rsidRDefault="00C1253B" w:rsidP="00C1253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67BCF5D" w14:textId="77777777" w:rsidR="00C1253B" w:rsidRDefault="00C1253B" w:rsidP="00C1253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CEFB6E" w14:textId="77777777" w:rsidR="00C1253B" w:rsidRDefault="00C1253B" w:rsidP="00C1253B">
            <w:pPr>
              <w:pStyle w:val="TAC"/>
            </w:pPr>
            <w:r>
              <w:t>IMD2</w:t>
            </w:r>
            <w:r>
              <w:rPr>
                <w:vertAlign w:val="superscript"/>
              </w:rPr>
              <w:t>5</w:t>
            </w:r>
          </w:p>
        </w:tc>
      </w:tr>
      <w:tr w:rsidR="00C1253B" w14:paraId="4B8164F1"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5D4684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0277C" w14:textId="77777777" w:rsidR="00C1253B" w:rsidRDefault="00C1253B" w:rsidP="00C1253B">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0E7776C" w14:textId="77777777" w:rsidR="00C1253B" w:rsidRDefault="00C1253B" w:rsidP="00C1253B">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ADD26A1"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1FBCE7" w14:textId="77777777" w:rsidR="00C1253B" w:rsidRDefault="00C1253B" w:rsidP="00C1253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9E9CF1" w14:textId="77777777" w:rsidR="00C1253B" w:rsidRDefault="00C1253B" w:rsidP="00C1253B">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34F7BE24" w14:textId="77777777" w:rsidR="00C1253B" w:rsidRDefault="00C1253B" w:rsidP="00C1253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4636D5" w14:textId="77777777" w:rsidR="00C1253B" w:rsidRDefault="00C1253B" w:rsidP="00C1253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B2555B" w14:textId="77777777" w:rsidR="00C1253B" w:rsidRDefault="00C1253B" w:rsidP="00C1253B">
            <w:pPr>
              <w:pStyle w:val="TAC"/>
            </w:pPr>
            <w:r>
              <w:t>N/A</w:t>
            </w:r>
          </w:p>
        </w:tc>
      </w:tr>
      <w:tr w:rsidR="00C1253B" w14:paraId="335DB0EE"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0A4612" w14:textId="77777777" w:rsidR="00C1253B" w:rsidRDefault="00C1253B" w:rsidP="00C1253B">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2B2EF62F" w14:textId="77777777" w:rsidR="00C1253B" w:rsidRDefault="00C1253B" w:rsidP="00C1253B">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A73427" w14:textId="77777777" w:rsidR="00C1253B" w:rsidRDefault="00C1253B" w:rsidP="00C1253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0889629"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F55C25"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DCA239" w14:textId="77777777" w:rsidR="00C1253B" w:rsidRDefault="00C1253B" w:rsidP="00C1253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048658C"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6C7F2F"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57E0F3" w14:textId="77777777" w:rsidR="00C1253B" w:rsidRDefault="00C1253B" w:rsidP="00C1253B">
            <w:pPr>
              <w:pStyle w:val="TAC"/>
              <w:rPr>
                <w:color w:val="000000"/>
                <w:lang w:val="en-US" w:eastAsia="zh-CN"/>
              </w:rPr>
            </w:pPr>
            <w:r>
              <w:t>N/A</w:t>
            </w:r>
          </w:p>
        </w:tc>
      </w:tr>
      <w:tr w:rsidR="00C1253B" w14:paraId="5F08293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2C596E75"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EF49BA"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FEC72DC"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FF395E"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487DA7"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09337B" w14:textId="77777777" w:rsidR="00C1253B" w:rsidRDefault="00C1253B" w:rsidP="00C1253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A08B7EB"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84A217"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4B1F99" w14:textId="77777777" w:rsidR="00C1253B" w:rsidRDefault="00C1253B" w:rsidP="00C1253B">
            <w:pPr>
              <w:pStyle w:val="TAC"/>
              <w:rPr>
                <w:color w:val="000000"/>
                <w:lang w:val="en-US" w:eastAsia="zh-CN"/>
              </w:rPr>
            </w:pPr>
            <w:r>
              <w:t>N/A</w:t>
            </w:r>
          </w:p>
        </w:tc>
      </w:tr>
      <w:tr w:rsidR="00C1253B" w14:paraId="63C92C5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7220DC1"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7678BC" w14:textId="77777777" w:rsidR="00C1253B" w:rsidRDefault="00C1253B" w:rsidP="00C1253B">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C02930B" w14:textId="6EA977BC"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D00987"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0A55AF" w14:textId="76636759"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860C05" w14:textId="77777777" w:rsidR="00C1253B" w:rsidRDefault="00C1253B" w:rsidP="00C1253B">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0187CF99" w14:textId="77777777" w:rsidR="00C1253B" w:rsidRDefault="00C1253B" w:rsidP="00C1253B">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5233C166"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8F5554" w14:textId="77777777" w:rsidR="00C1253B" w:rsidRDefault="00C1253B" w:rsidP="00C1253B">
            <w:pPr>
              <w:pStyle w:val="TAC"/>
              <w:rPr>
                <w:color w:val="000000"/>
                <w:lang w:val="en-US" w:eastAsia="zh-CN"/>
              </w:rPr>
            </w:pPr>
            <w:r>
              <w:t>IMD2</w:t>
            </w:r>
            <w:r>
              <w:rPr>
                <w:vertAlign w:val="superscript"/>
              </w:rPr>
              <w:t>1</w:t>
            </w:r>
          </w:p>
        </w:tc>
      </w:tr>
      <w:tr w:rsidR="00C1253B" w14:paraId="0E8AC97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7B6E19E"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FA4655" w14:textId="77777777" w:rsidR="00C1253B" w:rsidRDefault="00C1253B" w:rsidP="00C1253B">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5692637" w14:textId="77777777" w:rsidR="00C1253B" w:rsidRDefault="00C1253B" w:rsidP="00C1253B">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DEBBEDC"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05BE36"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F5EF19D" w14:textId="77777777" w:rsidR="00C1253B" w:rsidRDefault="00C1253B" w:rsidP="00C1253B">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867DF44"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ECF543"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8A0913" w14:textId="77777777" w:rsidR="00C1253B" w:rsidRDefault="00C1253B" w:rsidP="00C1253B">
            <w:pPr>
              <w:pStyle w:val="TAC"/>
              <w:rPr>
                <w:color w:val="000000"/>
                <w:lang w:val="en-US" w:eastAsia="zh-CN"/>
              </w:rPr>
            </w:pPr>
            <w:r>
              <w:t>N/A</w:t>
            </w:r>
          </w:p>
        </w:tc>
      </w:tr>
      <w:tr w:rsidR="00C1253B" w14:paraId="52704D2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D5E959E"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9EB6A0"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3D0E513"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FF0F8A6"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7FBD9D"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9A0A8D" w14:textId="77777777" w:rsidR="00C1253B" w:rsidRDefault="00C1253B" w:rsidP="00C1253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D9386E3"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AA66C3"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354A4C" w14:textId="77777777" w:rsidR="00C1253B" w:rsidRDefault="00C1253B" w:rsidP="00C1253B">
            <w:pPr>
              <w:pStyle w:val="TAC"/>
              <w:rPr>
                <w:color w:val="000000"/>
                <w:lang w:val="en-US" w:eastAsia="zh-CN"/>
              </w:rPr>
            </w:pPr>
            <w:r>
              <w:t>N/A</w:t>
            </w:r>
          </w:p>
        </w:tc>
      </w:tr>
      <w:tr w:rsidR="00C1253B" w14:paraId="07F83C3B"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94CC1A3"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AD5657" w14:textId="77777777" w:rsidR="00C1253B" w:rsidRDefault="00C1253B" w:rsidP="00C1253B">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D6366D" w14:textId="5E80AB81"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F2BFE0"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B7CAC5" w14:textId="09405C8B"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CEAAB9A" w14:textId="77777777" w:rsidR="00C1253B" w:rsidRDefault="00C1253B" w:rsidP="00C1253B">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31C60A17" w14:textId="77777777" w:rsidR="00C1253B" w:rsidRDefault="00C1253B" w:rsidP="00C1253B">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157DD15A"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D517A1" w14:textId="77777777" w:rsidR="00C1253B" w:rsidRDefault="00C1253B" w:rsidP="00C1253B">
            <w:pPr>
              <w:pStyle w:val="TAC"/>
              <w:rPr>
                <w:color w:val="000000"/>
                <w:lang w:val="en-US" w:eastAsia="zh-CN"/>
              </w:rPr>
            </w:pPr>
            <w:r>
              <w:t>IMD4</w:t>
            </w:r>
            <w:r>
              <w:rPr>
                <w:vertAlign w:val="superscript"/>
              </w:rPr>
              <w:t>1</w:t>
            </w:r>
          </w:p>
        </w:tc>
      </w:tr>
      <w:tr w:rsidR="00C1253B" w14:paraId="07AC501D"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592B5483"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55FE74" w14:textId="77777777" w:rsidR="00C1253B" w:rsidRDefault="00C1253B" w:rsidP="00C1253B">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40F9250" w14:textId="052AEA76"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6CEFBE"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235F60F" w14:textId="5A71598D"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2D7377" w14:textId="77777777" w:rsidR="00C1253B" w:rsidRDefault="00C1253B" w:rsidP="00C1253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9B38A26" w14:textId="77777777" w:rsidR="00C1253B" w:rsidRDefault="00C1253B" w:rsidP="00C1253B">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77C7BF8C"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0C65DB" w14:textId="77777777" w:rsidR="00C1253B" w:rsidRDefault="00C1253B" w:rsidP="00C1253B">
            <w:pPr>
              <w:pStyle w:val="TAC"/>
              <w:rPr>
                <w:color w:val="000000"/>
                <w:lang w:val="en-US" w:eastAsia="zh-CN"/>
              </w:rPr>
            </w:pPr>
            <w:r>
              <w:t>IMD2</w:t>
            </w:r>
          </w:p>
        </w:tc>
      </w:tr>
      <w:tr w:rsidR="00C1253B" w14:paraId="12C4AA97"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788A1BEF"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5E90E4"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7E95869" w14:textId="77777777" w:rsidR="00C1253B" w:rsidRDefault="00C1253B" w:rsidP="00C1253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DF1AF53"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DFF4AB"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BA2513" w14:textId="77777777" w:rsidR="00C1253B" w:rsidRDefault="00C1253B" w:rsidP="00C1253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52D4BC1"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BFFCA2"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4BC4AB" w14:textId="77777777" w:rsidR="00C1253B" w:rsidRDefault="00C1253B" w:rsidP="00C1253B">
            <w:pPr>
              <w:pStyle w:val="TAC"/>
              <w:rPr>
                <w:color w:val="000000"/>
                <w:lang w:val="en-US" w:eastAsia="zh-CN"/>
              </w:rPr>
            </w:pPr>
            <w:r>
              <w:t>N/A</w:t>
            </w:r>
          </w:p>
        </w:tc>
      </w:tr>
      <w:tr w:rsidR="00C1253B" w14:paraId="7EFFB9E8"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1DD12DDC"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D923F0" w14:textId="77777777" w:rsidR="00C1253B" w:rsidRDefault="00C1253B" w:rsidP="00C1253B">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144B848" w14:textId="77777777" w:rsidR="00C1253B" w:rsidRDefault="00C1253B" w:rsidP="00C1253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45E7301"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66EC6D4" w14:textId="77777777" w:rsidR="00C1253B" w:rsidRDefault="00C1253B" w:rsidP="00C1253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2CE8837" w14:textId="77777777" w:rsidR="00C1253B" w:rsidRDefault="00C1253B" w:rsidP="00C1253B">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84C4740"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562E9B"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46BE4F" w14:textId="77777777" w:rsidR="00C1253B" w:rsidRDefault="00C1253B" w:rsidP="00C1253B">
            <w:pPr>
              <w:pStyle w:val="TAC"/>
              <w:rPr>
                <w:color w:val="000000"/>
                <w:lang w:val="en-US" w:eastAsia="zh-CN"/>
              </w:rPr>
            </w:pPr>
            <w:r>
              <w:t>N/A</w:t>
            </w:r>
          </w:p>
        </w:tc>
      </w:tr>
      <w:tr w:rsidR="00C1253B" w14:paraId="321DB283"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38BF7FC"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B55E62" w14:textId="77777777" w:rsidR="00C1253B" w:rsidRDefault="00C1253B" w:rsidP="00C1253B">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F2954B" w14:textId="77777777" w:rsidR="00C1253B" w:rsidRDefault="00C1253B" w:rsidP="00C1253B">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505620DB"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375DC2" w14:textId="77777777" w:rsidR="00C1253B" w:rsidRDefault="00C1253B" w:rsidP="00C1253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149A0B" w14:textId="77777777" w:rsidR="00C1253B" w:rsidRDefault="00C1253B" w:rsidP="00C1253B">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0766652D"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442644"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7D0461" w14:textId="77777777" w:rsidR="00C1253B" w:rsidRDefault="00C1253B" w:rsidP="00C1253B">
            <w:pPr>
              <w:pStyle w:val="TAC"/>
              <w:rPr>
                <w:color w:val="000000"/>
                <w:lang w:val="en-US" w:eastAsia="zh-CN"/>
              </w:rPr>
            </w:pPr>
            <w:r>
              <w:t>N/A</w:t>
            </w:r>
          </w:p>
        </w:tc>
      </w:tr>
      <w:tr w:rsidR="00C1253B" w14:paraId="07532340" w14:textId="77777777" w:rsidTr="00842524">
        <w:trPr>
          <w:trHeight w:val="187"/>
          <w:jc w:val="center"/>
        </w:trPr>
        <w:tc>
          <w:tcPr>
            <w:tcW w:w="2005" w:type="dxa"/>
            <w:tcBorders>
              <w:top w:val="nil"/>
              <w:left w:val="single" w:sz="4" w:space="0" w:color="auto"/>
              <w:bottom w:val="nil"/>
              <w:right w:val="single" w:sz="4" w:space="0" w:color="auto"/>
            </w:tcBorders>
            <w:vAlign w:val="center"/>
          </w:tcPr>
          <w:p w14:paraId="38562B0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BE54EF"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CCD2C0B" w14:textId="49856843"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1F65F5"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97382D" w14:textId="1DFDBDB7"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D52FDD2" w14:textId="77777777" w:rsidR="00C1253B" w:rsidRDefault="00C1253B" w:rsidP="00C1253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3E05BA5" w14:textId="77777777" w:rsidR="00C1253B" w:rsidRDefault="00C1253B" w:rsidP="00C1253B">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128BA88"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88DB54" w14:textId="77777777" w:rsidR="00C1253B" w:rsidRDefault="00C1253B" w:rsidP="00C1253B">
            <w:pPr>
              <w:pStyle w:val="TAC"/>
              <w:rPr>
                <w:color w:val="000000"/>
                <w:lang w:val="en-US" w:eastAsia="zh-CN"/>
              </w:rPr>
            </w:pPr>
            <w:r>
              <w:t>IMD2</w:t>
            </w:r>
          </w:p>
        </w:tc>
      </w:tr>
      <w:tr w:rsidR="00C1253B" w14:paraId="6CF94B35" w14:textId="77777777" w:rsidTr="00883003">
        <w:trPr>
          <w:trHeight w:val="187"/>
          <w:jc w:val="center"/>
        </w:trPr>
        <w:tc>
          <w:tcPr>
            <w:tcW w:w="2005" w:type="dxa"/>
            <w:tcBorders>
              <w:top w:val="nil"/>
              <w:left w:val="single" w:sz="4" w:space="0" w:color="auto"/>
              <w:bottom w:val="single" w:sz="4" w:space="0" w:color="auto"/>
              <w:right w:val="single" w:sz="4" w:space="0" w:color="auto"/>
            </w:tcBorders>
            <w:vAlign w:val="center"/>
          </w:tcPr>
          <w:p w14:paraId="1B7BF9F0"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301BB0" w14:textId="77777777" w:rsidR="00C1253B" w:rsidRDefault="00C1253B" w:rsidP="00C1253B">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16A33549" w14:textId="77777777" w:rsidR="00C1253B" w:rsidRDefault="00C1253B" w:rsidP="00C1253B">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E3FFF39"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82EEF0B" w14:textId="77777777" w:rsidR="00C1253B" w:rsidRDefault="00C1253B" w:rsidP="00C1253B">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9561D2" w14:textId="77777777" w:rsidR="00C1253B" w:rsidRDefault="00C1253B" w:rsidP="00C1253B">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CD6938D"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E74F09"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CFB255" w14:textId="77777777" w:rsidR="00C1253B" w:rsidRDefault="00C1253B" w:rsidP="00C1253B">
            <w:pPr>
              <w:pStyle w:val="TAC"/>
              <w:rPr>
                <w:color w:val="000000"/>
                <w:lang w:val="en-US" w:eastAsia="zh-CN"/>
              </w:rPr>
            </w:pPr>
            <w:r>
              <w:t>N/A</w:t>
            </w:r>
          </w:p>
        </w:tc>
      </w:tr>
      <w:tr w:rsidR="00C1253B" w14:paraId="7408A38E"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2C71269" w14:textId="77777777" w:rsidR="00C1253B" w:rsidRDefault="00C1253B" w:rsidP="00C1253B">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1A1A1E30" w14:textId="77777777" w:rsidR="00C1253B" w:rsidRDefault="00C1253B" w:rsidP="00C1253B">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704DB52" w14:textId="77777777" w:rsidR="00C1253B" w:rsidRDefault="00C1253B" w:rsidP="00C1253B">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05EC85C"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3936BC" w14:textId="77777777" w:rsidR="00C1253B" w:rsidRDefault="00C1253B" w:rsidP="00C1253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0F57E72" w14:textId="77777777" w:rsidR="00C1253B" w:rsidRDefault="00C1253B" w:rsidP="00C1253B">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500C571" w14:textId="77777777" w:rsidR="00C1253B" w:rsidRDefault="00C1253B" w:rsidP="00C1253B">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9A3346D" w14:textId="77777777" w:rsidR="00C1253B" w:rsidRDefault="00C1253B" w:rsidP="00C1253B">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1F1229" w14:textId="77777777" w:rsidR="00C1253B" w:rsidRDefault="00C1253B" w:rsidP="00C1253B">
            <w:pPr>
              <w:pStyle w:val="TAC"/>
              <w:rPr>
                <w:color w:val="000000"/>
                <w:lang w:val="en-US" w:eastAsia="zh-CN"/>
              </w:rPr>
            </w:pPr>
            <w:r>
              <w:rPr>
                <w:lang w:val="en-US" w:eastAsia="ja-JP"/>
              </w:rPr>
              <w:t>N/A</w:t>
            </w:r>
          </w:p>
        </w:tc>
      </w:tr>
      <w:tr w:rsidR="00C1253B" w14:paraId="76AE5C29" w14:textId="77777777" w:rsidTr="00842524">
        <w:trPr>
          <w:trHeight w:val="187"/>
          <w:jc w:val="center"/>
        </w:trPr>
        <w:tc>
          <w:tcPr>
            <w:tcW w:w="2005" w:type="dxa"/>
            <w:tcBorders>
              <w:top w:val="nil"/>
              <w:left w:val="single" w:sz="4" w:space="0" w:color="auto"/>
              <w:bottom w:val="nil"/>
              <w:right w:val="single" w:sz="4" w:space="0" w:color="auto"/>
            </w:tcBorders>
          </w:tcPr>
          <w:p w14:paraId="0A7777AC"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36C958" w14:textId="77777777" w:rsidR="00C1253B" w:rsidRDefault="00C1253B" w:rsidP="00C1253B">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4D6EFDC" w14:textId="2A63D41F"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BCC249" w14:textId="77777777" w:rsidR="00C1253B" w:rsidRDefault="00C1253B" w:rsidP="00C1253B">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762B8E" w14:textId="52CD7D68"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871D9E6" w14:textId="77777777" w:rsidR="00C1253B" w:rsidRDefault="00C1253B" w:rsidP="00C1253B">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2C13B5F" w14:textId="77777777" w:rsidR="00C1253B" w:rsidRDefault="00C1253B" w:rsidP="00C1253B">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A0F9E26" w14:textId="77777777" w:rsidR="00C1253B" w:rsidRDefault="00C1253B" w:rsidP="00C1253B">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3314B6" w14:textId="77777777" w:rsidR="00C1253B" w:rsidRDefault="00C1253B" w:rsidP="00C1253B">
            <w:pPr>
              <w:pStyle w:val="TAC"/>
              <w:rPr>
                <w:color w:val="000000"/>
                <w:lang w:val="en-US" w:eastAsia="zh-CN"/>
              </w:rPr>
            </w:pPr>
            <w:r>
              <w:rPr>
                <w:lang w:val="en-US" w:eastAsia="ja-JP"/>
              </w:rPr>
              <w:t>IMD5</w:t>
            </w:r>
          </w:p>
        </w:tc>
      </w:tr>
      <w:tr w:rsidR="00C1253B" w14:paraId="1BC7BF31" w14:textId="77777777" w:rsidTr="00883003">
        <w:trPr>
          <w:trHeight w:val="187"/>
          <w:jc w:val="center"/>
        </w:trPr>
        <w:tc>
          <w:tcPr>
            <w:tcW w:w="2005" w:type="dxa"/>
            <w:tcBorders>
              <w:top w:val="nil"/>
              <w:left w:val="single" w:sz="4" w:space="0" w:color="auto"/>
              <w:bottom w:val="nil"/>
              <w:right w:val="single" w:sz="4" w:space="0" w:color="auto"/>
            </w:tcBorders>
          </w:tcPr>
          <w:p w14:paraId="1A128D21"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BCE4C2" w14:textId="77777777" w:rsidR="00C1253B" w:rsidRDefault="00C1253B" w:rsidP="00C1253B">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DA0C209" w14:textId="77777777" w:rsidR="00C1253B" w:rsidRDefault="00C1253B" w:rsidP="00C1253B">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B40D21F" w14:textId="77777777" w:rsidR="00C1253B" w:rsidRDefault="00C1253B" w:rsidP="00C1253B">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C9DD09" w14:textId="77777777" w:rsidR="00C1253B" w:rsidRDefault="00C1253B" w:rsidP="00C1253B">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B3159B8" w14:textId="77777777" w:rsidR="00C1253B" w:rsidRDefault="00C1253B" w:rsidP="00C1253B">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F4BAB35" w14:textId="77777777" w:rsidR="00C1253B" w:rsidRDefault="00C1253B" w:rsidP="00C1253B">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F3CF0B" w14:textId="77777777" w:rsidR="00C1253B" w:rsidRDefault="00C1253B" w:rsidP="00C1253B">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5ABB15" w14:textId="77777777" w:rsidR="00C1253B" w:rsidRDefault="00C1253B" w:rsidP="00C1253B">
            <w:pPr>
              <w:pStyle w:val="TAC"/>
              <w:rPr>
                <w:color w:val="000000"/>
                <w:lang w:val="en-US" w:eastAsia="zh-CN"/>
              </w:rPr>
            </w:pPr>
            <w:r>
              <w:rPr>
                <w:lang w:val="en-US" w:eastAsia="ja-JP"/>
              </w:rPr>
              <w:t>N/A</w:t>
            </w:r>
          </w:p>
        </w:tc>
      </w:tr>
      <w:tr w:rsidR="00C1253B" w14:paraId="47968903" w14:textId="77777777" w:rsidTr="00883003">
        <w:trPr>
          <w:trHeight w:val="187"/>
          <w:jc w:val="center"/>
        </w:trPr>
        <w:tc>
          <w:tcPr>
            <w:tcW w:w="2005" w:type="dxa"/>
            <w:tcBorders>
              <w:top w:val="nil"/>
              <w:left w:val="single" w:sz="4" w:space="0" w:color="auto"/>
              <w:bottom w:val="nil"/>
              <w:right w:val="single" w:sz="4" w:space="0" w:color="auto"/>
            </w:tcBorders>
          </w:tcPr>
          <w:p w14:paraId="35E0D28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tcPr>
          <w:p w14:paraId="0CFA40CB" w14:textId="199C3A2F" w:rsidR="00C1253B" w:rsidRDefault="00C1253B" w:rsidP="00C1253B">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77946FDA" w14:textId="1970C9A9" w:rsidR="00C1253B" w:rsidRDefault="00C1253B" w:rsidP="00C1253B">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149402AC" w14:textId="16F50ECC" w:rsidR="00C1253B" w:rsidRDefault="00C1253B" w:rsidP="00C1253B">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0D37395C" w14:textId="524556A4" w:rsidR="00C1253B" w:rsidRDefault="00C1253B" w:rsidP="00C1253B">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1AA02CBB" w14:textId="4919A3B3" w:rsidR="00C1253B" w:rsidRDefault="00C1253B" w:rsidP="00C1253B">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0DE0BF27" w14:textId="77A9E6DC" w:rsidR="00C1253B" w:rsidRDefault="00C1253B" w:rsidP="00C1253B">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211FE02" w14:textId="4C0A8826" w:rsidR="00C1253B" w:rsidRDefault="00C1253B" w:rsidP="00C1253B">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4A471B" w14:textId="4B15E7F4" w:rsidR="00C1253B" w:rsidRDefault="00C1253B" w:rsidP="00C1253B">
            <w:pPr>
              <w:pStyle w:val="TAC"/>
              <w:rPr>
                <w:lang w:val="en-US" w:eastAsia="ja-JP"/>
              </w:rPr>
            </w:pPr>
            <w:r>
              <w:rPr>
                <w:lang w:val="en-US" w:eastAsia="ja-JP"/>
              </w:rPr>
              <w:t>N/A</w:t>
            </w:r>
          </w:p>
        </w:tc>
      </w:tr>
      <w:tr w:rsidR="00C1253B" w14:paraId="17D415D5" w14:textId="77777777" w:rsidTr="00883003">
        <w:trPr>
          <w:trHeight w:val="187"/>
          <w:jc w:val="center"/>
        </w:trPr>
        <w:tc>
          <w:tcPr>
            <w:tcW w:w="2005" w:type="dxa"/>
            <w:tcBorders>
              <w:top w:val="nil"/>
              <w:left w:val="single" w:sz="4" w:space="0" w:color="auto"/>
              <w:bottom w:val="nil"/>
              <w:right w:val="single" w:sz="4" w:space="0" w:color="auto"/>
            </w:tcBorders>
          </w:tcPr>
          <w:p w14:paraId="50BA5FA5"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tcPr>
          <w:p w14:paraId="18F4191B" w14:textId="227066CA" w:rsidR="00C1253B" w:rsidRDefault="00C1253B" w:rsidP="00C1253B">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6773E451" w14:textId="4D24237B" w:rsidR="00C1253B" w:rsidRDefault="00C1253B" w:rsidP="00C1253B">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640AEA84" w14:textId="7E720630" w:rsidR="00C1253B" w:rsidRDefault="00C1253B" w:rsidP="00C1253B">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D3A3CC" w14:textId="77645DD7" w:rsidR="00C1253B" w:rsidRDefault="00C1253B" w:rsidP="00C1253B">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F3F746A" w14:textId="6070EB6D" w:rsidR="00C1253B" w:rsidRDefault="00C1253B" w:rsidP="00C1253B">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40620643" w14:textId="6704AB35" w:rsidR="00C1253B" w:rsidRDefault="00C1253B" w:rsidP="00C1253B">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B9706A5" w14:textId="3928FEB3" w:rsidR="00C1253B" w:rsidRDefault="00C1253B" w:rsidP="00C1253B">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E6944D" w14:textId="74BFE8D3" w:rsidR="00C1253B" w:rsidRDefault="00C1253B" w:rsidP="00C1253B">
            <w:pPr>
              <w:pStyle w:val="TAC"/>
              <w:rPr>
                <w:lang w:val="en-US" w:eastAsia="ja-JP"/>
              </w:rPr>
            </w:pPr>
            <w:r>
              <w:rPr>
                <w:lang w:val="en-US" w:eastAsia="ja-JP"/>
              </w:rPr>
              <w:t>N/A</w:t>
            </w:r>
          </w:p>
        </w:tc>
      </w:tr>
      <w:tr w:rsidR="00C1253B" w14:paraId="1173CAF4" w14:textId="77777777" w:rsidTr="00883003">
        <w:trPr>
          <w:trHeight w:val="187"/>
          <w:jc w:val="center"/>
        </w:trPr>
        <w:tc>
          <w:tcPr>
            <w:tcW w:w="2005" w:type="dxa"/>
            <w:tcBorders>
              <w:top w:val="nil"/>
              <w:left w:val="single" w:sz="4" w:space="0" w:color="auto"/>
              <w:bottom w:val="single" w:sz="4" w:space="0" w:color="auto"/>
              <w:right w:val="single" w:sz="4" w:space="0" w:color="auto"/>
            </w:tcBorders>
          </w:tcPr>
          <w:p w14:paraId="27D19887"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tcPr>
          <w:p w14:paraId="2ED52AB7" w14:textId="0153D1A7" w:rsidR="00C1253B" w:rsidRDefault="00C1253B" w:rsidP="00C1253B">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42D486BF" w14:textId="079EB5D5" w:rsidR="00C1253B" w:rsidRDefault="00C1253B" w:rsidP="00C1253B">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E42262D" w14:textId="6EB26EC4" w:rsidR="00C1253B" w:rsidRDefault="00C1253B" w:rsidP="00C1253B">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BF6F8D" w14:textId="4E5037FF" w:rsidR="00C1253B" w:rsidRDefault="00C1253B" w:rsidP="00C1253B">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1D2760F2" w14:textId="76810B53" w:rsidR="00C1253B" w:rsidRDefault="00C1253B" w:rsidP="00C1253B">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ABEECF9" w14:textId="4F9C5940" w:rsidR="00C1253B" w:rsidRDefault="00C1253B" w:rsidP="00C1253B">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5995C3C1" w14:textId="3C18CDE2" w:rsidR="00C1253B" w:rsidRDefault="00C1253B" w:rsidP="00C1253B">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1839EE6" w14:textId="1E9F2494" w:rsidR="00C1253B" w:rsidRDefault="00C1253B" w:rsidP="00C1253B">
            <w:pPr>
              <w:pStyle w:val="TAC"/>
              <w:rPr>
                <w:lang w:val="en-US" w:eastAsia="ja-JP"/>
              </w:rPr>
            </w:pPr>
            <w:r>
              <w:rPr>
                <w:lang w:val="en-US" w:eastAsia="ja-JP"/>
              </w:rPr>
              <w:t>IMD5</w:t>
            </w:r>
          </w:p>
        </w:tc>
      </w:tr>
      <w:tr w:rsidR="00C1253B" w14:paraId="07209BC4"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FE74DE" w14:textId="77777777" w:rsidR="00C1253B" w:rsidRDefault="00C1253B" w:rsidP="00C1253B">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34D66016" w14:textId="77777777" w:rsidR="00C1253B" w:rsidRDefault="00C1253B" w:rsidP="00C1253B">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F30F400" w14:textId="77777777" w:rsidR="00C1253B" w:rsidRDefault="00C1253B" w:rsidP="00C1253B">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340D6CD5" w14:textId="77777777" w:rsidR="00C1253B" w:rsidRDefault="00C1253B" w:rsidP="00C1253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214F023" w14:textId="77777777" w:rsidR="00C1253B" w:rsidRDefault="00C1253B" w:rsidP="00C1253B">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84D3080" w14:textId="77777777" w:rsidR="00C1253B" w:rsidRDefault="00C1253B" w:rsidP="00C1253B">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444A8AC6" w14:textId="77777777" w:rsidR="00C1253B" w:rsidRDefault="00C1253B" w:rsidP="00C1253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BAAA76" w14:textId="77777777" w:rsidR="00C1253B" w:rsidRDefault="00C1253B" w:rsidP="00C1253B">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2A7D95" w14:textId="77777777" w:rsidR="00C1253B" w:rsidRDefault="00C1253B" w:rsidP="00C1253B">
            <w:pPr>
              <w:pStyle w:val="TAC"/>
              <w:rPr>
                <w:color w:val="000000"/>
                <w:lang w:val="en-US" w:eastAsia="zh-CN"/>
              </w:rPr>
            </w:pPr>
            <w:r>
              <w:rPr>
                <w:rFonts w:cs="Arial"/>
                <w:szCs w:val="18"/>
                <w:lang w:eastAsia="ja-JP"/>
              </w:rPr>
              <w:t>N/A</w:t>
            </w:r>
          </w:p>
        </w:tc>
      </w:tr>
      <w:tr w:rsidR="00C1253B" w14:paraId="7067BED1" w14:textId="77777777" w:rsidTr="00842524">
        <w:trPr>
          <w:trHeight w:val="187"/>
          <w:jc w:val="center"/>
        </w:trPr>
        <w:tc>
          <w:tcPr>
            <w:tcW w:w="2005" w:type="dxa"/>
            <w:tcBorders>
              <w:top w:val="nil"/>
              <w:left w:val="single" w:sz="4" w:space="0" w:color="auto"/>
              <w:bottom w:val="nil"/>
              <w:right w:val="single" w:sz="4" w:space="0" w:color="auto"/>
            </w:tcBorders>
          </w:tcPr>
          <w:p w14:paraId="0904717E"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82A699" w14:textId="77777777" w:rsidR="00C1253B" w:rsidRDefault="00C1253B" w:rsidP="00C1253B">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13DFB6C" w14:textId="3050D7F2"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E32EC8" w14:textId="77777777" w:rsidR="00C1253B" w:rsidRDefault="00C1253B" w:rsidP="00C1253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386929D" w14:textId="28793E99"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CB3505A" w14:textId="77777777" w:rsidR="00C1253B" w:rsidRDefault="00C1253B" w:rsidP="00C1253B">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61E52D3" w14:textId="77777777" w:rsidR="00C1253B" w:rsidRDefault="00C1253B" w:rsidP="00C1253B">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045C6975" w14:textId="77777777" w:rsidR="00C1253B" w:rsidRDefault="00C1253B" w:rsidP="00C1253B">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466A45" w14:textId="77777777" w:rsidR="00C1253B" w:rsidRDefault="00C1253B" w:rsidP="00C1253B">
            <w:pPr>
              <w:pStyle w:val="TAC"/>
              <w:rPr>
                <w:color w:val="000000"/>
                <w:lang w:val="en-US" w:eastAsia="zh-CN"/>
              </w:rPr>
            </w:pPr>
            <w:r>
              <w:rPr>
                <w:rFonts w:cs="Arial"/>
                <w:szCs w:val="18"/>
                <w:lang w:eastAsia="ja-JP"/>
              </w:rPr>
              <w:t>IMD3</w:t>
            </w:r>
          </w:p>
        </w:tc>
      </w:tr>
      <w:tr w:rsidR="00C1253B" w14:paraId="316554AD" w14:textId="77777777" w:rsidTr="00842524">
        <w:trPr>
          <w:trHeight w:val="187"/>
          <w:jc w:val="center"/>
        </w:trPr>
        <w:tc>
          <w:tcPr>
            <w:tcW w:w="2005" w:type="dxa"/>
            <w:tcBorders>
              <w:top w:val="nil"/>
              <w:left w:val="single" w:sz="4" w:space="0" w:color="auto"/>
              <w:bottom w:val="nil"/>
              <w:right w:val="single" w:sz="4" w:space="0" w:color="auto"/>
            </w:tcBorders>
          </w:tcPr>
          <w:p w14:paraId="57104B64"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2911B9" w14:textId="77777777" w:rsidR="00C1253B" w:rsidRDefault="00C1253B" w:rsidP="00C1253B">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D99AA3D" w14:textId="77777777" w:rsidR="00C1253B" w:rsidRDefault="00C1253B" w:rsidP="00C1253B">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B24E3AA" w14:textId="77777777" w:rsidR="00C1253B" w:rsidRDefault="00C1253B" w:rsidP="00C1253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3ED431" w14:textId="77777777" w:rsidR="00C1253B" w:rsidRDefault="00C1253B" w:rsidP="00C1253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25F10B4" w14:textId="77777777" w:rsidR="00C1253B" w:rsidRDefault="00C1253B" w:rsidP="00C1253B">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4108603" w14:textId="77777777" w:rsidR="00C1253B" w:rsidRDefault="00C1253B" w:rsidP="00C1253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F1D28C" w14:textId="77777777" w:rsidR="00C1253B" w:rsidRDefault="00C1253B" w:rsidP="00C1253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026F3D7" w14:textId="77777777" w:rsidR="00C1253B" w:rsidRDefault="00C1253B" w:rsidP="00C1253B">
            <w:pPr>
              <w:pStyle w:val="TAC"/>
              <w:rPr>
                <w:color w:val="000000"/>
                <w:lang w:val="en-US" w:eastAsia="zh-CN"/>
              </w:rPr>
            </w:pPr>
            <w:r>
              <w:rPr>
                <w:rFonts w:cs="Arial"/>
                <w:szCs w:val="18"/>
                <w:lang w:eastAsia="ja-JP"/>
              </w:rPr>
              <w:t>N/A</w:t>
            </w:r>
          </w:p>
        </w:tc>
      </w:tr>
      <w:tr w:rsidR="00C1253B" w14:paraId="60F86AE6" w14:textId="77777777" w:rsidTr="00842524">
        <w:trPr>
          <w:trHeight w:val="187"/>
          <w:jc w:val="center"/>
        </w:trPr>
        <w:tc>
          <w:tcPr>
            <w:tcW w:w="2005" w:type="dxa"/>
            <w:tcBorders>
              <w:top w:val="nil"/>
              <w:left w:val="single" w:sz="4" w:space="0" w:color="auto"/>
              <w:bottom w:val="nil"/>
              <w:right w:val="single" w:sz="4" w:space="0" w:color="auto"/>
            </w:tcBorders>
          </w:tcPr>
          <w:p w14:paraId="176E34F6"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F2791C" w14:textId="77777777" w:rsidR="00C1253B" w:rsidRDefault="00C1253B" w:rsidP="00C1253B">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61D2CC4" w14:textId="4E634BB2"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4B5650" w14:textId="77777777" w:rsidR="00C1253B" w:rsidRDefault="00C1253B" w:rsidP="00C1253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3AFF3F" w14:textId="525BDCE1"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B5EF8F6" w14:textId="77777777" w:rsidR="00C1253B" w:rsidRDefault="00C1253B" w:rsidP="00C1253B">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581F6D8" w14:textId="77777777" w:rsidR="00C1253B" w:rsidRDefault="00C1253B" w:rsidP="00C1253B">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5E79183" w14:textId="77777777" w:rsidR="00C1253B" w:rsidRDefault="00C1253B" w:rsidP="00C1253B">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FC62EA6" w14:textId="77777777" w:rsidR="00C1253B" w:rsidRDefault="00C1253B" w:rsidP="00C1253B">
            <w:pPr>
              <w:pStyle w:val="TAC"/>
              <w:rPr>
                <w:color w:val="000000"/>
                <w:lang w:val="en-US" w:eastAsia="zh-CN"/>
              </w:rPr>
            </w:pPr>
            <w:r>
              <w:rPr>
                <w:rFonts w:cs="Arial"/>
                <w:szCs w:val="18"/>
              </w:rPr>
              <w:t>IMD4</w:t>
            </w:r>
          </w:p>
        </w:tc>
      </w:tr>
      <w:tr w:rsidR="00C1253B" w14:paraId="45ECF274" w14:textId="77777777" w:rsidTr="00842524">
        <w:trPr>
          <w:trHeight w:val="187"/>
          <w:jc w:val="center"/>
        </w:trPr>
        <w:tc>
          <w:tcPr>
            <w:tcW w:w="2005" w:type="dxa"/>
            <w:tcBorders>
              <w:top w:val="nil"/>
              <w:left w:val="single" w:sz="4" w:space="0" w:color="auto"/>
              <w:bottom w:val="nil"/>
              <w:right w:val="single" w:sz="4" w:space="0" w:color="auto"/>
            </w:tcBorders>
          </w:tcPr>
          <w:p w14:paraId="3529D62B"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09F695" w14:textId="77777777" w:rsidR="00C1253B" w:rsidRDefault="00C1253B" w:rsidP="00C1253B">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6456622" w14:textId="77777777" w:rsidR="00C1253B" w:rsidRDefault="00C1253B" w:rsidP="00C1253B">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F6BDC12" w14:textId="77777777" w:rsidR="00C1253B" w:rsidRDefault="00C1253B" w:rsidP="00C1253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E6A7CE" w14:textId="77777777" w:rsidR="00C1253B" w:rsidRDefault="00C1253B" w:rsidP="00C1253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6C0810D" w14:textId="77777777" w:rsidR="00C1253B" w:rsidRDefault="00C1253B" w:rsidP="00C1253B">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722382D2" w14:textId="77777777" w:rsidR="00C1253B" w:rsidRDefault="00C1253B" w:rsidP="00C1253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75EADD8" w14:textId="77777777" w:rsidR="00C1253B" w:rsidRDefault="00C1253B" w:rsidP="00C1253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402589" w14:textId="77777777" w:rsidR="00C1253B" w:rsidRDefault="00C1253B" w:rsidP="00C1253B">
            <w:pPr>
              <w:pStyle w:val="TAC"/>
              <w:rPr>
                <w:color w:val="000000"/>
                <w:lang w:val="en-US" w:eastAsia="zh-CN"/>
              </w:rPr>
            </w:pPr>
            <w:r>
              <w:rPr>
                <w:rFonts w:cs="Arial"/>
                <w:szCs w:val="18"/>
                <w:lang w:eastAsia="ja-JP"/>
              </w:rPr>
              <w:t>N/A</w:t>
            </w:r>
          </w:p>
        </w:tc>
      </w:tr>
      <w:tr w:rsidR="00C1253B" w14:paraId="706D8EBA"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2E1E2562"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8CE0E4" w14:textId="77777777" w:rsidR="00C1253B" w:rsidRDefault="00C1253B" w:rsidP="00C1253B">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89C5ED3" w14:textId="77777777" w:rsidR="00C1253B" w:rsidRDefault="00C1253B" w:rsidP="00C1253B">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41EE8FE1" w14:textId="77777777" w:rsidR="00C1253B" w:rsidRDefault="00C1253B" w:rsidP="00C1253B">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81292A9" w14:textId="77777777" w:rsidR="00C1253B" w:rsidRDefault="00C1253B" w:rsidP="00C1253B">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915B1F" w14:textId="77777777" w:rsidR="00C1253B" w:rsidRDefault="00C1253B" w:rsidP="00C1253B">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1261ACAD" w14:textId="77777777" w:rsidR="00C1253B" w:rsidRDefault="00C1253B" w:rsidP="00C1253B">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2A186D" w14:textId="77777777" w:rsidR="00C1253B" w:rsidRDefault="00C1253B" w:rsidP="00C1253B">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1F7F48D" w14:textId="77777777" w:rsidR="00C1253B" w:rsidRDefault="00C1253B" w:rsidP="00C1253B">
            <w:pPr>
              <w:pStyle w:val="TAC"/>
              <w:rPr>
                <w:color w:val="000000"/>
                <w:lang w:val="en-US" w:eastAsia="zh-CN"/>
              </w:rPr>
            </w:pPr>
            <w:r>
              <w:rPr>
                <w:rFonts w:cs="Arial"/>
                <w:szCs w:val="18"/>
                <w:lang w:eastAsia="ja-JP"/>
              </w:rPr>
              <w:t>N/A</w:t>
            </w:r>
          </w:p>
        </w:tc>
      </w:tr>
      <w:tr w:rsidR="00C1253B" w14:paraId="0AA83D44" w14:textId="77777777" w:rsidTr="0084252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0956AE" w14:textId="77777777" w:rsidR="00C1253B" w:rsidRDefault="00C1253B" w:rsidP="00C1253B">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1F4F1446" w14:textId="77777777" w:rsidR="00C1253B" w:rsidRDefault="00C1253B" w:rsidP="00C1253B">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7C98AB6" w14:textId="29358F30"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B3452" w14:textId="77777777" w:rsidR="00C1253B" w:rsidRDefault="00C1253B" w:rsidP="00C1253B">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972FD36" w14:textId="06C2EA0D"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68EF23" w14:textId="77777777" w:rsidR="00C1253B" w:rsidRDefault="00C1253B" w:rsidP="00C1253B">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3AAE88F" w14:textId="77777777" w:rsidR="00C1253B" w:rsidRDefault="00C1253B" w:rsidP="00C1253B">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EA87D6F" w14:textId="77777777" w:rsidR="00C1253B" w:rsidRDefault="00C1253B" w:rsidP="00C1253B">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E0C9BD" w14:textId="77777777" w:rsidR="00C1253B" w:rsidRDefault="00C1253B" w:rsidP="00C1253B">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C1253B" w14:paraId="5B8CCF1A" w14:textId="77777777" w:rsidTr="00842524">
        <w:trPr>
          <w:trHeight w:val="187"/>
          <w:jc w:val="center"/>
        </w:trPr>
        <w:tc>
          <w:tcPr>
            <w:tcW w:w="2005" w:type="dxa"/>
            <w:tcBorders>
              <w:top w:val="nil"/>
              <w:left w:val="single" w:sz="4" w:space="0" w:color="auto"/>
              <w:bottom w:val="nil"/>
              <w:right w:val="single" w:sz="4" w:space="0" w:color="auto"/>
            </w:tcBorders>
          </w:tcPr>
          <w:p w14:paraId="734318D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1DDB35" w14:textId="77777777" w:rsidR="00C1253B" w:rsidRDefault="00C1253B" w:rsidP="00C1253B">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446F6316" w14:textId="77777777" w:rsidR="00C1253B" w:rsidRDefault="00C1253B" w:rsidP="00C1253B">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00390CF3" w14:textId="77777777" w:rsidR="00C1253B" w:rsidRDefault="00C1253B" w:rsidP="00C1253B">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B28478" w14:textId="77777777" w:rsidR="00C1253B" w:rsidRDefault="00C1253B" w:rsidP="00C1253B">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90C04C" w14:textId="77777777" w:rsidR="00C1253B" w:rsidRDefault="00C1253B" w:rsidP="00C1253B">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A2DD728" w14:textId="77777777" w:rsidR="00C1253B" w:rsidRDefault="00C1253B" w:rsidP="00C1253B">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BA41889" w14:textId="77777777" w:rsidR="00C1253B" w:rsidRDefault="00C1253B" w:rsidP="00C1253B">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4E151C" w14:textId="77777777" w:rsidR="00C1253B" w:rsidRDefault="00C1253B" w:rsidP="00C1253B">
            <w:pPr>
              <w:pStyle w:val="TAC"/>
              <w:rPr>
                <w:color w:val="000000"/>
                <w:lang w:val="en-US" w:eastAsia="zh-CN"/>
              </w:rPr>
            </w:pPr>
            <w:r>
              <w:rPr>
                <w:rFonts w:cs="Arial"/>
                <w:szCs w:val="18"/>
                <w:lang w:val="en-US" w:eastAsia="ja-JP"/>
              </w:rPr>
              <w:t>N/A</w:t>
            </w:r>
          </w:p>
        </w:tc>
      </w:tr>
      <w:tr w:rsidR="00C1253B" w14:paraId="47C55D1C"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43F20311"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6C8F39" w14:textId="77777777" w:rsidR="00C1253B" w:rsidRDefault="00C1253B" w:rsidP="00C1253B">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7DBF54B2" w14:textId="77777777" w:rsidR="00C1253B" w:rsidRDefault="00C1253B" w:rsidP="00C1253B">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30212C72" w14:textId="77777777" w:rsidR="00C1253B" w:rsidRDefault="00C1253B" w:rsidP="00C1253B">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B2EDF4" w14:textId="77777777" w:rsidR="00C1253B" w:rsidRDefault="00C1253B" w:rsidP="00C1253B">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25F69A2" w14:textId="77777777" w:rsidR="00C1253B" w:rsidRDefault="00C1253B" w:rsidP="00C1253B">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216423FA" w14:textId="77777777" w:rsidR="00C1253B" w:rsidRDefault="00C1253B" w:rsidP="00C1253B">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9C4E32D" w14:textId="77777777" w:rsidR="00C1253B" w:rsidRDefault="00C1253B" w:rsidP="00C1253B">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4BE60D" w14:textId="77777777" w:rsidR="00C1253B" w:rsidRDefault="00C1253B" w:rsidP="00C1253B">
            <w:pPr>
              <w:pStyle w:val="TAC"/>
              <w:rPr>
                <w:color w:val="000000"/>
                <w:lang w:val="en-US" w:eastAsia="zh-CN"/>
              </w:rPr>
            </w:pPr>
            <w:r>
              <w:rPr>
                <w:rFonts w:cs="Arial"/>
                <w:szCs w:val="18"/>
                <w:lang w:val="en-US" w:eastAsia="ja-JP"/>
              </w:rPr>
              <w:t>N/A</w:t>
            </w:r>
          </w:p>
        </w:tc>
      </w:tr>
      <w:tr w:rsidR="00C1253B" w14:paraId="56F35EC5"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7991D396" w14:textId="77777777" w:rsidR="00C1253B" w:rsidRDefault="00C1253B" w:rsidP="00C1253B">
            <w:pPr>
              <w:pStyle w:val="TAC"/>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6A6F0837" w14:textId="77777777" w:rsidR="00C1253B" w:rsidRDefault="00C1253B" w:rsidP="00C1253B">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09B2762" w14:textId="77777777" w:rsidR="00C1253B" w:rsidRDefault="00C1253B" w:rsidP="00C1253B">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B42A8AE" w14:textId="77777777" w:rsidR="00C1253B" w:rsidRDefault="00C1253B" w:rsidP="00C1253B">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4DD906" w14:textId="77777777" w:rsidR="00C1253B" w:rsidRDefault="00C1253B" w:rsidP="00C1253B">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08BB5C3" w14:textId="77777777" w:rsidR="00C1253B" w:rsidRDefault="00C1253B" w:rsidP="00C1253B">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AC8D9F8"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65F0106"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B6F576" w14:textId="77777777" w:rsidR="00C1253B" w:rsidRDefault="00C1253B" w:rsidP="00C1253B">
            <w:pPr>
              <w:pStyle w:val="TAC"/>
              <w:rPr>
                <w:rFonts w:cs="Arial"/>
                <w:szCs w:val="18"/>
                <w:lang w:val="en-US" w:eastAsia="ja-JP"/>
              </w:rPr>
            </w:pPr>
            <w:r>
              <w:t>N/A</w:t>
            </w:r>
          </w:p>
        </w:tc>
      </w:tr>
      <w:tr w:rsidR="00C1253B" w14:paraId="1ACD1C4D" w14:textId="77777777" w:rsidTr="00842524">
        <w:trPr>
          <w:trHeight w:val="187"/>
          <w:jc w:val="center"/>
        </w:trPr>
        <w:tc>
          <w:tcPr>
            <w:tcW w:w="2005" w:type="dxa"/>
            <w:tcBorders>
              <w:top w:val="nil"/>
              <w:left w:val="single" w:sz="4" w:space="0" w:color="auto"/>
              <w:bottom w:val="nil"/>
              <w:right w:val="single" w:sz="4" w:space="0" w:color="auto"/>
            </w:tcBorders>
          </w:tcPr>
          <w:p w14:paraId="5187A087"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2649A3" w14:textId="77777777" w:rsidR="00C1253B" w:rsidRDefault="00C1253B" w:rsidP="00C1253B">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6E3CFF3" w14:textId="7E999E61"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AD8008" w14:textId="77777777" w:rsidR="00C1253B" w:rsidRDefault="00C1253B" w:rsidP="00C1253B">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159C2E" w14:textId="665DEF24" w:rsidR="00C1253B" w:rsidRDefault="00C1253B" w:rsidP="00C1253B">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315726B" w14:textId="77777777" w:rsidR="00C1253B" w:rsidRDefault="00C1253B" w:rsidP="00C1253B">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78D34750" w14:textId="77777777" w:rsidR="00C1253B" w:rsidRDefault="00C1253B" w:rsidP="00C1253B">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5C63BD19"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5A5DCB" w14:textId="77777777" w:rsidR="00C1253B" w:rsidRDefault="00C1253B" w:rsidP="00C1253B">
            <w:pPr>
              <w:pStyle w:val="TAC"/>
              <w:rPr>
                <w:rFonts w:cs="Arial"/>
                <w:szCs w:val="18"/>
                <w:lang w:val="en-US" w:eastAsia="ja-JP"/>
              </w:rPr>
            </w:pPr>
            <w:r>
              <w:t>IMD2</w:t>
            </w:r>
          </w:p>
        </w:tc>
      </w:tr>
      <w:tr w:rsidR="00C1253B" w14:paraId="36B3B8CE" w14:textId="77777777" w:rsidTr="00842524">
        <w:trPr>
          <w:trHeight w:val="187"/>
          <w:jc w:val="center"/>
        </w:trPr>
        <w:tc>
          <w:tcPr>
            <w:tcW w:w="2005" w:type="dxa"/>
            <w:tcBorders>
              <w:top w:val="nil"/>
              <w:left w:val="single" w:sz="4" w:space="0" w:color="auto"/>
              <w:bottom w:val="nil"/>
              <w:right w:val="single" w:sz="4" w:space="0" w:color="auto"/>
            </w:tcBorders>
          </w:tcPr>
          <w:p w14:paraId="49C36AA6"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DF3061" w14:textId="77777777" w:rsidR="00C1253B" w:rsidRDefault="00C1253B" w:rsidP="00C1253B">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54FDD6B" w14:textId="77777777" w:rsidR="00C1253B" w:rsidRDefault="00C1253B" w:rsidP="00C1253B">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73EE2616" w14:textId="77777777" w:rsidR="00C1253B" w:rsidRDefault="00C1253B" w:rsidP="00C1253B">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238207E" w14:textId="77777777" w:rsidR="00C1253B" w:rsidRDefault="00C1253B" w:rsidP="00C1253B">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E43370D" w14:textId="77777777" w:rsidR="00C1253B" w:rsidRDefault="00C1253B" w:rsidP="00C1253B">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43A3A6D1"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3897F" w14:textId="77777777" w:rsidR="00C1253B" w:rsidRDefault="00C1253B" w:rsidP="00C1253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FECAB7" w14:textId="77777777" w:rsidR="00C1253B" w:rsidRDefault="00C1253B" w:rsidP="00C1253B">
            <w:pPr>
              <w:pStyle w:val="TAC"/>
              <w:rPr>
                <w:rFonts w:cs="Arial"/>
                <w:szCs w:val="18"/>
                <w:lang w:val="en-US" w:eastAsia="ja-JP"/>
              </w:rPr>
            </w:pPr>
            <w:r>
              <w:t>N/A</w:t>
            </w:r>
          </w:p>
        </w:tc>
      </w:tr>
      <w:tr w:rsidR="00C1253B" w14:paraId="13E9A7D3" w14:textId="77777777" w:rsidTr="00842524">
        <w:trPr>
          <w:trHeight w:val="187"/>
          <w:jc w:val="center"/>
        </w:trPr>
        <w:tc>
          <w:tcPr>
            <w:tcW w:w="2005" w:type="dxa"/>
            <w:tcBorders>
              <w:top w:val="nil"/>
              <w:left w:val="single" w:sz="4" w:space="0" w:color="auto"/>
              <w:bottom w:val="nil"/>
              <w:right w:val="single" w:sz="4" w:space="0" w:color="auto"/>
            </w:tcBorders>
          </w:tcPr>
          <w:p w14:paraId="27C58703"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D93F33" w14:textId="77777777" w:rsidR="00C1253B" w:rsidRDefault="00C1253B" w:rsidP="00C1253B">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C5A81D0" w14:textId="77777777" w:rsidR="00C1253B" w:rsidRDefault="00C1253B" w:rsidP="00C1253B">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732CCD3" w14:textId="77777777" w:rsidR="00C1253B" w:rsidRDefault="00C1253B" w:rsidP="00C1253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E88055" w14:textId="77777777" w:rsidR="00C1253B" w:rsidRDefault="00C1253B" w:rsidP="00C1253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903A3D" w14:textId="77777777" w:rsidR="00C1253B" w:rsidRDefault="00C1253B" w:rsidP="00C1253B">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416E538"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D644B84"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B1ED4F" w14:textId="77777777" w:rsidR="00C1253B" w:rsidRDefault="00C1253B" w:rsidP="00C1253B">
            <w:pPr>
              <w:pStyle w:val="TAC"/>
              <w:rPr>
                <w:rFonts w:cs="Arial"/>
                <w:szCs w:val="18"/>
                <w:lang w:val="en-US" w:eastAsia="ja-JP"/>
              </w:rPr>
            </w:pPr>
            <w:r>
              <w:t>N/A</w:t>
            </w:r>
          </w:p>
        </w:tc>
      </w:tr>
      <w:tr w:rsidR="00C1253B" w14:paraId="59827DAC" w14:textId="77777777" w:rsidTr="00842524">
        <w:trPr>
          <w:trHeight w:val="187"/>
          <w:jc w:val="center"/>
        </w:trPr>
        <w:tc>
          <w:tcPr>
            <w:tcW w:w="2005" w:type="dxa"/>
            <w:tcBorders>
              <w:top w:val="nil"/>
              <w:left w:val="single" w:sz="4" w:space="0" w:color="auto"/>
              <w:bottom w:val="nil"/>
              <w:right w:val="single" w:sz="4" w:space="0" w:color="auto"/>
            </w:tcBorders>
          </w:tcPr>
          <w:p w14:paraId="05D7FF01"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5E896D" w14:textId="77777777" w:rsidR="00C1253B" w:rsidRDefault="00C1253B" w:rsidP="00C1253B">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7CB000D" w14:textId="3CAC1451"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CDCA51" w14:textId="77777777" w:rsidR="00C1253B" w:rsidRDefault="00C1253B" w:rsidP="00C1253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D745DD" w14:textId="309431E8" w:rsidR="00C1253B" w:rsidRDefault="00C1253B" w:rsidP="00C1253B">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3A01137" w14:textId="77777777" w:rsidR="00C1253B" w:rsidRDefault="00C1253B" w:rsidP="00C1253B">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EC15455" w14:textId="77777777" w:rsidR="00C1253B" w:rsidRDefault="00C1253B" w:rsidP="00C1253B">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29CD0331"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003F20" w14:textId="77777777" w:rsidR="00C1253B" w:rsidRDefault="00C1253B" w:rsidP="00C1253B">
            <w:pPr>
              <w:pStyle w:val="TAC"/>
              <w:rPr>
                <w:rFonts w:cs="Arial"/>
                <w:szCs w:val="18"/>
                <w:lang w:val="en-US" w:eastAsia="ja-JP"/>
              </w:rPr>
            </w:pPr>
            <w:r>
              <w:t>IMD4</w:t>
            </w:r>
          </w:p>
        </w:tc>
      </w:tr>
      <w:tr w:rsidR="00C1253B" w14:paraId="33B97FD6" w14:textId="77777777" w:rsidTr="00842524">
        <w:trPr>
          <w:trHeight w:val="187"/>
          <w:jc w:val="center"/>
        </w:trPr>
        <w:tc>
          <w:tcPr>
            <w:tcW w:w="2005" w:type="dxa"/>
            <w:tcBorders>
              <w:top w:val="nil"/>
              <w:left w:val="single" w:sz="4" w:space="0" w:color="auto"/>
              <w:bottom w:val="nil"/>
              <w:right w:val="single" w:sz="4" w:space="0" w:color="auto"/>
            </w:tcBorders>
          </w:tcPr>
          <w:p w14:paraId="7E1C2186"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3EFD0E" w14:textId="77777777" w:rsidR="00C1253B" w:rsidRDefault="00C1253B" w:rsidP="00C1253B">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37EC0CD" w14:textId="77777777" w:rsidR="00C1253B" w:rsidRDefault="00C1253B" w:rsidP="00C1253B">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70B75395" w14:textId="77777777" w:rsidR="00C1253B" w:rsidRDefault="00C1253B" w:rsidP="00C1253B">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0E7689" w14:textId="77777777" w:rsidR="00C1253B" w:rsidRDefault="00C1253B" w:rsidP="00C1253B">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E645E6" w14:textId="77777777" w:rsidR="00C1253B" w:rsidRDefault="00C1253B" w:rsidP="00C1253B">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2148A7C"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9116953" w14:textId="77777777" w:rsidR="00C1253B" w:rsidRDefault="00C1253B" w:rsidP="00C1253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026A6B" w14:textId="77777777" w:rsidR="00C1253B" w:rsidRDefault="00C1253B" w:rsidP="00C1253B">
            <w:pPr>
              <w:pStyle w:val="TAC"/>
              <w:rPr>
                <w:rFonts w:cs="Arial"/>
                <w:szCs w:val="18"/>
                <w:lang w:val="en-US" w:eastAsia="ja-JP"/>
              </w:rPr>
            </w:pPr>
            <w:r>
              <w:t>N/A</w:t>
            </w:r>
          </w:p>
        </w:tc>
      </w:tr>
      <w:tr w:rsidR="00C1253B" w14:paraId="73785E4D" w14:textId="77777777" w:rsidTr="00842524">
        <w:trPr>
          <w:trHeight w:val="187"/>
          <w:jc w:val="center"/>
        </w:trPr>
        <w:tc>
          <w:tcPr>
            <w:tcW w:w="2005" w:type="dxa"/>
            <w:tcBorders>
              <w:top w:val="nil"/>
              <w:left w:val="single" w:sz="4" w:space="0" w:color="auto"/>
              <w:bottom w:val="nil"/>
              <w:right w:val="single" w:sz="4" w:space="0" w:color="auto"/>
            </w:tcBorders>
          </w:tcPr>
          <w:p w14:paraId="6E69FD0C"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1D9A0F" w14:textId="77777777" w:rsidR="00C1253B" w:rsidRDefault="00C1253B" w:rsidP="00C1253B">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1AC3672" w14:textId="77777777" w:rsidR="00C1253B" w:rsidRDefault="00C1253B" w:rsidP="00C1253B">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6B19D23" w14:textId="77777777" w:rsidR="00C1253B" w:rsidRDefault="00C1253B" w:rsidP="00C1253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E62CDD" w14:textId="77777777" w:rsidR="00C1253B" w:rsidRDefault="00C1253B" w:rsidP="00C1253B">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5422BA" w14:textId="77777777" w:rsidR="00C1253B" w:rsidRDefault="00C1253B" w:rsidP="00C1253B">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1C530EE"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F301F0"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9E282E" w14:textId="77777777" w:rsidR="00C1253B" w:rsidRDefault="00C1253B" w:rsidP="00C1253B">
            <w:pPr>
              <w:pStyle w:val="TAC"/>
              <w:rPr>
                <w:rFonts w:cs="Arial"/>
                <w:szCs w:val="18"/>
                <w:lang w:val="en-US" w:eastAsia="ja-JP"/>
              </w:rPr>
            </w:pPr>
            <w:r>
              <w:t>N/A</w:t>
            </w:r>
          </w:p>
        </w:tc>
      </w:tr>
      <w:tr w:rsidR="00C1253B" w14:paraId="00A9DB57" w14:textId="77777777" w:rsidTr="00842524">
        <w:trPr>
          <w:trHeight w:val="187"/>
          <w:jc w:val="center"/>
        </w:trPr>
        <w:tc>
          <w:tcPr>
            <w:tcW w:w="2005" w:type="dxa"/>
            <w:tcBorders>
              <w:top w:val="nil"/>
              <w:left w:val="single" w:sz="4" w:space="0" w:color="auto"/>
              <w:bottom w:val="nil"/>
              <w:right w:val="single" w:sz="4" w:space="0" w:color="auto"/>
            </w:tcBorders>
          </w:tcPr>
          <w:p w14:paraId="6BC697E5"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BE29FF" w14:textId="77777777" w:rsidR="00C1253B" w:rsidRDefault="00C1253B" w:rsidP="00C1253B">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65DF493" w14:textId="404B59E3"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D7C9C8B" w14:textId="77777777" w:rsidR="00C1253B" w:rsidRDefault="00C1253B" w:rsidP="00C1253B">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E64F9" w14:textId="25C433AE" w:rsidR="00C1253B" w:rsidRDefault="00C1253B" w:rsidP="00C1253B">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1C4948D" w14:textId="77777777" w:rsidR="00C1253B" w:rsidRDefault="00C1253B" w:rsidP="00C1253B">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D83B4E0" w14:textId="77777777" w:rsidR="00C1253B" w:rsidRDefault="00C1253B" w:rsidP="00C1253B">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10BEAC13" w14:textId="77777777" w:rsidR="00C1253B" w:rsidRDefault="00C1253B" w:rsidP="00C1253B">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DC1F4D" w14:textId="77777777" w:rsidR="00C1253B" w:rsidRDefault="00C1253B" w:rsidP="00C1253B">
            <w:pPr>
              <w:pStyle w:val="TAC"/>
              <w:rPr>
                <w:rFonts w:cs="Arial"/>
                <w:szCs w:val="18"/>
                <w:lang w:val="en-US" w:eastAsia="ja-JP"/>
              </w:rPr>
            </w:pPr>
            <w:r>
              <w:t>IMD5</w:t>
            </w:r>
          </w:p>
        </w:tc>
      </w:tr>
      <w:tr w:rsidR="00C1253B" w14:paraId="03E17AD7" w14:textId="77777777" w:rsidTr="00842524">
        <w:trPr>
          <w:trHeight w:val="187"/>
          <w:jc w:val="center"/>
        </w:trPr>
        <w:tc>
          <w:tcPr>
            <w:tcW w:w="2005" w:type="dxa"/>
            <w:tcBorders>
              <w:top w:val="nil"/>
              <w:left w:val="single" w:sz="4" w:space="0" w:color="auto"/>
              <w:bottom w:val="nil"/>
              <w:right w:val="single" w:sz="4" w:space="0" w:color="auto"/>
            </w:tcBorders>
          </w:tcPr>
          <w:p w14:paraId="0F505095"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300B8C" w14:textId="77777777" w:rsidR="00C1253B" w:rsidRDefault="00C1253B" w:rsidP="00C1253B">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937A74E" w14:textId="77777777" w:rsidR="00C1253B" w:rsidRDefault="00C1253B" w:rsidP="00C1253B">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571A2853" w14:textId="77777777" w:rsidR="00C1253B" w:rsidRDefault="00C1253B" w:rsidP="00C1253B">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89D733" w14:textId="77777777" w:rsidR="00C1253B" w:rsidRDefault="00C1253B" w:rsidP="00C1253B">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1195FF" w14:textId="77777777" w:rsidR="00C1253B" w:rsidRDefault="00C1253B" w:rsidP="00C1253B">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7DB422A3" w14:textId="77777777" w:rsidR="00C1253B" w:rsidRDefault="00C1253B" w:rsidP="00C1253B">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2A1C09A" w14:textId="77777777" w:rsidR="00C1253B" w:rsidRDefault="00C1253B" w:rsidP="00C1253B">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669151" w14:textId="77777777" w:rsidR="00C1253B" w:rsidRDefault="00C1253B" w:rsidP="00C1253B">
            <w:pPr>
              <w:pStyle w:val="TAC"/>
              <w:rPr>
                <w:rFonts w:cs="Arial"/>
                <w:szCs w:val="18"/>
                <w:lang w:val="en-US" w:eastAsia="ja-JP"/>
              </w:rPr>
            </w:pPr>
            <w:r>
              <w:t>N/A</w:t>
            </w:r>
          </w:p>
        </w:tc>
      </w:tr>
      <w:tr w:rsidR="00C1253B" w14:paraId="41805215" w14:textId="77777777" w:rsidTr="00842524">
        <w:trPr>
          <w:trHeight w:val="187"/>
          <w:jc w:val="center"/>
        </w:trPr>
        <w:tc>
          <w:tcPr>
            <w:tcW w:w="2005" w:type="dxa"/>
            <w:tcBorders>
              <w:top w:val="nil"/>
              <w:left w:val="single" w:sz="4" w:space="0" w:color="auto"/>
              <w:bottom w:val="nil"/>
              <w:right w:val="single" w:sz="4" w:space="0" w:color="auto"/>
            </w:tcBorders>
          </w:tcPr>
          <w:p w14:paraId="7C324D3D"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CA13C6" w14:textId="77777777" w:rsidR="00C1253B" w:rsidRDefault="00C1253B" w:rsidP="00C1253B">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3655B16" w14:textId="72FF685C" w:rsidR="00C1253B" w:rsidRDefault="00C1253B" w:rsidP="00C1253B">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26431C2" w14:textId="77777777" w:rsidR="00C1253B" w:rsidRDefault="00C1253B" w:rsidP="00C1253B">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D5C65B" w14:textId="4B537C92" w:rsidR="00C1253B" w:rsidRDefault="00C1253B" w:rsidP="00C1253B">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2753AC" w14:textId="77777777" w:rsidR="00C1253B" w:rsidRDefault="00C1253B" w:rsidP="00C1253B">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BC1B351" w14:textId="77777777" w:rsidR="00C1253B" w:rsidRDefault="00C1253B" w:rsidP="00C1253B">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1090F5B" w14:textId="77777777" w:rsidR="00C1253B" w:rsidRDefault="00C1253B" w:rsidP="00C1253B">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E33C" w14:textId="77777777" w:rsidR="00C1253B" w:rsidRDefault="00C1253B" w:rsidP="00C1253B">
            <w:pPr>
              <w:pStyle w:val="TAC"/>
              <w:rPr>
                <w:rFonts w:cs="Arial"/>
                <w:szCs w:val="18"/>
                <w:lang w:val="en-US" w:eastAsia="ja-JP"/>
              </w:rPr>
            </w:pPr>
            <w:r>
              <w:rPr>
                <w:lang w:eastAsia="zh-CN"/>
              </w:rPr>
              <w:t>IMD</w:t>
            </w:r>
            <w:r>
              <w:rPr>
                <w:lang w:val="en-US" w:eastAsia="zh-CN"/>
              </w:rPr>
              <w:t>5</w:t>
            </w:r>
          </w:p>
        </w:tc>
      </w:tr>
      <w:tr w:rsidR="00C1253B" w14:paraId="3030FE2E" w14:textId="77777777" w:rsidTr="00842524">
        <w:trPr>
          <w:trHeight w:val="187"/>
          <w:jc w:val="center"/>
        </w:trPr>
        <w:tc>
          <w:tcPr>
            <w:tcW w:w="2005" w:type="dxa"/>
            <w:tcBorders>
              <w:top w:val="nil"/>
              <w:left w:val="single" w:sz="4" w:space="0" w:color="auto"/>
              <w:bottom w:val="nil"/>
              <w:right w:val="single" w:sz="4" w:space="0" w:color="auto"/>
            </w:tcBorders>
          </w:tcPr>
          <w:p w14:paraId="72D9CEEF"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E4A8D4" w14:textId="77777777" w:rsidR="00C1253B" w:rsidRDefault="00C1253B" w:rsidP="00C1253B">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72D862F" w14:textId="77777777" w:rsidR="00C1253B" w:rsidRDefault="00C1253B" w:rsidP="00C1253B">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5881A99E" w14:textId="77777777" w:rsidR="00C1253B" w:rsidRDefault="00C1253B" w:rsidP="00C1253B">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54E580" w14:textId="77777777" w:rsidR="00C1253B" w:rsidRDefault="00C1253B" w:rsidP="00C1253B">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F4FD79" w14:textId="77777777" w:rsidR="00C1253B" w:rsidRDefault="00C1253B" w:rsidP="00C1253B">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1ACD79C" w14:textId="77777777" w:rsidR="00C1253B" w:rsidRDefault="00C1253B" w:rsidP="00C1253B">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D85A0C" w14:textId="77777777" w:rsidR="00C1253B" w:rsidRDefault="00C1253B" w:rsidP="00C1253B">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033C66" w14:textId="77777777" w:rsidR="00C1253B" w:rsidRDefault="00C1253B" w:rsidP="00C1253B">
            <w:pPr>
              <w:pStyle w:val="TAC"/>
              <w:rPr>
                <w:rFonts w:cs="Arial"/>
                <w:szCs w:val="18"/>
                <w:lang w:val="en-US" w:eastAsia="ja-JP"/>
              </w:rPr>
            </w:pPr>
            <w:r>
              <w:rPr>
                <w:lang w:eastAsia="zh-CN"/>
              </w:rPr>
              <w:t>N/A</w:t>
            </w:r>
          </w:p>
        </w:tc>
      </w:tr>
      <w:tr w:rsidR="00C1253B" w14:paraId="7F375F7D"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6293FE8E" w14:textId="77777777" w:rsidR="00C1253B" w:rsidRDefault="00C1253B" w:rsidP="00C1253B">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99713D" w14:textId="77777777" w:rsidR="00C1253B" w:rsidRDefault="00C1253B" w:rsidP="00C1253B">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9A2154" w14:textId="77777777" w:rsidR="00C1253B" w:rsidRDefault="00C1253B" w:rsidP="00C1253B">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3AFD6A22" w14:textId="77777777" w:rsidR="00C1253B" w:rsidRDefault="00C1253B" w:rsidP="00C1253B">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DD734B" w14:textId="77777777" w:rsidR="00C1253B" w:rsidRDefault="00C1253B" w:rsidP="00C1253B">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9CCF07" w14:textId="77777777" w:rsidR="00C1253B" w:rsidRDefault="00C1253B" w:rsidP="00C1253B">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2BEFDA8" w14:textId="77777777" w:rsidR="00C1253B" w:rsidRDefault="00C1253B" w:rsidP="00C1253B">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160621" w14:textId="77777777" w:rsidR="00C1253B" w:rsidRDefault="00C1253B" w:rsidP="00C1253B">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F5C946" w14:textId="77777777" w:rsidR="00C1253B" w:rsidRDefault="00C1253B" w:rsidP="00C1253B">
            <w:pPr>
              <w:pStyle w:val="TAC"/>
              <w:rPr>
                <w:rFonts w:cs="Arial"/>
                <w:szCs w:val="18"/>
                <w:lang w:val="en-US" w:eastAsia="ja-JP"/>
              </w:rPr>
            </w:pPr>
            <w:r>
              <w:t>N/A</w:t>
            </w:r>
          </w:p>
        </w:tc>
      </w:tr>
      <w:tr w:rsidR="00C1253B" w14:paraId="6E2709CE" w14:textId="77777777" w:rsidTr="00842524">
        <w:trPr>
          <w:trHeight w:val="187"/>
          <w:jc w:val="center"/>
        </w:trPr>
        <w:tc>
          <w:tcPr>
            <w:tcW w:w="2005" w:type="dxa"/>
            <w:tcBorders>
              <w:top w:val="single" w:sz="4" w:space="0" w:color="auto"/>
              <w:left w:val="single" w:sz="4" w:space="0" w:color="auto"/>
              <w:bottom w:val="nil"/>
              <w:right w:val="single" w:sz="4" w:space="0" w:color="auto"/>
            </w:tcBorders>
            <w:hideMark/>
          </w:tcPr>
          <w:p w14:paraId="0A572F2E" w14:textId="77777777" w:rsidR="00C1253B" w:rsidRDefault="00C1253B" w:rsidP="00C1253B">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4DB9B96C" w14:textId="77777777" w:rsidR="00C1253B" w:rsidRDefault="00C1253B" w:rsidP="00C1253B">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90B4989" w14:textId="77777777" w:rsidR="00C1253B" w:rsidRDefault="00C1253B" w:rsidP="00C1253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110FCC9"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BE9A10" w14:textId="77777777" w:rsidR="00C1253B" w:rsidRDefault="00C1253B" w:rsidP="00C1253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293925" w14:textId="77777777" w:rsidR="00C1253B" w:rsidRDefault="00C1253B" w:rsidP="00C1253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2821868"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EF3111"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A0038" w14:textId="77777777" w:rsidR="00C1253B" w:rsidRDefault="00C1253B" w:rsidP="00C1253B">
            <w:pPr>
              <w:pStyle w:val="TAC"/>
            </w:pPr>
            <w:r>
              <w:rPr>
                <w:color w:val="000000"/>
                <w:lang w:val="en-US" w:eastAsia="zh-CN"/>
              </w:rPr>
              <w:t>N/A</w:t>
            </w:r>
          </w:p>
        </w:tc>
      </w:tr>
      <w:tr w:rsidR="00C1253B" w14:paraId="4B74D171" w14:textId="77777777" w:rsidTr="00842524">
        <w:trPr>
          <w:trHeight w:val="187"/>
          <w:jc w:val="center"/>
        </w:trPr>
        <w:tc>
          <w:tcPr>
            <w:tcW w:w="2005" w:type="dxa"/>
            <w:tcBorders>
              <w:top w:val="nil"/>
              <w:left w:val="single" w:sz="4" w:space="0" w:color="auto"/>
              <w:bottom w:val="nil"/>
              <w:right w:val="single" w:sz="4" w:space="0" w:color="auto"/>
            </w:tcBorders>
          </w:tcPr>
          <w:p w14:paraId="6AB01D24"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5AF148" w14:textId="77777777" w:rsidR="00C1253B" w:rsidRDefault="00C1253B" w:rsidP="00C1253B">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8E70CA8" w14:textId="77777777" w:rsidR="00C1253B" w:rsidRDefault="00C1253B" w:rsidP="00C1253B">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72DD5708"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60B69F" w14:textId="77777777" w:rsidR="00C1253B" w:rsidRDefault="00C1253B" w:rsidP="00C1253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4AB26E" w14:textId="77777777" w:rsidR="00C1253B" w:rsidRDefault="00C1253B" w:rsidP="00C1253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11ABD013"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5A1F87"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8417B" w14:textId="77777777" w:rsidR="00C1253B" w:rsidRDefault="00C1253B" w:rsidP="00C1253B">
            <w:pPr>
              <w:pStyle w:val="TAC"/>
            </w:pPr>
            <w:r>
              <w:rPr>
                <w:color w:val="000000"/>
                <w:lang w:val="en-US" w:eastAsia="zh-CN"/>
              </w:rPr>
              <w:t>N/A</w:t>
            </w:r>
          </w:p>
        </w:tc>
      </w:tr>
      <w:tr w:rsidR="00C1253B" w14:paraId="4D427327" w14:textId="77777777" w:rsidTr="00842524">
        <w:trPr>
          <w:trHeight w:val="187"/>
          <w:jc w:val="center"/>
        </w:trPr>
        <w:tc>
          <w:tcPr>
            <w:tcW w:w="2005" w:type="dxa"/>
            <w:tcBorders>
              <w:top w:val="nil"/>
              <w:left w:val="single" w:sz="4" w:space="0" w:color="auto"/>
              <w:bottom w:val="nil"/>
              <w:right w:val="single" w:sz="4" w:space="0" w:color="auto"/>
            </w:tcBorders>
          </w:tcPr>
          <w:p w14:paraId="5B93BA0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53D663" w14:textId="77777777" w:rsidR="00C1253B" w:rsidRDefault="00C1253B" w:rsidP="00C1253B">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5470E1" w14:textId="5CDEBD49"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7B2434" w14:textId="77777777" w:rsidR="00C1253B" w:rsidRDefault="00C1253B" w:rsidP="00C1253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28CF22" w14:textId="681087F6" w:rsidR="00C1253B" w:rsidRDefault="00C1253B" w:rsidP="00C1253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19F28F0" w14:textId="77777777" w:rsidR="00C1253B" w:rsidRDefault="00C1253B" w:rsidP="00C1253B">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41F25402" w14:textId="77777777" w:rsidR="00C1253B" w:rsidRDefault="00C1253B" w:rsidP="00C1253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88D9BE2" w14:textId="77777777" w:rsidR="00C1253B" w:rsidRDefault="00C1253B" w:rsidP="00C1253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A1E7B2" w14:textId="77777777" w:rsidR="00C1253B" w:rsidRDefault="00C1253B" w:rsidP="00C1253B">
            <w:pPr>
              <w:pStyle w:val="TAC"/>
            </w:pPr>
            <w:r>
              <w:rPr>
                <w:rFonts w:eastAsia="Malgun Gothic"/>
                <w:lang w:eastAsia="ko-KR"/>
              </w:rPr>
              <w:t>IMD3</w:t>
            </w:r>
            <w:r>
              <w:rPr>
                <w:color w:val="000000"/>
                <w:vertAlign w:val="superscript"/>
                <w:lang w:val="en-US" w:eastAsia="zh-CN"/>
              </w:rPr>
              <w:t>1,2,5</w:t>
            </w:r>
          </w:p>
        </w:tc>
      </w:tr>
      <w:tr w:rsidR="00C1253B" w14:paraId="18A2F1E2" w14:textId="77777777" w:rsidTr="00842524">
        <w:trPr>
          <w:trHeight w:val="187"/>
          <w:jc w:val="center"/>
        </w:trPr>
        <w:tc>
          <w:tcPr>
            <w:tcW w:w="2005" w:type="dxa"/>
            <w:tcBorders>
              <w:top w:val="nil"/>
              <w:left w:val="single" w:sz="4" w:space="0" w:color="auto"/>
              <w:bottom w:val="nil"/>
              <w:right w:val="single" w:sz="4" w:space="0" w:color="auto"/>
            </w:tcBorders>
          </w:tcPr>
          <w:p w14:paraId="094870B2"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01C1" w14:textId="77777777" w:rsidR="00C1253B" w:rsidRDefault="00C1253B" w:rsidP="00C1253B">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3081F95" w14:textId="5D3CDE87"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B06223"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B1855F" w14:textId="0331CC0B" w:rsidR="00C1253B" w:rsidRDefault="00C1253B" w:rsidP="00C1253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56713F" w14:textId="77777777" w:rsidR="00C1253B" w:rsidRDefault="00C1253B" w:rsidP="00C1253B">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E43284D" w14:textId="77777777" w:rsidR="00C1253B" w:rsidRDefault="00C1253B" w:rsidP="00C1253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16DBE1B"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2EB20" w14:textId="77777777" w:rsidR="00C1253B" w:rsidRDefault="00C1253B" w:rsidP="00C1253B">
            <w:pPr>
              <w:pStyle w:val="TAC"/>
            </w:pPr>
            <w:r>
              <w:rPr>
                <w:color w:val="000000"/>
                <w:lang w:val="en-US" w:eastAsia="zh-CN"/>
              </w:rPr>
              <w:t>IMD3</w:t>
            </w:r>
            <w:r>
              <w:rPr>
                <w:color w:val="000000"/>
                <w:vertAlign w:val="superscript"/>
                <w:lang w:val="en-US" w:eastAsia="zh-CN"/>
              </w:rPr>
              <w:t>2</w:t>
            </w:r>
          </w:p>
        </w:tc>
      </w:tr>
      <w:tr w:rsidR="00C1253B" w14:paraId="27764622" w14:textId="77777777" w:rsidTr="00842524">
        <w:trPr>
          <w:trHeight w:val="187"/>
          <w:jc w:val="center"/>
        </w:trPr>
        <w:tc>
          <w:tcPr>
            <w:tcW w:w="2005" w:type="dxa"/>
            <w:tcBorders>
              <w:top w:val="nil"/>
              <w:left w:val="single" w:sz="4" w:space="0" w:color="auto"/>
              <w:bottom w:val="nil"/>
              <w:right w:val="single" w:sz="4" w:space="0" w:color="auto"/>
            </w:tcBorders>
          </w:tcPr>
          <w:p w14:paraId="3E263AFA"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B1546C" w14:textId="77777777" w:rsidR="00C1253B" w:rsidRDefault="00C1253B" w:rsidP="00C1253B">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D0097A4" w14:textId="77777777" w:rsidR="00C1253B" w:rsidRDefault="00C1253B" w:rsidP="00C1253B">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5AC63157"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5FAA61" w14:textId="77777777" w:rsidR="00C1253B" w:rsidRDefault="00C1253B" w:rsidP="00C1253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18018F" w14:textId="77777777" w:rsidR="00C1253B" w:rsidRDefault="00C1253B" w:rsidP="00C1253B">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4100BF3D"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B56BCA"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4FC0C" w14:textId="77777777" w:rsidR="00C1253B" w:rsidRDefault="00C1253B" w:rsidP="00C1253B">
            <w:pPr>
              <w:pStyle w:val="TAC"/>
            </w:pPr>
            <w:r>
              <w:rPr>
                <w:color w:val="000000"/>
                <w:lang w:val="en-US" w:eastAsia="zh-CN"/>
              </w:rPr>
              <w:t>N/A</w:t>
            </w:r>
          </w:p>
        </w:tc>
      </w:tr>
      <w:tr w:rsidR="00C1253B" w14:paraId="11639AE3" w14:textId="77777777" w:rsidTr="00842524">
        <w:trPr>
          <w:trHeight w:val="187"/>
          <w:jc w:val="center"/>
        </w:trPr>
        <w:tc>
          <w:tcPr>
            <w:tcW w:w="2005" w:type="dxa"/>
            <w:tcBorders>
              <w:top w:val="nil"/>
              <w:left w:val="single" w:sz="4" w:space="0" w:color="auto"/>
              <w:bottom w:val="nil"/>
              <w:right w:val="single" w:sz="4" w:space="0" w:color="auto"/>
            </w:tcBorders>
          </w:tcPr>
          <w:p w14:paraId="7F6D3DC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E8A4D6" w14:textId="77777777" w:rsidR="00C1253B" w:rsidRDefault="00C1253B" w:rsidP="00C1253B">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08649C" w14:textId="77777777" w:rsidR="00C1253B" w:rsidRDefault="00C1253B" w:rsidP="00C1253B">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7108775B" w14:textId="77777777" w:rsidR="00C1253B" w:rsidRDefault="00C1253B" w:rsidP="00C1253B">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D7D139" w14:textId="77777777" w:rsidR="00C1253B" w:rsidRDefault="00C1253B" w:rsidP="00C1253B">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825897" w14:textId="77777777" w:rsidR="00C1253B" w:rsidRDefault="00C1253B" w:rsidP="00C1253B">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598D6D73"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ACB164" w14:textId="77777777" w:rsidR="00C1253B" w:rsidRDefault="00C1253B" w:rsidP="00C1253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1E1048" w14:textId="77777777" w:rsidR="00C1253B" w:rsidRDefault="00C1253B" w:rsidP="00C1253B">
            <w:pPr>
              <w:pStyle w:val="TAC"/>
            </w:pPr>
            <w:r>
              <w:rPr>
                <w:color w:val="000000"/>
                <w:lang w:val="en-US" w:eastAsia="zh-CN"/>
              </w:rPr>
              <w:t>N/A</w:t>
            </w:r>
          </w:p>
        </w:tc>
      </w:tr>
      <w:tr w:rsidR="00C1253B" w14:paraId="5C46363B" w14:textId="77777777" w:rsidTr="00842524">
        <w:trPr>
          <w:trHeight w:val="187"/>
          <w:jc w:val="center"/>
        </w:trPr>
        <w:tc>
          <w:tcPr>
            <w:tcW w:w="2005" w:type="dxa"/>
            <w:tcBorders>
              <w:top w:val="nil"/>
              <w:left w:val="single" w:sz="4" w:space="0" w:color="auto"/>
              <w:bottom w:val="nil"/>
              <w:right w:val="single" w:sz="4" w:space="0" w:color="auto"/>
            </w:tcBorders>
          </w:tcPr>
          <w:p w14:paraId="3539AC57"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955017" w14:textId="77777777" w:rsidR="00C1253B" w:rsidRDefault="00C1253B" w:rsidP="00C1253B">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2E2498" w14:textId="77777777" w:rsidR="00C1253B" w:rsidRDefault="00C1253B" w:rsidP="00C1253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43EDBCC"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82FACC" w14:textId="77777777" w:rsidR="00C1253B" w:rsidRDefault="00C1253B" w:rsidP="00C1253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DC4E35" w14:textId="77777777" w:rsidR="00C1253B" w:rsidRDefault="00C1253B" w:rsidP="00C1253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7B128E3"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7A59F0"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94558" w14:textId="77777777" w:rsidR="00C1253B" w:rsidRDefault="00C1253B" w:rsidP="00C1253B">
            <w:pPr>
              <w:pStyle w:val="TAC"/>
            </w:pPr>
            <w:r>
              <w:rPr>
                <w:color w:val="000000"/>
                <w:lang w:val="en-US" w:eastAsia="zh-CN"/>
              </w:rPr>
              <w:t>N/A</w:t>
            </w:r>
          </w:p>
        </w:tc>
      </w:tr>
      <w:tr w:rsidR="00C1253B" w14:paraId="66D4B3C8" w14:textId="77777777" w:rsidTr="00842524">
        <w:trPr>
          <w:trHeight w:val="187"/>
          <w:jc w:val="center"/>
        </w:trPr>
        <w:tc>
          <w:tcPr>
            <w:tcW w:w="2005" w:type="dxa"/>
            <w:tcBorders>
              <w:top w:val="nil"/>
              <w:left w:val="single" w:sz="4" w:space="0" w:color="auto"/>
              <w:bottom w:val="nil"/>
              <w:right w:val="single" w:sz="4" w:space="0" w:color="auto"/>
            </w:tcBorders>
          </w:tcPr>
          <w:p w14:paraId="0C9B598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C6D062" w14:textId="77777777" w:rsidR="00C1253B" w:rsidRDefault="00C1253B" w:rsidP="00C1253B">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C3523DA" w14:textId="286D8429" w:rsidR="00C1253B" w:rsidRDefault="00C1253B" w:rsidP="00C1253B">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AD63BF" w14:textId="77777777" w:rsidR="00C1253B" w:rsidRDefault="00C1253B" w:rsidP="00C1253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D8727A" w14:textId="0C73DB49" w:rsidR="00C1253B" w:rsidRDefault="00C1253B" w:rsidP="00C1253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AC6EDC" w14:textId="77777777" w:rsidR="00C1253B" w:rsidRDefault="00C1253B" w:rsidP="00C1253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B25E522" w14:textId="77777777" w:rsidR="00C1253B" w:rsidRDefault="00C1253B" w:rsidP="00C1253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57D422E4" w14:textId="77777777" w:rsidR="00C1253B" w:rsidRDefault="00C1253B" w:rsidP="00C1253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B60FE" w14:textId="77777777" w:rsidR="00C1253B" w:rsidRDefault="00C1253B" w:rsidP="00C1253B">
            <w:pPr>
              <w:pStyle w:val="TAC"/>
            </w:pPr>
            <w:r>
              <w:rPr>
                <w:color w:val="000000"/>
                <w:lang w:val="en-US" w:eastAsia="zh-CN"/>
              </w:rPr>
              <w:t>IMD3</w:t>
            </w:r>
            <w:r>
              <w:rPr>
                <w:color w:val="000000"/>
                <w:vertAlign w:val="superscript"/>
                <w:lang w:val="en-US" w:eastAsia="zh-CN"/>
              </w:rPr>
              <w:t>5</w:t>
            </w:r>
          </w:p>
        </w:tc>
      </w:tr>
      <w:tr w:rsidR="00C1253B" w14:paraId="65E27515"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0901F2C0"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CA719D" w14:textId="77777777" w:rsidR="00C1253B" w:rsidRDefault="00C1253B" w:rsidP="00C1253B">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37560EA" w14:textId="77777777" w:rsidR="00C1253B" w:rsidRDefault="00C1253B" w:rsidP="00C1253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3913B26C" w14:textId="77777777" w:rsidR="00C1253B" w:rsidRDefault="00C1253B" w:rsidP="00C1253B">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B0A2AA" w14:textId="77777777" w:rsidR="00C1253B" w:rsidRDefault="00C1253B" w:rsidP="00C1253B">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5D2DE5" w14:textId="77777777" w:rsidR="00C1253B" w:rsidRDefault="00C1253B" w:rsidP="00C1253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3B697BD" w14:textId="77777777" w:rsidR="00C1253B" w:rsidRDefault="00C1253B" w:rsidP="00C1253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E7F690" w14:textId="77777777" w:rsidR="00C1253B" w:rsidRDefault="00C1253B" w:rsidP="00C1253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EAE867" w14:textId="77777777" w:rsidR="00C1253B" w:rsidRDefault="00C1253B" w:rsidP="00C1253B">
            <w:pPr>
              <w:pStyle w:val="TAC"/>
            </w:pPr>
            <w:r>
              <w:rPr>
                <w:color w:val="000000"/>
                <w:lang w:val="en-US" w:eastAsia="zh-CN"/>
              </w:rPr>
              <w:t>N/A</w:t>
            </w:r>
          </w:p>
        </w:tc>
      </w:tr>
      <w:tr w:rsidR="00C1253B" w14:paraId="1037CA9A" w14:textId="77777777" w:rsidTr="00842524">
        <w:trPr>
          <w:trHeight w:val="187"/>
          <w:jc w:val="center"/>
        </w:trPr>
        <w:tc>
          <w:tcPr>
            <w:tcW w:w="2005" w:type="dxa"/>
            <w:tcBorders>
              <w:top w:val="nil"/>
              <w:left w:val="single" w:sz="4" w:space="0" w:color="auto"/>
              <w:bottom w:val="nil"/>
              <w:right w:val="single" w:sz="4" w:space="0" w:color="auto"/>
            </w:tcBorders>
            <w:hideMark/>
          </w:tcPr>
          <w:p w14:paraId="3BB29347" w14:textId="77777777" w:rsidR="00C1253B" w:rsidRDefault="00C1253B" w:rsidP="00C1253B">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4CC8CCCE" w14:textId="77777777" w:rsidR="00C1253B" w:rsidRDefault="00C1253B" w:rsidP="00C1253B">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4E65D5A6" w14:textId="77777777" w:rsidR="00C1253B" w:rsidRDefault="00C1253B" w:rsidP="00C1253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3C220D7"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72A249"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DC89D9D" w14:textId="77777777" w:rsidR="00C1253B" w:rsidRDefault="00C1253B" w:rsidP="00C1253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4537ABC"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1984AF2"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801F26" w14:textId="77777777" w:rsidR="00C1253B" w:rsidRDefault="00C1253B" w:rsidP="00C1253B">
            <w:pPr>
              <w:pStyle w:val="TAC"/>
              <w:rPr>
                <w:color w:val="000000"/>
                <w:lang w:val="en-US" w:eastAsia="zh-CN"/>
              </w:rPr>
            </w:pPr>
            <w:r>
              <w:t>N/A</w:t>
            </w:r>
          </w:p>
        </w:tc>
      </w:tr>
      <w:tr w:rsidR="00C1253B" w14:paraId="4E639F46" w14:textId="77777777" w:rsidTr="00842524">
        <w:trPr>
          <w:trHeight w:val="187"/>
          <w:jc w:val="center"/>
        </w:trPr>
        <w:tc>
          <w:tcPr>
            <w:tcW w:w="2005" w:type="dxa"/>
            <w:tcBorders>
              <w:top w:val="nil"/>
              <w:left w:val="single" w:sz="4" w:space="0" w:color="auto"/>
              <w:bottom w:val="nil"/>
              <w:right w:val="single" w:sz="4" w:space="0" w:color="auto"/>
            </w:tcBorders>
          </w:tcPr>
          <w:p w14:paraId="4764289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64754"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C9B41E0" w14:textId="77777777" w:rsidR="00C1253B" w:rsidRDefault="00C1253B" w:rsidP="00C1253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0B3AF87C"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5B52CF"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A84BE04" w14:textId="77777777" w:rsidR="00C1253B" w:rsidRDefault="00C1253B" w:rsidP="00C1253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517A922B"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646590E"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D35B55" w14:textId="77777777" w:rsidR="00C1253B" w:rsidRDefault="00C1253B" w:rsidP="00C1253B">
            <w:pPr>
              <w:pStyle w:val="TAC"/>
              <w:rPr>
                <w:color w:val="000000"/>
                <w:lang w:val="en-US" w:eastAsia="zh-CN"/>
              </w:rPr>
            </w:pPr>
            <w:r>
              <w:t>N/A</w:t>
            </w:r>
          </w:p>
        </w:tc>
      </w:tr>
      <w:tr w:rsidR="00C1253B" w14:paraId="5BD004C7" w14:textId="77777777" w:rsidTr="00842524">
        <w:trPr>
          <w:trHeight w:val="187"/>
          <w:jc w:val="center"/>
        </w:trPr>
        <w:tc>
          <w:tcPr>
            <w:tcW w:w="2005" w:type="dxa"/>
            <w:tcBorders>
              <w:top w:val="nil"/>
              <w:left w:val="single" w:sz="4" w:space="0" w:color="auto"/>
              <w:bottom w:val="nil"/>
              <w:right w:val="single" w:sz="4" w:space="0" w:color="auto"/>
            </w:tcBorders>
          </w:tcPr>
          <w:p w14:paraId="5EE220A3"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0AEFBF" w14:textId="77777777" w:rsidR="00C1253B" w:rsidRDefault="00C1253B" w:rsidP="00C1253B">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29C46C1" w14:textId="53B04773" w:rsidR="00C1253B" w:rsidRDefault="00C1253B" w:rsidP="00C1253B">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053482F"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6050665" w14:textId="2CB1EF01"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D329EF" w14:textId="77777777" w:rsidR="00C1253B" w:rsidRDefault="00C1253B" w:rsidP="00C1253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24FC761D" w14:textId="77777777" w:rsidR="00C1253B" w:rsidRDefault="00C1253B" w:rsidP="00C1253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044C0A89"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3CCEA2" w14:textId="77777777" w:rsidR="00C1253B" w:rsidRDefault="00C1253B" w:rsidP="00C1253B">
            <w:pPr>
              <w:pStyle w:val="TAC"/>
              <w:rPr>
                <w:color w:val="000000"/>
                <w:lang w:val="en-US" w:eastAsia="zh-CN"/>
              </w:rPr>
            </w:pPr>
            <w:r>
              <w:t>IMD4</w:t>
            </w:r>
            <w:r w:rsidRPr="0021769E">
              <w:rPr>
                <w:vertAlign w:val="superscript"/>
              </w:rPr>
              <w:t>1</w:t>
            </w:r>
          </w:p>
        </w:tc>
      </w:tr>
      <w:tr w:rsidR="00C1253B" w14:paraId="31643A00" w14:textId="77777777" w:rsidTr="00842524">
        <w:trPr>
          <w:trHeight w:val="187"/>
          <w:jc w:val="center"/>
        </w:trPr>
        <w:tc>
          <w:tcPr>
            <w:tcW w:w="2005" w:type="dxa"/>
            <w:tcBorders>
              <w:top w:val="nil"/>
              <w:left w:val="single" w:sz="4" w:space="0" w:color="auto"/>
              <w:bottom w:val="nil"/>
              <w:right w:val="single" w:sz="4" w:space="0" w:color="auto"/>
            </w:tcBorders>
          </w:tcPr>
          <w:p w14:paraId="56541DBC"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058E29" w14:textId="77777777" w:rsidR="00C1253B" w:rsidRDefault="00C1253B" w:rsidP="00C1253B">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42BA512" w14:textId="412AC63D" w:rsidR="00C1253B" w:rsidRDefault="00C1253B" w:rsidP="00C1253B">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865D9"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182C84" w14:textId="2103F9F0" w:rsidR="00C1253B" w:rsidRDefault="00C1253B" w:rsidP="00C1253B">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B70B95D" w14:textId="77777777" w:rsidR="00C1253B" w:rsidRDefault="00C1253B" w:rsidP="00C1253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E8416D3" w14:textId="77777777" w:rsidR="00C1253B" w:rsidRDefault="00C1253B" w:rsidP="00C1253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0C6C882E"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B0F2ED" w14:textId="77777777" w:rsidR="00C1253B" w:rsidRDefault="00C1253B" w:rsidP="00C1253B">
            <w:pPr>
              <w:pStyle w:val="TAC"/>
              <w:rPr>
                <w:color w:val="000000"/>
                <w:lang w:val="en-US" w:eastAsia="zh-CN"/>
              </w:rPr>
            </w:pPr>
            <w:r>
              <w:t>IMD3</w:t>
            </w:r>
          </w:p>
        </w:tc>
      </w:tr>
      <w:tr w:rsidR="00C1253B" w14:paraId="6BEF756C" w14:textId="77777777" w:rsidTr="00842524">
        <w:trPr>
          <w:trHeight w:val="187"/>
          <w:jc w:val="center"/>
        </w:trPr>
        <w:tc>
          <w:tcPr>
            <w:tcW w:w="2005" w:type="dxa"/>
            <w:tcBorders>
              <w:top w:val="nil"/>
              <w:left w:val="single" w:sz="4" w:space="0" w:color="auto"/>
              <w:bottom w:val="nil"/>
              <w:right w:val="single" w:sz="4" w:space="0" w:color="auto"/>
            </w:tcBorders>
          </w:tcPr>
          <w:p w14:paraId="6D11EBE9"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9448A5" w14:textId="77777777" w:rsidR="00C1253B" w:rsidRDefault="00C1253B" w:rsidP="00C1253B">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AB3DDA6" w14:textId="77777777" w:rsidR="00C1253B" w:rsidRDefault="00C1253B" w:rsidP="00C1253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714AFEDF" w14:textId="77777777" w:rsidR="00C1253B" w:rsidRDefault="00C1253B" w:rsidP="00C1253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209B7C" w14:textId="77777777" w:rsidR="00C1253B" w:rsidRDefault="00C1253B" w:rsidP="00C1253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F9C23C" w14:textId="77777777" w:rsidR="00C1253B" w:rsidRDefault="00C1253B" w:rsidP="00C1253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E9D37A3"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6C38C4" w14:textId="77777777" w:rsidR="00C1253B" w:rsidRDefault="00C1253B" w:rsidP="00C1253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CA74CB" w14:textId="77777777" w:rsidR="00C1253B" w:rsidRDefault="00C1253B" w:rsidP="00C1253B">
            <w:pPr>
              <w:pStyle w:val="TAC"/>
              <w:rPr>
                <w:color w:val="000000"/>
                <w:lang w:val="en-US" w:eastAsia="zh-CN"/>
              </w:rPr>
            </w:pPr>
            <w:r>
              <w:t>N/A</w:t>
            </w:r>
          </w:p>
        </w:tc>
      </w:tr>
      <w:tr w:rsidR="00C1253B" w14:paraId="7FCFEA54" w14:textId="77777777" w:rsidTr="00842524">
        <w:trPr>
          <w:trHeight w:val="187"/>
          <w:jc w:val="center"/>
        </w:trPr>
        <w:tc>
          <w:tcPr>
            <w:tcW w:w="2005" w:type="dxa"/>
            <w:tcBorders>
              <w:top w:val="nil"/>
              <w:left w:val="single" w:sz="4" w:space="0" w:color="auto"/>
              <w:bottom w:val="single" w:sz="4" w:space="0" w:color="auto"/>
              <w:right w:val="single" w:sz="4" w:space="0" w:color="auto"/>
            </w:tcBorders>
          </w:tcPr>
          <w:p w14:paraId="5C789CBB" w14:textId="77777777" w:rsidR="00C1253B" w:rsidRDefault="00C1253B" w:rsidP="00C1253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18C60" w14:textId="77777777" w:rsidR="00C1253B" w:rsidRDefault="00C1253B" w:rsidP="00C1253B">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412FB92" w14:textId="77777777" w:rsidR="00C1253B" w:rsidRDefault="00C1253B" w:rsidP="00C1253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3749C876" w14:textId="77777777" w:rsidR="00C1253B" w:rsidRDefault="00C1253B" w:rsidP="00C1253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49C2817" w14:textId="77777777" w:rsidR="00C1253B" w:rsidRDefault="00C1253B" w:rsidP="00C1253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BAD04D" w14:textId="77777777" w:rsidR="00C1253B" w:rsidRDefault="00C1253B" w:rsidP="00C1253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3AD5DA90" w14:textId="77777777" w:rsidR="00C1253B" w:rsidRDefault="00C1253B" w:rsidP="00C1253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2E8FD1" w14:textId="77777777" w:rsidR="00C1253B" w:rsidRDefault="00C1253B" w:rsidP="00C1253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502608" w14:textId="77777777" w:rsidR="00C1253B" w:rsidRDefault="00C1253B" w:rsidP="00C1253B">
            <w:pPr>
              <w:pStyle w:val="TAC"/>
              <w:rPr>
                <w:color w:val="000000"/>
                <w:lang w:val="en-US" w:eastAsia="zh-CN"/>
              </w:rPr>
            </w:pPr>
            <w:r>
              <w:t>N/A</w:t>
            </w:r>
          </w:p>
        </w:tc>
      </w:tr>
      <w:tr w:rsidR="00C1253B" w14:paraId="35ADC87D" w14:textId="77777777" w:rsidTr="00842524">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65D8828" w14:textId="77777777" w:rsidR="00C1253B" w:rsidRDefault="00C1253B" w:rsidP="00C1253B">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D3D593F" w14:textId="77777777" w:rsidR="00C1253B" w:rsidRDefault="00C1253B" w:rsidP="00C1253B">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595A340" w14:textId="77777777" w:rsidR="00C1253B" w:rsidRDefault="00C1253B" w:rsidP="00C1253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8A48E29" w14:textId="77777777" w:rsidR="00C1253B" w:rsidRDefault="00C1253B" w:rsidP="00C1253B">
            <w:pPr>
              <w:pStyle w:val="TAN"/>
              <w:rPr>
                <w:lang w:eastAsia="ko-KR"/>
              </w:rPr>
            </w:pPr>
            <w:r>
              <w:rPr>
                <w:lang w:eastAsia="ko-KR"/>
              </w:rPr>
              <w:t>NOTE 4:</w:t>
            </w:r>
            <w:r>
              <w:rPr>
                <w:lang w:eastAsia="ko-KR"/>
              </w:rPr>
              <w:tab/>
              <w:t>This band is subject to IMD3 also which MSD is not specified.</w:t>
            </w:r>
          </w:p>
          <w:p w14:paraId="5BEEB8C6" w14:textId="77777777" w:rsidR="00C1253B" w:rsidRDefault="00C1253B" w:rsidP="00C1253B">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3363C3" w14:textId="77777777" w:rsidR="00C1253B" w:rsidRDefault="00C1253B" w:rsidP="00C1253B">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E8715E4" w14:textId="77777777" w:rsidR="00C1253B" w:rsidRDefault="00C1253B" w:rsidP="00C1253B">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1F5FB4F4" w14:textId="77777777" w:rsidR="00C1253B" w:rsidRDefault="00C1253B" w:rsidP="00C1253B">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564A1A00" w14:textId="77777777" w:rsidR="008A2085" w:rsidRPr="008A2085" w:rsidRDefault="008A2085" w:rsidP="008A2085">
      <w:pPr>
        <w:jc w:val="center"/>
        <w:rPr>
          <w:color w:val="0000FF"/>
          <w:sz w:val="36"/>
          <w:szCs w:val="36"/>
        </w:rPr>
      </w:pPr>
      <w:r w:rsidRPr="008A2085">
        <w:rPr>
          <w:color w:val="0000FF"/>
          <w:sz w:val="36"/>
          <w:szCs w:val="36"/>
        </w:rPr>
        <w:t>==============End of change==============</w:t>
      </w:r>
    </w:p>
    <w:bookmarkEnd w:id="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36540C9" w14:textId="3E3D71F8" w:rsidR="002B2BD5" w:rsidRDefault="002B2BD5" w:rsidP="008A2085">
      <w:pPr>
        <w:jc w:val="center"/>
        <w:rPr>
          <w:color w:val="FF0000"/>
          <w:sz w:val="36"/>
          <w:szCs w:val="36"/>
          <w:lang w:eastAsia="ja-JP"/>
        </w:rPr>
      </w:pPr>
    </w:p>
    <w:sectPr w:rsidR="002B2BD5" w:rsidSect="00FB446D">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36516" w14:textId="77777777" w:rsidR="00A753AF" w:rsidRDefault="00A753AF">
      <w:r>
        <w:separator/>
      </w:r>
    </w:p>
  </w:endnote>
  <w:endnote w:type="continuationSeparator" w:id="0">
    <w:p w14:paraId="2C344E73" w14:textId="77777777" w:rsidR="00A753AF" w:rsidRDefault="00A7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5600" w14:textId="77777777" w:rsidR="00A753AF" w:rsidRDefault="00A753AF">
      <w:r>
        <w:separator/>
      </w:r>
    </w:p>
  </w:footnote>
  <w:footnote w:type="continuationSeparator" w:id="0">
    <w:p w14:paraId="5803BCD5" w14:textId="77777777" w:rsidR="00A753AF" w:rsidRDefault="00A75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6"/>
    <w:rsid w:val="000036A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2C"/>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6646"/>
    <w:rsid w:val="00077AA0"/>
    <w:rsid w:val="00077FA9"/>
    <w:rsid w:val="00080481"/>
    <w:rsid w:val="00080512"/>
    <w:rsid w:val="000809C7"/>
    <w:rsid w:val="0008324F"/>
    <w:rsid w:val="000844D2"/>
    <w:rsid w:val="00084B69"/>
    <w:rsid w:val="00084EC2"/>
    <w:rsid w:val="00085422"/>
    <w:rsid w:val="00086248"/>
    <w:rsid w:val="00092BDB"/>
    <w:rsid w:val="00094188"/>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2421"/>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66BC"/>
    <w:rsid w:val="001477E7"/>
    <w:rsid w:val="001478E3"/>
    <w:rsid w:val="00147C95"/>
    <w:rsid w:val="001526C4"/>
    <w:rsid w:val="00152941"/>
    <w:rsid w:val="00152A8C"/>
    <w:rsid w:val="00152FAE"/>
    <w:rsid w:val="00153845"/>
    <w:rsid w:val="00153947"/>
    <w:rsid w:val="00153964"/>
    <w:rsid w:val="001539F2"/>
    <w:rsid w:val="00153ECC"/>
    <w:rsid w:val="0015506C"/>
    <w:rsid w:val="001556B0"/>
    <w:rsid w:val="00156BFF"/>
    <w:rsid w:val="001600EA"/>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568"/>
    <w:rsid w:val="001F58B0"/>
    <w:rsid w:val="001F591D"/>
    <w:rsid w:val="001F6B93"/>
    <w:rsid w:val="001F798D"/>
    <w:rsid w:val="00200CEC"/>
    <w:rsid w:val="00202CB5"/>
    <w:rsid w:val="002054CB"/>
    <w:rsid w:val="00206009"/>
    <w:rsid w:val="00206C2F"/>
    <w:rsid w:val="00207FE0"/>
    <w:rsid w:val="002121EC"/>
    <w:rsid w:val="00212592"/>
    <w:rsid w:val="0021271D"/>
    <w:rsid w:val="002130A2"/>
    <w:rsid w:val="00214487"/>
    <w:rsid w:val="00214C01"/>
    <w:rsid w:val="00214CEA"/>
    <w:rsid w:val="00214E42"/>
    <w:rsid w:val="00214E96"/>
    <w:rsid w:val="0021769E"/>
    <w:rsid w:val="00217F89"/>
    <w:rsid w:val="00220C9D"/>
    <w:rsid w:val="0022113C"/>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2BD5"/>
    <w:rsid w:val="002B4096"/>
    <w:rsid w:val="002B4DE8"/>
    <w:rsid w:val="002B52A6"/>
    <w:rsid w:val="002B5375"/>
    <w:rsid w:val="002B58B3"/>
    <w:rsid w:val="002B6339"/>
    <w:rsid w:val="002C192D"/>
    <w:rsid w:val="002C369C"/>
    <w:rsid w:val="002C433D"/>
    <w:rsid w:val="002C4A64"/>
    <w:rsid w:val="002C661B"/>
    <w:rsid w:val="002C6C49"/>
    <w:rsid w:val="002C7037"/>
    <w:rsid w:val="002C70AF"/>
    <w:rsid w:val="002C718A"/>
    <w:rsid w:val="002D003B"/>
    <w:rsid w:val="002D05AC"/>
    <w:rsid w:val="002D0BB4"/>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074F"/>
    <w:rsid w:val="00301F3F"/>
    <w:rsid w:val="00302F8A"/>
    <w:rsid w:val="00303F6A"/>
    <w:rsid w:val="00305CC0"/>
    <w:rsid w:val="00306026"/>
    <w:rsid w:val="003065DF"/>
    <w:rsid w:val="0031175D"/>
    <w:rsid w:val="0031396B"/>
    <w:rsid w:val="003151CF"/>
    <w:rsid w:val="003152D1"/>
    <w:rsid w:val="00316F79"/>
    <w:rsid w:val="00317133"/>
    <w:rsid w:val="003172DC"/>
    <w:rsid w:val="003175E4"/>
    <w:rsid w:val="0031781C"/>
    <w:rsid w:val="003202C2"/>
    <w:rsid w:val="003225F3"/>
    <w:rsid w:val="003227B0"/>
    <w:rsid w:val="00322BC6"/>
    <w:rsid w:val="0032304A"/>
    <w:rsid w:val="003237A5"/>
    <w:rsid w:val="003247DD"/>
    <w:rsid w:val="00325808"/>
    <w:rsid w:val="0033035F"/>
    <w:rsid w:val="0033191C"/>
    <w:rsid w:val="003324D0"/>
    <w:rsid w:val="00332CD3"/>
    <w:rsid w:val="00332DB0"/>
    <w:rsid w:val="00334A02"/>
    <w:rsid w:val="00337777"/>
    <w:rsid w:val="00337EAC"/>
    <w:rsid w:val="0034083F"/>
    <w:rsid w:val="00340A7B"/>
    <w:rsid w:val="00341350"/>
    <w:rsid w:val="003429FB"/>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586"/>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977F3"/>
    <w:rsid w:val="00397A49"/>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0E9D"/>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41F"/>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5CA6"/>
    <w:rsid w:val="00416F94"/>
    <w:rsid w:val="0042056F"/>
    <w:rsid w:val="004206F2"/>
    <w:rsid w:val="00422BF4"/>
    <w:rsid w:val="004230E4"/>
    <w:rsid w:val="00423334"/>
    <w:rsid w:val="004236E1"/>
    <w:rsid w:val="004243D3"/>
    <w:rsid w:val="00424402"/>
    <w:rsid w:val="00424C3E"/>
    <w:rsid w:val="00425B13"/>
    <w:rsid w:val="004266DB"/>
    <w:rsid w:val="004277DE"/>
    <w:rsid w:val="00427EA0"/>
    <w:rsid w:val="00430181"/>
    <w:rsid w:val="00430BB6"/>
    <w:rsid w:val="0043150F"/>
    <w:rsid w:val="00431620"/>
    <w:rsid w:val="00431BB9"/>
    <w:rsid w:val="0043252E"/>
    <w:rsid w:val="004329D0"/>
    <w:rsid w:val="004344D7"/>
    <w:rsid w:val="004345EC"/>
    <w:rsid w:val="00434AAC"/>
    <w:rsid w:val="0043596B"/>
    <w:rsid w:val="00437C2E"/>
    <w:rsid w:val="00437DAC"/>
    <w:rsid w:val="00437FA6"/>
    <w:rsid w:val="0044047D"/>
    <w:rsid w:val="00443187"/>
    <w:rsid w:val="0044347C"/>
    <w:rsid w:val="00443D34"/>
    <w:rsid w:val="00445343"/>
    <w:rsid w:val="00445699"/>
    <w:rsid w:val="00447CC6"/>
    <w:rsid w:val="00447DC1"/>
    <w:rsid w:val="0045023B"/>
    <w:rsid w:val="00450256"/>
    <w:rsid w:val="00451011"/>
    <w:rsid w:val="00451E1B"/>
    <w:rsid w:val="00452783"/>
    <w:rsid w:val="00454F1A"/>
    <w:rsid w:val="004567AE"/>
    <w:rsid w:val="00460215"/>
    <w:rsid w:val="00460E80"/>
    <w:rsid w:val="00462F2D"/>
    <w:rsid w:val="0046365A"/>
    <w:rsid w:val="004643D5"/>
    <w:rsid w:val="0046489A"/>
    <w:rsid w:val="00465515"/>
    <w:rsid w:val="00466260"/>
    <w:rsid w:val="00467D2C"/>
    <w:rsid w:val="0047088B"/>
    <w:rsid w:val="00470A8A"/>
    <w:rsid w:val="00471C9C"/>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3EA0"/>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B7187"/>
    <w:rsid w:val="004C223F"/>
    <w:rsid w:val="004C4687"/>
    <w:rsid w:val="004C4E2D"/>
    <w:rsid w:val="004C51C5"/>
    <w:rsid w:val="004C5F3D"/>
    <w:rsid w:val="004C657E"/>
    <w:rsid w:val="004C6989"/>
    <w:rsid w:val="004C6B28"/>
    <w:rsid w:val="004C6EFB"/>
    <w:rsid w:val="004C6F0F"/>
    <w:rsid w:val="004D06EC"/>
    <w:rsid w:val="004D33CE"/>
    <w:rsid w:val="004D3578"/>
    <w:rsid w:val="004D3A1A"/>
    <w:rsid w:val="004D4C83"/>
    <w:rsid w:val="004D4E43"/>
    <w:rsid w:val="004D5294"/>
    <w:rsid w:val="004D589F"/>
    <w:rsid w:val="004D64B6"/>
    <w:rsid w:val="004E1470"/>
    <w:rsid w:val="004E1944"/>
    <w:rsid w:val="004E213A"/>
    <w:rsid w:val="004E2A7E"/>
    <w:rsid w:val="004E2F0E"/>
    <w:rsid w:val="004E3D5D"/>
    <w:rsid w:val="004E58CD"/>
    <w:rsid w:val="004E69F2"/>
    <w:rsid w:val="004F06DF"/>
    <w:rsid w:val="004F0988"/>
    <w:rsid w:val="004F2C19"/>
    <w:rsid w:val="004F3340"/>
    <w:rsid w:val="004F4B82"/>
    <w:rsid w:val="004F4DA5"/>
    <w:rsid w:val="004F5D94"/>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2722"/>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07A"/>
    <w:rsid w:val="00596DDC"/>
    <w:rsid w:val="00597B11"/>
    <w:rsid w:val="005A0EDA"/>
    <w:rsid w:val="005A206D"/>
    <w:rsid w:val="005A344A"/>
    <w:rsid w:val="005A5C40"/>
    <w:rsid w:val="005A66C9"/>
    <w:rsid w:val="005A6ABE"/>
    <w:rsid w:val="005A6E7E"/>
    <w:rsid w:val="005A70DB"/>
    <w:rsid w:val="005A7236"/>
    <w:rsid w:val="005A7471"/>
    <w:rsid w:val="005A7656"/>
    <w:rsid w:val="005B0FDD"/>
    <w:rsid w:val="005B16FE"/>
    <w:rsid w:val="005B2844"/>
    <w:rsid w:val="005B298F"/>
    <w:rsid w:val="005B3F73"/>
    <w:rsid w:val="005B563D"/>
    <w:rsid w:val="005B5F0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9A3"/>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95E55"/>
    <w:rsid w:val="006A1017"/>
    <w:rsid w:val="006A2E63"/>
    <w:rsid w:val="006A323F"/>
    <w:rsid w:val="006A3BFA"/>
    <w:rsid w:val="006A49D3"/>
    <w:rsid w:val="006A4D8C"/>
    <w:rsid w:val="006A5343"/>
    <w:rsid w:val="006A6772"/>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D70DD"/>
    <w:rsid w:val="006E2684"/>
    <w:rsid w:val="006E2B90"/>
    <w:rsid w:val="006E2B95"/>
    <w:rsid w:val="006E3868"/>
    <w:rsid w:val="006E4260"/>
    <w:rsid w:val="006E5C08"/>
    <w:rsid w:val="006E5C86"/>
    <w:rsid w:val="006E7CA8"/>
    <w:rsid w:val="006F009F"/>
    <w:rsid w:val="006F0348"/>
    <w:rsid w:val="006F0C68"/>
    <w:rsid w:val="006F0DA8"/>
    <w:rsid w:val="006F1EF5"/>
    <w:rsid w:val="006F56DA"/>
    <w:rsid w:val="006F5E54"/>
    <w:rsid w:val="00701116"/>
    <w:rsid w:val="00702B31"/>
    <w:rsid w:val="00703720"/>
    <w:rsid w:val="00703A21"/>
    <w:rsid w:val="007064B6"/>
    <w:rsid w:val="00706994"/>
    <w:rsid w:val="00706F6D"/>
    <w:rsid w:val="007073BE"/>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24F9C"/>
    <w:rsid w:val="00730CA5"/>
    <w:rsid w:val="0073149D"/>
    <w:rsid w:val="0073229A"/>
    <w:rsid w:val="00733A42"/>
    <w:rsid w:val="00733E0B"/>
    <w:rsid w:val="007341B0"/>
    <w:rsid w:val="00734A5B"/>
    <w:rsid w:val="007354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359E"/>
    <w:rsid w:val="00753DA8"/>
    <w:rsid w:val="0075443C"/>
    <w:rsid w:val="007564DD"/>
    <w:rsid w:val="0075734C"/>
    <w:rsid w:val="00757FF3"/>
    <w:rsid w:val="00761106"/>
    <w:rsid w:val="00761EE2"/>
    <w:rsid w:val="00764CDA"/>
    <w:rsid w:val="00765EF7"/>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1551"/>
    <w:rsid w:val="00792771"/>
    <w:rsid w:val="00793CC0"/>
    <w:rsid w:val="00795582"/>
    <w:rsid w:val="00795866"/>
    <w:rsid w:val="00796062"/>
    <w:rsid w:val="00796DB5"/>
    <w:rsid w:val="007A1AF9"/>
    <w:rsid w:val="007A2EA4"/>
    <w:rsid w:val="007A3323"/>
    <w:rsid w:val="007A4103"/>
    <w:rsid w:val="007B12F3"/>
    <w:rsid w:val="007B253D"/>
    <w:rsid w:val="007B3650"/>
    <w:rsid w:val="007B4249"/>
    <w:rsid w:val="007B48BD"/>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0EC"/>
    <w:rsid w:val="00810507"/>
    <w:rsid w:val="00811987"/>
    <w:rsid w:val="00811A81"/>
    <w:rsid w:val="008125FB"/>
    <w:rsid w:val="00812A91"/>
    <w:rsid w:val="00812AEE"/>
    <w:rsid w:val="00813ACC"/>
    <w:rsid w:val="00813CCA"/>
    <w:rsid w:val="00813E1F"/>
    <w:rsid w:val="008148FD"/>
    <w:rsid w:val="00815F3C"/>
    <w:rsid w:val="00816244"/>
    <w:rsid w:val="00817015"/>
    <w:rsid w:val="0082176F"/>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AB7"/>
    <w:rsid w:val="00845DAD"/>
    <w:rsid w:val="00851AAD"/>
    <w:rsid w:val="00851EB7"/>
    <w:rsid w:val="00857903"/>
    <w:rsid w:val="00857ECE"/>
    <w:rsid w:val="00861A73"/>
    <w:rsid w:val="00861C6E"/>
    <w:rsid w:val="008627FF"/>
    <w:rsid w:val="008630F9"/>
    <w:rsid w:val="00863A57"/>
    <w:rsid w:val="0086407A"/>
    <w:rsid w:val="00864788"/>
    <w:rsid w:val="00864D83"/>
    <w:rsid w:val="00865912"/>
    <w:rsid w:val="00865DB4"/>
    <w:rsid w:val="00866C19"/>
    <w:rsid w:val="00870374"/>
    <w:rsid w:val="00870999"/>
    <w:rsid w:val="00872323"/>
    <w:rsid w:val="00872B2E"/>
    <w:rsid w:val="00872BEE"/>
    <w:rsid w:val="00875AF8"/>
    <w:rsid w:val="008768CA"/>
    <w:rsid w:val="0088057E"/>
    <w:rsid w:val="00883003"/>
    <w:rsid w:val="008835DA"/>
    <w:rsid w:val="0088598C"/>
    <w:rsid w:val="00885AC8"/>
    <w:rsid w:val="00887506"/>
    <w:rsid w:val="008925A0"/>
    <w:rsid w:val="008951D7"/>
    <w:rsid w:val="00897CDD"/>
    <w:rsid w:val="008A006F"/>
    <w:rsid w:val="008A026F"/>
    <w:rsid w:val="008A03E9"/>
    <w:rsid w:val="008A1292"/>
    <w:rsid w:val="008A2085"/>
    <w:rsid w:val="008A229C"/>
    <w:rsid w:val="008A5DB5"/>
    <w:rsid w:val="008B0A39"/>
    <w:rsid w:val="008B122D"/>
    <w:rsid w:val="008B1454"/>
    <w:rsid w:val="008B193F"/>
    <w:rsid w:val="008B1DA3"/>
    <w:rsid w:val="008B218B"/>
    <w:rsid w:val="008B21EC"/>
    <w:rsid w:val="008B2804"/>
    <w:rsid w:val="008B29BB"/>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437"/>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0D90"/>
    <w:rsid w:val="008F12FA"/>
    <w:rsid w:val="008F24FF"/>
    <w:rsid w:val="008F368F"/>
    <w:rsid w:val="008F38FB"/>
    <w:rsid w:val="008F5C78"/>
    <w:rsid w:val="008F5FB5"/>
    <w:rsid w:val="008F623C"/>
    <w:rsid w:val="008F645D"/>
    <w:rsid w:val="00900B7D"/>
    <w:rsid w:val="00900BED"/>
    <w:rsid w:val="009018E3"/>
    <w:rsid w:val="00901B8C"/>
    <w:rsid w:val="0090271F"/>
    <w:rsid w:val="00902E23"/>
    <w:rsid w:val="0090309C"/>
    <w:rsid w:val="00903F66"/>
    <w:rsid w:val="009058BE"/>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D26"/>
    <w:rsid w:val="00925EDE"/>
    <w:rsid w:val="00927FEC"/>
    <w:rsid w:val="0093085E"/>
    <w:rsid w:val="0093107E"/>
    <w:rsid w:val="0093202F"/>
    <w:rsid w:val="0093269A"/>
    <w:rsid w:val="00934BCA"/>
    <w:rsid w:val="00934F6E"/>
    <w:rsid w:val="00935B61"/>
    <w:rsid w:val="00935EAE"/>
    <w:rsid w:val="009373CC"/>
    <w:rsid w:val="00937A55"/>
    <w:rsid w:val="009401B1"/>
    <w:rsid w:val="00941310"/>
    <w:rsid w:val="0094160A"/>
    <w:rsid w:val="00942425"/>
    <w:rsid w:val="0094263B"/>
    <w:rsid w:val="009428DF"/>
    <w:rsid w:val="009428FE"/>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1857"/>
    <w:rsid w:val="00A4469B"/>
    <w:rsid w:val="00A45AA2"/>
    <w:rsid w:val="00A461BA"/>
    <w:rsid w:val="00A476C0"/>
    <w:rsid w:val="00A51A3B"/>
    <w:rsid w:val="00A52AB6"/>
    <w:rsid w:val="00A52EBB"/>
    <w:rsid w:val="00A53724"/>
    <w:rsid w:val="00A539E6"/>
    <w:rsid w:val="00A54E11"/>
    <w:rsid w:val="00A56066"/>
    <w:rsid w:val="00A56426"/>
    <w:rsid w:val="00A6067A"/>
    <w:rsid w:val="00A60891"/>
    <w:rsid w:val="00A609F9"/>
    <w:rsid w:val="00A60F46"/>
    <w:rsid w:val="00A61AB0"/>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C68"/>
    <w:rsid w:val="00A753AF"/>
    <w:rsid w:val="00A75606"/>
    <w:rsid w:val="00A75B0F"/>
    <w:rsid w:val="00A77218"/>
    <w:rsid w:val="00A82346"/>
    <w:rsid w:val="00A83E22"/>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38AB"/>
    <w:rsid w:val="00AD4A90"/>
    <w:rsid w:val="00AD4BD4"/>
    <w:rsid w:val="00AD62F8"/>
    <w:rsid w:val="00AD769C"/>
    <w:rsid w:val="00AD770F"/>
    <w:rsid w:val="00AE1C11"/>
    <w:rsid w:val="00AE1C88"/>
    <w:rsid w:val="00AE26FB"/>
    <w:rsid w:val="00AE31C1"/>
    <w:rsid w:val="00AE38F3"/>
    <w:rsid w:val="00AE482E"/>
    <w:rsid w:val="00AE4892"/>
    <w:rsid w:val="00AE4DC4"/>
    <w:rsid w:val="00AE5FF5"/>
    <w:rsid w:val="00AE65E2"/>
    <w:rsid w:val="00AE6BBE"/>
    <w:rsid w:val="00AE75FD"/>
    <w:rsid w:val="00AF1011"/>
    <w:rsid w:val="00AF2540"/>
    <w:rsid w:val="00AF2C45"/>
    <w:rsid w:val="00AF48AE"/>
    <w:rsid w:val="00AF48C8"/>
    <w:rsid w:val="00AF5BD1"/>
    <w:rsid w:val="00B00301"/>
    <w:rsid w:val="00B0175E"/>
    <w:rsid w:val="00B01871"/>
    <w:rsid w:val="00B0263A"/>
    <w:rsid w:val="00B02886"/>
    <w:rsid w:val="00B0521F"/>
    <w:rsid w:val="00B07D4E"/>
    <w:rsid w:val="00B10003"/>
    <w:rsid w:val="00B10356"/>
    <w:rsid w:val="00B1146E"/>
    <w:rsid w:val="00B123A8"/>
    <w:rsid w:val="00B132A1"/>
    <w:rsid w:val="00B132C6"/>
    <w:rsid w:val="00B1512A"/>
    <w:rsid w:val="00B15449"/>
    <w:rsid w:val="00B15FBF"/>
    <w:rsid w:val="00B20463"/>
    <w:rsid w:val="00B20F28"/>
    <w:rsid w:val="00B21334"/>
    <w:rsid w:val="00B2138A"/>
    <w:rsid w:val="00B21F6A"/>
    <w:rsid w:val="00B23096"/>
    <w:rsid w:val="00B27892"/>
    <w:rsid w:val="00B279B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005"/>
    <w:rsid w:val="00B669E7"/>
    <w:rsid w:val="00B67129"/>
    <w:rsid w:val="00B6734D"/>
    <w:rsid w:val="00B71CF7"/>
    <w:rsid w:val="00B753D1"/>
    <w:rsid w:val="00B7584E"/>
    <w:rsid w:val="00B7601A"/>
    <w:rsid w:val="00B76B68"/>
    <w:rsid w:val="00B7757F"/>
    <w:rsid w:val="00B77C7E"/>
    <w:rsid w:val="00B810B3"/>
    <w:rsid w:val="00B8431F"/>
    <w:rsid w:val="00B85DC8"/>
    <w:rsid w:val="00B86373"/>
    <w:rsid w:val="00B9042C"/>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84B"/>
    <w:rsid w:val="00BC0F7D"/>
    <w:rsid w:val="00BC2B8A"/>
    <w:rsid w:val="00BC39B6"/>
    <w:rsid w:val="00BC447D"/>
    <w:rsid w:val="00BC50D3"/>
    <w:rsid w:val="00BC51D7"/>
    <w:rsid w:val="00BC61FC"/>
    <w:rsid w:val="00BC647D"/>
    <w:rsid w:val="00BC79EA"/>
    <w:rsid w:val="00BC7CD2"/>
    <w:rsid w:val="00BC7D72"/>
    <w:rsid w:val="00BD0AD6"/>
    <w:rsid w:val="00BD0EE2"/>
    <w:rsid w:val="00BD195A"/>
    <w:rsid w:val="00BD20D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2104"/>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53B"/>
    <w:rsid w:val="00C127E6"/>
    <w:rsid w:val="00C12920"/>
    <w:rsid w:val="00C12AE5"/>
    <w:rsid w:val="00C131BE"/>
    <w:rsid w:val="00C1371F"/>
    <w:rsid w:val="00C142EC"/>
    <w:rsid w:val="00C1496A"/>
    <w:rsid w:val="00C15C3C"/>
    <w:rsid w:val="00C16AEC"/>
    <w:rsid w:val="00C17B13"/>
    <w:rsid w:val="00C20218"/>
    <w:rsid w:val="00C20EF0"/>
    <w:rsid w:val="00C22228"/>
    <w:rsid w:val="00C225B2"/>
    <w:rsid w:val="00C22DC5"/>
    <w:rsid w:val="00C23072"/>
    <w:rsid w:val="00C23820"/>
    <w:rsid w:val="00C23842"/>
    <w:rsid w:val="00C2434E"/>
    <w:rsid w:val="00C2473C"/>
    <w:rsid w:val="00C250F5"/>
    <w:rsid w:val="00C26039"/>
    <w:rsid w:val="00C26C1A"/>
    <w:rsid w:val="00C26FE7"/>
    <w:rsid w:val="00C270CF"/>
    <w:rsid w:val="00C3197C"/>
    <w:rsid w:val="00C32128"/>
    <w:rsid w:val="00C32D0C"/>
    <w:rsid w:val="00C33079"/>
    <w:rsid w:val="00C33C91"/>
    <w:rsid w:val="00C35D69"/>
    <w:rsid w:val="00C379D5"/>
    <w:rsid w:val="00C40312"/>
    <w:rsid w:val="00C40695"/>
    <w:rsid w:val="00C410E3"/>
    <w:rsid w:val="00C41415"/>
    <w:rsid w:val="00C45231"/>
    <w:rsid w:val="00C453BD"/>
    <w:rsid w:val="00C45CB9"/>
    <w:rsid w:val="00C47A87"/>
    <w:rsid w:val="00C504F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129"/>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42"/>
    <w:rsid w:val="00CF0D65"/>
    <w:rsid w:val="00CF1225"/>
    <w:rsid w:val="00CF1B96"/>
    <w:rsid w:val="00CF3C3C"/>
    <w:rsid w:val="00CF585C"/>
    <w:rsid w:val="00CF797B"/>
    <w:rsid w:val="00CF7F05"/>
    <w:rsid w:val="00D03165"/>
    <w:rsid w:val="00D043B4"/>
    <w:rsid w:val="00D0623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286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BFF"/>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3639"/>
    <w:rsid w:val="00D95797"/>
    <w:rsid w:val="00D95FB7"/>
    <w:rsid w:val="00D9611D"/>
    <w:rsid w:val="00D961D1"/>
    <w:rsid w:val="00D9680F"/>
    <w:rsid w:val="00D97D30"/>
    <w:rsid w:val="00DA0A57"/>
    <w:rsid w:val="00DA1031"/>
    <w:rsid w:val="00DA2CF6"/>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16EC"/>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6E0"/>
    <w:rsid w:val="00E22840"/>
    <w:rsid w:val="00E22AA9"/>
    <w:rsid w:val="00E22C9C"/>
    <w:rsid w:val="00E22E8A"/>
    <w:rsid w:val="00E23024"/>
    <w:rsid w:val="00E264E5"/>
    <w:rsid w:val="00E27A05"/>
    <w:rsid w:val="00E30296"/>
    <w:rsid w:val="00E304C2"/>
    <w:rsid w:val="00E31378"/>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6576"/>
    <w:rsid w:val="00E6723C"/>
    <w:rsid w:val="00E67299"/>
    <w:rsid w:val="00E702A8"/>
    <w:rsid w:val="00E7037F"/>
    <w:rsid w:val="00E71326"/>
    <w:rsid w:val="00E72F50"/>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BC0"/>
    <w:rsid w:val="00EB3839"/>
    <w:rsid w:val="00EB3FC5"/>
    <w:rsid w:val="00EB4399"/>
    <w:rsid w:val="00EB4C2A"/>
    <w:rsid w:val="00EB6B05"/>
    <w:rsid w:val="00EB6B8B"/>
    <w:rsid w:val="00EB6CE7"/>
    <w:rsid w:val="00EB7955"/>
    <w:rsid w:val="00EB7BEF"/>
    <w:rsid w:val="00EC0304"/>
    <w:rsid w:val="00EC030C"/>
    <w:rsid w:val="00EC17AF"/>
    <w:rsid w:val="00EC2ED9"/>
    <w:rsid w:val="00EC300C"/>
    <w:rsid w:val="00EC4A25"/>
    <w:rsid w:val="00EC53CD"/>
    <w:rsid w:val="00EC56C7"/>
    <w:rsid w:val="00EC733C"/>
    <w:rsid w:val="00ED1244"/>
    <w:rsid w:val="00ED1728"/>
    <w:rsid w:val="00ED1E32"/>
    <w:rsid w:val="00ED2D7D"/>
    <w:rsid w:val="00ED3739"/>
    <w:rsid w:val="00ED3893"/>
    <w:rsid w:val="00ED4125"/>
    <w:rsid w:val="00ED633F"/>
    <w:rsid w:val="00ED675B"/>
    <w:rsid w:val="00ED698A"/>
    <w:rsid w:val="00ED71D2"/>
    <w:rsid w:val="00ED78DF"/>
    <w:rsid w:val="00EE10BC"/>
    <w:rsid w:val="00EE2679"/>
    <w:rsid w:val="00EE27D6"/>
    <w:rsid w:val="00EE3CAC"/>
    <w:rsid w:val="00EE58CA"/>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C2F"/>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21C8"/>
    <w:rsid w:val="00F92ABA"/>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5E2A"/>
    <w:rsid w:val="00FC6CAA"/>
    <w:rsid w:val="00FD1A50"/>
    <w:rsid w:val="00FD2116"/>
    <w:rsid w:val="00FD2FCC"/>
    <w:rsid w:val="00FD3237"/>
    <w:rsid w:val="00FD3F6C"/>
    <w:rsid w:val="00FD4952"/>
    <w:rsid w:val="00FD5207"/>
    <w:rsid w:val="00FD5492"/>
    <w:rsid w:val="00FE0A0F"/>
    <w:rsid w:val="00FE0F1D"/>
    <w:rsid w:val="00FE1658"/>
    <w:rsid w:val="00FE389C"/>
    <w:rsid w:val="00FE3E67"/>
    <w:rsid w:val="00FE3F14"/>
    <w:rsid w:val="00FE54F4"/>
    <w:rsid w:val="00FE55B6"/>
    <w:rsid w:val="00FE5EED"/>
    <w:rsid w:val="00FF118D"/>
    <w:rsid w:val="00FF202E"/>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FB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15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5FB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15F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5FB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5FBF"/>
    <w:pPr>
      <w:ind w:left="1701" w:hanging="1701"/>
      <w:outlineLvl w:val="4"/>
    </w:pPr>
    <w:rPr>
      <w:sz w:val="22"/>
    </w:rPr>
  </w:style>
  <w:style w:type="paragraph" w:styleId="Heading6">
    <w:name w:val="heading 6"/>
    <w:aliases w:val="T1,Header 6"/>
    <w:basedOn w:val="H6"/>
    <w:next w:val="Normal"/>
    <w:link w:val="Heading6Char"/>
    <w:qFormat/>
    <w:rsid w:val="00B15FBF"/>
    <w:pPr>
      <w:outlineLvl w:val="5"/>
    </w:pPr>
  </w:style>
  <w:style w:type="paragraph" w:styleId="Heading7">
    <w:name w:val="heading 7"/>
    <w:basedOn w:val="H6"/>
    <w:next w:val="Normal"/>
    <w:link w:val="Heading7Char"/>
    <w:qFormat/>
    <w:rsid w:val="00B15FBF"/>
    <w:pPr>
      <w:outlineLvl w:val="6"/>
    </w:pPr>
  </w:style>
  <w:style w:type="paragraph" w:styleId="Heading8">
    <w:name w:val="heading 8"/>
    <w:basedOn w:val="Heading1"/>
    <w:next w:val="Normal"/>
    <w:link w:val="Heading8Char"/>
    <w:qFormat/>
    <w:rsid w:val="00B15FBF"/>
    <w:pPr>
      <w:ind w:left="0" w:firstLine="0"/>
      <w:outlineLvl w:val="7"/>
    </w:pPr>
  </w:style>
  <w:style w:type="paragraph" w:styleId="Heading9">
    <w:name w:val="heading 9"/>
    <w:basedOn w:val="Heading8"/>
    <w:next w:val="Normal"/>
    <w:link w:val="Heading9Char"/>
    <w:qFormat/>
    <w:rsid w:val="00B15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5FBF"/>
    <w:pPr>
      <w:ind w:left="1985" w:hanging="1985"/>
      <w:outlineLvl w:val="9"/>
    </w:pPr>
    <w:rPr>
      <w:sz w:val="20"/>
    </w:rPr>
  </w:style>
  <w:style w:type="paragraph" w:styleId="TOC9">
    <w:name w:val="toc 9"/>
    <w:basedOn w:val="TOC8"/>
    <w:rsid w:val="00B15FBF"/>
    <w:pPr>
      <w:ind w:left="1418" w:hanging="1418"/>
    </w:pPr>
  </w:style>
  <w:style w:type="paragraph" w:styleId="TOC8">
    <w:name w:val="toc 8"/>
    <w:basedOn w:val="TOC1"/>
    <w:rsid w:val="00B15FBF"/>
    <w:pPr>
      <w:spacing w:before="180"/>
      <w:ind w:left="2693" w:hanging="2693"/>
    </w:pPr>
    <w:rPr>
      <w:b/>
    </w:rPr>
  </w:style>
  <w:style w:type="paragraph" w:styleId="TOC1">
    <w:name w:val="toc 1"/>
    <w:rsid w:val="00B15F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15FBF"/>
    <w:pPr>
      <w:keepLines/>
      <w:tabs>
        <w:tab w:val="center" w:pos="4536"/>
        <w:tab w:val="right" w:pos="9072"/>
      </w:tabs>
    </w:pPr>
    <w:rPr>
      <w:noProof/>
    </w:rPr>
  </w:style>
  <w:style w:type="character" w:customStyle="1" w:styleId="ZGSM">
    <w:name w:val="ZGSM"/>
    <w:rsid w:val="00B15FB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5F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15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15FBF"/>
    <w:pPr>
      <w:ind w:left="1701" w:hanging="1701"/>
    </w:pPr>
  </w:style>
  <w:style w:type="paragraph" w:styleId="TOC4">
    <w:name w:val="toc 4"/>
    <w:basedOn w:val="TOC3"/>
    <w:rsid w:val="00B15FBF"/>
    <w:pPr>
      <w:ind w:left="1418" w:hanging="1418"/>
    </w:pPr>
  </w:style>
  <w:style w:type="paragraph" w:styleId="TOC3">
    <w:name w:val="toc 3"/>
    <w:basedOn w:val="TOC2"/>
    <w:rsid w:val="00B15FBF"/>
    <w:pPr>
      <w:ind w:left="1134" w:hanging="1134"/>
    </w:pPr>
  </w:style>
  <w:style w:type="paragraph" w:styleId="TOC2">
    <w:name w:val="toc 2"/>
    <w:basedOn w:val="TOC1"/>
    <w:rsid w:val="00B15FBF"/>
    <w:pPr>
      <w:keepNext w:val="0"/>
      <w:spacing w:before="0"/>
      <w:ind w:left="851" w:hanging="851"/>
    </w:pPr>
    <w:rPr>
      <w:sz w:val="20"/>
    </w:rPr>
  </w:style>
  <w:style w:type="paragraph" w:styleId="Footer">
    <w:name w:val="footer"/>
    <w:aliases w:val="footer odd,footer,fo,pie de página"/>
    <w:basedOn w:val="Header"/>
    <w:link w:val="FooterChar"/>
    <w:rsid w:val="00B15FBF"/>
    <w:pPr>
      <w:jc w:val="center"/>
    </w:pPr>
    <w:rPr>
      <w:i/>
    </w:rPr>
  </w:style>
  <w:style w:type="paragraph" w:customStyle="1" w:styleId="TT">
    <w:name w:val="TT"/>
    <w:basedOn w:val="Heading1"/>
    <w:next w:val="Normal"/>
    <w:rsid w:val="00B15FBF"/>
    <w:pPr>
      <w:outlineLvl w:val="9"/>
    </w:pPr>
  </w:style>
  <w:style w:type="paragraph" w:customStyle="1" w:styleId="NF">
    <w:name w:val="NF"/>
    <w:basedOn w:val="NO"/>
    <w:rsid w:val="00B15FBF"/>
    <w:pPr>
      <w:keepNext/>
      <w:spacing w:after="0"/>
    </w:pPr>
    <w:rPr>
      <w:rFonts w:ascii="Arial" w:hAnsi="Arial"/>
      <w:sz w:val="18"/>
    </w:rPr>
  </w:style>
  <w:style w:type="paragraph" w:customStyle="1" w:styleId="NO">
    <w:name w:val="NO"/>
    <w:basedOn w:val="Normal"/>
    <w:link w:val="NOChar"/>
    <w:rsid w:val="00B15FBF"/>
    <w:pPr>
      <w:keepLines/>
      <w:ind w:left="1135" w:hanging="851"/>
    </w:pPr>
  </w:style>
  <w:style w:type="paragraph" w:customStyle="1" w:styleId="PL">
    <w:name w:val="PL"/>
    <w:link w:val="PLChar"/>
    <w:rsid w:val="00B15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5FBF"/>
    <w:pPr>
      <w:jc w:val="right"/>
    </w:pPr>
  </w:style>
  <w:style w:type="paragraph" w:customStyle="1" w:styleId="TAL">
    <w:name w:val="TAL"/>
    <w:basedOn w:val="Normal"/>
    <w:link w:val="TALCar"/>
    <w:rsid w:val="00B15FBF"/>
    <w:pPr>
      <w:keepNext/>
      <w:keepLines/>
      <w:spacing w:after="0"/>
    </w:pPr>
    <w:rPr>
      <w:rFonts w:ascii="Arial" w:hAnsi="Arial"/>
      <w:sz w:val="18"/>
    </w:rPr>
  </w:style>
  <w:style w:type="paragraph" w:customStyle="1" w:styleId="TAH">
    <w:name w:val="TAH"/>
    <w:basedOn w:val="TAC"/>
    <w:link w:val="TAHCar"/>
    <w:rsid w:val="00B15FBF"/>
    <w:rPr>
      <w:b/>
    </w:rPr>
  </w:style>
  <w:style w:type="paragraph" w:customStyle="1" w:styleId="TAC">
    <w:name w:val="TAC"/>
    <w:basedOn w:val="TAL"/>
    <w:link w:val="TACChar"/>
    <w:rsid w:val="00B15FBF"/>
    <w:pPr>
      <w:jc w:val="center"/>
    </w:pPr>
  </w:style>
  <w:style w:type="paragraph" w:customStyle="1" w:styleId="LD">
    <w:name w:val="LD"/>
    <w:rsid w:val="00B15F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15FBF"/>
    <w:pPr>
      <w:keepLines/>
      <w:ind w:left="1702" w:hanging="1418"/>
    </w:pPr>
  </w:style>
  <w:style w:type="paragraph" w:customStyle="1" w:styleId="FP">
    <w:name w:val="FP"/>
    <w:basedOn w:val="Normal"/>
    <w:rsid w:val="00B15FBF"/>
    <w:pPr>
      <w:spacing w:after="0"/>
    </w:pPr>
  </w:style>
  <w:style w:type="paragraph" w:customStyle="1" w:styleId="NW">
    <w:name w:val="NW"/>
    <w:basedOn w:val="NO"/>
    <w:rsid w:val="00B15FBF"/>
    <w:pPr>
      <w:spacing w:after="0"/>
    </w:pPr>
  </w:style>
  <w:style w:type="paragraph" w:customStyle="1" w:styleId="EW">
    <w:name w:val="EW"/>
    <w:basedOn w:val="EX"/>
    <w:rsid w:val="00B15FBF"/>
    <w:pPr>
      <w:spacing w:after="0"/>
    </w:pPr>
  </w:style>
  <w:style w:type="paragraph" w:customStyle="1" w:styleId="B10">
    <w:name w:val="B1"/>
    <w:basedOn w:val="List"/>
    <w:link w:val="B1Char"/>
    <w:rsid w:val="00B15FBF"/>
  </w:style>
  <w:style w:type="paragraph" w:styleId="TOC6">
    <w:name w:val="toc 6"/>
    <w:basedOn w:val="TOC5"/>
    <w:next w:val="Normal"/>
    <w:rsid w:val="00B15FBF"/>
    <w:pPr>
      <w:ind w:left="1985" w:hanging="1985"/>
    </w:pPr>
  </w:style>
  <w:style w:type="paragraph" w:styleId="TOC7">
    <w:name w:val="toc 7"/>
    <w:basedOn w:val="TOC6"/>
    <w:next w:val="Normal"/>
    <w:rsid w:val="00B15FBF"/>
    <w:pPr>
      <w:ind w:left="2268" w:hanging="2268"/>
    </w:pPr>
  </w:style>
  <w:style w:type="paragraph" w:customStyle="1" w:styleId="EditorsNote">
    <w:name w:val="Editor's Note"/>
    <w:aliases w:val="EN"/>
    <w:basedOn w:val="NO"/>
    <w:link w:val="EditorsNoteCarCar"/>
    <w:rsid w:val="00B15FBF"/>
    <w:rPr>
      <w:color w:val="FF0000"/>
    </w:rPr>
  </w:style>
  <w:style w:type="paragraph" w:customStyle="1" w:styleId="TH">
    <w:name w:val="TH"/>
    <w:basedOn w:val="Normal"/>
    <w:link w:val="THChar"/>
    <w:rsid w:val="00B15FBF"/>
    <w:pPr>
      <w:keepNext/>
      <w:keepLines/>
      <w:spacing w:before="60"/>
      <w:jc w:val="center"/>
    </w:pPr>
    <w:rPr>
      <w:rFonts w:ascii="Arial" w:hAnsi="Arial"/>
      <w:b/>
    </w:rPr>
  </w:style>
  <w:style w:type="paragraph" w:customStyle="1" w:styleId="ZA">
    <w:name w:val="ZA"/>
    <w:rsid w:val="00B15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5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15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15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15FBF"/>
    <w:pPr>
      <w:ind w:left="851" w:hanging="851"/>
    </w:pPr>
  </w:style>
  <w:style w:type="paragraph" w:customStyle="1" w:styleId="ZH">
    <w:name w:val="ZH"/>
    <w:rsid w:val="00B15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15FBF"/>
    <w:pPr>
      <w:keepNext w:val="0"/>
      <w:spacing w:before="0" w:after="240"/>
    </w:pPr>
  </w:style>
  <w:style w:type="paragraph" w:customStyle="1" w:styleId="ZG">
    <w:name w:val="ZG"/>
    <w:rsid w:val="00B15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15FBF"/>
  </w:style>
  <w:style w:type="paragraph" w:customStyle="1" w:styleId="B30">
    <w:name w:val="B3"/>
    <w:basedOn w:val="List3"/>
    <w:link w:val="B3Char"/>
    <w:rsid w:val="00B15FBF"/>
  </w:style>
  <w:style w:type="paragraph" w:customStyle="1" w:styleId="B4">
    <w:name w:val="B4"/>
    <w:basedOn w:val="List4"/>
    <w:link w:val="B4Char"/>
    <w:rsid w:val="00B15FBF"/>
  </w:style>
  <w:style w:type="paragraph" w:customStyle="1" w:styleId="B5">
    <w:name w:val="B5"/>
    <w:basedOn w:val="List5"/>
    <w:link w:val="B5Char"/>
    <w:rsid w:val="00B15FBF"/>
  </w:style>
  <w:style w:type="paragraph" w:customStyle="1" w:styleId="ZTD">
    <w:name w:val="ZTD"/>
    <w:basedOn w:val="ZB"/>
    <w:rsid w:val="00B15FBF"/>
    <w:pPr>
      <w:framePr w:hRule="auto" w:wrap="notBeside" w:y="852"/>
    </w:pPr>
    <w:rPr>
      <w:i w:val="0"/>
      <w:sz w:val="40"/>
    </w:rPr>
  </w:style>
  <w:style w:type="paragraph" w:customStyle="1" w:styleId="ZV">
    <w:name w:val="ZV"/>
    <w:basedOn w:val="ZU"/>
    <w:rsid w:val="00B15FB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15FBF"/>
    <w:pPr>
      <w:ind w:left="284"/>
    </w:pPr>
  </w:style>
  <w:style w:type="paragraph" w:styleId="Index1">
    <w:name w:val="index 1"/>
    <w:basedOn w:val="Normal"/>
    <w:rsid w:val="00B15FBF"/>
    <w:pPr>
      <w:keepLines/>
      <w:spacing w:after="0"/>
    </w:pPr>
  </w:style>
  <w:style w:type="paragraph" w:styleId="ListNumber2">
    <w:name w:val="List Number 2"/>
    <w:basedOn w:val="ListNumber"/>
    <w:rsid w:val="00B15FB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15F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15F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B15FBF"/>
    <w:pPr>
      <w:ind w:left="851"/>
    </w:pPr>
  </w:style>
  <w:style w:type="paragraph" w:styleId="ListBullet3">
    <w:name w:val="List Bullet 3"/>
    <w:basedOn w:val="ListBullet2"/>
    <w:link w:val="ListBullet3Char"/>
    <w:rsid w:val="00B15FBF"/>
    <w:pPr>
      <w:ind w:left="1135"/>
    </w:pPr>
  </w:style>
  <w:style w:type="paragraph" w:styleId="ListNumber">
    <w:name w:val="List Number"/>
    <w:basedOn w:val="List"/>
    <w:rsid w:val="00B15FBF"/>
  </w:style>
  <w:style w:type="paragraph" w:styleId="List2">
    <w:name w:val="List 2"/>
    <w:basedOn w:val="List"/>
    <w:link w:val="List2Char"/>
    <w:rsid w:val="00B15FBF"/>
    <w:pPr>
      <w:ind w:left="851"/>
    </w:pPr>
  </w:style>
  <w:style w:type="paragraph" w:styleId="List3">
    <w:name w:val="List 3"/>
    <w:basedOn w:val="List2"/>
    <w:rsid w:val="00B15FBF"/>
    <w:pPr>
      <w:ind w:left="1135"/>
    </w:pPr>
  </w:style>
  <w:style w:type="paragraph" w:styleId="List4">
    <w:name w:val="List 4"/>
    <w:basedOn w:val="List3"/>
    <w:rsid w:val="00B15FBF"/>
    <w:pPr>
      <w:ind w:left="1418"/>
    </w:pPr>
  </w:style>
  <w:style w:type="paragraph" w:styleId="List5">
    <w:name w:val="List 5"/>
    <w:basedOn w:val="List4"/>
    <w:rsid w:val="00B15FBF"/>
    <w:pPr>
      <w:ind w:left="1702"/>
    </w:pPr>
  </w:style>
  <w:style w:type="paragraph" w:styleId="List">
    <w:name w:val="List"/>
    <w:basedOn w:val="Normal"/>
    <w:link w:val="ListChar"/>
    <w:rsid w:val="00B15FBF"/>
    <w:pPr>
      <w:ind w:left="568" w:hanging="284"/>
    </w:pPr>
  </w:style>
  <w:style w:type="paragraph" w:styleId="ListBullet">
    <w:name w:val="List Bullet"/>
    <w:basedOn w:val="List"/>
    <w:link w:val="ListBulletChar"/>
    <w:rsid w:val="00B15FBF"/>
  </w:style>
  <w:style w:type="paragraph" w:styleId="ListBullet4">
    <w:name w:val="List Bullet 4"/>
    <w:basedOn w:val="ListBullet3"/>
    <w:rsid w:val="00B15FBF"/>
    <w:pPr>
      <w:ind w:left="1418"/>
    </w:pPr>
  </w:style>
  <w:style w:type="paragraph" w:styleId="ListBullet5">
    <w:name w:val="List Bullet 5"/>
    <w:basedOn w:val="ListBullet4"/>
    <w:rsid w:val="00B15FB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num" w:pos="360"/>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21</Pages>
  <Words>9050</Words>
  <Characters>29776</Characters>
  <Application>Microsoft Office Word</Application>
  <DocSecurity>0</DocSecurity>
  <Lines>9925</Lines>
  <Paragraphs>9706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23</cp:revision>
  <cp:lastPrinted>2019-02-25T14:05:00Z</cp:lastPrinted>
  <dcterms:created xsi:type="dcterms:W3CDTF">2025-11-03T18:24:00Z</dcterms:created>
  <dcterms:modified xsi:type="dcterms:W3CDTF">2025-11-07T22:12:00Z</dcterms:modified>
</cp:coreProperties>
</file>