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0967C" w14:textId="10422DC4" w:rsidR="003819FE" w:rsidRDefault="003819FE" w:rsidP="003819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2B280F" w:rsidRPr="002B280F">
        <w:rPr>
          <w:rFonts w:cs="Arial"/>
          <w:b/>
          <w:color w:val="000000"/>
          <w:sz w:val="24"/>
          <w:szCs w:val="24"/>
          <w:lang w:val="en-US" w:eastAsia="zh-CN"/>
        </w:rPr>
        <w:t>R4-2523227</w:t>
      </w:r>
    </w:p>
    <w:p w14:paraId="2E3A0610" w14:textId="77777777" w:rsidR="003819FE" w:rsidRDefault="003819FE" w:rsidP="003819F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2B280F" w14:paraId="5D613771" w14:textId="77777777" w:rsidTr="002B280F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ED5F" w14:textId="77777777" w:rsidR="002B280F" w:rsidRDefault="002B280F" w:rsidP="007F1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B280F" w14:paraId="02F2D8BC" w14:textId="77777777" w:rsidTr="002B280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598D366" w14:textId="77777777" w:rsidR="002B280F" w:rsidRDefault="002B280F" w:rsidP="007F1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280F" w14:paraId="4AD6E8E6" w14:textId="77777777" w:rsidTr="002B280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9714E55" w14:textId="77777777" w:rsidR="002B280F" w:rsidRDefault="002B280F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280F" w14:paraId="581884F1" w14:textId="77777777" w:rsidTr="002B280F">
        <w:tc>
          <w:tcPr>
            <w:tcW w:w="142" w:type="dxa"/>
            <w:tcBorders>
              <w:left w:val="single" w:sz="4" w:space="0" w:color="auto"/>
            </w:tcBorders>
          </w:tcPr>
          <w:p w14:paraId="31B19E1E" w14:textId="77777777" w:rsidR="002B280F" w:rsidRDefault="002B280F" w:rsidP="002B28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BA138" w14:textId="2269CDE3" w:rsidR="002B280F" w:rsidRPr="00410371" w:rsidRDefault="002B280F" w:rsidP="002B2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6.104</w:t>
            </w:r>
          </w:p>
        </w:tc>
        <w:tc>
          <w:tcPr>
            <w:tcW w:w="709" w:type="dxa"/>
          </w:tcPr>
          <w:p w14:paraId="07349D4A" w14:textId="0436403F" w:rsidR="002B280F" w:rsidRDefault="002B280F" w:rsidP="002B28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0882DF5A" w14:textId="55760B0E" w:rsidR="002B280F" w:rsidRPr="00410371" w:rsidRDefault="002B280F" w:rsidP="002B280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5013</w:t>
            </w:r>
          </w:p>
        </w:tc>
        <w:tc>
          <w:tcPr>
            <w:tcW w:w="709" w:type="dxa"/>
            <w:gridSpan w:val="2"/>
          </w:tcPr>
          <w:p w14:paraId="1FBF2D67" w14:textId="1BED878F" w:rsidR="002B280F" w:rsidRDefault="002B280F" w:rsidP="002B28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043D9A9E" w14:textId="6D660B8F" w:rsidR="002B280F" w:rsidRPr="002B280F" w:rsidRDefault="002B280F" w:rsidP="002B280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1</w:t>
            </w:r>
          </w:p>
        </w:tc>
        <w:tc>
          <w:tcPr>
            <w:tcW w:w="2410" w:type="dxa"/>
            <w:gridSpan w:val="3"/>
          </w:tcPr>
          <w:p w14:paraId="4A615CD7" w14:textId="305E64DF" w:rsidR="002B280F" w:rsidRDefault="002B280F" w:rsidP="002B28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4337BD9" w14:textId="1D8AB5E0" w:rsidR="002B280F" w:rsidRPr="00410371" w:rsidRDefault="002B280F" w:rsidP="002B28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9.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6230236" w14:textId="77777777" w:rsidR="002B280F" w:rsidRDefault="002B280F" w:rsidP="002B280F">
            <w:pPr>
              <w:pStyle w:val="CRCoverPage"/>
              <w:spacing w:after="0"/>
              <w:rPr>
                <w:noProof/>
              </w:rPr>
            </w:pPr>
          </w:p>
        </w:tc>
      </w:tr>
      <w:tr w:rsidR="002B280F" w14:paraId="03B2F0F1" w14:textId="77777777" w:rsidTr="002B280F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FB0FBA6" w14:textId="77777777" w:rsidR="002B280F" w:rsidRDefault="002B280F" w:rsidP="007F1B9F">
            <w:pPr>
              <w:pStyle w:val="CRCoverPage"/>
              <w:spacing w:after="0"/>
              <w:rPr>
                <w:noProof/>
              </w:rPr>
            </w:pPr>
          </w:p>
        </w:tc>
      </w:tr>
      <w:tr w:rsidR="002B280F" w14:paraId="4BA3F08E" w14:textId="77777777" w:rsidTr="002B280F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02D1F4AB" w14:textId="77777777" w:rsidR="002B280F" w:rsidRPr="00F25D98" w:rsidRDefault="002B280F" w:rsidP="007F1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2B280F">
        <w:tc>
          <w:tcPr>
            <w:tcW w:w="9641" w:type="dxa"/>
            <w:gridSpan w:val="18"/>
          </w:tcPr>
          <w:p w14:paraId="7D4A60B5" w14:textId="77777777" w:rsidR="001E41F3" w:rsidRDefault="001E41F3" w:rsidP="002B280F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2B280F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8DD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45054A" w:rsidR="00F25D98" w:rsidRDefault="007D68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BB0CD" w:rsidR="00423F4D" w:rsidRPr="00423F4D" w:rsidRDefault="00345322">
            <w:pPr>
              <w:pStyle w:val="CRCoverPage"/>
              <w:spacing w:after="0"/>
              <w:ind w:left="100"/>
              <w:rPr>
                <w:noProof/>
              </w:rPr>
            </w:pPr>
            <w:r w:rsidRPr="00345322">
              <w:t>(NB_IOT-Core)</w:t>
            </w:r>
            <w:r w:rsidR="0025270C">
              <w:t xml:space="preserve"> </w:t>
            </w:r>
            <w:r w:rsidR="00423F4D" w:rsidRPr="00D0276D">
              <w:t>CR for TS36104 to correct NB-IoT Medium Range BS OBUE requirements</w:t>
            </w:r>
            <w:r w:rsidR="00423F4D">
              <w:t xml:space="preserve"> </w:t>
            </w:r>
            <w:r w:rsidR="00423F4D">
              <w:rPr>
                <w:rFonts w:hint="eastAsia"/>
                <w:lang w:eastAsia="zh-CN"/>
              </w:rPr>
              <w:t>for</w:t>
            </w:r>
            <w:r w:rsidR="00423F4D">
              <w:t xml:space="preserve"> </w:t>
            </w:r>
            <w:r w:rsidR="00423F4D">
              <w:rPr>
                <w:rFonts w:hint="eastAsia"/>
                <w:lang w:eastAsia="zh-CN"/>
              </w:rPr>
              <w:t>R</w:t>
            </w:r>
            <w:r w:rsidR="00423F4D">
              <w:t>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8ADD6" w:rsidR="001E41F3" w:rsidRPr="002B280F" w:rsidRDefault="005D2A99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ko-KR"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2B280F">
              <w:rPr>
                <w:rFonts w:eastAsiaTheme="minorEastAsia" w:cs="Arial" w:hint="eastAsia"/>
                <w:sz w:val="21"/>
                <w:szCs w:val="21"/>
                <w:lang w:eastAsia="ko-KR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9079E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A375D6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A375D6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9F07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5CE6">
                  <w:t>Rel-1</w:t>
                </w:r>
                <w:r w:rsidR="00705CE6">
                  <w:rPr>
                    <w:rFonts w:hint="eastAsia"/>
                    <w:lang w:val="en-US" w:eastAsia="zh-CN"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8C3B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09EC91D9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53A3E036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50DD622A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580BCA56" w14:textId="77777777" w:rsidR="00880CEE" w:rsidRPr="003166C4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575E205B" w:rsidR="00880CEE" w:rsidRPr="0089405D" w:rsidRDefault="00880CEE" w:rsidP="00880CEE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C9079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C82FD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3B79F" w:rsidR="00A342FD" w:rsidRDefault="007D68B7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E14113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Heading4"/>
        <w:rPr>
          <w:lang w:eastAsia="zh-CN"/>
        </w:rPr>
      </w:pPr>
      <w:bookmarkStart w:id="6" w:name="_Toc20997786"/>
      <w:bookmarkStart w:id="7" w:name="_Toc29478465"/>
      <w:bookmarkStart w:id="8" w:name="_Toc35933063"/>
      <w:bookmarkStart w:id="9" w:name="_Toc35935351"/>
      <w:bookmarkStart w:id="10" w:name="_Toc37162935"/>
      <w:bookmarkStart w:id="11" w:name="_Toc37173263"/>
      <w:bookmarkStart w:id="12" w:name="_Toc37173515"/>
      <w:bookmarkStart w:id="13" w:name="_Toc44754071"/>
      <w:bookmarkStart w:id="14" w:name="_Toc45825499"/>
      <w:bookmarkStart w:id="15" w:name="_Toc45825751"/>
      <w:bookmarkStart w:id="16" w:name="_Toc45826003"/>
      <w:bookmarkStart w:id="17" w:name="_Toc45826255"/>
      <w:bookmarkStart w:id="18" w:name="_Toc52466421"/>
      <w:bookmarkStart w:id="19" w:name="_Toc66869406"/>
      <w:bookmarkStart w:id="20" w:name="_Toc66872224"/>
      <w:bookmarkStart w:id="21" w:name="_Toc75173381"/>
      <w:bookmarkStart w:id="22" w:name="_Toc76497197"/>
      <w:bookmarkStart w:id="23" w:name="_Toc82893998"/>
      <w:bookmarkStart w:id="24" w:name="_Toc89684529"/>
      <w:bookmarkStart w:id="25" w:name="_Toc98574670"/>
      <w:bookmarkStart w:id="26" w:name="_Toc123306898"/>
      <w:bookmarkStart w:id="27" w:name="_Toc123308043"/>
      <w:bookmarkStart w:id="28" w:name="_Toc124187099"/>
      <w:bookmarkStart w:id="29" w:name="_Toc130824904"/>
      <w:bookmarkStart w:id="30" w:name="_Toc137388764"/>
      <w:bookmarkStart w:id="31" w:name="_Toc137454310"/>
      <w:bookmarkStart w:id="32" w:name="_Toc138894637"/>
      <w:bookmarkStart w:id="33" w:name="_Toc145034794"/>
      <w:bookmarkStart w:id="34" w:name="_Toc153185343"/>
      <w:bookmarkStart w:id="35" w:name="_Toc161926218"/>
      <w:bookmarkStart w:id="36" w:name="_Toc163214633"/>
      <w:bookmarkStart w:id="37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65pt;height:26.6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6175378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5pt;height:26.6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6175379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8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9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45pt;height:26.6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6175380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65pt;height:26.6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6175381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5pt;height:45.95pt" o:ole="" fillcolor="window">
                  <v:imagedata r:id="rId21" o:title=""/>
                </v:shape>
                <o:OLEObject Type="Embed" ProgID="Equation.3" ShapeID="_x0000_i1029" DrawAspect="Content" ObjectID="_1826175382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45pt;height:45.95pt" o:ole="" fillcolor="window">
                  <v:imagedata r:id="rId23" o:title=""/>
                </v:shape>
                <o:OLEObject Type="Embed" ProgID="Equation.3" ShapeID="_x0000_i1030" DrawAspect="Content" ObjectID="_1826175383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5pt;height:31pt" o:ole="">
                  <v:imagedata r:id="rId25" o:title=""/>
                </v:shape>
                <o:OLEObject Type="Embed" ProgID="Equation.DSMT4" ShapeID="_x0000_i1031" DrawAspect="Content" ObjectID="_1826175384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pt;height:31pt" o:ole="" fillcolor="window">
                  <v:imagedata r:id="rId27" o:title=""/>
                </v:shape>
                <o:OLEObject Type="Embed" ProgID="Equation.DSMT4" ShapeID="_x0000_i1032" DrawAspect="Content" ObjectID="_1826175385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B872" w14:textId="77777777" w:rsidR="0081719C" w:rsidRDefault="0081719C">
      <w:r>
        <w:separator/>
      </w:r>
    </w:p>
  </w:endnote>
  <w:endnote w:type="continuationSeparator" w:id="0">
    <w:p w14:paraId="60E54D5A" w14:textId="77777777" w:rsidR="0081719C" w:rsidRDefault="00817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80540" w14:textId="77777777" w:rsidR="0081719C" w:rsidRDefault="0081719C">
      <w:r>
        <w:separator/>
      </w:r>
    </w:p>
  </w:footnote>
  <w:footnote w:type="continuationSeparator" w:id="0">
    <w:p w14:paraId="2F6618C8" w14:textId="77777777" w:rsidR="0081719C" w:rsidRDefault="00817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32850204">
    <w:abstractNumId w:val="1"/>
  </w:num>
  <w:num w:numId="2" w16cid:durableId="16978029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D4"/>
    <w:rsid w:val="00070E09"/>
    <w:rsid w:val="0007691C"/>
    <w:rsid w:val="000A6394"/>
    <w:rsid w:val="000B7FED"/>
    <w:rsid w:val="000C038A"/>
    <w:rsid w:val="000C6598"/>
    <w:rsid w:val="000D44B3"/>
    <w:rsid w:val="00145D43"/>
    <w:rsid w:val="00174A7E"/>
    <w:rsid w:val="00192C46"/>
    <w:rsid w:val="001A08B3"/>
    <w:rsid w:val="001A7B60"/>
    <w:rsid w:val="001B52F0"/>
    <w:rsid w:val="001B7A65"/>
    <w:rsid w:val="001E41F3"/>
    <w:rsid w:val="0025270C"/>
    <w:rsid w:val="0026004D"/>
    <w:rsid w:val="002640DD"/>
    <w:rsid w:val="00275D12"/>
    <w:rsid w:val="00284FEB"/>
    <w:rsid w:val="002860C4"/>
    <w:rsid w:val="002B280F"/>
    <w:rsid w:val="002B5741"/>
    <w:rsid w:val="002E472E"/>
    <w:rsid w:val="00305409"/>
    <w:rsid w:val="00345322"/>
    <w:rsid w:val="003609EF"/>
    <w:rsid w:val="0036231A"/>
    <w:rsid w:val="00374DD4"/>
    <w:rsid w:val="003819FE"/>
    <w:rsid w:val="003E1A36"/>
    <w:rsid w:val="003F05FA"/>
    <w:rsid w:val="00410371"/>
    <w:rsid w:val="00423F4D"/>
    <w:rsid w:val="004242F1"/>
    <w:rsid w:val="004B75B7"/>
    <w:rsid w:val="005141D9"/>
    <w:rsid w:val="00514B51"/>
    <w:rsid w:val="0051580D"/>
    <w:rsid w:val="00547111"/>
    <w:rsid w:val="00592D74"/>
    <w:rsid w:val="005D2A99"/>
    <w:rsid w:val="005E2C44"/>
    <w:rsid w:val="00601552"/>
    <w:rsid w:val="00621188"/>
    <w:rsid w:val="00623B8E"/>
    <w:rsid w:val="006257ED"/>
    <w:rsid w:val="00653DE4"/>
    <w:rsid w:val="00665C47"/>
    <w:rsid w:val="00695808"/>
    <w:rsid w:val="00695C09"/>
    <w:rsid w:val="006B46FB"/>
    <w:rsid w:val="006E21FB"/>
    <w:rsid w:val="00705CE6"/>
    <w:rsid w:val="00707C6C"/>
    <w:rsid w:val="00792342"/>
    <w:rsid w:val="007977A8"/>
    <w:rsid w:val="007B512A"/>
    <w:rsid w:val="007C2097"/>
    <w:rsid w:val="007D68B7"/>
    <w:rsid w:val="007D6A07"/>
    <w:rsid w:val="007F7259"/>
    <w:rsid w:val="008040A8"/>
    <w:rsid w:val="0081719C"/>
    <w:rsid w:val="008279FA"/>
    <w:rsid w:val="008626E7"/>
    <w:rsid w:val="00870EE7"/>
    <w:rsid w:val="0088045B"/>
    <w:rsid w:val="00880CEE"/>
    <w:rsid w:val="008863B9"/>
    <w:rsid w:val="0089405D"/>
    <w:rsid w:val="008A45A6"/>
    <w:rsid w:val="008D3CCC"/>
    <w:rsid w:val="008F3789"/>
    <w:rsid w:val="008F686C"/>
    <w:rsid w:val="00905BFF"/>
    <w:rsid w:val="00910F68"/>
    <w:rsid w:val="009148DE"/>
    <w:rsid w:val="00941E30"/>
    <w:rsid w:val="009531B0"/>
    <w:rsid w:val="00971366"/>
    <w:rsid w:val="009741B3"/>
    <w:rsid w:val="009777D9"/>
    <w:rsid w:val="009839BC"/>
    <w:rsid w:val="00991B88"/>
    <w:rsid w:val="009A5753"/>
    <w:rsid w:val="009A579D"/>
    <w:rsid w:val="009D0903"/>
    <w:rsid w:val="009E3297"/>
    <w:rsid w:val="009F0789"/>
    <w:rsid w:val="009F734F"/>
    <w:rsid w:val="00A246B6"/>
    <w:rsid w:val="00A342FD"/>
    <w:rsid w:val="00A375D6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18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B09B7"/>
    <w:rsid w:val="00EE54B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D2A99"/>
    <w:rPr>
      <w:rFonts w:ascii="SimSun" w:eastAsia="SimSun" w:hAnsi="SimSun" w:cs="SimSun"/>
      <w:sz w:val="24"/>
      <w:szCs w:val="24"/>
    </w:rPr>
  </w:style>
  <w:style w:type="paragraph" w:customStyle="1" w:styleId="ds-markdown-paragraph">
    <w:name w:val="ds-markdown-paragraph"/>
    <w:basedOn w:val="Normal"/>
    <w:rsid w:val="0089405D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27629-999F-4271-8C3E-848CF7B2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31</cp:revision>
  <cp:lastPrinted>1899-12-31T23:00:00Z</cp:lastPrinted>
  <dcterms:created xsi:type="dcterms:W3CDTF">2020-02-03T08:32:00Z</dcterms:created>
  <dcterms:modified xsi:type="dcterms:W3CDTF">2025-12-02T09:04:00Z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