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96312" w14:textId="706D44B8" w:rsidR="00EB22F1" w:rsidRDefault="00EB22F1" w:rsidP="00EB2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43770D" w:rsidRPr="0043770D">
        <w:rPr>
          <w:rFonts w:cs="Arial"/>
          <w:b/>
          <w:color w:val="000000"/>
          <w:sz w:val="24"/>
          <w:szCs w:val="24"/>
          <w:lang w:val="en-US" w:eastAsia="zh-CN"/>
        </w:rPr>
        <w:t>R4-2523225</w:t>
      </w:r>
    </w:p>
    <w:p w14:paraId="67B5A166" w14:textId="429DFE3F" w:rsidR="006E2324" w:rsidRDefault="00EB22F1" w:rsidP="006732C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6E2324" w14:paraId="5A42F5B9" w14:textId="77777777" w:rsidTr="006E2324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04E26" w14:textId="77777777" w:rsidR="006E2324" w:rsidRDefault="006E2324" w:rsidP="007F1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2324" w14:paraId="19C06320" w14:textId="77777777" w:rsidTr="006E232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5D9A5F4" w14:textId="77777777" w:rsidR="006E2324" w:rsidRDefault="006E2324" w:rsidP="007F1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2324" w14:paraId="2939604C" w14:textId="77777777" w:rsidTr="006E232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04A7822B" w14:textId="77777777" w:rsidR="006E2324" w:rsidRDefault="006E2324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324" w14:paraId="037D9731" w14:textId="77777777" w:rsidTr="006E2324">
        <w:tc>
          <w:tcPr>
            <w:tcW w:w="142" w:type="dxa"/>
            <w:tcBorders>
              <w:left w:val="single" w:sz="4" w:space="0" w:color="auto"/>
            </w:tcBorders>
          </w:tcPr>
          <w:p w14:paraId="193011B0" w14:textId="77777777" w:rsidR="006E2324" w:rsidRDefault="006E2324" w:rsidP="006E23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234AC0" w14:textId="0E79B93B" w:rsidR="006E2324" w:rsidRPr="00410371" w:rsidRDefault="006E2324" w:rsidP="006E23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6.104</w:t>
            </w:r>
          </w:p>
        </w:tc>
        <w:tc>
          <w:tcPr>
            <w:tcW w:w="709" w:type="dxa"/>
          </w:tcPr>
          <w:p w14:paraId="38F7A255" w14:textId="68F644AC" w:rsidR="006E2324" w:rsidRDefault="006E2324" w:rsidP="006E23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0F1B7704" w14:textId="2E618CEC" w:rsidR="006E2324" w:rsidRPr="00410371" w:rsidRDefault="006E2324" w:rsidP="006E23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5011</w:t>
            </w:r>
          </w:p>
        </w:tc>
        <w:tc>
          <w:tcPr>
            <w:tcW w:w="709" w:type="dxa"/>
            <w:gridSpan w:val="2"/>
          </w:tcPr>
          <w:p w14:paraId="2BB189A7" w14:textId="052B9271" w:rsidR="006E2324" w:rsidRDefault="006E2324" w:rsidP="006E23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54FAA428" w14:textId="0454F8AF" w:rsidR="006E2324" w:rsidRPr="004F7781" w:rsidRDefault="006E2324" w:rsidP="006E232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1</w:t>
            </w:r>
          </w:p>
        </w:tc>
        <w:tc>
          <w:tcPr>
            <w:tcW w:w="2410" w:type="dxa"/>
            <w:gridSpan w:val="3"/>
          </w:tcPr>
          <w:p w14:paraId="2E78803A" w14:textId="674CAB1F" w:rsidR="006E2324" w:rsidRDefault="006E2324" w:rsidP="006E23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5FDC07E9" w14:textId="53EADACA" w:rsidR="006E2324" w:rsidRPr="00410371" w:rsidRDefault="006E2324" w:rsidP="006E2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17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13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728637E" w14:textId="77777777" w:rsidR="006E2324" w:rsidRDefault="006E2324" w:rsidP="006E2324">
            <w:pPr>
              <w:pStyle w:val="CRCoverPage"/>
              <w:spacing w:after="0"/>
              <w:rPr>
                <w:noProof/>
              </w:rPr>
            </w:pPr>
          </w:p>
        </w:tc>
      </w:tr>
      <w:tr w:rsidR="006E2324" w14:paraId="0BDB4F2A" w14:textId="77777777" w:rsidTr="006E232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041DF20B" w14:textId="77777777" w:rsidR="006E2324" w:rsidRDefault="006E2324" w:rsidP="007F1B9F">
            <w:pPr>
              <w:pStyle w:val="CRCoverPage"/>
              <w:spacing w:after="0"/>
              <w:rPr>
                <w:noProof/>
              </w:rPr>
            </w:pPr>
          </w:p>
        </w:tc>
      </w:tr>
      <w:tr w:rsidR="006E2324" w14:paraId="6CFC62D2" w14:textId="77777777" w:rsidTr="006E2324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7778B673" w14:textId="77777777" w:rsidR="006E2324" w:rsidRPr="00F25D98" w:rsidRDefault="006E2324" w:rsidP="007F1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2324" w14:paraId="142230FF" w14:textId="77777777" w:rsidTr="006E2324">
        <w:tc>
          <w:tcPr>
            <w:tcW w:w="9641" w:type="dxa"/>
            <w:gridSpan w:val="18"/>
          </w:tcPr>
          <w:p w14:paraId="2967F4AC" w14:textId="77777777" w:rsidR="006E2324" w:rsidRDefault="006E2324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6E2324">
        <w:tc>
          <w:tcPr>
            <w:tcW w:w="9641" w:type="dxa"/>
            <w:gridSpan w:val="18"/>
          </w:tcPr>
          <w:p w14:paraId="7D4A60B5" w14:textId="77777777" w:rsidR="001E41F3" w:rsidRDefault="001E41F3" w:rsidP="006E2324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6E2324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28B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9CCFF3" w:rsidR="00F25D98" w:rsidRDefault="002C3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3F103" w:rsidR="00CC475A" w:rsidRPr="00CC475A" w:rsidRDefault="007641BD">
            <w:pPr>
              <w:pStyle w:val="CRCoverPage"/>
              <w:spacing w:after="0"/>
              <w:ind w:left="100"/>
              <w:rPr>
                <w:noProof/>
              </w:rPr>
            </w:pPr>
            <w:r w:rsidRPr="007641BD">
              <w:t>(NB_IOT-Core)</w:t>
            </w:r>
            <w:r w:rsidR="00772750">
              <w:t xml:space="preserve"> </w:t>
            </w:r>
            <w:r w:rsidR="00CC475A" w:rsidRPr="00D0276D">
              <w:t>CR for TS36104 to correct NB-IoT Medium Range BS OBUE requirements</w:t>
            </w:r>
            <w:r w:rsidR="00CC475A">
              <w:t xml:space="preserve"> </w:t>
            </w:r>
            <w:r w:rsidR="00CC475A">
              <w:rPr>
                <w:rFonts w:hint="eastAsia"/>
                <w:lang w:eastAsia="zh-CN"/>
              </w:rPr>
              <w:t>for</w:t>
            </w:r>
            <w:r w:rsidR="00CC475A">
              <w:t xml:space="preserve"> </w:t>
            </w:r>
            <w:r w:rsidR="00CC475A">
              <w:rPr>
                <w:rFonts w:hint="eastAsia"/>
                <w:lang w:eastAsia="zh-CN"/>
              </w:rPr>
              <w:t>R</w:t>
            </w:r>
            <w:r w:rsidR="00CC475A">
              <w:t>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54BF0" w:rsidR="001E41F3" w:rsidRPr="0043770D" w:rsidRDefault="005D2A9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43770D">
              <w:rPr>
                <w:rFonts w:eastAsiaTheme="minorEastAsia" w:cs="Arial" w:hint="eastAsia"/>
                <w:sz w:val="21"/>
                <w:szCs w:val="21"/>
                <w:lang w:eastAsia="ko-KR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C5F19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38449F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38449F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91D63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>
                  <w:t>Rel-1</w:t>
                </w:r>
                <w:r w:rsidR="0038449F">
                  <w:rPr>
                    <w:lang w:val="en-US" w:eastAsia="zh-CN"/>
                  </w:rPr>
                  <w:t>7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B624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111F3C8D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7662ACE9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42904F9F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354B4CAC" w14:textId="77777777" w:rsidR="0038449F" w:rsidRPr="003166C4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24C92805" w:rsidR="0089405D" w:rsidRPr="0089405D" w:rsidRDefault="0038449F" w:rsidP="0038449F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DE01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87791C" w:rsidR="00A342FD" w:rsidRDefault="002C36CE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CBBA89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Heading4"/>
        <w:rPr>
          <w:lang w:eastAsia="zh-CN"/>
        </w:rPr>
      </w:pPr>
      <w:bookmarkStart w:id="6" w:name="_Toc20997786"/>
      <w:bookmarkStart w:id="7" w:name="_Toc29478465"/>
      <w:bookmarkStart w:id="8" w:name="_Toc35933063"/>
      <w:bookmarkStart w:id="9" w:name="_Toc35935351"/>
      <w:bookmarkStart w:id="10" w:name="_Toc37162935"/>
      <w:bookmarkStart w:id="11" w:name="_Toc37173263"/>
      <w:bookmarkStart w:id="12" w:name="_Toc37173515"/>
      <w:bookmarkStart w:id="13" w:name="_Toc44754071"/>
      <w:bookmarkStart w:id="14" w:name="_Toc45825499"/>
      <w:bookmarkStart w:id="15" w:name="_Toc45825751"/>
      <w:bookmarkStart w:id="16" w:name="_Toc45826003"/>
      <w:bookmarkStart w:id="17" w:name="_Toc45826255"/>
      <w:bookmarkStart w:id="18" w:name="_Toc52466421"/>
      <w:bookmarkStart w:id="19" w:name="_Toc66869406"/>
      <w:bookmarkStart w:id="20" w:name="_Toc66872224"/>
      <w:bookmarkStart w:id="21" w:name="_Toc75173381"/>
      <w:bookmarkStart w:id="22" w:name="_Toc76497197"/>
      <w:bookmarkStart w:id="23" w:name="_Toc82893998"/>
      <w:bookmarkStart w:id="24" w:name="_Toc89684529"/>
      <w:bookmarkStart w:id="25" w:name="_Toc98574670"/>
      <w:bookmarkStart w:id="26" w:name="_Toc123306898"/>
      <w:bookmarkStart w:id="27" w:name="_Toc123308043"/>
      <w:bookmarkStart w:id="28" w:name="_Toc124187099"/>
      <w:bookmarkStart w:id="29" w:name="_Toc130824904"/>
      <w:bookmarkStart w:id="30" w:name="_Toc137388764"/>
      <w:bookmarkStart w:id="31" w:name="_Toc137454310"/>
      <w:bookmarkStart w:id="32" w:name="_Toc138894637"/>
      <w:bookmarkStart w:id="33" w:name="_Toc145034794"/>
      <w:bookmarkStart w:id="34" w:name="_Toc153185343"/>
      <w:bookmarkStart w:id="35" w:name="_Toc161926218"/>
      <w:bookmarkStart w:id="36" w:name="_Toc163214633"/>
      <w:bookmarkStart w:id="37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4pt;height:26.4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6175130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5pt;height:26.4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6175131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8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9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55pt;height:26.4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6175132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4pt;height:26.4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6175133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45pt;height:46.05pt" o:ole="" fillcolor="window">
                  <v:imagedata r:id="rId21" o:title=""/>
                </v:shape>
                <o:OLEObject Type="Embed" ProgID="Equation.3" ShapeID="_x0000_i1029" DrawAspect="Content" ObjectID="_1826175134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55pt;height:46.05pt" o:ole="" fillcolor="window">
                  <v:imagedata r:id="rId23" o:title=""/>
                </v:shape>
                <o:OLEObject Type="Embed" ProgID="Equation.3" ShapeID="_x0000_i1030" DrawAspect="Content" ObjectID="_1826175135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5pt;height:31pt" o:ole="">
                  <v:imagedata r:id="rId25" o:title=""/>
                </v:shape>
                <o:OLEObject Type="Embed" ProgID="Equation.DSMT4" ShapeID="_x0000_i1031" DrawAspect="Content" ObjectID="_1826175136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pt;height:31pt" o:ole="" fillcolor="window">
                  <v:imagedata r:id="rId27" o:title=""/>
                </v:shape>
                <o:OLEObject Type="Embed" ProgID="Equation.DSMT4" ShapeID="_x0000_i1032" DrawAspect="Content" ObjectID="_1826175137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BD79" w14:textId="77777777" w:rsidR="00053D44" w:rsidRDefault="00053D44">
      <w:r>
        <w:separator/>
      </w:r>
    </w:p>
  </w:endnote>
  <w:endnote w:type="continuationSeparator" w:id="0">
    <w:p w14:paraId="78257E72" w14:textId="77777777" w:rsidR="00053D44" w:rsidRDefault="0005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1CD2" w14:textId="77777777" w:rsidR="00053D44" w:rsidRDefault="00053D44">
      <w:r>
        <w:separator/>
      </w:r>
    </w:p>
  </w:footnote>
  <w:footnote w:type="continuationSeparator" w:id="0">
    <w:p w14:paraId="06DF71D0" w14:textId="77777777" w:rsidR="00053D44" w:rsidRDefault="00053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195048">
    <w:abstractNumId w:val="1"/>
  </w:num>
  <w:num w:numId="2" w16cid:durableId="865396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44"/>
    <w:rsid w:val="00070E09"/>
    <w:rsid w:val="0007691C"/>
    <w:rsid w:val="000A6394"/>
    <w:rsid w:val="000B7FED"/>
    <w:rsid w:val="000C038A"/>
    <w:rsid w:val="000C6598"/>
    <w:rsid w:val="000D44B3"/>
    <w:rsid w:val="00132DD4"/>
    <w:rsid w:val="00145D43"/>
    <w:rsid w:val="00192C46"/>
    <w:rsid w:val="001A08B3"/>
    <w:rsid w:val="001A7B60"/>
    <w:rsid w:val="001B52F0"/>
    <w:rsid w:val="001B7A65"/>
    <w:rsid w:val="001E41F3"/>
    <w:rsid w:val="001E74A4"/>
    <w:rsid w:val="0026004D"/>
    <w:rsid w:val="002640DD"/>
    <w:rsid w:val="00275D12"/>
    <w:rsid w:val="00284FEB"/>
    <w:rsid w:val="002860C4"/>
    <w:rsid w:val="002B5741"/>
    <w:rsid w:val="002C36CE"/>
    <w:rsid w:val="002E472E"/>
    <w:rsid w:val="002E48A7"/>
    <w:rsid w:val="00305409"/>
    <w:rsid w:val="003609EF"/>
    <w:rsid w:val="0036231A"/>
    <w:rsid w:val="00374DD4"/>
    <w:rsid w:val="0038449F"/>
    <w:rsid w:val="003B3695"/>
    <w:rsid w:val="003E1A36"/>
    <w:rsid w:val="00410371"/>
    <w:rsid w:val="004242F1"/>
    <w:rsid w:val="0043770D"/>
    <w:rsid w:val="004B75B7"/>
    <w:rsid w:val="004F330C"/>
    <w:rsid w:val="005141D9"/>
    <w:rsid w:val="00514B51"/>
    <w:rsid w:val="0051580D"/>
    <w:rsid w:val="00547111"/>
    <w:rsid w:val="00592D74"/>
    <w:rsid w:val="005D2A99"/>
    <w:rsid w:val="005E2C44"/>
    <w:rsid w:val="00621188"/>
    <w:rsid w:val="006257ED"/>
    <w:rsid w:val="00641D90"/>
    <w:rsid w:val="00653DE4"/>
    <w:rsid w:val="00665C47"/>
    <w:rsid w:val="006732C4"/>
    <w:rsid w:val="00695808"/>
    <w:rsid w:val="006B46FB"/>
    <w:rsid w:val="006E21FB"/>
    <w:rsid w:val="006E2324"/>
    <w:rsid w:val="00705CE6"/>
    <w:rsid w:val="007641BD"/>
    <w:rsid w:val="00772750"/>
    <w:rsid w:val="00792342"/>
    <w:rsid w:val="007977A8"/>
    <w:rsid w:val="007B512A"/>
    <w:rsid w:val="007C2097"/>
    <w:rsid w:val="007D6A07"/>
    <w:rsid w:val="007E4B2B"/>
    <w:rsid w:val="007F7259"/>
    <w:rsid w:val="008040A8"/>
    <w:rsid w:val="008279FA"/>
    <w:rsid w:val="00827E00"/>
    <w:rsid w:val="008626E7"/>
    <w:rsid w:val="00870EE7"/>
    <w:rsid w:val="008863B9"/>
    <w:rsid w:val="0089405D"/>
    <w:rsid w:val="008A45A6"/>
    <w:rsid w:val="008D3CCC"/>
    <w:rsid w:val="008E4363"/>
    <w:rsid w:val="008F3789"/>
    <w:rsid w:val="008F686C"/>
    <w:rsid w:val="0090319E"/>
    <w:rsid w:val="00905BFF"/>
    <w:rsid w:val="009148DE"/>
    <w:rsid w:val="00941E30"/>
    <w:rsid w:val="009531B0"/>
    <w:rsid w:val="009741B3"/>
    <w:rsid w:val="009777D9"/>
    <w:rsid w:val="009839BC"/>
    <w:rsid w:val="0098556C"/>
    <w:rsid w:val="00991B88"/>
    <w:rsid w:val="009A5753"/>
    <w:rsid w:val="009A579D"/>
    <w:rsid w:val="009D0903"/>
    <w:rsid w:val="009E3297"/>
    <w:rsid w:val="009F734F"/>
    <w:rsid w:val="00A246B6"/>
    <w:rsid w:val="00A342FD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13F0"/>
    <w:rsid w:val="00B968C8"/>
    <w:rsid w:val="00BA0406"/>
    <w:rsid w:val="00BA3EC5"/>
    <w:rsid w:val="00BA51D9"/>
    <w:rsid w:val="00BB5DFC"/>
    <w:rsid w:val="00BD279D"/>
    <w:rsid w:val="00BD4A84"/>
    <w:rsid w:val="00BD6BB8"/>
    <w:rsid w:val="00C00018"/>
    <w:rsid w:val="00C05059"/>
    <w:rsid w:val="00C41A2B"/>
    <w:rsid w:val="00C66BA2"/>
    <w:rsid w:val="00C870F6"/>
    <w:rsid w:val="00C907B5"/>
    <w:rsid w:val="00C95985"/>
    <w:rsid w:val="00CC475A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63B59"/>
    <w:rsid w:val="00EB09B7"/>
    <w:rsid w:val="00EB22F1"/>
    <w:rsid w:val="00EE54BA"/>
    <w:rsid w:val="00EE5A42"/>
    <w:rsid w:val="00EE7D7C"/>
    <w:rsid w:val="00EF6820"/>
    <w:rsid w:val="00F21A40"/>
    <w:rsid w:val="00F25D98"/>
    <w:rsid w:val="00F300FB"/>
    <w:rsid w:val="00F370D2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D2A99"/>
    <w:rPr>
      <w:rFonts w:ascii="SimSun" w:eastAsia="SimSun" w:hAnsi="SimSun" w:cs="SimSun"/>
      <w:sz w:val="24"/>
      <w:szCs w:val="24"/>
    </w:rPr>
  </w:style>
  <w:style w:type="paragraph" w:customStyle="1" w:styleId="ds-markdown-paragraph">
    <w:name w:val="ds-markdown-paragraph"/>
    <w:basedOn w:val="Normal"/>
    <w:rsid w:val="0089405D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00F3-4400-4398-A6F8-1447AA2D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32</cp:revision>
  <cp:lastPrinted>1899-12-31T23:00:00Z</cp:lastPrinted>
  <dcterms:created xsi:type="dcterms:W3CDTF">2020-02-03T08:32:00Z</dcterms:created>
  <dcterms:modified xsi:type="dcterms:W3CDTF">2025-12-02T09:01:00Z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