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6E47D37" w:rsidR="00F86A73" w:rsidRPr="00DB1E8A" w:rsidRDefault="004B566C" w:rsidP="00C445AD">
      <w:pPr>
        <w:pStyle w:val="FP"/>
        <w:tabs>
          <w:tab w:val="left" w:pos="567"/>
        </w:tabs>
        <w:rPr>
          <w:rFonts w:ascii="Arial" w:hAnsi="Arial" w:cs="Arial"/>
          <w:b/>
          <w:lang w:eastAsia="ja-JP"/>
        </w:rPr>
      </w:pPr>
      <w:r w:rsidRPr="00DB1E8A">
        <w:rPr>
          <w:rFonts w:ascii="Arial" w:hAnsi="Arial" w:cs="Arial"/>
          <w:b/>
        </w:rPr>
        <w:t xml:space="preserve">3GPP </w:t>
      </w:r>
      <w:r w:rsidR="00F86A73" w:rsidRPr="00DB1E8A">
        <w:rPr>
          <w:rFonts w:ascii="Arial" w:hAnsi="Arial" w:cs="Arial"/>
          <w:b/>
        </w:rPr>
        <w:t>TSG</w:t>
      </w:r>
      <w:r w:rsidR="00D45B2F" w:rsidRPr="00DB1E8A">
        <w:rPr>
          <w:rFonts w:ascii="Arial" w:hAnsi="Arial" w:cs="Arial"/>
          <w:b/>
        </w:rPr>
        <w:t xml:space="preserve"> </w:t>
      </w:r>
      <w:r w:rsidRPr="00DB1E8A">
        <w:rPr>
          <w:rFonts w:ascii="Arial" w:hAnsi="Arial" w:cs="Arial"/>
          <w:b/>
        </w:rPr>
        <w:t>RAN</w:t>
      </w:r>
      <w:r w:rsidR="00F86A73" w:rsidRPr="00DB1E8A">
        <w:rPr>
          <w:rFonts w:ascii="Arial" w:hAnsi="Arial" w:cs="Arial"/>
          <w:b/>
        </w:rPr>
        <w:t xml:space="preserve"> meeting </w:t>
      </w:r>
      <w:r w:rsidR="00155694" w:rsidRPr="00DB1E8A">
        <w:rPr>
          <w:rFonts w:ascii="Arial" w:hAnsi="Arial" w:cs="Arial"/>
          <w:b/>
        </w:rPr>
        <w:t>1</w:t>
      </w:r>
      <w:r w:rsidR="00F81DFF">
        <w:rPr>
          <w:rFonts w:ascii="Arial" w:hAnsi="Arial" w:cs="Arial"/>
          <w:b/>
        </w:rPr>
        <w:t>10</w:t>
      </w:r>
      <w:r w:rsidR="00AF3414"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0E58BD" w:rsidRPr="00DB1E8A">
        <w:rPr>
          <w:rFonts w:ascii="Arial" w:hAnsi="Arial" w:cs="Arial"/>
          <w:b/>
        </w:rPr>
        <w:t xml:space="preserve">      </w:t>
      </w:r>
      <w:r w:rsidR="00F86A73" w:rsidRPr="00DB1E8A">
        <w:rPr>
          <w:rFonts w:ascii="Arial" w:hAnsi="Arial" w:cs="Arial"/>
          <w:b/>
        </w:rPr>
        <w:t>RP-</w:t>
      </w:r>
      <w:r w:rsidR="00DA004C" w:rsidRPr="00DB1E8A">
        <w:rPr>
          <w:rFonts w:ascii="Arial" w:hAnsi="Arial" w:cs="Arial"/>
          <w:b/>
        </w:rPr>
        <w:t>2</w:t>
      </w:r>
      <w:r w:rsidR="00552EEE" w:rsidRPr="00DB1E8A">
        <w:rPr>
          <w:rFonts w:ascii="Arial" w:eastAsiaTheme="minorEastAsia" w:hAnsi="Arial" w:cs="Arial"/>
          <w:b/>
          <w:lang w:eastAsia="zh-CN"/>
        </w:rPr>
        <w:t>5</w:t>
      </w:r>
      <w:r w:rsidR="00F81DFF">
        <w:rPr>
          <w:rFonts w:ascii="Arial" w:eastAsiaTheme="minorEastAsia" w:hAnsi="Arial" w:cs="Arial"/>
          <w:b/>
          <w:lang w:eastAsia="zh-CN"/>
        </w:rPr>
        <w:t>3623</w:t>
      </w:r>
    </w:p>
    <w:p w14:paraId="74D3B354" w14:textId="2F2E32A1" w:rsidR="00F86A73" w:rsidRPr="00DB1E8A" w:rsidRDefault="00F81DFF" w:rsidP="004B566C">
      <w:pPr>
        <w:tabs>
          <w:tab w:val="left" w:pos="567"/>
        </w:tabs>
        <w:rPr>
          <w:rFonts w:ascii="Arial" w:eastAsiaTheme="minorEastAsia" w:hAnsi="Arial" w:cs="Arial"/>
          <w:b/>
          <w:lang w:eastAsia="zh-CN"/>
        </w:rPr>
      </w:pPr>
      <w:r w:rsidRPr="00F81DFF">
        <w:rPr>
          <w:rFonts w:ascii="Arial" w:eastAsiaTheme="minorEastAsia" w:hAnsi="Arial" w:cs="Arial"/>
          <w:b/>
          <w:lang w:eastAsia="zh-CN"/>
        </w:rPr>
        <w:t>Baltimore, USA, December 8-11</w:t>
      </w:r>
      <w:r w:rsidR="00A95375" w:rsidRPr="00DB1E8A">
        <w:rPr>
          <w:rFonts w:ascii="Arial" w:hAnsi="Arial" w:cs="Arial"/>
          <w:b/>
        </w:rPr>
        <w:t>,</w:t>
      </w:r>
      <w:r w:rsidR="00155694" w:rsidRPr="00DB1E8A">
        <w:rPr>
          <w:rFonts w:ascii="Arial" w:hAnsi="Arial" w:cs="Arial"/>
          <w:b/>
        </w:rPr>
        <w:t xml:space="preserve"> </w:t>
      </w:r>
      <w:r w:rsidR="00D17794" w:rsidRPr="00DB1E8A">
        <w:rPr>
          <w:rFonts w:ascii="Arial" w:hAnsi="Arial" w:cs="Arial"/>
          <w:b/>
        </w:rPr>
        <w:t>20</w:t>
      </w:r>
      <w:r w:rsidR="00DA004C" w:rsidRPr="00DB1E8A">
        <w:rPr>
          <w:rFonts w:ascii="Arial" w:hAnsi="Arial" w:cs="Arial"/>
          <w:b/>
        </w:rPr>
        <w:t>2</w:t>
      </w:r>
      <w:r w:rsidR="00CA3B05" w:rsidRPr="00DB1E8A">
        <w:rPr>
          <w:rFonts w:ascii="Arial" w:eastAsiaTheme="minorEastAsia" w:hAnsi="Arial" w:cs="Arial"/>
          <w:b/>
          <w:lang w:eastAsia="zh-CN"/>
        </w:rPr>
        <w:t>5</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D4A0269"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D84F169" w:rsidR="00112663" w:rsidRPr="00DB1E8A" w:rsidRDefault="00112663" w:rsidP="0090624D">
            <w:pPr>
              <w:tabs>
                <w:tab w:val="left" w:pos="567"/>
              </w:tabs>
              <w:rPr>
                <w:rFonts w:ascii="Arial" w:hAnsi="Arial" w:cs="Arial"/>
              </w:rPr>
            </w:pPr>
            <w:r w:rsidRPr="00DB1E8A">
              <w:rPr>
                <w:rFonts w:ascii="Arial" w:hAnsi="Arial" w:cs="Arial"/>
              </w:rPr>
              <w:t xml:space="preserve">NR mobility enhancements Phase </w:t>
            </w:r>
            <w:r w:rsidR="004A392C">
              <w:rPr>
                <w:rFonts w:ascii="Arial" w:hAnsi="Arial" w:cs="Arial"/>
              </w:rPr>
              <w:t>5</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61C8CC35" w:rsidR="00112663" w:rsidRPr="00DB1E8A" w:rsidRDefault="009B36CC" w:rsidP="0090624D">
            <w:pPr>
              <w:tabs>
                <w:tab w:val="left" w:pos="567"/>
              </w:tabs>
              <w:rPr>
                <w:rFonts w:ascii="Arial" w:hAnsi="Arial" w:cs="Arial"/>
              </w:rPr>
            </w:pPr>
            <w:r w:rsidRPr="009B36CC">
              <w:rPr>
                <w:rFonts w:ascii="Arial" w:hAnsi="Arial" w:cs="Arial"/>
                <w:color w:val="000000"/>
                <w:lang w:val="en-GB"/>
              </w:rPr>
              <w:t>NR_Mob_Ph5</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3F19136E" w:rsidR="00112663" w:rsidRPr="00DB1E8A" w:rsidRDefault="00112663" w:rsidP="0090624D">
            <w:pPr>
              <w:tabs>
                <w:tab w:val="left" w:pos="567"/>
              </w:tabs>
              <w:rPr>
                <w:rFonts w:ascii="Arial" w:hAnsi="Arial" w:cs="Arial"/>
                <w:lang w:eastAsia="ja-JP"/>
              </w:rPr>
            </w:pPr>
            <w:r w:rsidRPr="006A570D">
              <w:rPr>
                <w:rFonts w:ascii="Arial" w:hAnsi="Arial" w:cs="Arial"/>
                <w:color w:val="000000" w:themeColor="text1"/>
                <w:lang w:eastAsia="ja-JP"/>
              </w:rPr>
              <w:t>10</w:t>
            </w:r>
            <w:r w:rsidR="00E00B2F" w:rsidRPr="006A570D">
              <w:rPr>
                <w:rFonts w:ascii="Arial" w:hAnsi="Arial" w:cs="Arial"/>
                <w:color w:val="000000" w:themeColor="text1"/>
                <w:lang w:eastAsia="ja-JP"/>
              </w:rPr>
              <w:t>8</w:t>
            </w:r>
            <w:r w:rsidRPr="006A570D">
              <w:rPr>
                <w:rFonts w:ascii="Arial" w:hAnsi="Arial" w:cs="Arial"/>
                <w:color w:val="000000" w:themeColor="text1"/>
                <w:lang w:eastAsia="ja-JP"/>
              </w:rPr>
              <w:t>00</w:t>
            </w:r>
            <w:r w:rsidR="006A570D">
              <w:rPr>
                <w:rFonts w:ascii="Arial" w:hAnsi="Arial" w:cs="Arial"/>
                <w:color w:val="000000" w:themeColor="text1"/>
                <w:lang w:eastAsia="ja-JP"/>
              </w:rPr>
              <w:t>88</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4F67F5CD" w:rsidR="00112663" w:rsidRPr="00DB1E8A" w:rsidRDefault="008A567C" w:rsidP="0090624D">
            <w:pPr>
              <w:tabs>
                <w:tab w:val="left" w:pos="567"/>
              </w:tabs>
              <w:rPr>
                <w:rFonts w:ascii="Arial" w:hAnsi="Arial" w:cs="Arial"/>
                <w:lang w:eastAsia="ja-JP"/>
              </w:rPr>
            </w:pPr>
            <w:r w:rsidRPr="008A567C">
              <w:rPr>
                <w:rFonts w:ascii="Arial" w:hAnsi="Arial" w:cs="Arial"/>
                <w:lang w:eastAsia="ja-JP"/>
              </w:rPr>
              <w:t>RP-25</w:t>
            </w:r>
            <w:r w:rsidR="004C6BB2">
              <w:rPr>
                <w:rFonts w:ascii="Arial" w:hAnsi="Arial" w:cs="Arial"/>
                <w:lang w:eastAsia="ja-JP"/>
              </w:rPr>
              <w:t>2113</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5CF1BAFB"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00B251BC" w:rsidRPr="00B251BC">
              <w:rPr>
                <w:rFonts w:ascii="Arial" w:hAnsi="Arial" w:cs="Arial"/>
                <w:color w:val="000000" w:themeColor="text1"/>
                <w:lang w:eastAsia="ja-JP"/>
              </w:rPr>
              <w:t>03</w:t>
            </w:r>
            <w:r w:rsidRPr="00B251BC">
              <w:rPr>
                <w:rFonts w:ascii="Arial" w:hAnsi="Arial" w:cs="Arial"/>
                <w:color w:val="000000" w:themeColor="text1"/>
                <w:lang w:eastAsia="ja-JP"/>
              </w:rPr>
              <w:t>/202</w:t>
            </w:r>
            <w:r w:rsidR="00B251BC" w:rsidRPr="00B251BC">
              <w:rPr>
                <w:rFonts w:ascii="Arial" w:hAnsi="Arial" w:cs="Arial"/>
                <w:color w:val="000000" w:themeColor="text1"/>
                <w:lang w:eastAsia="ja-JP"/>
              </w:rPr>
              <w:t>7</w:t>
            </w:r>
          </w:p>
        </w:tc>
        <w:tc>
          <w:tcPr>
            <w:tcW w:w="2268" w:type="dxa"/>
          </w:tcPr>
          <w:p w14:paraId="7ADD3EAF" w14:textId="12E932C0"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00921B1C">
              <w:rPr>
                <w:rFonts w:ascii="Arial" w:hAnsi="Arial" w:cs="Arial"/>
                <w:color w:val="000000" w:themeColor="text1"/>
                <w:lang w:eastAsia="ja-JP"/>
              </w:rPr>
              <w:t>0</w:t>
            </w:r>
            <w:r w:rsidR="00A63A6C">
              <w:rPr>
                <w:rFonts w:ascii="Arial" w:hAnsi="Arial" w:cs="Arial"/>
                <w:color w:val="000000" w:themeColor="text1"/>
                <w:lang w:eastAsia="ja-JP"/>
              </w:rPr>
              <w:t>6</w:t>
            </w:r>
            <w:r w:rsidRPr="00DB1E8A">
              <w:rPr>
                <w:rFonts w:ascii="Arial" w:hAnsi="Arial" w:cs="Arial"/>
                <w:color w:val="000000" w:themeColor="text1"/>
                <w:lang w:eastAsia="ja-JP"/>
              </w:rPr>
              <w:t>/202</w:t>
            </w:r>
            <w:r w:rsidR="00921B1C">
              <w:rPr>
                <w:rFonts w:ascii="Arial" w:hAnsi="Arial" w:cs="Arial"/>
                <w:color w:val="000000" w:themeColor="text1"/>
                <w:lang w:eastAsia="ja-JP"/>
              </w:rPr>
              <w:t>7</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005339D6" w:rsidR="00112663" w:rsidRPr="00DB1E8A" w:rsidRDefault="00BE342E" w:rsidP="0090624D">
            <w:pPr>
              <w:tabs>
                <w:tab w:val="left" w:pos="567"/>
              </w:tabs>
              <w:rPr>
                <w:rFonts w:ascii="Arial" w:hAnsi="Arial" w:cs="Arial"/>
                <w:lang w:eastAsia="ja-JP"/>
              </w:rPr>
            </w:pPr>
            <w:r>
              <w:rPr>
                <w:rFonts w:ascii="Arial" w:hAnsi="Arial" w:cs="Arial"/>
                <w:color w:val="00B050"/>
              </w:rPr>
              <w:t>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90624D">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1F486F">
      <w:pPr>
        <w:pStyle w:val="ListParagraph"/>
        <w:numPr>
          <w:ilvl w:val="0"/>
          <w:numId w:val="18"/>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1F486F">
      <w:pPr>
        <w:pStyle w:val="ListParagraph"/>
        <w:numPr>
          <w:ilvl w:val="0"/>
          <w:numId w:val="18"/>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1F486F">
      <w:pPr>
        <w:pStyle w:val="ListParagraph"/>
        <w:numPr>
          <w:ilvl w:val="0"/>
          <w:numId w:val="18"/>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77777777" w:rsidR="00112663" w:rsidRPr="00DB1E8A" w:rsidRDefault="00112663" w:rsidP="0090624D">
            <w:pPr>
              <w:tabs>
                <w:tab w:val="left" w:pos="567"/>
              </w:tabs>
              <w:rPr>
                <w:rFonts w:ascii="Arial" w:hAnsi="Arial" w:cs="Arial"/>
              </w:rPr>
            </w:pPr>
            <w:r w:rsidRPr="00DB1E8A">
              <w:rPr>
                <w:rFonts w:ascii="Arial" w:hAnsi="Arial" w:cs="Arial"/>
              </w:rPr>
              <w:t>naveen.palle@apple.com</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62B73C6C" w14:textId="7A8149CE" w:rsidR="006D6663" w:rsidRPr="00DB1E8A" w:rsidRDefault="006D6663" w:rsidP="006D6663">
      <w:pPr>
        <w:pStyle w:val="Heading2"/>
        <w:rPr>
          <w:lang w:val="en-US" w:eastAsia="ja-JP"/>
        </w:rPr>
      </w:pPr>
      <w:r w:rsidRPr="00DB1E8A">
        <w:rPr>
          <w:lang w:val="en-US" w:eastAsia="ja-JP"/>
        </w:rPr>
        <w:t>2.</w:t>
      </w:r>
      <w:r>
        <w:rPr>
          <w:lang w:val="en-US" w:eastAsia="ja-JP"/>
        </w:rPr>
        <w:t>1</w:t>
      </w:r>
      <w:r w:rsidRPr="00DB1E8A">
        <w:rPr>
          <w:lang w:val="en-US" w:eastAsia="ja-JP"/>
        </w:rPr>
        <w:tab/>
        <w:t>RAN</w:t>
      </w:r>
      <w:r w:rsidR="008661B3">
        <w:rPr>
          <w:lang w:val="en-US" w:eastAsia="ja-JP"/>
        </w:rPr>
        <w:t>1</w:t>
      </w:r>
    </w:p>
    <w:p w14:paraId="2A95DF6A" w14:textId="7F963CA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.1</w:t>
      </w:r>
      <w:r w:rsidRPr="00DB1E8A">
        <w:rPr>
          <w:lang w:val="en-US" w:eastAsia="ja-JP"/>
        </w:rPr>
        <w:tab/>
        <w:t>Agreements</w:t>
      </w:r>
    </w:p>
    <w:p w14:paraId="52A8B9BA" w14:textId="1FEEBC6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.2</w:t>
      </w:r>
      <w:r w:rsidRPr="00DB1E8A">
        <w:rPr>
          <w:lang w:val="en-US" w:eastAsia="ja-JP"/>
        </w:rPr>
        <w:tab/>
        <w:t>Remaining Open issues</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268C229A" w14:textId="50E24B00" w:rsidR="00701410" w:rsidRPr="00F729A2" w:rsidRDefault="00F729A2" w:rsidP="00F729A2">
      <w:pPr>
        <w:pStyle w:val="ListParagraph"/>
        <w:numPr>
          <w:ilvl w:val="0"/>
          <w:numId w:val="142"/>
        </w:numPr>
        <w:ind w:leftChars="0"/>
        <w:rPr>
          <w:b/>
          <w:bCs/>
          <w:i/>
          <w:iCs/>
        </w:rPr>
      </w:pPr>
      <w:r w:rsidRPr="00DB1E8A">
        <w:rPr>
          <w:rFonts w:ascii="Arial" w:hAnsi="Arial" w:cs="Arial"/>
          <w:b/>
          <w:bCs/>
          <w:i/>
          <w:iCs/>
        </w:rPr>
        <w:t>None</w:t>
      </w:r>
    </w:p>
    <w:p w14:paraId="772BF603" w14:textId="77777777" w:rsidR="00E06CB1" w:rsidRPr="00DB1E8A" w:rsidRDefault="00E06CB1"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708D9C5A" w14:textId="77777777" w:rsidR="00D659F4" w:rsidRDefault="00D659F4" w:rsidP="00D659F4">
      <w:pPr>
        <w:numPr>
          <w:ilvl w:val="0"/>
          <w:numId w:val="170"/>
        </w:numPr>
        <w:spacing w:before="60" w:after="60" w:line="276" w:lineRule="auto"/>
        <w:rPr>
          <w:lang w:eastAsia="x-none"/>
        </w:rPr>
      </w:pPr>
      <w:bookmarkStart w:id="0"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03B42647" w14:textId="77777777" w:rsidR="00D659F4" w:rsidRDefault="00D659F4" w:rsidP="00D659F4">
      <w:pPr>
        <w:numPr>
          <w:ilvl w:val="1"/>
          <w:numId w:val="170"/>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631DDF7" w14:textId="77777777" w:rsidR="00D659F4" w:rsidRDefault="00D659F4" w:rsidP="00D659F4">
      <w:pPr>
        <w:numPr>
          <w:ilvl w:val="0"/>
          <w:numId w:val="170"/>
        </w:numPr>
        <w:spacing w:before="60" w:after="60" w:line="276" w:lineRule="auto"/>
        <w:rPr>
          <w:lang w:eastAsia="x-none"/>
        </w:rPr>
      </w:pPr>
      <w:bookmarkStart w:id="1" w:name="OLE_LINK49"/>
      <w:bookmarkEnd w:id="0"/>
      <w:r>
        <w:rPr>
          <w:lang w:eastAsia="x-none"/>
        </w:rPr>
        <w:t>Dynamic L1 measurement and reporting configuration change</w:t>
      </w:r>
    </w:p>
    <w:p w14:paraId="021D2227" w14:textId="77777777" w:rsidR="00D659F4" w:rsidRDefault="00D659F4" w:rsidP="00D659F4">
      <w:pPr>
        <w:numPr>
          <w:ilvl w:val="1"/>
          <w:numId w:val="170"/>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2B3E858" w14:textId="77777777" w:rsidR="00D659F4" w:rsidRDefault="00D659F4" w:rsidP="00D659F4">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AE537F6" w14:textId="77777777" w:rsidR="00D659F4" w:rsidRDefault="00D659F4" w:rsidP="00D659F4">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06A0A77F" w14:textId="77777777" w:rsidR="00D659F4" w:rsidRDefault="00D659F4" w:rsidP="00D659F4">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1"/>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1691BD74" w14:textId="7169BFE9" w:rsidR="001D7091" w:rsidRPr="001D7091" w:rsidRDefault="001D7091" w:rsidP="001D7091">
      <w:pPr>
        <w:pStyle w:val="ListParagraph"/>
        <w:numPr>
          <w:ilvl w:val="0"/>
          <w:numId w:val="142"/>
        </w:numPr>
        <w:ind w:leftChars="0"/>
        <w:rPr>
          <w:b/>
          <w:bCs/>
          <w:i/>
          <w:iCs/>
        </w:rPr>
      </w:pPr>
      <w:r w:rsidRPr="00DB1E8A">
        <w:rPr>
          <w:rFonts w:ascii="Arial" w:hAnsi="Arial" w:cs="Arial"/>
          <w:b/>
          <w:bCs/>
          <w:i/>
          <w:iCs/>
        </w:rPr>
        <w:t>None</w:t>
      </w:r>
    </w:p>
    <w:p w14:paraId="12F87E6B" w14:textId="63125C12" w:rsidR="008C1223"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A83B4EC" w14:textId="77777777" w:rsidR="00D659F4" w:rsidRDefault="00D659F4" w:rsidP="00D659F4">
      <w:pPr>
        <w:numPr>
          <w:ilvl w:val="0"/>
          <w:numId w:val="170"/>
        </w:numPr>
        <w:spacing w:before="60" w:after="60" w:line="276" w:lineRule="auto"/>
        <w:rPr>
          <w:lang w:eastAsia="x-none"/>
        </w:rPr>
      </w:pP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59C0C23C" w14:textId="77777777" w:rsidR="00D659F4" w:rsidRDefault="00D659F4" w:rsidP="00D659F4">
      <w:pPr>
        <w:numPr>
          <w:ilvl w:val="1"/>
          <w:numId w:val="170"/>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33815BDD" w14:textId="77777777" w:rsidR="001D7091" w:rsidRPr="001D7091" w:rsidRDefault="001D7091" w:rsidP="001D7091">
      <w:pPr>
        <w:rPr>
          <w:lang w:eastAsia="ja-JP"/>
        </w:rPr>
      </w:pP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29ADCB4E" w14:textId="3ACE12BA" w:rsidR="00EB1D47" w:rsidRDefault="00EB1D47" w:rsidP="00EB1D47">
      <w:pPr>
        <w:pStyle w:val="Heading4"/>
        <w:rPr>
          <w:lang w:val="en-US" w:eastAsia="ja-JP"/>
        </w:rPr>
      </w:pPr>
      <w:r w:rsidRPr="00DB1E8A">
        <w:rPr>
          <w:lang w:val="en-US" w:eastAsia="ja-JP"/>
        </w:rPr>
        <w:t>2.</w:t>
      </w:r>
      <w:r>
        <w:rPr>
          <w:lang w:val="en-US" w:eastAsia="ja-JP"/>
        </w:rPr>
        <w:t>4</w:t>
      </w:r>
      <w:r w:rsidRPr="00DB1E8A">
        <w:rPr>
          <w:lang w:val="en-US" w:eastAsia="ja-JP"/>
        </w:rPr>
        <w:t>.1</w:t>
      </w:r>
      <w:r w:rsidRPr="00DB1E8A">
        <w:rPr>
          <w:lang w:val="en-US" w:eastAsia="ja-JP"/>
        </w:rPr>
        <w:tab/>
        <w:t>Agreements</w:t>
      </w:r>
    </w:p>
    <w:p w14:paraId="0B5D3027" w14:textId="77777777" w:rsidR="00EB1D47" w:rsidRPr="001D7091" w:rsidRDefault="00EB1D47" w:rsidP="00EB1D47">
      <w:pPr>
        <w:pStyle w:val="ListParagraph"/>
        <w:numPr>
          <w:ilvl w:val="0"/>
          <w:numId w:val="142"/>
        </w:numPr>
        <w:ind w:leftChars="0"/>
        <w:rPr>
          <w:b/>
          <w:bCs/>
          <w:i/>
          <w:iCs/>
        </w:rPr>
      </w:pPr>
      <w:r w:rsidRPr="00DB1E8A">
        <w:rPr>
          <w:rFonts w:ascii="Arial" w:hAnsi="Arial" w:cs="Arial"/>
          <w:b/>
          <w:bCs/>
          <w:i/>
          <w:iCs/>
        </w:rPr>
        <w:t>None</w:t>
      </w:r>
    </w:p>
    <w:p w14:paraId="798D6D4A" w14:textId="77777777" w:rsidR="002531A7" w:rsidRPr="00DB1E8A" w:rsidRDefault="002531A7" w:rsidP="00C03789">
      <w:pPr>
        <w:rPr>
          <w:lang w:eastAsia="ja-JP"/>
        </w:rPr>
      </w:pPr>
    </w:p>
    <w:p w14:paraId="0E0BF35E" w14:textId="77777777" w:rsidR="004E1294" w:rsidRPr="00DB1E8A" w:rsidRDefault="004E1294" w:rsidP="004E1294">
      <w:pPr>
        <w:pStyle w:val="Heading4"/>
        <w:rPr>
          <w:lang w:val="en-US" w:eastAsia="ja-JP"/>
        </w:rPr>
      </w:pPr>
      <w:r w:rsidRPr="00DB1E8A">
        <w:rPr>
          <w:lang w:val="en-US" w:eastAsia="ja-JP"/>
        </w:rPr>
        <w:t>2.4.2</w:t>
      </w:r>
      <w:r w:rsidRPr="00DB1E8A">
        <w:rPr>
          <w:lang w:val="en-US" w:eastAsia="ja-JP"/>
        </w:rPr>
        <w:tab/>
        <w:t>Remaining Open issues</w:t>
      </w:r>
    </w:p>
    <w:p w14:paraId="2FBB1274" w14:textId="77777777" w:rsidR="0043585A" w:rsidRDefault="0043585A" w:rsidP="0043585A">
      <w:pPr>
        <w:numPr>
          <w:ilvl w:val="0"/>
          <w:numId w:val="170"/>
        </w:numPr>
        <w:spacing w:before="60" w:after="60" w:line="276" w:lineRule="auto"/>
        <w:rPr>
          <w:lang w:eastAsia="x-none"/>
        </w:rPr>
      </w:pPr>
      <w:r w:rsidRPr="00EB7DA3">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2E89E936" w14:textId="77777777" w:rsidR="0043585A" w:rsidRDefault="0043585A" w:rsidP="0043585A">
      <w:pPr>
        <w:ind w:left="1134"/>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7BC49361" w14:textId="77777777" w:rsidR="0043585A" w:rsidRDefault="0043585A" w:rsidP="0043585A">
      <w:pPr>
        <w:ind w:left="1134"/>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3F56FD7A" w14:textId="77777777" w:rsidR="0043585A" w:rsidRDefault="0043585A" w:rsidP="0043585A">
      <w:pPr>
        <w:ind w:left="1134"/>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07471A4C" w14:textId="77777777" w:rsidR="0043585A" w:rsidRDefault="0043585A" w:rsidP="0043585A">
      <w:pPr>
        <w:ind w:left="1134"/>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4DC89B71" w14:textId="77777777" w:rsidR="0043585A" w:rsidRDefault="0043585A" w:rsidP="0043585A">
      <w:pPr>
        <w:ind w:left="1134"/>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59CC674B" w14:textId="77777777" w:rsidR="00B909EC" w:rsidRPr="00DB1E8A" w:rsidRDefault="00B909EC" w:rsidP="00B909EC">
      <w:pPr>
        <w:rPr>
          <w:lang w:eastAsia="ja-JP"/>
        </w:rPr>
      </w:pPr>
    </w:p>
    <w:p w14:paraId="47D98224" w14:textId="77777777" w:rsidR="00B909EC" w:rsidRPr="00DB1E8A" w:rsidRDefault="00B909EC"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4DA0A20B" w14:textId="1380E8F8"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lastRenderedPageBreak/>
        <w:t>RP-2</w:t>
      </w:r>
      <w:r w:rsidR="00C00095" w:rsidRPr="00DB1E8A">
        <w:rPr>
          <w:rFonts w:ascii="Arial" w:eastAsiaTheme="minorEastAsia" w:hAnsi="Arial" w:cs="Arial"/>
          <w:iCs/>
          <w:lang w:eastAsia="zh-CN"/>
        </w:rPr>
        <w:t>5</w:t>
      </w:r>
      <w:r w:rsidR="00EF6B08">
        <w:rPr>
          <w:rFonts w:ascii="Arial" w:eastAsiaTheme="minorEastAsia" w:hAnsi="Arial" w:cs="Arial"/>
          <w:iCs/>
          <w:lang w:eastAsia="zh-CN"/>
        </w:rPr>
        <w:t>2113</w:t>
      </w:r>
      <w:r w:rsidRPr="00DB1E8A">
        <w:rPr>
          <w:rFonts w:ascii="Arial" w:eastAsiaTheme="minorEastAsia" w:hAnsi="Arial" w:cs="Arial"/>
          <w:iCs/>
          <w:lang w:eastAsia="zh-CN"/>
        </w:rPr>
        <w:tab/>
      </w:r>
      <w:r w:rsidR="00EF6B08">
        <w:rPr>
          <w:rFonts w:ascii="Arial" w:eastAsiaTheme="minorEastAsia" w:hAnsi="Arial" w:cs="Arial"/>
          <w:iCs/>
          <w:lang w:eastAsia="zh-CN"/>
        </w:rPr>
        <w:t>Revised</w:t>
      </w:r>
      <w:r w:rsidR="004215E3" w:rsidRPr="00DB1E8A">
        <w:rPr>
          <w:rFonts w:ascii="Arial" w:eastAsiaTheme="minorEastAsia" w:hAnsi="Arial" w:cs="Arial"/>
          <w:iCs/>
          <w:lang w:eastAsia="zh-CN"/>
        </w:rPr>
        <w:t xml:space="preserve"> Work Item: NR mobility enhancements Phase </w:t>
      </w:r>
      <w:r w:rsidR="00052794">
        <w:rPr>
          <w:rFonts w:ascii="Arial" w:eastAsiaTheme="minorEastAsia" w:hAnsi="Arial" w:cs="Arial"/>
          <w:iCs/>
          <w:lang w:eastAsia="zh-CN"/>
        </w:rPr>
        <w:t>5 (WID)</w:t>
      </w:r>
    </w:p>
    <w:p w14:paraId="74326D86" w14:textId="77777777" w:rsidR="00675EEA" w:rsidRPr="00DB1E8A" w:rsidRDefault="00675EEA" w:rsidP="00076CA6">
      <w:pPr>
        <w:pStyle w:val="NO"/>
        <w:ind w:left="0" w:firstLine="0"/>
        <w:rPr>
          <w:rFonts w:ascii="Arial" w:eastAsiaTheme="minorEastAsia" w:hAnsi="Arial" w:cs="Arial"/>
          <w:iCs/>
          <w:lang w:eastAsia="zh-CN"/>
        </w:rPr>
      </w:pPr>
    </w:p>
    <w:p w14:paraId="70B10427" w14:textId="641E29B2"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72553" w14:textId="77777777" w:rsidR="00074552" w:rsidRDefault="00074552">
      <w:r>
        <w:separator/>
      </w:r>
    </w:p>
  </w:endnote>
  <w:endnote w:type="continuationSeparator" w:id="0">
    <w:p w14:paraId="38E672DB" w14:textId="77777777" w:rsidR="00074552" w:rsidRDefault="0007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Light">
    <w:altName w:val="Arial"/>
    <w:panose1 w:val="020B0604020202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85B10" w14:textId="77777777" w:rsidR="00074552" w:rsidRDefault="00074552">
      <w:r>
        <w:separator/>
      </w:r>
    </w:p>
  </w:footnote>
  <w:footnote w:type="continuationSeparator" w:id="0">
    <w:p w14:paraId="1BE7A790" w14:textId="77777777" w:rsidR="00074552" w:rsidRDefault="00074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9D12C0B"/>
    <w:multiLevelType w:val="hybridMultilevel"/>
    <w:tmpl w:val="E9C83D34"/>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2350736E"/>
    <w:multiLevelType w:val="hybridMultilevel"/>
    <w:tmpl w:val="3A88DB3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25027C47"/>
    <w:multiLevelType w:val="hybridMultilevel"/>
    <w:tmpl w:val="0CDA4C44"/>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0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9"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6" w15:restartNumberingAfterBreak="0">
    <w:nsid w:val="2F016EFB"/>
    <w:multiLevelType w:val="hybridMultilevel"/>
    <w:tmpl w:val="59F0BBC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73"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7"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B8230D1"/>
    <w:multiLevelType w:val="hybridMultilevel"/>
    <w:tmpl w:val="CEAADFE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8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7"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0"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92" w15:restartNumberingAfterBreak="0">
    <w:nsid w:val="479E4A0A"/>
    <w:multiLevelType w:val="hybridMultilevel"/>
    <w:tmpl w:val="501EE0A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97"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9"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8"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25B4289"/>
    <w:multiLevelType w:val="hybridMultilevel"/>
    <w:tmpl w:val="4F02832C"/>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5"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7"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8"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2"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5"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9"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3"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8"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4"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4" w15:restartNumberingAfterBreak="0">
    <w:nsid w:val="75FD4592"/>
    <w:multiLevelType w:val="hybridMultilevel"/>
    <w:tmpl w:val="95A42A8E"/>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5"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7083D2A"/>
    <w:multiLevelType w:val="hybridMultilevel"/>
    <w:tmpl w:val="95B0FE28"/>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8"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3"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78DF54CC"/>
    <w:multiLevelType w:val="hybridMultilevel"/>
    <w:tmpl w:val="E7089D00"/>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5"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A794E95"/>
    <w:multiLevelType w:val="hybridMultilevel"/>
    <w:tmpl w:val="48FA371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67"/>
  </w:num>
  <w:num w:numId="2" w16cid:durableId="856042082">
    <w:abstractNumId w:val="17"/>
  </w:num>
  <w:num w:numId="3" w16cid:durableId="384375741">
    <w:abstractNumId w:val="161"/>
  </w:num>
  <w:num w:numId="4" w16cid:durableId="1418945037">
    <w:abstractNumId w:val="132"/>
  </w:num>
  <w:num w:numId="5" w16cid:durableId="441464764">
    <w:abstractNumId w:val="66"/>
  </w:num>
  <w:num w:numId="6" w16cid:durableId="1707562826">
    <w:abstractNumId w:val="167"/>
  </w:num>
  <w:num w:numId="7" w16cid:durableId="352070540">
    <w:abstractNumId w:val="30"/>
  </w:num>
  <w:num w:numId="8" w16cid:durableId="128017323">
    <w:abstractNumId w:val="61"/>
  </w:num>
  <w:num w:numId="9" w16cid:durableId="1184369253">
    <w:abstractNumId w:val="120"/>
  </w:num>
  <w:num w:numId="10" w16cid:durableId="2097238589">
    <w:abstractNumId w:val="169"/>
  </w:num>
  <w:num w:numId="11" w16cid:durableId="1099914779">
    <w:abstractNumId w:val="121"/>
  </w:num>
  <w:num w:numId="12" w16cid:durableId="2023123451">
    <w:abstractNumId w:val="102"/>
  </w:num>
  <w:num w:numId="13" w16cid:durableId="672223042">
    <w:abstractNumId w:val="160"/>
  </w:num>
  <w:num w:numId="14" w16cid:durableId="163281240">
    <w:abstractNumId w:val="43"/>
  </w:num>
  <w:num w:numId="15" w16cid:durableId="464544331">
    <w:abstractNumId w:val="88"/>
  </w:num>
  <w:num w:numId="16" w16cid:durableId="279848822">
    <w:abstractNumId w:val="39"/>
  </w:num>
  <w:num w:numId="17" w16cid:durableId="1793212726">
    <w:abstractNumId w:val="82"/>
  </w:num>
  <w:num w:numId="18" w16cid:durableId="1628504465">
    <w:abstractNumId w:val="48"/>
  </w:num>
  <w:num w:numId="19" w16cid:durableId="994184242">
    <w:abstractNumId w:val="83"/>
  </w:num>
  <w:num w:numId="20" w16cid:durableId="513151325">
    <w:abstractNumId w:val="143"/>
  </w:num>
  <w:num w:numId="21" w16cid:durableId="120804656">
    <w:abstractNumId w:val="98"/>
  </w:num>
  <w:num w:numId="22" w16cid:durableId="1966230423">
    <w:abstractNumId w:val="162"/>
  </w:num>
  <w:num w:numId="23" w16cid:durableId="1804809007">
    <w:abstractNumId w:val="119"/>
  </w:num>
  <w:num w:numId="24" w16cid:durableId="509881499">
    <w:abstractNumId w:val="113"/>
  </w:num>
  <w:num w:numId="25" w16cid:durableId="243105115">
    <w:abstractNumId w:val="15"/>
  </w:num>
  <w:num w:numId="26" w16cid:durableId="294066299">
    <w:abstractNumId w:val="90"/>
  </w:num>
  <w:num w:numId="27" w16cid:durableId="1567648578">
    <w:abstractNumId w:val="7"/>
  </w:num>
  <w:num w:numId="28" w16cid:durableId="160053062">
    <w:abstractNumId w:val="69"/>
  </w:num>
  <w:num w:numId="29" w16cid:durableId="408305354">
    <w:abstractNumId w:val="70"/>
  </w:num>
  <w:num w:numId="30" w16cid:durableId="1745689353">
    <w:abstractNumId w:val="54"/>
  </w:num>
  <w:num w:numId="31" w16cid:durableId="1827168808">
    <w:abstractNumId w:val="149"/>
  </w:num>
  <w:num w:numId="32" w16cid:durableId="523399021">
    <w:abstractNumId w:val="13"/>
  </w:num>
  <w:num w:numId="33" w16cid:durableId="1949317225">
    <w:abstractNumId w:val="135"/>
  </w:num>
  <w:num w:numId="34" w16cid:durableId="340275198">
    <w:abstractNumId w:val="42"/>
  </w:num>
  <w:num w:numId="35" w16cid:durableId="606818152">
    <w:abstractNumId w:val="139"/>
  </w:num>
  <w:num w:numId="36" w16cid:durableId="639115172">
    <w:abstractNumId w:val="5"/>
  </w:num>
  <w:num w:numId="37" w16cid:durableId="1027606930">
    <w:abstractNumId w:val="6"/>
  </w:num>
  <w:num w:numId="38" w16cid:durableId="292177398">
    <w:abstractNumId w:val="58"/>
  </w:num>
  <w:num w:numId="39" w16cid:durableId="1806774348">
    <w:abstractNumId w:val="122"/>
  </w:num>
  <w:num w:numId="40" w16cid:durableId="1573615205">
    <w:abstractNumId w:val="16"/>
  </w:num>
  <w:num w:numId="41" w16cid:durableId="2035575211">
    <w:abstractNumId w:val="62"/>
  </w:num>
  <w:num w:numId="42" w16cid:durableId="1677029487">
    <w:abstractNumId w:val="151"/>
  </w:num>
  <w:num w:numId="43" w16cid:durableId="1255896658">
    <w:abstractNumId w:val="118"/>
  </w:num>
  <w:num w:numId="44" w16cid:durableId="1979871627">
    <w:abstractNumId w:val="142"/>
  </w:num>
  <w:num w:numId="45" w16cid:durableId="1892186324">
    <w:abstractNumId w:val="46"/>
  </w:num>
  <w:num w:numId="46" w16cid:durableId="2023587464">
    <w:abstractNumId w:val="64"/>
  </w:num>
  <w:num w:numId="47" w16cid:durableId="1086877811">
    <w:abstractNumId w:val="27"/>
  </w:num>
  <w:num w:numId="48" w16cid:durableId="730424912">
    <w:abstractNumId w:val="97"/>
  </w:num>
  <w:num w:numId="49" w16cid:durableId="1022047784">
    <w:abstractNumId w:val="38"/>
  </w:num>
  <w:num w:numId="50" w16cid:durableId="1150246648">
    <w:abstractNumId w:val="8"/>
  </w:num>
  <w:num w:numId="51" w16cid:durableId="1517890167">
    <w:abstractNumId w:val="112"/>
  </w:num>
  <w:num w:numId="52" w16cid:durableId="1046566076">
    <w:abstractNumId w:val="34"/>
  </w:num>
  <w:num w:numId="53" w16cid:durableId="703408030">
    <w:abstractNumId w:val="65"/>
  </w:num>
  <w:num w:numId="54" w16cid:durableId="140079871">
    <w:abstractNumId w:val="3"/>
  </w:num>
  <w:num w:numId="55" w16cid:durableId="1678774072">
    <w:abstractNumId w:val="49"/>
  </w:num>
  <w:num w:numId="56" w16cid:durableId="1743793743">
    <w:abstractNumId w:val="23"/>
  </w:num>
  <w:num w:numId="57" w16cid:durableId="898397624">
    <w:abstractNumId w:val="94"/>
  </w:num>
  <w:num w:numId="58" w16cid:durableId="413165920">
    <w:abstractNumId w:val="9"/>
  </w:num>
  <w:num w:numId="59" w16cid:durableId="676229052">
    <w:abstractNumId w:val="155"/>
  </w:num>
  <w:num w:numId="60" w16cid:durableId="715155336">
    <w:abstractNumId w:val="123"/>
  </w:num>
  <w:num w:numId="61" w16cid:durableId="778185112">
    <w:abstractNumId w:val="18"/>
  </w:num>
  <w:num w:numId="62" w16cid:durableId="55397540">
    <w:abstractNumId w:val="147"/>
  </w:num>
  <w:num w:numId="63" w16cid:durableId="421075661">
    <w:abstractNumId w:val="68"/>
  </w:num>
  <w:num w:numId="64" w16cid:durableId="1815488281">
    <w:abstractNumId w:val="106"/>
  </w:num>
  <w:num w:numId="65" w16cid:durableId="15162816">
    <w:abstractNumId w:val="28"/>
  </w:num>
  <w:num w:numId="66" w16cid:durableId="583103350">
    <w:abstractNumId w:val="21"/>
  </w:num>
  <w:num w:numId="67" w16cid:durableId="1590918954">
    <w:abstractNumId w:val="29"/>
  </w:num>
  <w:num w:numId="68" w16cid:durableId="384721497">
    <w:abstractNumId w:val="53"/>
  </w:num>
  <w:num w:numId="69" w16cid:durableId="1898739942">
    <w:abstractNumId w:val="24"/>
  </w:num>
  <w:num w:numId="70" w16cid:durableId="1491750878">
    <w:abstractNumId w:val="150"/>
  </w:num>
  <w:num w:numId="71" w16cid:durableId="1141272069">
    <w:abstractNumId w:val="156"/>
  </w:num>
  <w:num w:numId="72" w16cid:durableId="542981226">
    <w:abstractNumId w:val="47"/>
  </w:num>
  <w:num w:numId="73" w16cid:durableId="295334523">
    <w:abstractNumId w:val="32"/>
  </w:num>
  <w:num w:numId="74" w16cid:durableId="698042196">
    <w:abstractNumId w:val="84"/>
  </w:num>
  <w:num w:numId="75" w16cid:durableId="2142459378">
    <w:abstractNumId w:val="144"/>
  </w:num>
  <w:num w:numId="76" w16cid:durableId="1199008881">
    <w:abstractNumId w:val="11"/>
  </w:num>
  <w:num w:numId="77" w16cid:durableId="1815945311">
    <w:abstractNumId w:val="73"/>
  </w:num>
  <w:num w:numId="78" w16cid:durableId="1681662739">
    <w:abstractNumId w:val="37"/>
  </w:num>
  <w:num w:numId="79" w16cid:durableId="2030180351">
    <w:abstractNumId w:val="159"/>
  </w:num>
  <w:num w:numId="80" w16cid:durableId="374044357">
    <w:abstractNumId w:val="158"/>
  </w:num>
  <w:num w:numId="81" w16cid:durableId="916397577">
    <w:abstractNumId w:val="59"/>
  </w:num>
  <w:num w:numId="82" w16cid:durableId="75128764">
    <w:abstractNumId w:val="138"/>
  </w:num>
  <w:num w:numId="83" w16cid:durableId="750272771">
    <w:abstractNumId w:val="134"/>
  </w:num>
  <w:num w:numId="84" w16cid:durableId="1208486830">
    <w:abstractNumId w:val="12"/>
  </w:num>
  <w:num w:numId="85" w16cid:durableId="823661143">
    <w:abstractNumId w:val="115"/>
  </w:num>
  <w:num w:numId="86" w16cid:durableId="551505147">
    <w:abstractNumId w:val="57"/>
  </w:num>
  <w:num w:numId="87" w16cid:durableId="1395201314">
    <w:abstractNumId w:val="4"/>
  </w:num>
  <w:num w:numId="88" w16cid:durableId="1958482688">
    <w:abstractNumId w:val="148"/>
  </w:num>
  <w:num w:numId="89" w16cid:durableId="1753504179">
    <w:abstractNumId w:val="33"/>
  </w:num>
  <w:num w:numId="90" w16cid:durableId="1764765708">
    <w:abstractNumId w:val="1"/>
  </w:num>
  <w:num w:numId="91" w16cid:durableId="1949117220">
    <w:abstractNumId w:val="165"/>
  </w:num>
  <w:num w:numId="92" w16cid:durableId="829566104">
    <w:abstractNumId w:val="100"/>
  </w:num>
  <w:num w:numId="93" w16cid:durableId="1172835404">
    <w:abstractNumId w:val="2"/>
  </w:num>
  <w:num w:numId="94" w16cid:durableId="1960144702">
    <w:abstractNumId w:val="133"/>
  </w:num>
  <w:num w:numId="95" w16cid:durableId="913776864">
    <w:abstractNumId w:val="146"/>
  </w:num>
  <w:num w:numId="96" w16cid:durableId="920674144">
    <w:abstractNumId w:val="140"/>
  </w:num>
  <w:num w:numId="97" w16cid:durableId="141435588">
    <w:abstractNumId w:val="80"/>
  </w:num>
  <w:num w:numId="98" w16cid:durableId="1487356318">
    <w:abstractNumId w:val="127"/>
  </w:num>
  <w:num w:numId="99" w16cid:durableId="2058235957">
    <w:abstractNumId w:val="99"/>
  </w:num>
  <w:num w:numId="100" w16cid:durableId="731316618">
    <w:abstractNumId w:val="36"/>
  </w:num>
  <w:num w:numId="101" w16cid:durableId="403380317">
    <w:abstractNumId w:val="95"/>
  </w:num>
  <w:num w:numId="102" w16cid:durableId="2016491255">
    <w:abstractNumId w:val="141"/>
  </w:num>
  <w:num w:numId="103" w16cid:durableId="1384062593">
    <w:abstractNumId w:val="136"/>
  </w:num>
  <w:num w:numId="104" w16cid:durableId="1210874796">
    <w:abstractNumId w:val="20"/>
  </w:num>
  <w:num w:numId="105" w16cid:durableId="530387069">
    <w:abstractNumId w:val="52"/>
  </w:num>
  <w:num w:numId="106" w16cid:durableId="1374115467">
    <w:abstractNumId w:val="77"/>
  </w:num>
  <w:num w:numId="107" w16cid:durableId="7950593">
    <w:abstractNumId w:val="129"/>
  </w:num>
  <w:num w:numId="108" w16cid:durableId="330839862">
    <w:abstractNumId w:val="108"/>
  </w:num>
  <w:num w:numId="109" w16cid:durableId="609241435">
    <w:abstractNumId w:val="105"/>
  </w:num>
  <w:num w:numId="110" w16cid:durableId="1433940900">
    <w:abstractNumId w:val="163"/>
  </w:num>
  <w:num w:numId="111" w16cid:durableId="759182165">
    <w:abstractNumId w:val="125"/>
  </w:num>
  <w:num w:numId="112" w16cid:durableId="1126657100">
    <w:abstractNumId w:val="19"/>
  </w:num>
  <w:num w:numId="113" w16cid:durableId="1929535185">
    <w:abstractNumId w:val="0"/>
  </w:num>
  <w:num w:numId="114" w16cid:durableId="264928682">
    <w:abstractNumId w:val="25"/>
  </w:num>
  <w:num w:numId="115" w16cid:durableId="218445279">
    <w:abstractNumId w:val="137"/>
  </w:num>
  <w:num w:numId="116" w16cid:durableId="2094692492">
    <w:abstractNumId w:val="145"/>
  </w:num>
  <w:num w:numId="117" w16cid:durableId="1732390051">
    <w:abstractNumId w:val="26"/>
  </w:num>
  <w:num w:numId="118" w16cid:durableId="747925163">
    <w:abstractNumId w:val="75"/>
  </w:num>
  <w:num w:numId="119" w16cid:durableId="1815639765">
    <w:abstractNumId w:val="79"/>
  </w:num>
  <w:num w:numId="120" w16cid:durableId="1409034156">
    <w:abstractNumId w:val="10"/>
  </w:num>
  <w:num w:numId="121" w16cid:durableId="947154283">
    <w:abstractNumId w:val="63"/>
  </w:num>
  <w:num w:numId="122" w16cid:durableId="1377049917">
    <w:abstractNumId w:val="130"/>
  </w:num>
  <w:num w:numId="123" w16cid:durableId="1079786421">
    <w:abstractNumId w:val="35"/>
  </w:num>
  <w:num w:numId="124" w16cid:durableId="1045835237">
    <w:abstractNumId w:val="107"/>
  </w:num>
  <w:num w:numId="125" w16cid:durableId="970280633">
    <w:abstractNumId w:val="152"/>
  </w:num>
  <w:num w:numId="126" w16cid:durableId="373769249">
    <w:abstractNumId w:val="104"/>
  </w:num>
  <w:num w:numId="127" w16cid:durableId="1822231720">
    <w:abstractNumId w:val="96"/>
  </w:num>
  <w:num w:numId="128" w16cid:durableId="1229725440">
    <w:abstractNumId w:val="60"/>
  </w:num>
  <w:num w:numId="129" w16cid:durableId="2062551789">
    <w:abstractNumId w:val="81"/>
  </w:num>
  <w:num w:numId="130" w16cid:durableId="769548322">
    <w:abstractNumId w:val="51"/>
  </w:num>
  <w:num w:numId="131" w16cid:durableId="732001965">
    <w:abstractNumId w:val="50"/>
  </w:num>
  <w:num w:numId="132" w16cid:durableId="75786726">
    <w:abstractNumId w:val="153"/>
  </w:num>
  <w:num w:numId="133" w16cid:durableId="1264414338">
    <w:abstractNumId w:val="72"/>
  </w:num>
  <w:num w:numId="134" w16cid:durableId="152643474">
    <w:abstractNumId w:val="85"/>
  </w:num>
  <w:num w:numId="135" w16cid:durableId="1085034291">
    <w:abstractNumId w:val="74"/>
  </w:num>
  <w:num w:numId="136" w16cid:durableId="225531694">
    <w:abstractNumId w:val="91"/>
  </w:num>
  <w:num w:numId="137" w16cid:durableId="2127457899">
    <w:abstractNumId w:val="103"/>
  </w:num>
  <w:num w:numId="138" w16cid:durableId="1254322666">
    <w:abstractNumId w:val="164"/>
  </w:num>
  <w:num w:numId="139" w16cid:durableId="267395917">
    <w:abstractNumId w:val="45"/>
  </w:num>
  <w:num w:numId="140" w16cid:durableId="1105610334">
    <w:abstractNumId w:val="109"/>
  </w:num>
  <w:num w:numId="141" w16cid:durableId="1175806704">
    <w:abstractNumId w:val="93"/>
  </w:num>
  <w:num w:numId="142" w16cid:durableId="2009864586">
    <w:abstractNumId w:val="168"/>
  </w:num>
  <w:num w:numId="143" w16cid:durableId="305204635">
    <w:abstractNumId w:val="41"/>
  </w:num>
  <w:num w:numId="144" w16cid:durableId="1649436165">
    <w:abstractNumId w:val="166"/>
  </w:num>
  <w:num w:numId="145" w16cid:durableId="1988782856">
    <w:abstractNumId w:val="78"/>
  </w:num>
  <w:num w:numId="146" w16cid:durableId="1696157498">
    <w:abstractNumId w:val="56"/>
  </w:num>
  <w:num w:numId="147" w16cid:durableId="347606667">
    <w:abstractNumId w:val="92"/>
  </w:num>
  <w:num w:numId="148" w16cid:durableId="806894417">
    <w:abstractNumId w:val="126"/>
  </w:num>
  <w:num w:numId="149" w16cid:durableId="1650017083">
    <w:abstractNumId w:val="14"/>
  </w:num>
  <w:num w:numId="150" w16cid:durableId="1234510610">
    <w:abstractNumId w:val="116"/>
  </w:num>
  <w:num w:numId="151" w16cid:durableId="483592555">
    <w:abstractNumId w:val="86"/>
  </w:num>
  <w:num w:numId="152" w16cid:durableId="2053073332">
    <w:abstractNumId w:val="128"/>
  </w:num>
  <w:num w:numId="153" w16cid:durableId="548689904">
    <w:abstractNumId w:val="110"/>
  </w:num>
  <w:num w:numId="154" w16cid:durableId="1503276677">
    <w:abstractNumId w:val="114"/>
  </w:num>
  <w:num w:numId="155" w16cid:durableId="637298116">
    <w:abstractNumId w:val="22"/>
  </w:num>
  <w:num w:numId="156" w16cid:durableId="470094100">
    <w:abstractNumId w:val="89"/>
  </w:num>
  <w:num w:numId="157" w16cid:durableId="1003554132">
    <w:abstractNumId w:val="40"/>
  </w:num>
  <w:num w:numId="158" w16cid:durableId="674845053">
    <w:abstractNumId w:val="131"/>
  </w:num>
  <w:num w:numId="159" w16cid:durableId="1849169967">
    <w:abstractNumId w:val="31"/>
  </w:num>
  <w:num w:numId="160" w16cid:durableId="659962798">
    <w:abstractNumId w:val="157"/>
  </w:num>
  <w:num w:numId="161" w16cid:durableId="1117062171">
    <w:abstractNumId w:val="111"/>
  </w:num>
  <w:num w:numId="162" w16cid:durableId="606814453">
    <w:abstractNumId w:val="154"/>
  </w:num>
  <w:num w:numId="163" w16cid:durableId="1491487173">
    <w:abstractNumId w:val="117"/>
  </w:num>
  <w:num w:numId="164" w16cid:durableId="770127183">
    <w:abstractNumId w:val="124"/>
  </w:num>
  <w:num w:numId="165" w16cid:durableId="627469518">
    <w:abstractNumId w:val="44"/>
  </w:num>
  <w:num w:numId="166" w16cid:durableId="2042127633">
    <w:abstractNumId w:val="101"/>
  </w:num>
  <w:num w:numId="167" w16cid:durableId="299582271">
    <w:abstractNumId w:val="71"/>
  </w:num>
  <w:num w:numId="168" w16cid:durableId="299190103">
    <w:abstractNumId w:val="76"/>
  </w:num>
  <w:num w:numId="169" w16cid:durableId="1157917730">
    <w:abstractNumId w:val="87"/>
  </w:num>
  <w:num w:numId="170" w16cid:durableId="108406115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0681"/>
    <w:rsid w:val="0003336B"/>
    <w:rsid w:val="0004456C"/>
    <w:rsid w:val="0005259B"/>
    <w:rsid w:val="00052794"/>
    <w:rsid w:val="00053FEE"/>
    <w:rsid w:val="00060AE4"/>
    <w:rsid w:val="00074552"/>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D7091"/>
    <w:rsid w:val="001E0075"/>
    <w:rsid w:val="001E0B95"/>
    <w:rsid w:val="001E4E22"/>
    <w:rsid w:val="001F1B1F"/>
    <w:rsid w:val="001F2A20"/>
    <w:rsid w:val="001F486F"/>
    <w:rsid w:val="002071CC"/>
    <w:rsid w:val="00207DC4"/>
    <w:rsid w:val="0022485E"/>
    <w:rsid w:val="0022650D"/>
    <w:rsid w:val="00243A99"/>
    <w:rsid w:val="002531A7"/>
    <w:rsid w:val="002560D6"/>
    <w:rsid w:val="002627AF"/>
    <w:rsid w:val="00271247"/>
    <w:rsid w:val="00284C1A"/>
    <w:rsid w:val="00291DC1"/>
    <w:rsid w:val="0029567C"/>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A392C"/>
    <w:rsid w:val="004B15B8"/>
    <w:rsid w:val="004B1D00"/>
    <w:rsid w:val="004B566C"/>
    <w:rsid w:val="004B78CC"/>
    <w:rsid w:val="004B7B48"/>
    <w:rsid w:val="004C6BB2"/>
    <w:rsid w:val="004D4AB1"/>
    <w:rsid w:val="004E1294"/>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3315"/>
    <w:rsid w:val="005970B3"/>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5EEA"/>
    <w:rsid w:val="006870C9"/>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113A1"/>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1408E"/>
    <w:rsid w:val="009152CD"/>
    <w:rsid w:val="00921B1C"/>
    <w:rsid w:val="009378CA"/>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A03514"/>
    <w:rsid w:val="00A066D6"/>
    <w:rsid w:val="00A07284"/>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12D30"/>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75F3"/>
    <w:rsid w:val="00DB1E8A"/>
    <w:rsid w:val="00DC5F2A"/>
    <w:rsid w:val="00DD0EFA"/>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2C8E"/>
    <w:rsid w:val="00E877B4"/>
    <w:rsid w:val="00E87CFA"/>
    <w:rsid w:val="00E93D77"/>
    <w:rsid w:val="00E95264"/>
    <w:rsid w:val="00E9588F"/>
    <w:rsid w:val="00EA2172"/>
    <w:rsid w:val="00EA2DC1"/>
    <w:rsid w:val="00EB1D47"/>
    <w:rsid w:val="00EB2A7A"/>
    <w:rsid w:val="00EB46D7"/>
    <w:rsid w:val="00EC5571"/>
    <w:rsid w:val="00ED0E8F"/>
    <w:rsid w:val="00EE1504"/>
    <w:rsid w:val="00EE33AC"/>
    <w:rsid w:val="00EE349F"/>
    <w:rsid w:val="00EE3B5B"/>
    <w:rsid w:val="00EE4CC9"/>
    <w:rsid w:val="00EF4800"/>
    <w:rsid w:val="00EF674A"/>
    <w:rsid w:val="00EF6B08"/>
    <w:rsid w:val="00EF7A2A"/>
    <w:rsid w:val="00F00A3D"/>
    <w:rsid w:val="00F17CA4"/>
    <w:rsid w:val="00F24DDD"/>
    <w:rsid w:val="00F2770B"/>
    <w:rsid w:val="00F313D0"/>
    <w:rsid w:val="00F549A3"/>
    <w:rsid w:val="00F55CBF"/>
    <w:rsid w:val="00F665D0"/>
    <w:rsid w:val="00F67270"/>
    <w:rsid w:val="00F729A2"/>
    <w:rsid w:val="00F72B10"/>
    <w:rsid w:val="00F77359"/>
    <w:rsid w:val="00F81DFF"/>
    <w:rsid w:val="00F822D2"/>
    <w:rsid w:val="00F85046"/>
    <w:rsid w:val="00F86A73"/>
    <w:rsid w:val="00F900EE"/>
    <w:rsid w:val="00F94AA9"/>
    <w:rsid w:val="00F95DCE"/>
    <w:rsid w:val="00FA58DA"/>
    <w:rsid w:val="00FA7964"/>
    <w:rsid w:val="00FC19D5"/>
    <w:rsid w:val="00FC345B"/>
    <w:rsid w:val="00FD425F"/>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 w:type="numbering" w:customStyle="1" w:styleId="StyleBulleted">
    <w:name w:val="Style Bulleted"/>
    <w:rsid w:val="00144F24"/>
    <w:pPr>
      <w:numPr>
        <w:numId w:val="140"/>
      </w:numPr>
    </w:pPr>
  </w:style>
  <w:style w:type="paragraph" w:customStyle="1" w:styleId="EmailDiscussion">
    <w:name w:val="EmailDiscussion"/>
    <w:basedOn w:val="Normal"/>
    <w:next w:val="EmailDiscussion2"/>
    <w:link w:val="EmailDiscussionChar"/>
    <w:qFormat/>
    <w:rsid w:val="00C10CCA"/>
    <w:pPr>
      <w:numPr>
        <w:numId w:val="1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37</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45</cp:revision>
  <dcterms:created xsi:type="dcterms:W3CDTF">2025-09-01T05:31:00Z</dcterms:created>
  <dcterms:modified xsi:type="dcterms:W3CDTF">2025-11-28T14:57:00Z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