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D458D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904176">
        <w:rPr>
          <w:b/>
          <w:noProof/>
          <w:sz w:val="24"/>
        </w:rPr>
        <w:t>9</w:t>
      </w:r>
      <w:r>
        <w:rPr>
          <w:b/>
          <w:i/>
          <w:noProof/>
          <w:sz w:val="28"/>
        </w:rPr>
        <w:tab/>
      </w:r>
      <w:r w:rsidR="003B02C1" w:rsidRPr="003B02C1">
        <w:rPr>
          <w:b/>
          <w:i/>
          <w:noProof/>
          <w:sz w:val="28"/>
        </w:rPr>
        <w:t>R5-255712</w:t>
      </w:r>
      <w:r w:rsidR="00E3586F">
        <w:fldChar w:fldCharType="begin"/>
      </w:r>
      <w:r w:rsidR="00E3586F">
        <w:instrText xml:space="preserve"> DOCPROPERTY  Tdoc#  \* MERGEFORMAT </w:instrText>
      </w:r>
      <w:r w:rsidR="00E3586F">
        <w:fldChar w:fldCharType="end"/>
      </w:r>
    </w:p>
    <w:p w14:paraId="669D1E04" w14:textId="5AE1D0D8" w:rsidR="003038D0" w:rsidRDefault="00904176" w:rsidP="003038D0">
      <w:pPr>
        <w:pStyle w:val="CRCoverPage"/>
        <w:outlineLvl w:val="0"/>
        <w:rPr>
          <w:b/>
          <w:bCs/>
          <w:sz w:val="24"/>
          <w:szCs w:val="24"/>
        </w:rPr>
      </w:pPr>
      <w:bookmarkStart w:id="0" w:name="_Hlk77753915"/>
      <w:r>
        <w:rPr>
          <w:b/>
          <w:bCs/>
          <w:sz w:val="24"/>
          <w:szCs w:val="24"/>
        </w:rPr>
        <w:t>Dallas, Texas, USA, 17</w:t>
      </w:r>
      <w:r w:rsidRPr="00FC6A21">
        <w:rPr>
          <w:b/>
          <w:bCs/>
          <w:sz w:val="24"/>
          <w:szCs w:val="24"/>
          <w:vertAlign w:val="superscript"/>
        </w:rPr>
        <w:t>th</w:t>
      </w:r>
      <w:r>
        <w:rPr>
          <w:b/>
          <w:bCs/>
          <w:sz w:val="24"/>
          <w:szCs w:val="24"/>
        </w:rPr>
        <w:t xml:space="preserve"> - 21</w:t>
      </w:r>
      <w:r w:rsidRPr="006E01B0">
        <w:rPr>
          <w:b/>
          <w:bCs/>
          <w:sz w:val="24"/>
          <w:szCs w:val="24"/>
          <w:vertAlign w:val="superscript"/>
        </w:rPr>
        <w:t>st</w:t>
      </w:r>
      <w:r>
        <w:rPr>
          <w:b/>
          <w:bCs/>
          <w:sz w:val="24"/>
          <w:szCs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7DE5F8" w:rsidR="001E41F3" w:rsidRPr="00410371" w:rsidRDefault="003B02C1" w:rsidP="00547111">
            <w:pPr>
              <w:pStyle w:val="CRCoverPage"/>
              <w:spacing w:after="0"/>
              <w:rPr>
                <w:noProof/>
              </w:rPr>
            </w:pPr>
            <w:r w:rsidRPr="003B02C1">
              <w:rPr>
                <w:b/>
                <w:noProof/>
                <w:sz w:val="28"/>
              </w:rPr>
              <w:t>1101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63EF6C" w:rsidR="001E41F3" w:rsidRPr="00410371" w:rsidRDefault="003A6CB6">
            <w:pPr>
              <w:pStyle w:val="CRCoverPage"/>
              <w:spacing w:after="0"/>
              <w:jc w:val="center"/>
              <w:rPr>
                <w:noProof/>
                <w:sz w:val="28"/>
              </w:rPr>
            </w:pPr>
            <w:fldSimple w:instr=" DOCPROPERTY  Version  \* MERGEFORMAT ">
              <w:r>
                <w:rPr>
                  <w:b/>
                  <w:noProof/>
                  <w:sz w:val="28"/>
                </w:rPr>
                <w:t>1</w:t>
              </w:r>
              <w:r w:rsidR="00904176">
                <w:rPr>
                  <w:b/>
                  <w:noProof/>
                  <w:sz w:val="28"/>
                </w:rPr>
                <w:t>9</w:t>
              </w:r>
              <w:r>
                <w:rPr>
                  <w:b/>
                  <w:noProof/>
                  <w:sz w:val="28"/>
                </w:rPr>
                <w:t>.</w:t>
              </w:r>
              <w:r w:rsidR="00904176">
                <w:rPr>
                  <w:b/>
                  <w:noProof/>
                  <w:sz w:val="28"/>
                </w:rPr>
                <w:t>0</w:t>
              </w:r>
              <w:r>
                <w:rPr>
                  <w:b/>
                  <w:noProof/>
                  <w:sz w:val="28"/>
                </w:rPr>
                <w:t>.</w:t>
              </w:r>
              <w:r w:rsidR="0090417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F12C1C" w:rsidR="001E41F3" w:rsidRDefault="00890741">
            <w:pPr>
              <w:pStyle w:val="CRCoverPage"/>
              <w:spacing w:after="0"/>
              <w:ind w:left="100"/>
              <w:rPr>
                <w:noProof/>
              </w:rPr>
            </w:pPr>
            <w:r>
              <w:t>Removal of duplicated attachments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DDC6AA" w:rsidR="001E41F3" w:rsidRDefault="00106680">
            <w:pPr>
              <w:pStyle w:val="CRCoverPage"/>
              <w:spacing w:after="0"/>
              <w:ind w:left="100"/>
              <w:rPr>
                <w:noProof/>
              </w:rPr>
            </w:pPr>
            <w:r>
              <w:rPr>
                <w:noProof/>
              </w:rPr>
              <w:t xml:space="preserve">TEI16_Test, </w:t>
            </w:r>
            <w:r w:rsidR="00904176" w:rsidRPr="00A23588">
              <w:rPr>
                <w:noProof/>
              </w:rPr>
              <w:t>NR_pos-UEConTest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FE6CF2" w:rsidR="001E41F3" w:rsidRDefault="00106680">
            <w:pPr>
              <w:pStyle w:val="CRCoverPage"/>
              <w:spacing w:after="0"/>
              <w:ind w:left="100"/>
              <w:rPr>
                <w:noProof/>
              </w:rPr>
            </w:pPr>
            <w:r>
              <w:t>2025-</w:t>
            </w:r>
            <w:r w:rsidR="00904176" w:rsidRPr="00904176">
              <w:t>11-05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DAF6FF" w:rsidR="001E41F3" w:rsidRDefault="003A6CB6">
            <w:pPr>
              <w:pStyle w:val="CRCoverPage"/>
              <w:spacing w:after="0"/>
              <w:ind w:left="100"/>
              <w:rPr>
                <w:noProof/>
              </w:rPr>
            </w:pPr>
            <w:fldSimple w:instr=" DOCPROPERTY  Release  \* MERGEFORMAT ">
              <w:r>
                <w:rPr>
                  <w:noProof/>
                </w:rPr>
                <w:t>Rel-1</w:t>
              </w:r>
              <w:r w:rsidR="0090417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FCCCB" w14:textId="421B6B3B" w:rsidR="00890741" w:rsidRDefault="00890741" w:rsidP="00890741">
            <w:pPr>
              <w:pStyle w:val="CRCoverPage"/>
              <w:spacing w:after="0"/>
              <w:ind w:left="100"/>
              <w:rPr>
                <w:noProof/>
              </w:rPr>
            </w:pPr>
            <w:r>
              <w:rPr>
                <w:noProof/>
              </w:rPr>
              <w:t xml:space="preserve">In the attachments of </w:t>
            </w:r>
            <w:r w:rsidRPr="00890741">
              <w:rPr>
                <w:noProof/>
              </w:rPr>
              <w:t>TR 38.903 V19.0.0 (2025-09)</w:t>
            </w:r>
            <w:r>
              <w:rPr>
                <w:noProof/>
              </w:rPr>
              <w:t xml:space="preserve"> several archives are duplicated 37.571-1 15.2.1 TT v2.zip and 37.571-1 14.3.7 TT v2.zip</w:t>
            </w:r>
          </w:p>
          <w:p w14:paraId="5D8D26A6" w14:textId="77777777" w:rsidR="00890741" w:rsidRDefault="00890741" w:rsidP="00486CD2">
            <w:pPr>
              <w:pStyle w:val="CRCoverPage"/>
              <w:spacing w:after="0"/>
              <w:ind w:left="100"/>
              <w:rPr>
                <w:noProof/>
              </w:rPr>
            </w:pPr>
          </w:p>
          <w:p w14:paraId="455DAEE7" w14:textId="6B2EAFF6" w:rsidR="00486CD2" w:rsidRDefault="00890741" w:rsidP="00486CD2">
            <w:pPr>
              <w:pStyle w:val="CRCoverPage"/>
              <w:spacing w:after="0"/>
              <w:ind w:left="100"/>
              <w:rPr>
                <w:noProof/>
              </w:rPr>
            </w:pPr>
            <w:r>
              <w:rPr>
                <w:noProof/>
              </w:rPr>
              <w:t>Newer versions exist</w:t>
            </w:r>
          </w:p>
          <w:p w14:paraId="28E433A1" w14:textId="77777777" w:rsidR="00890741" w:rsidRDefault="00890741" w:rsidP="00890741">
            <w:pPr>
              <w:pStyle w:val="CRCoverPage"/>
              <w:spacing w:after="0"/>
              <w:ind w:left="100"/>
            </w:pPr>
            <w:r>
              <w:t>37.571-1 15.2.1+15.4.1 TT.zip</w:t>
            </w:r>
          </w:p>
          <w:p w14:paraId="4DB70DF7" w14:textId="77777777" w:rsidR="00890741" w:rsidRDefault="00890741" w:rsidP="00890741">
            <w:pPr>
              <w:pStyle w:val="CRCoverPage"/>
              <w:spacing w:after="0"/>
              <w:ind w:left="100"/>
            </w:pPr>
            <w:r>
              <w:t>37.571-1 14.3.7+14.5.4 TT.zip.</w:t>
            </w:r>
          </w:p>
          <w:p w14:paraId="3E4C3D20" w14:textId="77777777" w:rsidR="00890741" w:rsidRDefault="00890741" w:rsidP="00890741">
            <w:pPr>
              <w:pStyle w:val="CRCoverPage"/>
              <w:spacing w:after="0"/>
              <w:ind w:left="100"/>
            </w:pPr>
          </w:p>
          <w:p w14:paraId="62935F84" w14:textId="0CA085D3" w:rsidR="00890741" w:rsidRDefault="00890741" w:rsidP="00890741">
            <w:pPr>
              <w:pStyle w:val="CRCoverPage"/>
              <w:spacing w:after="0"/>
              <w:ind w:left="100"/>
            </w:pPr>
            <w:r>
              <w:t xml:space="preserve">The issue </w:t>
            </w:r>
            <w:r w:rsidRPr="00890741">
              <w:t>comes from incomplete implementation of RAN5#105</w:t>
            </w:r>
            <w:r>
              <w:t xml:space="preserve"> of two CRs</w:t>
            </w:r>
            <w:r w:rsidRPr="00890741">
              <w:br/>
              <w:t>R5-247926 Addition of TT analysis for positioning test case 15.4.1:</w:t>
            </w:r>
          </w:p>
          <w:p w14:paraId="53AE04BC" w14:textId="771370D5" w:rsidR="00890741" w:rsidRDefault="00890741" w:rsidP="00890741">
            <w:pPr>
              <w:pStyle w:val="CRCoverPage"/>
              <w:numPr>
                <w:ilvl w:val="0"/>
                <w:numId w:val="69"/>
              </w:numPr>
              <w:spacing w:after="0"/>
            </w:pPr>
            <w:r>
              <w:t xml:space="preserve">- </w:t>
            </w:r>
            <w:r w:rsidRPr="00890741">
              <w:t>the CR had mentioned "Note for the editor: Please replace “37.571-1 15.2.1 TT v2.zip” with “37.571-1 15.2.1+15.4.1 TT.zip” to the attachments of TR 38.903"</w:t>
            </w:r>
          </w:p>
          <w:p w14:paraId="1E7F8ED7" w14:textId="77777777" w:rsidR="00890741" w:rsidRDefault="00890741" w:rsidP="00890741">
            <w:pPr>
              <w:pStyle w:val="CRCoverPage"/>
              <w:spacing w:after="0"/>
              <w:ind w:left="100"/>
            </w:pPr>
          </w:p>
          <w:p w14:paraId="38DEBC99" w14:textId="79215990" w:rsidR="00890741" w:rsidRDefault="00890741" w:rsidP="00890741">
            <w:pPr>
              <w:pStyle w:val="CRCoverPage"/>
              <w:spacing w:after="0"/>
              <w:ind w:left="100"/>
            </w:pPr>
            <w:r w:rsidRPr="00890741">
              <w:t>R5-247896 Addition of TT analysis for positioning test case 14.5.4:</w:t>
            </w:r>
          </w:p>
          <w:p w14:paraId="708AA7DE" w14:textId="2555B161" w:rsidR="00890741" w:rsidRPr="00486CD2" w:rsidRDefault="00890741" w:rsidP="00890741">
            <w:pPr>
              <w:pStyle w:val="CRCoverPage"/>
              <w:numPr>
                <w:ilvl w:val="0"/>
                <w:numId w:val="69"/>
              </w:numPr>
              <w:spacing w:after="0"/>
            </w:pPr>
            <w:r w:rsidRPr="00890741">
              <w:t>the CR had mentioned "Note for the editor: Please replace “37.571-1 14.3.7 TT v2.zip” with “37.571-1 14.3.7+14.5.4 TT.zip” to the attachments of TR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3B02C1"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B96FD3" w14:textId="77777777" w:rsidR="001367C0" w:rsidRDefault="00890741" w:rsidP="00890741">
            <w:pPr>
              <w:pStyle w:val="Heading2"/>
              <w:ind w:left="0" w:firstLine="0"/>
              <w:rPr>
                <w:rFonts w:eastAsia="??"/>
                <w:sz w:val="20"/>
                <w:szCs w:val="32"/>
              </w:rPr>
            </w:pPr>
            <w:r>
              <w:rPr>
                <w:rFonts w:eastAsia="??"/>
                <w:sz w:val="20"/>
                <w:szCs w:val="32"/>
              </w:rPr>
              <w:t>Please r</w:t>
            </w:r>
            <w:r w:rsidR="00D74360">
              <w:rPr>
                <w:rFonts w:eastAsia="??"/>
                <w:sz w:val="20"/>
                <w:szCs w:val="32"/>
              </w:rPr>
              <w:t>emove the following .zip file</w:t>
            </w:r>
            <w:r>
              <w:rPr>
                <w:rFonts w:eastAsia="??"/>
                <w:sz w:val="20"/>
                <w:szCs w:val="32"/>
              </w:rPr>
              <w:t>s</w:t>
            </w:r>
            <w:r w:rsidR="00D74360">
              <w:rPr>
                <w:rFonts w:eastAsia="??"/>
                <w:sz w:val="20"/>
                <w:szCs w:val="32"/>
              </w:rPr>
              <w:t xml:space="preserve"> from TR 38.903:</w:t>
            </w:r>
          </w:p>
          <w:p w14:paraId="5345924F" w14:textId="77777777" w:rsidR="00890741" w:rsidRPr="003B02C1" w:rsidRDefault="00890741" w:rsidP="00890741">
            <w:pPr>
              <w:pStyle w:val="Heading2"/>
              <w:ind w:left="0" w:firstLine="0"/>
              <w:rPr>
                <w:rFonts w:eastAsia="??"/>
                <w:sz w:val="20"/>
                <w:szCs w:val="32"/>
                <w:lang w:val="de-DE"/>
              </w:rPr>
            </w:pPr>
            <w:r w:rsidRPr="003B02C1">
              <w:rPr>
                <w:rFonts w:eastAsia="??"/>
                <w:sz w:val="20"/>
                <w:szCs w:val="32"/>
                <w:lang w:val="de-DE"/>
              </w:rPr>
              <w:t>37.571-1 15.2.1 TT v2.zip</w:t>
            </w:r>
          </w:p>
          <w:p w14:paraId="31C656EC" w14:textId="29F0E86E" w:rsidR="00890741" w:rsidRPr="00890741" w:rsidRDefault="00890741" w:rsidP="00890741">
            <w:pPr>
              <w:pStyle w:val="Heading2"/>
              <w:ind w:left="0" w:firstLine="0"/>
              <w:rPr>
                <w:lang w:val="de-DE"/>
              </w:rPr>
            </w:pPr>
            <w:r w:rsidRPr="003B02C1">
              <w:rPr>
                <w:rFonts w:eastAsia="??"/>
                <w:sz w:val="20"/>
                <w:szCs w:val="32"/>
                <w:lang w:val="de-DE"/>
              </w:rPr>
              <w:t>37.571-1 14.3.7 TT v2.zip</w:t>
            </w:r>
          </w:p>
        </w:tc>
      </w:tr>
      <w:tr w:rsidR="001E41F3" w:rsidRPr="003B02C1" w14:paraId="1F886379" w14:textId="77777777" w:rsidTr="00547111">
        <w:tc>
          <w:tcPr>
            <w:tcW w:w="2694" w:type="dxa"/>
            <w:gridSpan w:val="2"/>
            <w:tcBorders>
              <w:left w:val="single" w:sz="4" w:space="0" w:color="auto"/>
            </w:tcBorders>
          </w:tcPr>
          <w:p w14:paraId="4D989623" w14:textId="77777777" w:rsidR="001E41F3" w:rsidRPr="00890741" w:rsidRDefault="001E41F3">
            <w:pPr>
              <w:pStyle w:val="CRCoverPage"/>
              <w:spacing w:after="0"/>
              <w:rPr>
                <w:b/>
                <w:i/>
                <w:noProof/>
                <w:sz w:val="8"/>
                <w:szCs w:val="8"/>
                <w:lang w:val="de-DE"/>
              </w:rPr>
            </w:pPr>
          </w:p>
        </w:tc>
        <w:tc>
          <w:tcPr>
            <w:tcW w:w="6946" w:type="dxa"/>
            <w:gridSpan w:val="9"/>
            <w:tcBorders>
              <w:right w:val="single" w:sz="4" w:space="0" w:color="auto"/>
            </w:tcBorders>
          </w:tcPr>
          <w:p w14:paraId="71C4A204" w14:textId="77777777" w:rsidR="001E41F3" w:rsidRPr="00890741" w:rsidRDefault="001E41F3">
            <w:pPr>
              <w:pStyle w:val="CRCoverPage"/>
              <w:spacing w:after="0"/>
              <w:rPr>
                <w:noProof/>
                <w:sz w:val="8"/>
                <w:szCs w:val="8"/>
                <w:lang w:val="de-DE"/>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53D12C" w:rsidR="001E41F3" w:rsidRDefault="00890741">
            <w:pPr>
              <w:pStyle w:val="CRCoverPage"/>
              <w:spacing w:after="0"/>
              <w:ind w:left="100"/>
              <w:rPr>
                <w:noProof/>
              </w:rPr>
            </w:pPr>
            <w:r>
              <w:t>Old, duplicated attachments will create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C82DD" w:rsidR="001E41F3" w:rsidRDefault="00904176">
            <w:pPr>
              <w:pStyle w:val="CRCoverPage"/>
              <w:spacing w:after="0"/>
              <w:ind w:left="100"/>
              <w:rPr>
                <w:noProof/>
              </w:rPr>
            </w:pPr>
            <w:r>
              <w:rPr>
                <w:noProof/>
              </w:rPr>
              <w:t>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D7F39A" w:rsidR="001E41F3" w:rsidRDefault="00D13AC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64A2A0" w:rsidR="001E41F3" w:rsidRPr="007E45AC" w:rsidRDefault="00CB5892">
            <w:pPr>
              <w:pStyle w:val="CRCoverPage"/>
              <w:spacing w:after="0"/>
              <w:ind w:left="100"/>
              <w:rPr>
                <w:noProof/>
                <w:lang w:val="en-US"/>
              </w:rPr>
            </w:pPr>
            <w:r>
              <w:rPr>
                <w:noProof/>
                <w:lang w:val="en-US"/>
              </w:rPr>
              <w:t>Editorial</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35927E2" w14:textId="77777777" w:rsidR="00890741" w:rsidRPr="00890741" w:rsidRDefault="00890741" w:rsidP="00890741">
      <w:pPr>
        <w:rPr>
          <w:rFonts w:eastAsia="??"/>
        </w:rPr>
      </w:pPr>
      <w:r w:rsidRPr="00890741">
        <w:rPr>
          <w:rFonts w:eastAsia="??"/>
        </w:rPr>
        <w:t>Please remove the following .zip files from TR 38.903:</w:t>
      </w:r>
    </w:p>
    <w:p w14:paraId="1E5BF214" w14:textId="77777777" w:rsidR="00890741" w:rsidRPr="003B02C1" w:rsidRDefault="00890741" w:rsidP="00890741">
      <w:pPr>
        <w:rPr>
          <w:lang w:val="de-DE"/>
        </w:rPr>
      </w:pPr>
      <w:r w:rsidRPr="003B02C1">
        <w:rPr>
          <w:lang w:val="de-DE"/>
        </w:rPr>
        <w:t>37.571-1 15.2.1 TT v2.zip</w:t>
      </w:r>
    </w:p>
    <w:p w14:paraId="03E7C67E" w14:textId="77777777" w:rsidR="00890741" w:rsidRPr="003B02C1" w:rsidRDefault="00890741" w:rsidP="00890741">
      <w:pPr>
        <w:rPr>
          <w:rFonts w:eastAsia="??"/>
          <w:lang w:val="de-DE"/>
        </w:rPr>
      </w:pPr>
      <w:r w:rsidRPr="003B02C1">
        <w:rPr>
          <w:lang w:val="de-DE"/>
        </w:rPr>
        <w:t>37.571-1 14.3.7 TT v2.zip</w:t>
      </w:r>
      <w:r w:rsidRPr="003B02C1">
        <w:rPr>
          <w:rFonts w:eastAsia="??"/>
          <w:lang w:val="de-DE"/>
        </w:rPr>
        <w:t xml:space="preserve"> </w:t>
      </w:r>
    </w:p>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6645B" w14:textId="77777777" w:rsidR="00EE2F83" w:rsidRDefault="00EE2F83">
      <w:r>
        <w:separator/>
      </w:r>
    </w:p>
  </w:endnote>
  <w:endnote w:type="continuationSeparator" w:id="0">
    <w:p w14:paraId="0E7479C3" w14:textId="77777777" w:rsidR="00EE2F83" w:rsidRDefault="00EE2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5627E" w14:textId="77777777" w:rsidR="00EE2F83" w:rsidRDefault="00EE2F83">
      <w:r>
        <w:separator/>
      </w:r>
    </w:p>
  </w:footnote>
  <w:footnote w:type="continuationSeparator" w:id="0">
    <w:p w14:paraId="26EC2642" w14:textId="77777777" w:rsidR="00EE2F83" w:rsidRDefault="00EE2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6D5383"/>
    <w:multiLevelType w:val="hybridMultilevel"/>
    <w:tmpl w:val="C6309DD6"/>
    <w:lvl w:ilvl="0" w:tplc="70AABC00">
      <w:start w:val="3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6"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2"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4"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8"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50"/>
  </w:num>
  <w:num w:numId="2" w16cid:durableId="795683862">
    <w:abstractNumId w:val="29"/>
  </w:num>
  <w:num w:numId="3" w16cid:durableId="1814062968">
    <w:abstractNumId w:val="35"/>
  </w:num>
  <w:num w:numId="4" w16cid:durableId="1748570980">
    <w:abstractNumId w:val="31"/>
  </w:num>
  <w:num w:numId="5" w16cid:durableId="1329292045">
    <w:abstractNumId w:val="37"/>
  </w:num>
  <w:num w:numId="6" w16cid:durableId="1608847235">
    <w:abstractNumId w:val="15"/>
  </w:num>
  <w:num w:numId="7" w16cid:durableId="730277478">
    <w:abstractNumId w:val="51"/>
  </w:num>
  <w:num w:numId="8" w16cid:durableId="29234808">
    <w:abstractNumId w:val="44"/>
  </w:num>
  <w:num w:numId="9" w16cid:durableId="748506360">
    <w:abstractNumId w:val="36"/>
  </w:num>
  <w:num w:numId="10" w16cid:durableId="831723714">
    <w:abstractNumId w:val="43"/>
  </w:num>
  <w:num w:numId="11" w16cid:durableId="850529945">
    <w:abstractNumId w:val="47"/>
  </w:num>
  <w:num w:numId="12" w16cid:durableId="626549245">
    <w:abstractNumId w:val="21"/>
  </w:num>
  <w:num w:numId="13" w16cid:durableId="831335596">
    <w:abstractNumId w:val="42"/>
  </w:num>
  <w:num w:numId="14" w16cid:durableId="835733690">
    <w:abstractNumId w:val="40"/>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8"/>
  </w:num>
  <w:num w:numId="18" w16cid:durableId="76825745">
    <w:abstractNumId w:val="25"/>
  </w:num>
  <w:num w:numId="19" w16cid:durableId="1452048257">
    <w:abstractNumId w:val="0"/>
  </w:num>
  <w:num w:numId="20" w16cid:durableId="1624726792">
    <w:abstractNumId w:val="24"/>
  </w:num>
  <w:num w:numId="21" w16cid:durableId="119957820">
    <w:abstractNumId w:val="17"/>
  </w:num>
  <w:num w:numId="22" w16cid:durableId="667710988">
    <w:abstractNumId w:val="34"/>
  </w:num>
  <w:num w:numId="23" w16cid:durableId="1801915059">
    <w:abstractNumId w:val="28"/>
  </w:num>
  <w:num w:numId="24" w16cid:durableId="2136023277">
    <w:abstractNumId w:val="46"/>
  </w:num>
  <w:num w:numId="25" w16cid:durableId="1212571602">
    <w:abstractNumId w:val="52"/>
  </w:num>
  <w:num w:numId="26" w16cid:durableId="1397702685">
    <w:abstractNumId w:val="53"/>
  </w:num>
  <w:num w:numId="27" w16cid:durableId="135803219">
    <w:abstractNumId w:val="10"/>
  </w:num>
  <w:num w:numId="28" w16cid:durableId="1729720235">
    <w:abstractNumId w:val="30"/>
  </w:num>
  <w:num w:numId="29" w16cid:durableId="2062706650">
    <w:abstractNumId w:val="33"/>
  </w:num>
  <w:num w:numId="30" w16cid:durableId="1517502848">
    <w:abstractNumId w:val="26"/>
  </w:num>
  <w:num w:numId="31" w16cid:durableId="184178856">
    <w:abstractNumId w:val="45"/>
  </w:num>
  <w:num w:numId="32" w16cid:durableId="1961065992">
    <w:abstractNumId w:val="19"/>
  </w:num>
  <w:num w:numId="33" w16cid:durableId="691760122">
    <w:abstractNumId w:val="20"/>
  </w:num>
  <w:num w:numId="34" w16cid:durableId="1882786665">
    <w:abstractNumId w:val="27"/>
  </w:num>
  <w:num w:numId="35" w16cid:durableId="14077261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2"/>
  </w:num>
  <w:num w:numId="41" w16cid:durableId="976028488">
    <w:abstractNumId w:val="16"/>
  </w:num>
  <w:num w:numId="42" w16cid:durableId="1174800190">
    <w:abstractNumId w:val="32"/>
  </w:num>
  <w:num w:numId="43" w16cid:durableId="1709646252">
    <w:abstractNumId w:val="38"/>
  </w:num>
  <w:num w:numId="44" w16cid:durableId="1714690248">
    <w:abstractNumId w:val="12"/>
  </w:num>
  <w:num w:numId="45" w16cid:durableId="731074995">
    <w:abstractNumId w:val="41"/>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5"/>
    <w:lvlOverride w:ilvl="0">
      <w:startOverride w:val="1"/>
    </w:lvlOverride>
  </w:num>
  <w:num w:numId="58" w16cid:durableId="863979709">
    <w:abstractNumId w:val="0"/>
    <w:lvlOverride w:ilvl="0">
      <w:startOverride w:val="1"/>
    </w:lvlOverride>
  </w:num>
  <w:num w:numId="59" w16cid:durableId="19974122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3"/>
  </w:num>
  <w:num w:numId="61" w16cid:durableId="701325879">
    <w:abstractNumId w:val="48"/>
  </w:num>
  <w:num w:numId="62" w16cid:durableId="1707560866">
    <w:abstractNumId w:val="54"/>
  </w:num>
  <w:num w:numId="63" w16cid:durableId="377896633">
    <w:abstractNumId w:val="49"/>
  </w:num>
  <w:num w:numId="64" w16cid:durableId="1554149235">
    <w:abstractNumId w:val="11"/>
  </w:num>
  <w:num w:numId="65" w16cid:durableId="907032169">
    <w:abstractNumId w:val="39"/>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19728047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06F90"/>
    <w:rsid w:val="00022E4A"/>
    <w:rsid w:val="000232ED"/>
    <w:rsid w:val="00027694"/>
    <w:rsid w:val="00027B69"/>
    <w:rsid w:val="000303F0"/>
    <w:rsid w:val="00031E4F"/>
    <w:rsid w:val="000467DF"/>
    <w:rsid w:val="00082964"/>
    <w:rsid w:val="00091F1F"/>
    <w:rsid w:val="00095707"/>
    <w:rsid w:val="000A39F5"/>
    <w:rsid w:val="000A6394"/>
    <w:rsid w:val="000B519B"/>
    <w:rsid w:val="000B6F51"/>
    <w:rsid w:val="000B7FED"/>
    <w:rsid w:val="000C038A"/>
    <w:rsid w:val="000C3AEE"/>
    <w:rsid w:val="000C6598"/>
    <w:rsid w:val="000D44B3"/>
    <w:rsid w:val="000E2862"/>
    <w:rsid w:val="00106680"/>
    <w:rsid w:val="0013580E"/>
    <w:rsid w:val="001367C0"/>
    <w:rsid w:val="00145D43"/>
    <w:rsid w:val="00161323"/>
    <w:rsid w:val="00173F22"/>
    <w:rsid w:val="00176FD9"/>
    <w:rsid w:val="00192C46"/>
    <w:rsid w:val="001A08B3"/>
    <w:rsid w:val="001A7B60"/>
    <w:rsid w:val="001B07C4"/>
    <w:rsid w:val="001B52F0"/>
    <w:rsid w:val="001B7A65"/>
    <w:rsid w:val="001D401E"/>
    <w:rsid w:val="001E41F3"/>
    <w:rsid w:val="001E55AF"/>
    <w:rsid w:val="001F4D14"/>
    <w:rsid w:val="00207F56"/>
    <w:rsid w:val="00245289"/>
    <w:rsid w:val="00250FB9"/>
    <w:rsid w:val="00256EE8"/>
    <w:rsid w:val="00256F77"/>
    <w:rsid w:val="0026004D"/>
    <w:rsid w:val="002640DD"/>
    <w:rsid w:val="00275D12"/>
    <w:rsid w:val="00284FEB"/>
    <w:rsid w:val="002860C4"/>
    <w:rsid w:val="002B31B2"/>
    <w:rsid w:val="002B3D2A"/>
    <w:rsid w:val="002B5741"/>
    <w:rsid w:val="002B5FA4"/>
    <w:rsid w:val="002C5CFF"/>
    <w:rsid w:val="002C656E"/>
    <w:rsid w:val="002D3CF4"/>
    <w:rsid w:val="002D7996"/>
    <w:rsid w:val="002E472E"/>
    <w:rsid w:val="002E62FA"/>
    <w:rsid w:val="002F1F9D"/>
    <w:rsid w:val="003033F9"/>
    <w:rsid w:val="003038D0"/>
    <w:rsid w:val="00305409"/>
    <w:rsid w:val="00314E9C"/>
    <w:rsid w:val="0033198A"/>
    <w:rsid w:val="003609EF"/>
    <w:rsid w:val="0036231A"/>
    <w:rsid w:val="003651BF"/>
    <w:rsid w:val="003713BC"/>
    <w:rsid w:val="00374DD4"/>
    <w:rsid w:val="003760D9"/>
    <w:rsid w:val="00382204"/>
    <w:rsid w:val="00384DEA"/>
    <w:rsid w:val="00390C9D"/>
    <w:rsid w:val="003A6CB6"/>
    <w:rsid w:val="003B02C1"/>
    <w:rsid w:val="003B404F"/>
    <w:rsid w:val="003B5A4C"/>
    <w:rsid w:val="003D5BEA"/>
    <w:rsid w:val="003E1A36"/>
    <w:rsid w:val="00410371"/>
    <w:rsid w:val="0042386B"/>
    <w:rsid w:val="004242F1"/>
    <w:rsid w:val="00432CBD"/>
    <w:rsid w:val="00434529"/>
    <w:rsid w:val="004528E0"/>
    <w:rsid w:val="00456C44"/>
    <w:rsid w:val="004646A3"/>
    <w:rsid w:val="00473B74"/>
    <w:rsid w:val="00481176"/>
    <w:rsid w:val="00483030"/>
    <w:rsid w:val="00486CD2"/>
    <w:rsid w:val="004A2E09"/>
    <w:rsid w:val="004B75B7"/>
    <w:rsid w:val="004C1886"/>
    <w:rsid w:val="004C4DCF"/>
    <w:rsid w:val="004D67E4"/>
    <w:rsid w:val="004E1634"/>
    <w:rsid w:val="004E5A79"/>
    <w:rsid w:val="004F5637"/>
    <w:rsid w:val="005111AE"/>
    <w:rsid w:val="005137BE"/>
    <w:rsid w:val="0051580D"/>
    <w:rsid w:val="00524CD7"/>
    <w:rsid w:val="00536A1D"/>
    <w:rsid w:val="00545EE7"/>
    <w:rsid w:val="00547111"/>
    <w:rsid w:val="00560C8E"/>
    <w:rsid w:val="00563F29"/>
    <w:rsid w:val="00564538"/>
    <w:rsid w:val="00566ED5"/>
    <w:rsid w:val="00573F6D"/>
    <w:rsid w:val="00577156"/>
    <w:rsid w:val="005810F3"/>
    <w:rsid w:val="005868D7"/>
    <w:rsid w:val="00592D74"/>
    <w:rsid w:val="005A30D9"/>
    <w:rsid w:val="005D6A2D"/>
    <w:rsid w:val="005E2C44"/>
    <w:rsid w:val="00603778"/>
    <w:rsid w:val="00615F2B"/>
    <w:rsid w:val="0061728C"/>
    <w:rsid w:val="006208FA"/>
    <w:rsid w:val="00621188"/>
    <w:rsid w:val="006229B1"/>
    <w:rsid w:val="00624C04"/>
    <w:rsid w:val="006257ED"/>
    <w:rsid w:val="00630307"/>
    <w:rsid w:val="0063267B"/>
    <w:rsid w:val="00641296"/>
    <w:rsid w:val="00660338"/>
    <w:rsid w:val="00665C47"/>
    <w:rsid w:val="0066706A"/>
    <w:rsid w:val="006705E2"/>
    <w:rsid w:val="00686AAE"/>
    <w:rsid w:val="00695272"/>
    <w:rsid w:val="00695808"/>
    <w:rsid w:val="006A120C"/>
    <w:rsid w:val="006A1445"/>
    <w:rsid w:val="006A536F"/>
    <w:rsid w:val="006B46FB"/>
    <w:rsid w:val="006C1080"/>
    <w:rsid w:val="006E21FB"/>
    <w:rsid w:val="006E3DAF"/>
    <w:rsid w:val="006E6E0F"/>
    <w:rsid w:val="006F52F9"/>
    <w:rsid w:val="00715C4E"/>
    <w:rsid w:val="00717D5B"/>
    <w:rsid w:val="00754F12"/>
    <w:rsid w:val="0075712A"/>
    <w:rsid w:val="00766358"/>
    <w:rsid w:val="007763B9"/>
    <w:rsid w:val="00783633"/>
    <w:rsid w:val="00791F0A"/>
    <w:rsid w:val="00792342"/>
    <w:rsid w:val="0079579C"/>
    <w:rsid w:val="007977A8"/>
    <w:rsid w:val="007B512A"/>
    <w:rsid w:val="007B5DF1"/>
    <w:rsid w:val="007C2097"/>
    <w:rsid w:val="007C31C0"/>
    <w:rsid w:val="007C7442"/>
    <w:rsid w:val="007D6A07"/>
    <w:rsid w:val="007E45AC"/>
    <w:rsid w:val="007F7259"/>
    <w:rsid w:val="008040A8"/>
    <w:rsid w:val="008150B2"/>
    <w:rsid w:val="00825D9A"/>
    <w:rsid w:val="0082603D"/>
    <w:rsid w:val="008279FA"/>
    <w:rsid w:val="00857E75"/>
    <w:rsid w:val="008626E7"/>
    <w:rsid w:val="008664C6"/>
    <w:rsid w:val="00870EE7"/>
    <w:rsid w:val="008863B9"/>
    <w:rsid w:val="00890741"/>
    <w:rsid w:val="0089138A"/>
    <w:rsid w:val="008A45A6"/>
    <w:rsid w:val="008B4B56"/>
    <w:rsid w:val="008F247C"/>
    <w:rsid w:val="008F3789"/>
    <w:rsid w:val="008F686C"/>
    <w:rsid w:val="00902FD8"/>
    <w:rsid w:val="00904176"/>
    <w:rsid w:val="009148DE"/>
    <w:rsid w:val="0092540C"/>
    <w:rsid w:val="00927388"/>
    <w:rsid w:val="0093774B"/>
    <w:rsid w:val="00941E30"/>
    <w:rsid w:val="009420EB"/>
    <w:rsid w:val="00951401"/>
    <w:rsid w:val="0096207A"/>
    <w:rsid w:val="009777D9"/>
    <w:rsid w:val="00991B88"/>
    <w:rsid w:val="009A07C5"/>
    <w:rsid w:val="009A5753"/>
    <w:rsid w:val="009A579D"/>
    <w:rsid w:val="009C4BDB"/>
    <w:rsid w:val="009D7749"/>
    <w:rsid w:val="009E3297"/>
    <w:rsid w:val="009F5DF2"/>
    <w:rsid w:val="009F734F"/>
    <w:rsid w:val="00A052BC"/>
    <w:rsid w:val="00A079B8"/>
    <w:rsid w:val="00A22A93"/>
    <w:rsid w:val="00A246B6"/>
    <w:rsid w:val="00A40A73"/>
    <w:rsid w:val="00A47E70"/>
    <w:rsid w:val="00A50CF0"/>
    <w:rsid w:val="00A713DD"/>
    <w:rsid w:val="00A74EA2"/>
    <w:rsid w:val="00A7671C"/>
    <w:rsid w:val="00A83121"/>
    <w:rsid w:val="00AA1CEC"/>
    <w:rsid w:val="00AA2CBC"/>
    <w:rsid w:val="00AA696E"/>
    <w:rsid w:val="00AC04C2"/>
    <w:rsid w:val="00AC3B90"/>
    <w:rsid w:val="00AC4EFB"/>
    <w:rsid w:val="00AC5820"/>
    <w:rsid w:val="00AC657C"/>
    <w:rsid w:val="00AD1CD8"/>
    <w:rsid w:val="00AD4418"/>
    <w:rsid w:val="00AF429B"/>
    <w:rsid w:val="00B00A87"/>
    <w:rsid w:val="00B048EA"/>
    <w:rsid w:val="00B258BB"/>
    <w:rsid w:val="00B67B97"/>
    <w:rsid w:val="00B74A86"/>
    <w:rsid w:val="00B92FBD"/>
    <w:rsid w:val="00B968C8"/>
    <w:rsid w:val="00BA00F2"/>
    <w:rsid w:val="00BA3EC5"/>
    <w:rsid w:val="00BA51D9"/>
    <w:rsid w:val="00BB0354"/>
    <w:rsid w:val="00BB5DFC"/>
    <w:rsid w:val="00BD279D"/>
    <w:rsid w:val="00BD6BB8"/>
    <w:rsid w:val="00C01EAA"/>
    <w:rsid w:val="00C071BB"/>
    <w:rsid w:val="00C23B59"/>
    <w:rsid w:val="00C32713"/>
    <w:rsid w:val="00C3561C"/>
    <w:rsid w:val="00C51054"/>
    <w:rsid w:val="00C54B45"/>
    <w:rsid w:val="00C66BA2"/>
    <w:rsid w:val="00C823C8"/>
    <w:rsid w:val="00C95985"/>
    <w:rsid w:val="00CA01DC"/>
    <w:rsid w:val="00CA2791"/>
    <w:rsid w:val="00CB5892"/>
    <w:rsid w:val="00CC195F"/>
    <w:rsid w:val="00CC5026"/>
    <w:rsid w:val="00CC68D0"/>
    <w:rsid w:val="00CD5E9D"/>
    <w:rsid w:val="00CE41DC"/>
    <w:rsid w:val="00CE5497"/>
    <w:rsid w:val="00CF41AF"/>
    <w:rsid w:val="00D03F9A"/>
    <w:rsid w:val="00D06D51"/>
    <w:rsid w:val="00D13AC1"/>
    <w:rsid w:val="00D24991"/>
    <w:rsid w:val="00D50255"/>
    <w:rsid w:val="00D63890"/>
    <w:rsid w:val="00D66520"/>
    <w:rsid w:val="00D71E84"/>
    <w:rsid w:val="00D74360"/>
    <w:rsid w:val="00D82B77"/>
    <w:rsid w:val="00D91817"/>
    <w:rsid w:val="00DA4AAB"/>
    <w:rsid w:val="00DA5963"/>
    <w:rsid w:val="00DA61AA"/>
    <w:rsid w:val="00DC0CF6"/>
    <w:rsid w:val="00DE0AE6"/>
    <w:rsid w:val="00DE16E9"/>
    <w:rsid w:val="00DE34CF"/>
    <w:rsid w:val="00DE6965"/>
    <w:rsid w:val="00DF1C46"/>
    <w:rsid w:val="00E00171"/>
    <w:rsid w:val="00E13F3D"/>
    <w:rsid w:val="00E226A4"/>
    <w:rsid w:val="00E22FD1"/>
    <w:rsid w:val="00E25F05"/>
    <w:rsid w:val="00E34898"/>
    <w:rsid w:val="00E3586F"/>
    <w:rsid w:val="00E6486D"/>
    <w:rsid w:val="00E756A2"/>
    <w:rsid w:val="00EA1795"/>
    <w:rsid w:val="00EA2851"/>
    <w:rsid w:val="00EA4656"/>
    <w:rsid w:val="00EB09B7"/>
    <w:rsid w:val="00ED0D31"/>
    <w:rsid w:val="00EE2F83"/>
    <w:rsid w:val="00EE7D7C"/>
    <w:rsid w:val="00EF7493"/>
    <w:rsid w:val="00F00A1B"/>
    <w:rsid w:val="00F21F3F"/>
    <w:rsid w:val="00F25D98"/>
    <w:rsid w:val="00F300FB"/>
    <w:rsid w:val="00F43BA0"/>
    <w:rsid w:val="00F574E4"/>
    <w:rsid w:val="00F67779"/>
    <w:rsid w:val="00F702DA"/>
    <w:rsid w:val="00F709D2"/>
    <w:rsid w:val="00F775C7"/>
    <w:rsid w:val="00F93328"/>
    <w:rsid w:val="00F955B2"/>
    <w:rsid w:val="00FA4978"/>
    <w:rsid w:val="00FB2899"/>
    <w:rsid w:val="00FB6386"/>
    <w:rsid w:val="00FC6A21"/>
    <w:rsid w:val="00FD447B"/>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741"/>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646084767">
      <w:bodyDiv w:val="1"/>
      <w:marLeft w:val="0"/>
      <w:marRight w:val="0"/>
      <w:marTop w:val="0"/>
      <w:marBottom w:val="0"/>
      <w:divBdr>
        <w:top w:val="none" w:sz="0" w:space="0" w:color="auto"/>
        <w:left w:val="none" w:sz="0" w:space="0" w:color="auto"/>
        <w:bottom w:val="none" w:sz="0" w:space="0" w:color="auto"/>
        <w:right w:val="none" w:sz="0" w:space="0" w:color="auto"/>
      </w:divBdr>
    </w:div>
    <w:div w:id="833297112">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859999815">
      <w:bodyDiv w:val="1"/>
      <w:marLeft w:val="0"/>
      <w:marRight w:val="0"/>
      <w:marTop w:val="0"/>
      <w:marBottom w:val="0"/>
      <w:divBdr>
        <w:top w:val="none" w:sz="0" w:space="0" w:color="auto"/>
        <w:left w:val="none" w:sz="0" w:space="0" w:color="auto"/>
        <w:bottom w:val="none" w:sz="0" w:space="0" w:color="auto"/>
        <w:right w:val="none" w:sz="0" w:space="0" w:color="auto"/>
      </w:divBdr>
    </w:div>
    <w:div w:id="1891189596">
      <w:bodyDiv w:val="1"/>
      <w:marLeft w:val="0"/>
      <w:marRight w:val="0"/>
      <w:marTop w:val="0"/>
      <w:marBottom w:val="0"/>
      <w:divBdr>
        <w:top w:val="none" w:sz="0" w:space="0" w:color="auto"/>
        <w:left w:val="none" w:sz="0" w:space="0" w:color="auto"/>
        <w:bottom w:val="none" w:sz="0" w:space="0" w:color="auto"/>
        <w:right w:val="none" w:sz="0" w:space="0" w:color="auto"/>
      </w:divBdr>
    </w:div>
    <w:div w:id="199452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425</Words>
  <Characters>2427</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102</cp:revision>
  <cp:lastPrinted>1899-12-31T23:00:00Z</cp:lastPrinted>
  <dcterms:created xsi:type="dcterms:W3CDTF">2022-04-22T13:30:00Z</dcterms:created>
  <dcterms:modified xsi:type="dcterms:W3CDTF">2025-11-04T11:21:00Z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