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D71D9" w14:textId="51B22428" w:rsidR="00CB40E6" w:rsidRPr="00A079D3" w:rsidRDefault="00594D90" w:rsidP="008F52F4">
      <w:pPr>
        <w:tabs>
          <w:tab w:val="right" w:pos="14459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</w:t>
      </w:r>
      <w:r w:rsidR="00C41086">
        <w:rPr>
          <w:rFonts w:ascii="Arial" w:hAnsi="Arial" w:cs="Arial"/>
          <w:b/>
          <w:sz w:val="28"/>
          <w:szCs w:val="28"/>
        </w:rPr>
        <w:t>10</w:t>
      </w:r>
      <w:r w:rsidR="00C539C7" w:rsidRPr="00A079D3">
        <w:rPr>
          <w:rFonts w:ascii="Arial" w:hAnsi="Arial" w:cs="Arial"/>
          <w:b/>
          <w:sz w:val="28"/>
          <w:szCs w:val="28"/>
        </w:rPr>
        <w:tab/>
      </w:r>
      <w:r w:rsidR="00991F0A" w:rsidRPr="00991F0A">
        <w:rPr>
          <w:rFonts w:ascii="Arial" w:hAnsi="Arial" w:cs="Arial"/>
          <w:b/>
          <w:sz w:val="28"/>
          <w:szCs w:val="28"/>
        </w:rPr>
        <w:t>RP-252973</w:t>
      </w:r>
    </w:p>
    <w:p w14:paraId="7DB55B7C" w14:textId="2F5DA4A4" w:rsidR="00CB40E6" w:rsidRPr="00A079D3" w:rsidRDefault="00C41086" w:rsidP="008B0082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31839318" w14:textId="77777777" w:rsidR="00693A25" w:rsidRPr="00A079D3" w:rsidRDefault="00693A25" w:rsidP="00F35990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1FAEBAB1" w14:textId="7AD5BFCF" w:rsidR="00687522" w:rsidRPr="006B7409" w:rsidRDefault="00687522" w:rsidP="00F47C7A">
      <w:pPr>
        <w:tabs>
          <w:tab w:val="left" w:pos="2268"/>
        </w:tabs>
        <w:rPr>
          <w:rFonts w:ascii="Arial" w:hAnsi="Arial"/>
          <w:b/>
          <w:sz w:val="24"/>
          <w:szCs w:val="24"/>
          <w:lang w:val="sv-SE"/>
        </w:rPr>
      </w:pPr>
      <w:r w:rsidRPr="006B7409">
        <w:rPr>
          <w:rFonts w:ascii="Arial" w:hAnsi="Arial"/>
          <w:b/>
          <w:sz w:val="24"/>
          <w:szCs w:val="24"/>
          <w:lang w:val="sv-SE"/>
        </w:rPr>
        <w:t>Agenda Item :</w:t>
      </w:r>
      <w:r w:rsidRPr="006B7409">
        <w:rPr>
          <w:rFonts w:ascii="Arial" w:hAnsi="Arial"/>
          <w:b/>
          <w:sz w:val="24"/>
          <w:szCs w:val="24"/>
          <w:lang w:val="sv-SE"/>
        </w:rPr>
        <w:tab/>
      </w:r>
      <w:r w:rsidR="00301147">
        <w:rPr>
          <w:rFonts w:ascii="Arial" w:hAnsi="Arial"/>
          <w:b/>
          <w:sz w:val="24"/>
          <w:szCs w:val="24"/>
          <w:lang w:val="sv-SE"/>
        </w:rPr>
        <w:t>5</w:t>
      </w:r>
      <w:r w:rsidRPr="006B7409">
        <w:rPr>
          <w:rFonts w:ascii="Arial" w:hAnsi="Arial"/>
          <w:b/>
          <w:sz w:val="24"/>
          <w:szCs w:val="24"/>
          <w:lang w:val="sv-SE"/>
        </w:rPr>
        <w:t>.</w:t>
      </w:r>
      <w:r w:rsidR="00991F0A">
        <w:rPr>
          <w:rFonts w:ascii="Arial" w:eastAsiaTheme="minorEastAsia" w:hAnsi="Arial" w:hint="eastAsia"/>
          <w:b/>
          <w:sz w:val="24"/>
          <w:szCs w:val="24"/>
          <w:lang w:val="sv-SE"/>
        </w:rPr>
        <w:t>1</w:t>
      </w:r>
    </w:p>
    <w:p w14:paraId="0D3CC9E8" w14:textId="423E19B8" w:rsidR="00687522" w:rsidRPr="006B7409" w:rsidRDefault="00687522" w:rsidP="00F47C7A">
      <w:pPr>
        <w:tabs>
          <w:tab w:val="left" w:pos="2268"/>
        </w:tabs>
        <w:rPr>
          <w:rFonts w:ascii="Arial" w:hAnsi="Arial"/>
          <w:b/>
          <w:sz w:val="24"/>
          <w:szCs w:val="24"/>
        </w:rPr>
      </w:pPr>
      <w:r w:rsidRPr="006B7409">
        <w:rPr>
          <w:rFonts w:ascii="Arial" w:hAnsi="Arial"/>
          <w:b/>
          <w:sz w:val="24"/>
          <w:szCs w:val="24"/>
        </w:rPr>
        <w:t>Source:</w:t>
      </w:r>
      <w:r w:rsidRPr="006B7409">
        <w:rPr>
          <w:rFonts w:ascii="Arial" w:hAnsi="Arial"/>
          <w:b/>
          <w:sz w:val="24"/>
          <w:szCs w:val="24"/>
        </w:rPr>
        <w:tab/>
        <w:t>ETSI MCC (RAN</w:t>
      </w:r>
      <w:r w:rsidR="00991F0A">
        <w:rPr>
          <w:rFonts w:ascii="Arial" w:eastAsiaTheme="minorEastAsia" w:hAnsi="Arial" w:hint="eastAsia"/>
          <w:b/>
          <w:sz w:val="24"/>
          <w:szCs w:val="24"/>
        </w:rPr>
        <w:t>1</w:t>
      </w:r>
      <w:r w:rsidRPr="006B7409">
        <w:rPr>
          <w:rFonts w:ascii="Arial" w:hAnsi="Arial"/>
          <w:b/>
          <w:sz w:val="24"/>
          <w:szCs w:val="24"/>
        </w:rPr>
        <w:t>)</w:t>
      </w:r>
    </w:p>
    <w:p w14:paraId="701A8632" w14:textId="7AA1ED6A" w:rsidR="00687522" w:rsidRPr="00991F0A" w:rsidRDefault="00687522" w:rsidP="00F47C7A">
      <w:pPr>
        <w:tabs>
          <w:tab w:val="left" w:pos="2268"/>
        </w:tabs>
        <w:rPr>
          <w:rFonts w:ascii="Arial" w:eastAsiaTheme="minorEastAsia" w:hAnsi="Arial"/>
          <w:b/>
          <w:sz w:val="24"/>
          <w:szCs w:val="24"/>
        </w:rPr>
      </w:pPr>
      <w:r w:rsidRPr="006B7409">
        <w:rPr>
          <w:rFonts w:ascii="Arial" w:hAnsi="Arial"/>
          <w:b/>
          <w:sz w:val="24"/>
          <w:szCs w:val="24"/>
        </w:rPr>
        <w:t>Title:</w:t>
      </w:r>
      <w:r w:rsidRPr="006B7409">
        <w:rPr>
          <w:rFonts w:ascii="Arial" w:hAnsi="Arial"/>
          <w:b/>
          <w:sz w:val="24"/>
          <w:szCs w:val="24"/>
        </w:rPr>
        <w:tab/>
      </w:r>
      <w:r w:rsidR="00BE6785" w:rsidRPr="00BE6785">
        <w:rPr>
          <w:rFonts w:ascii="Arial" w:hAnsi="Arial"/>
          <w:b/>
          <w:sz w:val="24"/>
          <w:szCs w:val="24"/>
        </w:rPr>
        <w:t>List of CRs from RAN WG</w:t>
      </w:r>
      <w:r w:rsidR="00991F0A">
        <w:rPr>
          <w:rFonts w:ascii="Arial" w:eastAsiaTheme="minorEastAsia" w:hAnsi="Arial" w:hint="eastAsia"/>
          <w:b/>
          <w:sz w:val="24"/>
          <w:szCs w:val="24"/>
        </w:rPr>
        <w:t>1</w:t>
      </w:r>
    </w:p>
    <w:p w14:paraId="449B1FDA" w14:textId="77777777" w:rsidR="00BE1E99" w:rsidRPr="00A45EB6" w:rsidRDefault="00687522" w:rsidP="00CF0DB5">
      <w:pPr>
        <w:tabs>
          <w:tab w:val="left" w:pos="2268"/>
        </w:tabs>
        <w:rPr>
          <w:rFonts w:ascii="Arial" w:hAnsi="Arial"/>
          <w:b/>
          <w:sz w:val="24"/>
          <w:szCs w:val="24"/>
        </w:rPr>
      </w:pPr>
      <w:r w:rsidRPr="00A45EB6">
        <w:rPr>
          <w:rFonts w:ascii="Arial" w:hAnsi="Arial"/>
          <w:b/>
          <w:sz w:val="24"/>
          <w:szCs w:val="24"/>
        </w:rPr>
        <w:t>Document for:</w:t>
      </w:r>
      <w:r w:rsidRPr="00A45EB6">
        <w:rPr>
          <w:rFonts w:ascii="Arial" w:hAnsi="Arial"/>
          <w:b/>
          <w:sz w:val="24"/>
          <w:szCs w:val="24"/>
        </w:rPr>
        <w:tab/>
        <w:t>Information</w:t>
      </w:r>
    </w:p>
    <w:p w14:paraId="03F9EB1C" w14:textId="2F8B66D0" w:rsidR="00326777" w:rsidRPr="00657C38" w:rsidRDefault="006665D1" w:rsidP="00326777">
      <w:pPr>
        <w:pStyle w:val="Heading1"/>
        <w:rPr>
          <w:rFonts w:cs="Arial"/>
          <w:b/>
          <w:szCs w:val="36"/>
        </w:rPr>
      </w:pPr>
      <w:r w:rsidRPr="006665D1">
        <w:rPr>
          <w:rFonts w:cs="Arial"/>
          <w:b/>
          <w:szCs w:val="36"/>
        </w:rPr>
        <w:t>9.5.1.3</w:t>
      </w:r>
      <w:r w:rsidRPr="006665D1">
        <w:rPr>
          <w:rFonts w:cs="Arial"/>
          <w:b/>
          <w:szCs w:val="36"/>
        </w:rPr>
        <w:tab/>
        <w:t>Artificial Intelligence (AI)/Machine Learning (ML) for NR air interface</w:t>
      </w:r>
      <w:r w:rsidRPr="006665D1">
        <w:rPr>
          <w:rFonts w:cs="Arial"/>
          <w:b/>
          <w:sz w:val="20"/>
        </w:rPr>
        <w:t xml:space="preserve"> [RAN1 WI: NR_AIML_air]</w:t>
      </w:r>
    </w:p>
    <w:p w14:paraId="5860F581" w14:textId="287A04F2" w:rsidR="005746B8" w:rsidRDefault="006665D1" w:rsidP="005746B8">
      <w:pPr>
        <w:rPr>
          <w:rFonts w:ascii="Arial" w:eastAsiaTheme="minorEastAsia" w:hAnsi="Arial" w:cs="Arial"/>
          <w:b/>
          <w:sz w:val="24"/>
          <w:szCs w:val="24"/>
        </w:rPr>
      </w:pPr>
      <w:r w:rsidRPr="006665D1">
        <w:rPr>
          <w:rFonts w:ascii="Arial" w:eastAsiaTheme="minorEastAsia" w:hAnsi="Arial" w:cs="Arial"/>
          <w:b/>
          <w:sz w:val="24"/>
          <w:szCs w:val="24"/>
        </w:rPr>
        <w:t>RP-253035</w:t>
      </w:r>
      <w:r w:rsidRPr="006665D1">
        <w:rPr>
          <w:rFonts w:ascii="Arial" w:eastAsiaTheme="minorEastAsia" w:hAnsi="Arial" w:cs="Arial"/>
          <w:b/>
          <w:sz w:val="24"/>
          <w:szCs w:val="24"/>
        </w:rPr>
        <w:tab/>
        <w:t>Corrections on Rel-19 AI/ML procedures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665D1" w:rsidRPr="004E535C" w14:paraId="394498E4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B403345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FBCE3B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F23AA69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4D7D73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5D26FA2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115EF0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73E2CB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6D07C22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736FDE3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3B6EFFE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C21A6EE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20DF97C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D290228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665D1" w14:paraId="0E536113" w14:textId="77777777" w:rsidTr="007B48D3">
        <w:tc>
          <w:tcPr>
            <w:tcW w:w="879" w:type="dxa"/>
          </w:tcPr>
          <w:p w14:paraId="17AA2CEF" w14:textId="77777777" w:rsidR="006665D1" w:rsidRDefault="006665D1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768A98F3" w14:textId="77777777" w:rsidR="006665D1" w:rsidRDefault="006665D1" w:rsidP="007B48D3">
            <w:r>
              <w:rPr>
                <w:sz w:val="16"/>
                <w:szCs w:val="16"/>
              </w:rPr>
              <w:t>0723</w:t>
            </w:r>
          </w:p>
        </w:tc>
        <w:tc>
          <w:tcPr>
            <w:tcW w:w="517" w:type="dxa"/>
          </w:tcPr>
          <w:p w14:paraId="3E1A9119" w14:textId="77777777" w:rsidR="006665D1" w:rsidRDefault="006665D1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3D3870" w14:textId="77777777" w:rsidR="006665D1" w:rsidRDefault="006665D1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3AAD7AF" w14:textId="77777777" w:rsidR="006665D1" w:rsidRDefault="006665D1" w:rsidP="007B48D3">
            <w:r>
              <w:rPr>
                <w:sz w:val="16"/>
                <w:szCs w:val="16"/>
              </w:rPr>
              <w:t>Corrections on Rel-19 AI/ML procedures</w:t>
            </w:r>
          </w:p>
        </w:tc>
        <w:tc>
          <w:tcPr>
            <w:tcW w:w="517" w:type="dxa"/>
          </w:tcPr>
          <w:p w14:paraId="7C213AD9" w14:textId="77777777" w:rsidR="006665D1" w:rsidRDefault="006665D1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DB94CA" w14:textId="77777777" w:rsidR="006665D1" w:rsidRDefault="006665D1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FE7C9E4" w14:textId="77777777" w:rsidR="006665D1" w:rsidRDefault="006665D1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7A393F16" w14:textId="77777777" w:rsidR="006665D1" w:rsidRDefault="006665D1" w:rsidP="007B48D3">
            <w:r>
              <w:rPr>
                <w:sz w:val="16"/>
                <w:szCs w:val="16"/>
              </w:rPr>
              <w:t>R1-2509677</w:t>
            </w:r>
          </w:p>
        </w:tc>
        <w:tc>
          <w:tcPr>
            <w:tcW w:w="1597" w:type="dxa"/>
          </w:tcPr>
          <w:p w14:paraId="01363A96" w14:textId="77777777" w:rsidR="006665D1" w:rsidRDefault="006665D1" w:rsidP="007B48D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8724F42" w14:textId="77777777" w:rsidR="006665D1" w:rsidRDefault="006665D1" w:rsidP="007B48D3"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 w14:paraId="74574462" w14:textId="77777777" w:rsidR="006665D1" w:rsidRDefault="006665D1" w:rsidP="007B48D3">
            <w:r>
              <w:rPr>
                <w:sz w:val="16"/>
                <w:szCs w:val="16"/>
              </w:rPr>
              <w:t xml:space="preserve">5.1.6.1, 5.1.6.5, 5.2.1.4.2, 5.2.1.4.6, 5.2.1.4.3b, 5.2.1.6, 5.4, 6.2.1, 6.2.1.3, </w:t>
            </w:r>
          </w:p>
        </w:tc>
        <w:tc>
          <w:tcPr>
            <w:tcW w:w="998" w:type="dxa"/>
          </w:tcPr>
          <w:p w14:paraId="52E74BCA" w14:textId="77777777" w:rsidR="006665D1" w:rsidRDefault="006665D1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2B2FE1D" w14:textId="77777777" w:rsidR="006665D1" w:rsidRDefault="006665D1" w:rsidP="005746B8">
      <w:pPr>
        <w:rPr>
          <w:rFonts w:eastAsiaTheme="minorEastAsia"/>
        </w:rPr>
      </w:pPr>
    </w:p>
    <w:p w14:paraId="36579A0E" w14:textId="432B4B9A" w:rsidR="006665D1" w:rsidRPr="00657C38" w:rsidRDefault="006665D1" w:rsidP="006665D1">
      <w:pPr>
        <w:pStyle w:val="Heading1"/>
        <w:rPr>
          <w:rFonts w:cs="Arial"/>
          <w:b/>
          <w:szCs w:val="36"/>
        </w:rPr>
      </w:pPr>
      <w:r w:rsidRPr="006665D1">
        <w:rPr>
          <w:rFonts w:cs="Arial"/>
          <w:b/>
          <w:szCs w:val="36"/>
        </w:rPr>
        <w:t>9.7</w:t>
      </w:r>
      <w:r w:rsidRPr="006665D1">
        <w:rPr>
          <w:rFonts w:cs="Arial"/>
          <w:b/>
          <w:szCs w:val="36"/>
        </w:rPr>
        <w:tab/>
        <w:t>Small Technical Enhancements and Improvements for REL-19</w:t>
      </w:r>
      <w:r w:rsidRPr="006665D1">
        <w:rPr>
          <w:rFonts w:cs="Arial"/>
          <w:b/>
          <w:sz w:val="20"/>
        </w:rPr>
        <w:t xml:space="preserve"> [TEI19]</w:t>
      </w:r>
    </w:p>
    <w:p w14:paraId="59BDE6B9" w14:textId="3EDC1491" w:rsidR="006665D1" w:rsidRDefault="006665D1" w:rsidP="006665D1">
      <w:pPr>
        <w:rPr>
          <w:rFonts w:ascii="Arial" w:eastAsiaTheme="minorEastAsia" w:hAnsi="Arial" w:cs="Arial"/>
          <w:b/>
          <w:sz w:val="24"/>
          <w:szCs w:val="24"/>
        </w:rPr>
      </w:pPr>
      <w:r w:rsidRPr="006665D1">
        <w:rPr>
          <w:rFonts w:ascii="Arial" w:eastAsiaTheme="minorEastAsia" w:hAnsi="Arial" w:cs="Arial"/>
          <w:b/>
          <w:sz w:val="24"/>
          <w:szCs w:val="24"/>
        </w:rPr>
        <w:t>RP-253016</w:t>
      </w:r>
      <w:r w:rsidRPr="006665D1">
        <w:rPr>
          <w:rFonts w:ascii="Arial" w:eastAsiaTheme="minorEastAsia" w:hAnsi="Arial" w:cs="Arial"/>
          <w:b/>
          <w:sz w:val="24"/>
          <w:szCs w:val="24"/>
        </w:rPr>
        <w:tab/>
        <w:t>Small Technical Enhancements and Improvements for REL-19 - Batch 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665D1" w:rsidRPr="004E535C" w14:paraId="2F9DF0DC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B2AE6A5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DF28E5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30DB0B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500698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119C7A3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50CB0EE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EC3F8D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C4EDAB1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828834F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5421A5C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3F9F8CA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7CA2E28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2598707" w14:textId="77777777" w:rsidR="006665D1" w:rsidRPr="00BF1EB6" w:rsidRDefault="006665D1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665D1" w14:paraId="307AF55B" w14:textId="77777777" w:rsidTr="007B48D3">
        <w:tc>
          <w:tcPr>
            <w:tcW w:w="879" w:type="dxa"/>
          </w:tcPr>
          <w:p w14:paraId="592DEF2D" w14:textId="77777777" w:rsidR="006665D1" w:rsidRDefault="006665D1" w:rsidP="007B48D3"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 w14:paraId="523D8795" w14:textId="77777777" w:rsidR="006665D1" w:rsidRDefault="006665D1" w:rsidP="007B48D3">
            <w:r>
              <w:rPr>
                <w:sz w:val="16"/>
                <w:szCs w:val="16"/>
              </w:rPr>
              <w:t>0236</w:t>
            </w:r>
          </w:p>
        </w:tc>
        <w:tc>
          <w:tcPr>
            <w:tcW w:w="517" w:type="dxa"/>
          </w:tcPr>
          <w:p w14:paraId="1D875119" w14:textId="77777777" w:rsidR="006665D1" w:rsidRDefault="006665D1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3EEA1F" w14:textId="77777777" w:rsidR="006665D1" w:rsidRDefault="006665D1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7A89062" w14:textId="77777777" w:rsidR="006665D1" w:rsidRDefault="006665D1" w:rsidP="007B48D3">
            <w:r>
              <w:rPr>
                <w:sz w:val="16"/>
                <w:szCs w:val="16"/>
              </w:rPr>
              <w:t>Introduction of Rel-19 early CSI acquisition for L3 handover to TS 38.212 [EarlyCSI_L3HO]</w:t>
            </w:r>
          </w:p>
        </w:tc>
        <w:tc>
          <w:tcPr>
            <w:tcW w:w="517" w:type="dxa"/>
          </w:tcPr>
          <w:p w14:paraId="48B7F9CF" w14:textId="77777777" w:rsidR="006665D1" w:rsidRDefault="006665D1" w:rsidP="007B48D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4F75DDA" w14:textId="77777777" w:rsidR="006665D1" w:rsidRDefault="006665D1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0D8645D" w14:textId="77777777" w:rsidR="006665D1" w:rsidRDefault="006665D1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788F1A66" w14:textId="77777777" w:rsidR="006665D1" w:rsidRDefault="006665D1" w:rsidP="007B48D3">
            <w:r>
              <w:rPr>
                <w:sz w:val="16"/>
                <w:szCs w:val="16"/>
              </w:rPr>
              <w:t>R1-2509698</w:t>
            </w:r>
          </w:p>
        </w:tc>
        <w:tc>
          <w:tcPr>
            <w:tcW w:w="1597" w:type="dxa"/>
          </w:tcPr>
          <w:p w14:paraId="24F4BA5C" w14:textId="77777777" w:rsidR="006665D1" w:rsidRDefault="006665D1" w:rsidP="007B48D3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5B9E2646" w14:textId="77777777" w:rsidR="006665D1" w:rsidRDefault="006665D1" w:rsidP="007B48D3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5D2F36E0" w14:textId="77777777" w:rsidR="006665D1" w:rsidRDefault="006665D1" w:rsidP="007B48D3">
            <w:r>
              <w:rPr>
                <w:sz w:val="16"/>
                <w:szCs w:val="16"/>
              </w:rPr>
              <w:t>6.3.2.1.2</w:t>
            </w:r>
          </w:p>
        </w:tc>
        <w:tc>
          <w:tcPr>
            <w:tcW w:w="998" w:type="dxa"/>
          </w:tcPr>
          <w:p w14:paraId="77591B58" w14:textId="77777777" w:rsidR="006665D1" w:rsidRDefault="006665D1" w:rsidP="007B48D3">
            <w:r>
              <w:rPr>
                <w:sz w:val="16"/>
                <w:szCs w:val="16"/>
              </w:rPr>
              <w:t>TS 38.331 CR 5587TS 38.306 CR 1380</w:t>
            </w:r>
          </w:p>
        </w:tc>
      </w:tr>
      <w:tr w:rsidR="006665D1" w14:paraId="133F7CB7" w14:textId="77777777" w:rsidTr="007B48D3">
        <w:tc>
          <w:tcPr>
            <w:tcW w:w="879" w:type="dxa"/>
          </w:tcPr>
          <w:p w14:paraId="78237D98" w14:textId="77777777" w:rsidR="006665D1" w:rsidRDefault="006665D1" w:rsidP="007B48D3"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 w14:paraId="049632BF" w14:textId="77777777" w:rsidR="006665D1" w:rsidRDefault="006665D1" w:rsidP="007B48D3">
            <w:r>
              <w:rPr>
                <w:sz w:val="16"/>
                <w:szCs w:val="16"/>
              </w:rPr>
              <w:t>0747</w:t>
            </w:r>
          </w:p>
        </w:tc>
        <w:tc>
          <w:tcPr>
            <w:tcW w:w="517" w:type="dxa"/>
          </w:tcPr>
          <w:p w14:paraId="11258D0D" w14:textId="77777777" w:rsidR="006665D1" w:rsidRDefault="006665D1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A0E005" w14:textId="77777777" w:rsidR="006665D1" w:rsidRDefault="006665D1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EBF17C6" w14:textId="77777777" w:rsidR="006665D1" w:rsidRDefault="006665D1" w:rsidP="007B48D3">
            <w:r>
              <w:rPr>
                <w:sz w:val="16"/>
                <w:szCs w:val="16"/>
              </w:rPr>
              <w:t>Corrections on SR triggered SSSG switching [SRTrig_SSSGSwitch]</w:t>
            </w:r>
          </w:p>
        </w:tc>
        <w:tc>
          <w:tcPr>
            <w:tcW w:w="517" w:type="dxa"/>
          </w:tcPr>
          <w:p w14:paraId="03FFFFB8" w14:textId="77777777" w:rsidR="006665D1" w:rsidRDefault="006665D1" w:rsidP="007B48D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F01E1D4" w14:textId="77777777" w:rsidR="006665D1" w:rsidRDefault="006665D1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6414D64" w14:textId="77777777" w:rsidR="006665D1" w:rsidRDefault="006665D1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2242EB31" w14:textId="77777777" w:rsidR="006665D1" w:rsidRDefault="006665D1" w:rsidP="007B48D3">
            <w:r>
              <w:rPr>
                <w:sz w:val="16"/>
                <w:szCs w:val="16"/>
              </w:rPr>
              <w:t>R1-2509714</w:t>
            </w:r>
          </w:p>
        </w:tc>
        <w:tc>
          <w:tcPr>
            <w:tcW w:w="1597" w:type="dxa"/>
          </w:tcPr>
          <w:p w14:paraId="7C4585EC" w14:textId="77777777" w:rsidR="006665D1" w:rsidRDefault="006665D1" w:rsidP="007B48D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22FA7BF" w14:textId="77777777" w:rsidR="006665D1" w:rsidRDefault="006665D1" w:rsidP="007B48D3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49430B59" w14:textId="77777777" w:rsidR="006665D1" w:rsidRDefault="006665D1" w:rsidP="007B48D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1741AE" w14:textId="77777777" w:rsidR="006665D1" w:rsidRDefault="006665D1" w:rsidP="007B48D3">
            <w:pPr>
              <w:rPr>
                <w:sz w:val="16"/>
                <w:szCs w:val="16"/>
              </w:rPr>
            </w:pPr>
          </w:p>
        </w:tc>
      </w:tr>
      <w:tr w:rsidR="006665D1" w14:paraId="0F7E739C" w14:textId="77777777" w:rsidTr="007B48D3">
        <w:tc>
          <w:tcPr>
            <w:tcW w:w="879" w:type="dxa"/>
          </w:tcPr>
          <w:p w14:paraId="05A03D6B" w14:textId="77777777" w:rsidR="006665D1" w:rsidRDefault="006665D1" w:rsidP="007B48D3"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 w14:paraId="6F60E98A" w14:textId="77777777" w:rsidR="006665D1" w:rsidRDefault="006665D1" w:rsidP="007B48D3">
            <w:r>
              <w:rPr>
                <w:sz w:val="16"/>
                <w:szCs w:val="16"/>
              </w:rPr>
              <w:t>0748</w:t>
            </w:r>
          </w:p>
        </w:tc>
        <w:tc>
          <w:tcPr>
            <w:tcW w:w="517" w:type="dxa"/>
          </w:tcPr>
          <w:p w14:paraId="73EC51C2" w14:textId="77777777" w:rsidR="006665D1" w:rsidRDefault="006665D1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097EC8" w14:textId="77777777" w:rsidR="006665D1" w:rsidRDefault="006665D1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3518983" w14:textId="77777777" w:rsidR="006665D1" w:rsidRDefault="006665D1" w:rsidP="007B48D3">
            <w:r>
              <w:rPr>
                <w:sz w:val="16"/>
                <w:szCs w:val="16"/>
              </w:rPr>
              <w:t>Introduction of PDCCH repetitions for Type0-PDCCH CSS set in TNs [Common_PDCCH_Rep_TN]</w:t>
            </w:r>
          </w:p>
        </w:tc>
        <w:tc>
          <w:tcPr>
            <w:tcW w:w="517" w:type="dxa"/>
          </w:tcPr>
          <w:p w14:paraId="0A152BAD" w14:textId="77777777" w:rsidR="006665D1" w:rsidRDefault="006665D1" w:rsidP="007B48D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9395174" w14:textId="77777777" w:rsidR="006665D1" w:rsidRDefault="006665D1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6F6C587" w14:textId="77777777" w:rsidR="006665D1" w:rsidRDefault="006665D1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5404A595" w14:textId="77777777" w:rsidR="006665D1" w:rsidRDefault="006665D1" w:rsidP="007B48D3">
            <w:r>
              <w:rPr>
                <w:sz w:val="16"/>
                <w:szCs w:val="16"/>
              </w:rPr>
              <w:t>R1-2509715</w:t>
            </w:r>
          </w:p>
        </w:tc>
        <w:tc>
          <w:tcPr>
            <w:tcW w:w="1597" w:type="dxa"/>
          </w:tcPr>
          <w:p w14:paraId="5151214A" w14:textId="77777777" w:rsidR="006665D1" w:rsidRDefault="006665D1" w:rsidP="007B48D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3076FDC2" w14:textId="77777777" w:rsidR="006665D1" w:rsidRDefault="006665D1" w:rsidP="007B48D3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5FF1C834" w14:textId="77777777" w:rsidR="006665D1" w:rsidRDefault="006665D1" w:rsidP="007B48D3">
            <w:r>
              <w:rPr>
                <w:sz w:val="16"/>
                <w:szCs w:val="16"/>
              </w:rPr>
              <w:t>13</w:t>
            </w:r>
          </w:p>
        </w:tc>
        <w:tc>
          <w:tcPr>
            <w:tcW w:w="998" w:type="dxa"/>
          </w:tcPr>
          <w:p w14:paraId="599A4CBA" w14:textId="77777777" w:rsidR="006665D1" w:rsidRDefault="006665D1" w:rsidP="007B48D3"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 w:rsidR="006665D1" w14:paraId="244876AD" w14:textId="77777777" w:rsidTr="007B48D3">
        <w:tc>
          <w:tcPr>
            <w:tcW w:w="879" w:type="dxa"/>
          </w:tcPr>
          <w:p w14:paraId="0125DAB4" w14:textId="77777777" w:rsidR="006665D1" w:rsidRDefault="006665D1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2443D341" w14:textId="77777777" w:rsidR="006665D1" w:rsidRDefault="006665D1" w:rsidP="007B48D3">
            <w:r>
              <w:rPr>
                <w:sz w:val="16"/>
                <w:szCs w:val="16"/>
              </w:rPr>
              <w:t>0727</w:t>
            </w:r>
          </w:p>
        </w:tc>
        <w:tc>
          <w:tcPr>
            <w:tcW w:w="517" w:type="dxa"/>
          </w:tcPr>
          <w:p w14:paraId="590C305E" w14:textId="77777777" w:rsidR="006665D1" w:rsidRDefault="006665D1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A85DA1" w14:textId="77777777" w:rsidR="006665D1" w:rsidRDefault="006665D1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D1CB29F" w14:textId="77777777" w:rsidR="006665D1" w:rsidRDefault="006665D1" w:rsidP="007B48D3">
            <w:r>
              <w:rPr>
                <w:sz w:val="16"/>
                <w:szCs w:val="16"/>
              </w:rPr>
              <w:t>Corrections on UL Tx switching for TEI19 [TxSwitch_R19]</w:t>
            </w:r>
          </w:p>
        </w:tc>
        <w:tc>
          <w:tcPr>
            <w:tcW w:w="517" w:type="dxa"/>
          </w:tcPr>
          <w:p w14:paraId="40FD3C07" w14:textId="77777777" w:rsidR="006665D1" w:rsidRDefault="006665D1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F4B035" w14:textId="77777777" w:rsidR="006665D1" w:rsidRDefault="006665D1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F18CF06" w14:textId="77777777" w:rsidR="006665D1" w:rsidRDefault="006665D1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35CAF6FE" w14:textId="77777777" w:rsidR="006665D1" w:rsidRDefault="006665D1" w:rsidP="007B48D3">
            <w:r>
              <w:rPr>
                <w:sz w:val="16"/>
                <w:szCs w:val="16"/>
              </w:rPr>
              <w:t>R1-2509690</w:t>
            </w:r>
          </w:p>
        </w:tc>
        <w:tc>
          <w:tcPr>
            <w:tcW w:w="1597" w:type="dxa"/>
          </w:tcPr>
          <w:p w14:paraId="467231A2" w14:textId="77777777" w:rsidR="006665D1" w:rsidRDefault="006665D1" w:rsidP="007B48D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5E6F902" w14:textId="77777777" w:rsidR="006665D1" w:rsidRDefault="006665D1" w:rsidP="007B48D3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28EB7D72" w14:textId="77777777" w:rsidR="006665D1" w:rsidRDefault="006665D1" w:rsidP="007B48D3">
            <w:r>
              <w:rPr>
                <w:sz w:val="16"/>
                <w:szCs w:val="16"/>
              </w:rPr>
              <w:t>6.1.6, 6.1.6.2.0, 6.2.1, 6.4</w:t>
            </w:r>
          </w:p>
        </w:tc>
        <w:tc>
          <w:tcPr>
            <w:tcW w:w="998" w:type="dxa"/>
          </w:tcPr>
          <w:p w14:paraId="6D384F56" w14:textId="77777777" w:rsidR="006665D1" w:rsidRDefault="006665D1" w:rsidP="007B48D3"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 w:rsidR="006665D1" w14:paraId="75D07441" w14:textId="77777777" w:rsidTr="007B48D3">
        <w:tc>
          <w:tcPr>
            <w:tcW w:w="879" w:type="dxa"/>
          </w:tcPr>
          <w:p w14:paraId="0AFD9C00" w14:textId="77777777" w:rsidR="006665D1" w:rsidRDefault="006665D1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3E56549D" w14:textId="77777777" w:rsidR="006665D1" w:rsidRDefault="006665D1" w:rsidP="007B48D3">
            <w:r>
              <w:rPr>
                <w:sz w:val="16"/>
                <w:szCs w:val="16"/>
              </w:rPr>
              <w:t>0728</w:t>
            </w:r>
          </w:p>
        </w:tc>
        <w:tc>
          <w:tcPr>
            <w:tcW w:w="517" w:type="dxa"/>
          </w:tcPr>
          <w:p w14:paraId="10F8CFBF" w14:textId="77777777" w:rsidR="006665D1" w:rsidRDefault="006665D1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469B85" w14:textId="77777777" w:rsidR="006665D1" w:rsidRDefault="006665D1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3C8FB96" w14:textId="77777777" w:rsidR="006665D1" w:rsidRDefault="006665D1" w:rsidP="007B48D3">
            <w:r>
              <w:rPr>
                <w:sz w:val="16"/>
                <w:szCs w:val="16"/>
              </w:rPr>
              <w:t>Correction on combination of carrier-switching SRS and UL carrier aggregation [Simul_SRSCS]</w:t>
            </w:r>
          </w:p>
        </w:tc>
        <w:tc>
          <w:tcPr>
            <w:tcW w:w="517" w:type="dxa"/>
          </w:tcPr>
          <w:p w14:paraId="20685ACC" w14:textId="77777777" w:rsidR="006665D1" w:rsidRDefault="006665D1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700B84" w14:textId="77777777" w:rsidR="006665D1" w:rsidRDefault="006665D1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B76A4C4" w14:textId="77777777" w:rsidR="006665D1" w:rsidRDefault="006665D1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619BB690" w14:textId="77777777" w:rsidR="006665D1" w:rsidRDefault="006665D1" w:rsidP="007B48D3">
            <w:r>
              <w:rPr>
                <w:sz w:val="16"/>
                <w:szCs w:val="16"/>
              </w:rPr>
              <w:t>R1-2509691</w:t>
            </w:r>
          </w:p>
        </w:tc>
        <w:tc>
          <w:tcPr>
            <w:tcW w:w="1597" w:type="dxa"/>
          </w:tcPr>
          <w:p w14:paraId="2DB79778" w14:textId="77777777" w:rsidR="006665D1" w:rsidRDefault="006665D1" w:rsidP="007B48D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73A924F" w14:textId="77777777" w:rsidR="006665D1" w:rsidRDefault="006665D1" w:rsidP="007B48D3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1D0BD7FD" w14:textId="77777777" w:rsidR="006665D1" w:rsidRDefault="006665D1" w:rsidP="007B48D3">
            <w:r>
              <w:rPr>
                <w:sz w:val="16"/>
                <w:szCs w:val="16"/>
              </w:rPr>
              <w:t>6.2.1.3</w:t>
            </w:r>
          </w:p>
        </w:tc>
        <w:tc>
          <w:tcPr>
            <w:tcW w:w="998" w:type="dxa"/>
          </w:tcPr>
          <w:p w14:paraId="6A69BEFA" w14:textId="77777777" w:rsidR="006665D1" w:rsidRDefault="006665D1" w:rsidP="007B48D3"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14:paraId="309A9BCB" w14:textId="77777777" w:rsidR="006665D1" w:rsidRDefault="006665D1" w:rsidP="005746B8">
      <w:pPr>
        <w:rPr>
          <w:rFonts w:eastAsiaTheme="minorEastAsia"/>
        </w:rPr>
      </w:pPr>
    </w:p>
    <w:p w14:paraId="75F3362B" w14:textId="609F44B5" w:rsidR="006665D1" w:rsidRPr="00657C38" w:rsidRDefault="00FF54B7" w:rsidP="006665D1">
      <w:pPr>
        <w:pStyle w:val="Heading1"/>
        <w:rPr>
          <w:rFonts w:cs="Arial"/>
          <w:b/>
          <w:szCs w:val="36"/>
        </w:rPr>
      </w:pPr>
      <w:r w:rsidRPr="00FF54B7">
        <w:rPr>
          <w:rFonts w:cs="Arial"/>
          <w:b/>
          <w:szCs w:val="36"/>
        </w:rPr>
        <w:t>9.8</w:t>
      </w:r>
      <w:r w:rsidRPr="00FF54B7">
        <w:rPr>
          <w:rFonts w:cs="Arial"/>
          <w:b/>
          <w:szCs w:val="36"/>
        </w:rPr>
        <w:tab/>
        <w:t>Closed REL-19 NR or NR+LTE SIs</w:t>
      </w:r>
    </w:p>
    <w:p w14:paraId="0E71F71A" w14:textId="7BF34E8D" w:rsidR="006665D1" w:rsidRDefault="00FF54B7" w:rsidP="006665D1">
      <w:pPr>
        <w:rPr>
          <w:rFonts w:ascii="Arial" w:eastAsiaTheme="minorEastAsia" w:hAnsi="Arial" w:cs="Arial"/>
          <w:b/>
          <w:sz w:val="24"/>
          <w:szCs w:val="24"/>
        </w:rPr>
      </w:pPr>
      <w:r w:rsidRPr="00FF54B7">
        <w:rPr>
          <w:rFonts w:ascii="Arial" w:eastAsiaTheme="minorEastAsia" w:hAnsi="Arial" w:cs="Arial"/>
          <w:b/>
          <w:sz w:val="24"/>
          <w:szCs w:val="24"/>
        </w:rPr>
        <w:t>RP-253011</w:t>
      </w:r>
      <w:r w:rsidRPr="00FF54B7">
        <w:rPr>
          <w:rFonts w:ascii="Arial" w:eastAsiaTheme="minorEastAsia" w:hAnsi="Arial" w:cs="Arial"/>
          <w:b/>
          <w:sz w:val="24"/>
          <w:szCs w:val="24"/>
        </w:rPr>
        <w:tab/>
        <w:t>Corrections on Handheld UT Polarized Antenna Model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F54B7" w:rsidRPr="004E535C" w14:paraId="71E20F0E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D186D46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25191A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340F241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9A9277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DF1939B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B879E0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2854AE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5454392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D3DFFE5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E8ED572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89F6DED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748EC26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398397C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F54B7" w14:paraId="176A9413" w14:textId="77777777" w:rsidTr="007B48D3">
        <w:tc>
          <w:tcPr>
            <w:tcW w:w="879" w:type="dxa"/>
          </w:tcPr>
          <w:p w14:paraId="08687118" w14:textId="77777777" w:rsidR="00FF54B7" w:rsidRDefault="00FF54B7" w:rsidP="007B48D3">
            <w:r>
              <w:rPr>
                <w:sz w:val="16"/>
                <w:szCs w:val="16"/>
              </w:rPr>
              <w:t>38.901</w:t>
            </w:r>
          </w:p>
        </w:tc>
        <w:tc>
          <w:tcPr>
            <w:tcW w:w="637" w:type="dxa"/>
          </w:tcPr>
          <w:p w14:paraId="29C75380" w14:textId="77777777" w:rsidR="00FF54B7" w:rsidRDefault="00FF54B7" w:rsidP="007B48D3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 w14:paraId="5EDB2EAA" w14:textId="77777777" w:rsidR="00FF54B7" w:rsidRDefault="00FF54B7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9A0F72" w14:textId="77777777" w:rsidR="00FF54B7" w:rsidRDefault="00FF54B7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64F3A2B" w14:textId="77777777" w:rsidR="00FF54B7" w:rsidRDefault="00FF54B7" w:rsidP="007B48D3">
            <w:r>
              <w:rPr>
                <w:sz w:val="16"/>
                <w:szCs w:val="16"/>
              </w:rPr>
              <w:t>CR on Handheld UT Polarized Antenna Model</w:t>
            </w:r>
          </w:p>
        </w:tc>
        <w:tc>
          <w:tcPr>
            <w:tcW w:w="517" w:type="dxa"/>
          </w:tcPr>
          <w:p w14:paraId="68774E79" w14:textId="77777777" w:rsidR="00FF54B7" w:rsidRDefault="00FF54B7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0A6367" w14:textId="77777777" w:rsidR="00FF54B7" w:rsidRDefault="00FF54B7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D945263" w14:textId="77777777" w:rsidR="00FF54B7" w:rsidRDefault="00FF54B7" w:rsidP="007B48D3"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 w14:paraId="1E29965B" w14:textId="77777777" w:rsidR="00FF54B7" w:rsidRDefault="00FF54B7" w:rsidP="007B48D3">
            <w:r>
              <w:rPr>
                <w:sz w:val="16"/>
                <w:szCs w:val="16"/>
              </w:rPr>
              <w:t>R1-2508172</w:t>
            </w:r>
          </w:p>
        </w:tc>
        <w:tc>
          <w:tcPr>
            <w:tcW w:w="1597" w:type="dxa"/>
          </w:tcPr>
          <w:p w14:paraId="3C79D43C" w14:textId="77777777" w:rsidR="00FF54B7" w:rsidRDefault="00FF54B7" w:rsidP="007B48D3">
            <w:r>
              <w:rPr>
                <w:sz w:val="16"/>
                <w:szCs w:val="16"/>
              </w:rPr>
              <w:t>Intel Corporation, Nokia, InterDigital</w:t>
            </w:r>
          </w:p>
        </w:tc>
        <w:tc>
          <w:tcPr>
            <w:tcW w:w="1122" w:type="dxa"/>
          </w:tcPr>
          <w:p w14:paraId="28CFDDF6" w14:textId="77777777" w:rsidR="00FF54B7" w:rsidRDefault="00FF54B7" w:rsidP="007B48D3">
            <w:r>
              <w:rPr>
                <w:sz w:val="16"/>
                <w:szCs w:val="16"/>
              </w:rPr>
              <w:t>FS_NR_7_24GHz_CHmod</w:t>
            </w:r>
          </w:p>
        </w:tc>
        <w:tc>
          <w:tcPr>
            <w:tcW w:w="2323" w:type="dxa"/>
          </w:tcPr>
          <w:p w14:paraId="4982E9E1" w14:textId="77777777" w:rsidR="00FF54B7" w:rsidRDefault="00FF54B7" w:rsidP="007B48D3">
            <w:r>
              <w:rPr>
                <w:sz w:val="16"/>
                <w:szCs w:val="16"/>
              </w:rPr>
              <w:t>7.3.2</w:t>
            </w:r>
          </w:p>
        </w:tc>
        <w:tc>
          <w:tcPr>
            <w:tcW w:w="998" w:type="dxa"/>
          </w:tcPr>
          <w:p w14:paraId="3E532977" w14:textId="77777777" w:rsidR="00FF54B7" w:rsidRDefault="00FF54B7" w:rsidP="007B48D3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</w:tbl>
    <w:p w14:paraId="45214E14" w14:textId="77777777" w:rsidR="006665D1" w:rsidRDefault="006665D1" w:rsidP="006665D1">
      <w:pPr>
        <w:rPr>
          <w:rFonts w:eastAsiaTheme="minorEastAsia"/>
        </w:rPr>
      </w:pPr>
    </w:p>
    <w:p w14:paraId="19647283" w14:textId="0C64CAEA" w:rsidR="00FF54B7" w:rsidRDefault="00FF54B7" w:rsidP="00FF54B7">
      <w:pPr>
        <w:rPr>
          <w:rFonts w:ascii="Arial" w:eastAsiaTheme="minorEastAsia" w:hAnsi="Arial" w:cs="Arial"/>
          <w:b/>
          <w:sz w:val="24"/>
          <w:szCs w:val="24"/>
        </w:rPr>
      </w:pPr>
      <w:r w:rsidRPr="00FF54B7">
        <w:rPr>
          <w:rFonts w:ascii="Arial" w:eastAsiaTheme="minorEastAsia" w:hAnsi="Arial" w:cs="Arial"/>
          <w:b/>
          <w:sz w:val="24"/>
          <w:szCs w:val="24"/>
        </w:rPr>
        <w:t>RP-253012</w:t>
      </w:r>
      <w:r w:rsidRPr="00FF54B7">
        <w:rPr>
          <w:rFonts w:ascii="Arial" w:eastAsiaTheme="minorEastAsia" w:hAnsi="Arial" w:cs="Arial"/>
          <w:b/>
          <w:sz w:val="24"/>
          <w:szCs w:val="24"/>
        </w:rPr>
        <w:tab/>
        <w:t>Corrections on ISAC CM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F54B7" w:rsidRPr="004E535C" w14:paraId="2BFBEDB2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3A78F42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2FBCCF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86B15E8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3454C7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5A5148F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12899E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3639CD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65471A5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098B0AB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CBE4EFD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BE90299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5157462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31EB468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F54B7" w14:paraId="28B3549C" w14:textId="77777777" w:rsidTr="007B48D3">
        <w:tc>
          <w:tcPr>
            <w:tcW w:w="879" w:type="dxa"/>
          </w:tcPr>
          <w:p w14:paraId="7ADA9F6D" w14:textId="77777777" w:rsidR="00FF54B7" w:rsidRDefault="00FF54B7" w:rsidP="007B48D3">
            <w:r>
              <w:rPr>
                <w:sz w:val="16"/>
                <w:szCs w:val="16"/>
              </w:rPr>
              <w:t>38.901</w:t>
            </w:r>
          </w:p>
        </w:tc>
        <w:tc>
          <w:tcPr>
            <w:tcW w:w="637" w:type="dxa"/>
          </w:tcPr>
          <w:p w14:paraId="302309AA" w14:textId="77777777" w:rsidR="00FF54B7" w:rsidRDefault="00FF54B7" w:rsidP="007B48D3"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 w14:paraId="4B369C58" w14:textId="77777777" w:rsidR="00FF54B7" w:rsidRDefault="00FF54B7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18B0CB" w14:textId="77777777" w:rsidR="00FF54B7" w:rsidRDefault="00FF54B7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343008A" w14:textId="77777777" w:rsidR="00FF54B7" w:rsidRDefault="00FF54B7" w:rsidP="007B48D3">
            <w:r>
              <w:rPr>
                <w:sz w:val="16"/>
                <w:szCs w:val="16"/>
              </w:rPr>
              <w:t>CR to incorporate new agreements on ISAC CM</w:t>
            </w:r>
          </w:p>
        </w:tc>
        <w:tc>
          <w:tcPr>
            <w:tcW w:w="517" w:type="dxa"/>
          </w:tcPr>
          <w:p w14:paraId="0C7868BB" w14:textId="77777777" w:rsidR="00FF54B7" w:rsidRDefault="00FF54B7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568310" w14:textId="77777777" w:rsidR="00FF54B7" w:rsidRDefault="00FF54B7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4BEEA7F9" w14:textId="77777777" w:rsidR="00FF54B7" w:rsidRDefault="00FF54B7" w:rsidP="007B48D3"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 w14:paraId="1DAEC6EA" w14:textId="77777777" w:rsidR="00FF54B7" w:rsidRDefault="00FF54B7" w:rsidP="007B48D3">
            <w:r>
              <w:rPr>
                <w:sz w:val="16"/>
                <w:szCs w:val="16"/>
              </w:rPr>
              <w:t>R1-2508093</w:t>
            </w:r>
          </w:p>
        </w:tc>
        <w:tc>
          <w:tcPr>
            <w:tcW w:w="1597" w:type="dxa"/>
          </w:tcPr>
          <w:p w14:paraId="5511C61D" w14:textId="77777777" w:rsidR="00FF54B7" w:rsidRDefault="00FF54B7" w:rsidP="007B48D3">
            <w:r>
              <w:rPr>
                <w:sz w:val="16"/>
                <w:szCs w:val="16"/>
              </w:rPr>
              <w:t>Xiaomi, AT&amp;T</w:t>
            </w:r>
          </w:p>
        </w:tc>
        <w:tc>
          <w:tcPr>
            <w:tcW w:w="1122" w:type="dxa"/>
          </w:tcPr>
          <w:p w14:paraId="25EA2ED6" w14:textId="77777777" w:rsidR="00FF54B7" w:rsidRDefault="00FF54B7" w:rsidP="007B48D3">
            <w:r>
              <w:rPr>
                <w:sz w:val="16"/>
                <w:szCs w:val="16"/>
              </w:rPr>
              <w:t>FS_Sensing_NR</w:t>
            </w:r>
          </w:p>
        </w:tc>
        <w:tc>
          <w:tcPr>
            <w:tcW w:w="2323" w:type="dxa"/>
          </w:tcPr>
          <w:p w14:paraId="24139B97" w14:textId="77777777" w:rsidR="00FF54B7" w:rsidRDefault="00FF54B7" w:rsidP="007B48D3">
            <w:r>
              <w:rPr>
                <w:sz w:val="16"/>
                <w:szCs w:val="16"/>
              </w:rPr>
              <w:t>7.9.0, 7.9.2, 7.9.3, 7.9.4.1, 7.9.4.2, 7.9.5.2, 7.9.5.4</w:t>
            </w:r>
          </w:p>
        </w:tc>
        <w:tc>
          <w:tcPr>
            <w:tcW w:w="998" w:type="dxa"/>
          </w:tcPr>
          <w:p w14:paraId="1F44AD26" w14:textId="77777777" w:rsidR="00FF54B7" w:rsidRDefault="00FF54B7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F54B7" w14:paraId="70B11012" w14:textId="77777777" w:rsidTr="007B48D3">
        <w:tc>
          <w:tcPr>
            <w:tcW w:w="879" w:type="dxa"/>
          </w:tcPr>
          <w:p w14:paraId="02C1BB4B" w14:textId="77777777" w:rsidR="00FF54B7" w:rsidRDefault="00FF54B7" w:rsidP="007B48D3">
            <w:r>
              <w:rPr>
                <w:sz w:val="16"/>
                <w:szCs w:val="16"/>
              </w:rPr>
              <w:t>38.901</w:t>
            </w:r>
          </w:p>
        </w:tc>
        <w:tc>
          <w:tcPr>
            <w:tcW w:w="637" w:type="dxa"/>
          </w:tcPr>
          <w:p w14:paraId="5D3ADED2" w14:textId="77777777" w:rsidR="00FF54B7" w:rsidRDefault="00FF54B7" w:rsidP="007B48D3"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 w14:paraId="36830F6F" w14:textId="77777777" w:rsidR="00FF54B7" w:rsidRDefault="00FF54B7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F3EA71" w14:textId="77777777" w:rsidR="00FF54B7" w:rsidRDefault="00FF54B7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475D815" w14:textId="77777777" w:rsidR="00FF54B7" w:rsidRDefault="00FF54B7" w:rsidP="007B48D3">
            <w:r>
              <w:rPr>
                <w:sz w:val="16"/>
                <w:szCs w:val="16"/>
              </w:rPr>
              <w:t>CR to incorporate new agreements on ISAC CM</w:t>
            </w:r>
          </w:p>
        </w:tc>
        <w:tc>
          <w:tcPr>
            <w:tcW w:w="517" w:type="dxa"/>
          </w:tcPr>
          <w:p w14:paraId="07EF47BE" w14:textId="77777777" w:rsidR="00FF54B7" w:rsidRDefault="00FF54B7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9FFAA6" w14:textId="77777777" w:rsidR="00FF54B7" w:rsidRDefault="00FF54B7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15F75BD" w14:textId="77777777" w:rsidR="00FF54B7" w:rsidRDefault="00FF54B7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7634BFC8" w14:textId="77777777" w:rsidR="00FF54B7" w:rsidRDefault="00FF54B7" w:rsidP="007B48D3">
            <w:r>
              <w:rPr>
                <w:sz w:val="16"/>
                <w:szCs w:val="16"/>
              </w:rPr>
              <w:t>R1-2509526</w:t>
            </w:r>
          </w:p>
        </w:tc>
        <w:tc>
          <w:tcPr>
            <w:tcW w:w="1597" w:type="dxa"/>
          </w:tcPr>
          <w:p w14:paraId="60AE453B" w14:textId="77777777" w:rsidR="00FF54B7" w:rsidRDefault="00FF54B7" w:rsidP="007B48D3">
            <w:r>
              <w:rPr>
                <w:sz w:val="16"/>
                <w:szCs w:val="16"/>
              </w:rPr>
              <w:t>Xiaomi, AT&amp;T</w:t>
            </w:r>
          </w:p>
        </w:tc>
        <w:tc>
          <w:tcPr>
            <w:tcW w:w="1122" w:type="dxa"/>
          </w:tcPr>
          <w:p w14:paraId="18A2BFBA" w14:textId="77777777" w:rsidR="00FF54B7" w:rsidRDefault="00FF54B7" w:rsidP="007B48D3">
            <w:r>
              <w:rPr>
                <w:sz w:val="16"/>
                <w:szCs w:val="16"/>
              </w:rPr>
              <w:t>FS_Sensing_NR</w:t>
            </w:r>
          </w:p>
        </w:tc>
        <w:tc>
          <w:tcPr>
            <w:tcW w:w="2323" w:type="dxa"/>
          </w:tcPr>
          <w:p w14:paraId="36A20D80" w14:textId="77777777" w:rsidR="00FF54B7" w:rsidRDefault="00FF54B7" w:rsidP="007B48D3">
            <w:r>
              <w:rPr>
                <w:sz w:val="16"/>
                <w:szCs w:val="16"/>
              </w:rPr>
              <w:t>7.9.4.2, 7.9.5.2, 7.9.6</w:t>
            </w:r>
          </w:p>
        </w:tc>
        <w:tc>
          <w:tcPr>
            <w:tcW w:w="998" w:type="dxa"/>
          </w:tcPr>
          <w:p w14:paraId="01ECB38E" w14:textId="77777777" w:rsidR="00FF54B7" w:rsidRDefault="00FF54B7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3D89D4DF" w14:textId="77777777" w:rsidR="00FF54B7" w:rsidRDefault="00FF54B7" w:rsidP="00FF54B7">
      <w:pPr>
        <w:rPr>
          <w:rFonts w:eastAsiaTheme="minorEastAsia"/>
        </w:rPr>
      </w:pPr>
    </w:p>
    <w:p w14:paraId="6BB83B36" w14:textId="25698EE3" w:rsidR="00FF54B7" w:rsidRDefault="00FF54B7" w:rsidP="00FF54B7">
      <w:pPr>
        <w:rPr>
          <w:rFonts w:ascii="Arial" w:eastAsiaTheme="minorEastAsia" w:hAnsi="Arial" w:cs="Arial"/>
          <w:b/>
          <w:sz w:val="24"/>
          <w:szCs w:val="24"/>
        </w:rPr>
      </w:pPr>
      <w:r w:rsidRPr="00FF54B7">
        <w:rPr>
          <w:rFonts w:ascii="Arial" w:eastAsiaTheme="minorEastAsia" w:hAnsi="Arial" w:cs="Arial"/>
          <w:b/>
          <w:sz w:val="24"/>
          <w:szCs w:val="24"/>
        </w:rPr>
        <w:t>RP-253018</w:t>
      </w:r>
      <w:r w:rsidRPr="00FF54B7">
        <w:rPr>
          <w:rFonts w:ascii="Arial" w:eastAsiaTheme="minorEastAsia" w:hAnsi="Arial" w:cs="Arial"/>
          <w:b/>
          <w:sz w:val="24"/>
          <w:szCs w:val="24"/>
        </w:rPr>
        <w:tab/>
        <w:t>Corrections on sequence generation for uplink DM-RS in RACH-less HO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F54B7" w:rsidRPr="004E535C" w14:paraId="06986A7D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565B203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6AF102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6ACC459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F57660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FCB3E3B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31F32ED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F1919A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46BA32D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05FD447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75FAD51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C88CA47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6C4D511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82ECDC3" w14:textId="77777777" w:rsidR="00FF54B7" w:rsidRPr="00BF1EB6" w:rsidRDefault="00FF54B7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F54B7" w14:paraId="4DE45AA2" w14:textId="77777777" w:rsidTr="007B48D3">
        <w:tc>
          <w:tcPr>
            <w:tcW w:w="879" w:type="dxa"/>
          </w:tcPr>
          <w:p w14:paraId="2039FD2D" w14:textId="77777777" w:rsidR="00FF54B7" w:rsidRDefault="00FF54B7" w:rsidP="007B48D3"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 w14:paraId="6BB270ED" w14:textId="77777777" w:rsidR="00FF54B7" w:rsidRDefault="00FF54B7" w:rsidP="007B48D3">
            <w:r>
              <w:rPr>
                <w:sz w:val="16"/>
                <w:szCs w:val="16"/>
              </w:rPr>
              <w:t>0164</w:t>
            </w:r>
          </w:p>
        </w:tc>
        <w:tc>
          <w:tcPr>
            <w:tcW w:w="517" w:type="dxa"/>
          </w:tcPr>
          <w:p w14:paraId="37A31C2D" w14:textId="77777777" w:rsidR="00FF54B7" w:rsidRDefault="00FF54B7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7CA95E" w14:textId="77777777" w:rsidR="00FF54B7" w:rsidRDefault="00FF54B7" w:rsidP="007B48D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7A2568" w14:textId="77777777" w:rsidR="00FF54B7" w:rsidRDefault="00FF54B7" w:rsidP="007B48D3">
            <w:r>
              <w:rPr>
                <w:sz w:val="16"/>
                <w:szCs w:val="16"/>
              </w:rPr>
              <w:t>CR on sequence generation for uplink DM-RS in RACH-less HO in TS 38.211</w:t>
            </w:r>
          </w:p>
        </w:tc>
        <w:tc>
          <w:tcPr>
            <w:tcW w:w="517" w:type="dxa"/>
          </w:tcPr>
          <w:p w14:paraId="6CF9F1B4" w14:textId="77777777" w:rsidR="00FF54B7" w:rsidRDefault="00FF54B7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BA67F2" w14:textId="77777777" w:rsidR="00FF54B7" w:rsidRDefault="00FF54B7" w:rsidP="007B48D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9329BEF" w14:textId="77777777" w:rsidR="00FF54B7" w:rsidRDefault="00FF54B7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359504AE" w14:textId="77777777" w:rsidR="00FF54B7" w:rsidRDefault="00FF54B7" w:rsidP="007B48D3">
            <w:r>
              <w:rPr>
                <w:sz w:val="16"/>
                <w:szCs w:val="16"/>
              </w:rPr>
              <w:t>R1-2509572</w:t>
            </w:r>
          </w:p>
        </w:tc>
        <w:tc>
          <w:tcPr>
            <w:tcW w:w="1597" w:type="dxa"/>
          </w:tcPr>
          <w:p w14:paraId="30E14D6C" w14:textId="77777777" w:rsidR="00FF54B7" w:rsidRDefault="00FF54B7" w:rsidP="007B48D3">
            <w:r>
              <w:rPr>
                <w:sz w:val="16"/>
                <w:szCs w:val="16"/>
              </w:rPr>
              <w:t>Ofinno, vivo, MediaTek Inc., ZTE</w:t>
            </w:r>
          </w:p>
        </w:tc>
        <w:tc>
          <w:tcPr>
            <w:tcW w:w="1122" w:type="dxa"/>
          </w:tcPr>
          <w:p w14:paraId="4E63E347" w14:textId="77777777" w:rsidR="00FF54B7" w:rsidRDefault="00FF54B7" w:rsidP="007B48D3">
            <w:r>
              <w:rPr>
                <w:sz w:val="16"/>
                <w:szCs w:val="16"/>
              </w:rPr>
              <w:t>NR_NTN_enh-Core, NR_mobile_IAB-Core</w:t>
            </w:r>
          </w:p>
        </w:tc>
        <w:tc>
          <w:tcPr>
            <w:tcW w:w="2323" w:type="dxa"/>
          </w:tcPr>
          <w:p w14:paraId="6912F9BA" w14:textId="77777777" w:rsidR="00FF54B7" w:rsidRDefault="00FF54B7" w:rsidP="007B48D3">
            <w:r>
              <w:rPr>
                <w:sz w:val="16"/>
                <w:szCs w:val="16"/>
              </w:rPr>
              <w:t>6.4.1.1.1.1</w:t>
            </w:r>
          </w:p>
        </w:tc>
        <w:tc>
          <w:tcPr>
            <w:tcW w:w="998" w:type="dxa"/>
          </w:tcPr>
          <w:p w14:paraId="180333BB" w14:textId="77777777" w:rsidR="00FF54B7" w:rsidRDefault="00FF54B7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F54B7" w14:paraId="0448B972" w14:textId="77777777" w:rsidTr="007B48D3">
        <w:tc>
          <w:tcPr>
            <w:tcW w:w="879" w:type="dxa"/>
          </w:tcPr>
          <w:p w14:paraId="4C75E08D" w14:textId="77777777" w:rsidR="00FF54B7" w:rsidRDefault="00FF54B7" w:rsidP="007B48D3"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 w14:paraId="61346A0C" w14:textId="77777777" w:rsidR="00FF54B7" w:rsidRDefault="00FF54B7" w:rsidP="007B48D3">
            <w:r>
              <w:rPr>
                <w:sz w:val="16"/>
                <w:szCs w:val="16"/>
              </w:rPr>
              <w:t>0165</w:t>
            </w:r>
          </w:p>
        </w:tc>
        <w:tc>
          <w:tcPr>
            <w:tcW w:w="517" w:type="dxa"/>
          </w:tcPr>
          <w:p w14:paraId="32D52C9F" w14:textId="77777777" w:rsidR="00FF54B7" w:rsidRDefault="00FF54B7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1D9692" w14:textId="77777777" w:rsidR="00FF54B7" w:rsidRDefault="00FF54B7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5262B78" w14:textId="77777777" w:rsidR="00FF54B7" w:rsidRDefault="00FF54B7" w:rsidP="007B48D3">
            <w:r>
              <w:rPr>
                <w:sz w:val="16"/>
                <w:szCs w:val="16"/>
              </w:rPr>
              <w:t>CR on sequence generation for uplink DM-RS in RACH-less HO in TS 38.211</w:t>
            </w:r>
          </w:p>
        </w:tc>
        <w:tc>
          <w:tcPr>
            <w:tcW w:w="517" w:type="dxa"/>
          </w:tcPr>
          <w:p w14:paraId="245E5890" w14:textId="77777777" w:rsidR="00FF54B7" w:rsidRDefault="00FF54B7" w:rsidP="007B48D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278481B" w14:textId="77777777" w:rsidR="00FF54B7" w:rsidRDefault="00FF54B7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B730BB2" w14:textId="77777777" w:rsidR="00FF54B7" w:rsidRDefault="00FF54B7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3794AE57" w14:textId="77777777" w:rsidR="00FF54B7" w:rsidRDefault="00FF54B7" w:rsidP="007B48D3">
            <w:r>
              <w:rPr>
                <w:sz w:val="16"/>
                <w:szCs w:val="16"/>
              </w:rPr>
              <w:t>R1-2509573</w:t>
            </w:r>
          </w:p>
        </w:tc>
        <w:tc>
          <w:tcPr>
            <w:tcW w:w="1597" w:type="dxa"/>
          </w:tcPr>
          <w:p w14:paraId="5DF1110D" w14:textId="77777777" w:rsidR="00FF54B7" w:rsidRDefault="00FF54B7" w:rsidP="007B48D3">
            <w:r>
              <w:rPr>
                <w:sz w:val="16"/>
                <w:szCs w:val="16"/>
              </w:rPr>
              <w:t>Ofinno, vivo, MediaTek Inc., ZTE</w:t>
            </w:r>
          </w:p>
        </w:tc>
        <w:tc>
          <w:tcPr>
            <w:tcW w:w="1122" w:type="dxa"/>
          </w:tcPr>
          <w:p w14:paraId="04280A93" w14:textId="77777777" w:rsidR="00FF54B7" w:rsidRDefault="00FF54B7" w:rsidP="007B48D3">
            <w:r>
              <w:rPr>
                <w:sz w:val="16"/>
                <w:szCs w:val="16"/>
              </w:rPr>
              <w:t>NR_NTN_enh-Core, NR_mobile_IAB-Core</w:t>
            </w:r>
          </w:p>
        </w:tc>
        <w:tc>
          <w:tcPr>
            <w:tcW w:w="2323" w:type="dxa"/>
          </w:tcPr>
          <w:p w14:paraId="0F2A5DA1" w14:textId="77777777" w:rsidR="00FF54B7" w:rsidRDefault="00FF54B7" w:rsidP="007B48D3">
            <w:r>
              <w:rPr>
                <w:sz w:val="16"/>
                <w:szCs w:val="16"/>
              </w:rPr>
              <w:t>6.4.1.1.1.1</w:t>
            </w:r>
          </w:p>
        </w:tc>
        <w:tc>
          <w:tcPr>
            <w:tcW w:w="998" w:type="dxa"/>
          </w:tcPr>
          <w:p w14:paraId="6756B41D" w14:textId="77777777" w:rsidR="00FF54B7" w:rsidRDefault="00FF54B7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F54B7" w14:paraId="0B3A9D01" w14:textId="77777777" w:rsidTr="007B48D3">
        <w:tc>
          <w:tcPr>
            <w:tcW w:w="879" w:type="dxa"/>
          </w:tcPr>
          <w:p w14:paraId="74FEF605" w14:textId="77777777" w:rsidR="00FF54B7" w:rsidRDefault="00FF54B7" w:rsidP="007B48D3">
            <w:r>
              <w:rPr>
                <w:sz w:val="16"/>
                <w:szCs w:val="16"/>
              </w:rPr>
              <w:lastRenderedPageBreak/>
              <w:t>38.213</w:t>
            </w:r>
          </w:p>
        </w:tc>
        <w:tc>
          <w:tcPr>
            <w:tcW w:w="637" w:type="dxa"/>
          </w:tcPr>
          <w:p w14:paraId="74311314" w14:textId="77777777" w:rsidR="00FF54B7" w:rsidRDefault="00FF54B7" w:rsidP="007B48D3">
            <w:r>
              <w:rPr>
                <w:sz w:val="16"/>
                <w:szCs w:val="16"/>
              </w:rPr>
              <w:t>0737</w:t>
            </w:r>
          </w:p>
        </w:tc>
        <w:tc>
          <w:tcPr>
            <w:tcW w:w="517" w:type="dxa"/>
          </w:tcPr>
          <w:p w14:paraId="19B5CA73" w14:textId="77777777" w:rsidR="00FF54B7" w:rsidRDefault="00FF54B7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244BB5" w14:textId="77777777" w:rsidR="00FF54B7" w:rsidRDefault="00FF54B7" w:rsidP="007B48D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7945DC" w14:textId="77777777" w:rsidR="00FF54B7" w:rsidRDefault="00FF54B7" w:rsidP="007B48D3">
            <w:r>
              <w:rPr>
                <w:sz w:val="16"/>
                <w:szCs w:val="16"/>
              </w:rPr>
              <w:t>CR for TS 38.213 on RACH-less handover</w:t>
            </w:r>
          </w:p>
        </w:tc>
        <w:tc>
          <w:tcPr>
            <w:tcW w:w="517" w:type="dxa"/>
          </w:tcPr>
          <w:p w14:paraId="2479BA00" w14:textId="77777777" w:rsidR="00FF54B7" w:rsidRDefault="00FF54B7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E16ADD" w14:textId="77777777" w:rsidR="00FF54B7" w:rsidRDefault="00FF54B7" w:rsidP="007B48D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ECD95F6" w14:textId="77777777" w:rsidR="00FF54B7" w:rsidRDefault="00FF54B7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4FFECF5D" w14:textId="77777777" w:rsidR="00FF54B7" w:rsidRDefault="00FF54B7" w:rsidP="007B48D3">
            <w:r>
              <w:rPr>
                <w:sz w:val="16"/>
                <w:szCs w:val="16"/>
              </w:rPr>
              <w:t>R1-2509603</w:t>
            </w:r>
          </w:p>
        </w:tc>
        <w:tc>
          <w:tcPr>
            <w:tcW w:w="1597" w:type="dxa"/>
          </w:tcPr>
          <w:p w14:paraId="7D660A2F" w14:textId="77777777" w:rsidR="00FF54B7" w:rsidRDefault="00FF54B7" w:rsidP="007B48D3">
            <w:r>
              <w:rPr>
                <w:sz w:val="16"/>
                <w:szCs w:val="16"/>
              </w:rPr>
              <w:t>NEC, vivo, Samsung, Ericsson</w:t>
            </w:r>
          </w:p>
        </w:tc>
        <w:tc>
          <w:tcPr>
            <w:tcW w:w="1122" w:type="dxa"/>
          </w:tcPr>
          <w:p w14:paraId="4EA1A063" w14:textId="77777777" w:rsidR="00FF54B7" w:rsidRDefault="00FF54B7" w:rsidP="007B48D3">
            <w:r>
              <w:rPr>
                <w:sz w:val="16"/>
                <w:szCs w:val="16"/>
              </w:rPr>
              <w:t>NR_NTN_enh-Core, NR_mobile_IAB-Core</w:t>
            </w:r>
          </w:p>
        </w:tc>
        <w:tc>
          <w:tcPr>
            <w:tcW w:w="2323" w:type="dxa"/>
          </w:tcPr>
          <w:p w14:paraId="2992E4C9" w14:textId="77777777" w:rsidR="00FF54B7" w:rsidRDefault="00FF54B7" w:rsidP="007B48D3">
            <w:r>
              <w:rPr>
                <w:sz w:val="16"/>
                <w:szCs w:val="16"/>
              </w:rPr>
              <w:t>7.1.1, 22, 21.1, 22.2</w:t>
            </w:r>
          </w:p>
        </w:tc>
        <w:tc>
          <w:tcPr>
            <w:tcW w:w="998" w:type="dxa"/>
          </w:tcPr>
          <w:p w14:paraId="035FBF4D" w14:textId="77777777" w:rsidR="00FF54B7" w:rsidRDefault="00FF54B7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F54B7" w14:paraId="23F32841" w14:textId="77777777" w:rsidTr="007B48D3">
        <w:tc>
          <w:tcPr>
            <w:tcW w:w="879" w:type="dxa"/>
          </w:tcPr>
          <w:p w14:paraId="62A5F365" w14:textId="77777777" w:rsidR="00FF54B7" w:rsidRDefault="00FF54B7" w:rsidP="007B48D3"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 w14:paraId="13776733" w14:textId="77777777" w:rsidR="00FF54B7" w:rsidRDefault="00FF54B7" w:rsidP="007B48D3">
            <w:r>
              <w:rPr>
                <w:sz w:val="16"/>
                <w:szCs w:val="16"/>
              </w:rPr>
              <w:t>0738</w:t>
            </w:r>
          </w:p>
        </w:tc>
        <w:tc>
          <w:tcPr>
            <w:tcW w:w="517" w:type="dxa"/>
          </w:tcPr>
          <w:p w14:paraId="66BECC84" w14:textId="77777777" w:rsidR="00FF54B7" w:rsidRDefault="00FF54B7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B8DE9C" w14:textId="77777777" w:rsidR="00FF54B7" w:rsidRDefault="00FF54B7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F40EDC7" w14:textId="77777777" w:rsidR="00FF54B7" w:rsidRDefault="00FF54B7" w:rsidP="007B48D3">
            <w:r>
              <w:rPr>
                <w:sz w:val="16"/>
                <w:szCs w:val="16"/>
              </w:rPr>
              <w:t>CR for TS 38.213 on RACH-less handover</w:t>
            </w:r>
          </w:p>
        </w:tc>
        <w:tc>
          <w:tcPr>
            <w:tcW w:w="517" w:type="dxa"/>
          </w:tcPr>
          <w:p w14:paraId="48EE9C5F" w14:textId="77777777" w:rsidR="00FF54B7" w:rsidRDefault="00FF54B7" w:rsidP="007B48D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4F1C161" w14:textId="77777777" w:rsidR="00FF54B7" w:rsidRDefault="00FF54B7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49946A0C" w14:textId="77777777" w:rsidR="00FF54B7" w:rsidRDefault="00FF54B7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5DB536F5" w14:textId="77777777" w:rsidR="00FF54B7" w:rsidRDefault="00FF54B7" w:rsidP="007B48D3">
            <w:r>
              <w:rPr>
                <w:sz w:val="16"/>
                <w:szCs w:val="16"/>
              </w:rPr>
              <w:t>R1-2509604</w:t>
            </w:r>
          </w:p>
        </w:tc>
        <w:tc>
          <w:tcPr>
            <w:tcW w:w="1597" w:type="dxa"/>
          </w:tcPr>
          <w:p w14:paraId="0C0A44BA" w14:textId="77777777" w:rsidR="00FF54B7" w:rsidRDefault="00FF54B7" w:rsidP="007B48D3">
            <w:r>
              <w:rPr>
                <w:sz w:val="16"/>
                <w:szCs w:val="16"/>
              </w:rPr>
              <w:t>NEC, vivo, Samsung, Ericsson</w:t>
            </w:r>
          </w:p>
        </w:tc>
        <w:tc>
          <w:tcPr>
            <w:tcW w:w="1122" w:type="dxa"/>
          </w:tcPr>
          <w:p w14:paraId="00FB4062" w14:textId="77777777" w:rsidR="00FF54B7" w:rsidRDefault="00FF54B7" w:rsidP="007B48D3">
            <w:r>
              <w:rPr>
                <w:sz w:val="16"/>
                <w:szCs w:val="16"/>
              </w:rPr>
              <w:t>NR_NTN_enh-Core, NR_mobile_IAB-Core</w:t>
            </w:r>
          </w:p>
        </w:tc>
        <w:tc>
          <w:tcPr>
            <w:tcW w:w="2323" w:type="dxa"/>
          </w:tcPr>
          <w:p w14:paraId="41E1948B" w14:textId="77777777" w:rsidR="00FF54B7" w:rsidRDefault="00FF54B7" w:rsidP="007B48D3">
            <w:r>
              <w:rPr>
                <w:sz w:val="16"/>
                <w:szCs w:val="16"/>
              </w:rPr>
              <w:t>7.1.1, 22, 21.1, 22.2</w:t>
            </w:r>
          </w:p>
        </w:tc>
        <w:tc>
          <w:tcPr>
            <w:tcW w:w="998" w:type="dxa"/>
          </w:tcPr>
          <w:p w14:paraId="060C6108" w14:textId="77777777" w:rsidR="00FF54B7" w:rsidRDefault="00FF54B7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F54B7" w14:paraId="110391DB" w14:textId="77777777" w:rsidTr="007B48D3">
        <w:tc>
          <w:tcPr>
            <w:tcW w:w="879" w:type="dxa"/>
          </w:tcPr>
          <w:p w14:paraId="425C0FDE" w14:textId="77777777" w:rsidR="00FF54B7" w:rsidRDefault="00FF54B7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60D991B6" w14:textId="77777777" w:rsidR="00FF54B7" w:rsidRDefault="00FF54B7" w:rsidP="007B48D3">
            <w:r>
              <w:rPr>
                <w:sz w:val="16"/>
                <w:szCs w:val="16"/>
              </w:rPr>
              <w:t>0711</w:t>
            </w:r>
          </w:p>
        </w:tc>
        <w:tc>
          <w:tcPr>
            <w:tcW w:w="517" w:type="dxa"/>
          </w:tcPr>
          <w:p w14:paraId="15B7D9B2" w14:textId="77777777" w:rsidR="00FF54B7" w:rsidRDefault="00FF54B7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274EB1" w14:textId="77777777" w:rsidR="00FF54B7" w:rsidRDefault="00FF54B7" w:rsidP="007B48D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02ABA7" w14:textId="77777777" w:rsidR="00FF54B7" w:rsidRDefault="00FF54B7" w:rsidP="007B48D3">
            <w:r>
              <w:rPr>
                <w:sz w:val="16"/>
                <w:szCs w:val="16"/>
              </w:rPr>
              <w:t>CR for TS 38.214 on DMRS for RACH-less handover</w:t>
            </w:r>
          </w:p>
        </w:tc>
        <w:tc>
          <w:tcPr>
            <w:tcW w:w="517" w:type="dxa"/>
          </w:tcPr>
          <w:p w14:paraId="757FE6DA" w14:textId="77777777" w:rsidR="00FF54B7" w:rsidRDefault="00FF54B7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C83A72" w14:textId="77777777" w:rsidR="00FF54B7" w:rsidRDefault="00FF54B7" w:rsidP="007B48D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A770DFF" w14:textId="77777777" w:rsidR="00FF54B7" w:rsidRDefault="00FF54B7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1460964D" w14:textId="77777777" w:rsidR="00FF54B7" w:rsidRDefault="00FF54B7" w:rsidP="007B48D3">
            <w:r>
              <w:rPr>
                <w:sz w:val="16"/>
                <w:szCs w:val="16"/>
              </w:rPr>
              <w:t>R1-2509601</w:t>
            </w:r>
          </w:p>
        </w:tc>
        <w:tc>
          <w:tcPr>
            <w:tcW w:w="1597" w:type="dxa"/>
          </w:tcPr>
          <w:p w14:paraId="5872D752" w14:textId="77777777" w:rsidR="00FF54B7" w:rsidRDefault="00FF54B7" w:rsidP="007B48D3">
            <w:r>
              <w:rPr>
                <w:sz w:val="16"/>
                <w:szCs w:val="16"/>
              </w:rPr>
              <w:t>NEC, vivo, Samsung, Ericsson</w:t>
            </w:r>
          </w:p>
        </w:tc>
        <w:tc>
          <w:tcPr>
            <w:tcW w:w="1122" w:type="dxa"/>
          </w:tcPr>
          <w:p w14:paraId="48BB4C57" w14:textId="77777777" w:rsidR="00FF54B7" w:rsidRDefault="00FF54B7" w:rsidP="007B48D3">
            <w:r>
              <w:rPr>
                <w:sz w:val="16"/>
                <w:szCs w:val="16"/>
              </w:rPr>
              <w:t>NR_NTN_enh-Core, NR_mobile_IAB-Core</w:t>
            </w:r>
          </w:p>
        </w:tc>
        <w:tc>
          <w:tcPr>
            <w:tcW w:w="2323" w:type="dxa"/>
          </w:tcPr>
          <w:p w14:paraId="546C807E" w14:textId="77777777" w:rsidR="00FF54B7" w:rsidRDefault="00FF54B7" w:rsidP="007B48D3"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 w14:paraId="618A4846" w14:textId="77777777" w:rsidR="00FF54B7" w:rsidRDefault="00FF54B7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F54B7" w14:paraId="3BEE8B25" w14:textId="77777777" w:rsidTr="007B48D3">
        <w:tc>
          <w:tcPr>
            <w:tcW w:w="879" w:type="dxa"/>
          </w:tcPr>
          <w:p w14:paraId="50FF2BAA" w14:textId="77777777" w:rsidR="00FF54B7" w:rsidRDefault="00FF54B7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683AFFEF" w14:textId="77777777" w:rsidR="00FF54B7" w:rsidRDefault="00FF54B7" w:rsidP="007B48D3">
            <w:r>
              <w:rPr>
                <w:sz w:val="16"/>
                <w:szCs w:val="16"/>
              </w:rPr>
              <w:t>0712</w:t>
            </w:r>
          </w:p>
        </w:tc>
        <w:tc>
          <w:tcPr>
            <w:tcW w:w="517" w:type="dxa"/>
          </w:tcPr>
          <w:p w14:paraId="3A79523C" w14:textId="77777777" w:rsidR="00FF54B7" w:rsidRDefault="00FF54B7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549C8A" w14:textId="77777777" w:rsidR="00FF54B7" w:rsidRDefault="00FF54B7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80644AE" w14:textId="77777777" w:rsidR="00FF54B7" w:rsidRDefault="00FF54B7" w:rsidP="007B48D3">
            <w:r>
              <w:rPr>
                <w:sz w:val="16"/>
                <w:szCs w:val="16"/>
              </w:rPr>
              <w:t>CR for TS 38.214 on DMRS for RACH-less handover</w:t>
            </w:r>
          </w:p>
        </w:tc>
        <w:tc>
          <w:tcPr>
            <w:tcW w:w="517" w:type="dxa"/>
          </w:tcPr>
          <w:p w14:paraId="0385AC4B" w14:textId="77777777" w:rsidR="00FF54B7" w:rsidRDefault="00FF54B7" w:rsidP="007B48D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2F6DFF" w14:textId="77777777" w:rsidR="00FF54B7" w:rsidRDefault="00FF54B7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489BA4AE" w14:textId="77777777" w:rsidR="00FF54B7" w:rsidRDefault="00FF54B7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16098746" w14:textId="77777777" w:rsidR="00FF54B7" w:rsidRDefault="00FF54B7" w:rsidP="007B48D3">
            <w:r>
              <w:rPr>
                <w:sz w:val="16"/>
                <w:szCs w:val="16"/>
              </w:rPr>
              <w:t>R1-2509602</w:t>
            </w:r>
          </w:p>
        </w:tc>
        <w:tc>
          <w:tcPr>
            <w:tcW w:w="1597" w:type="dxa"/>
          </w:tcPr>
          <w:p w14:paraId="069736AA" w14:textId="77777777" w:rsidR="00FF54B7" w:rsidRDefault="00FF54B7" w:rsidP="007B48D3">
            <w:r>
              <w:rPr>
                <w:sz w:val="16"/>
                <w:szCs w:val="16"/>
              </w:rPr>
              <w:t>NEC, vivo, Samsung, Ericsson</w:t>
            </w:r>
          </w:p>
        </w:tc>
        <w:tc>
          <w:tcPr>
            <w:tcW w:w="1122" w:type="dxa"/>
          </w:tcPr>
          <w:p w14:paraId="7218CE01" w14:textId="77777777" w:rsidR="00FF54B7" w:rsidRDefault="00FF54B7" w:rsidP="007B48D3">
            <w:r>
              <w:rPr>
                <w:sz w:val="16"/>
                <w:szCs w:val="16"/>
              </w:rPr>
              <w:t>NR_NTN_enh-Core, NR_mobile_IAB-Core</w:t>
            </w:r>
          </w:p>
        </w:tc>
        <w:tc>
          <w:tcPr>
            <w:tcW w:w="2323" w:type="dxa"/>
          </w:tcPr>
          <w:p w14:paraId="3CA3E9AF" w14:textId="77777777" w:rsidR="00FF54B7" w:rsidRDefault="00FF54B7" w:rsidP="007B48D3"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 w14:paraId="7748B902" w14:textId="77777777" w:rsidR="00FF54B7" w:rsidRDefault="00FF54B7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5C47C68" w14:textId="77777777" w:rsidR="00FF54B7" w:rsidRDefault="00FF54B7" w:rsidP="00FF54B7">
      <w:pPr>
        <w:rPr>
          <w:rFonts w:eastAsiaTheme="minorEastAsia"/>
        </w:rPr>
      </w:pPr>
    </w:p>
    <w:p w14:paraId="07CC2797" w14:textId="5471CEC9" w:rsidR="006665D1" w:rsidRPr="00657C38" w:rsidRDefault="00A35B68" w:rsidP="006665D1">
      <w:pPr>
        <w:pStyle w:val="Heading1"/>
        <w:rPr>
          <w:rFonts w:cs="Arial"/>
          <w:b/>
          <w:szCs w:val="36"/>
        </w:rPr>
      </w:pPr>
      <w:r w:rsidRPr="00A35B68">
        <w:rPr>
          <w:rFonts w:cs="Arial"/>
          <w:b/>
          <w:szCs w:val="36"/>
        </w:rPr>
        <w:t>9.9.1.1</w:t>
      </w:r>
      <w:r w:rsidRPr="00A35B68">
        <w:rPr>
          <w:rFonts w:cs="Arial"/>
          <w:b/>
          <w:szCs w:val="36"/>
        </w:rPr>
        <w:tab/>
        <w:t xml:space="preserve">Core part: NR MIMO Phase 5 </w:t>
      </w:r>
      <w:r w:rsidRPr="00A35B68">
        <w:rPr>
          <w:rFonts w:cs="Arial"/>
          <w:b/>
          <w:sz w:val="20"/>
        </w:rPr>
        <w:t>[RAN1 WI: NR_MIMO_Ph5-Core]</w:t>
      </w:r>
    </w:p>
    <w:p w14:paraId="3E1793DD" w14:textId="4EC7D1A1" w:rsidR="006665D1" w:rsidRDefault="00A35B68" w:rsidP="006665D1">
      <w:pPr>
        <w:rPr>
          <w:rFonts w:ascii="Arial" w:eastAsiaTheme="minorEastAsia" w:hAnsi="Arial" w:cs="Arial"/>
          <w:b/>
          <w:sz w:val="24"/>
          <w:szCs w:val="24"/>
        </w:rPr>
      </w:pPr>
      <w:r w:rsidRPr="00A35B68">
        <w:rPr>
          <w:rFonts w:ascii="Arial" w:eastAsiaTheme="minorEastAsia" w:hAnsi="Arial" w:cs="Arial"/>
          <w:b/>
          <w:sz w:val="24"/>
          <w:szCs w:val="24"/>
        </w:rPr>
        <w:t>RP-253019</w:t>
      </w:r>
      <w:r w:rsidRPr="00A35B68">
        <w:rPr>
          <w:rFonts w:ascii="Arial" w:eastAsiaTheme="minorEastAsia" w:hAnsi="Arial" w:cs="Arial"/>
          <w:b/>
          <w:sz w:val="24"/>
          <w:szCs w:val="24"/>
        </w:rPr>
        <w:tab/>
        <w:t>Corrections on NR_MIMO_Ph5-Core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35B68" w:rsidRPr="004E535C" w14:paraId="76FECE21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7784F52" w14:textId="77777777" w:rsidR="00A35B68" w:rsidRPr="00BF1EB6" w:rsidRDefault="00A35B6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87F101" w14:textId="77777777" w:rsidR="00A35B68" w:rsidRPr="00BF1EB6" w:rsidRDefault="00A35B6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3582A4" w14:textId="77777777" w:rsidR="00A35B68" w:rsidRPr="00BF1EB6" w:rsidRDefault="00A35B6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E187CC" w14:textId="77777777" w:rsidR="00A35B68" w:rsidRPr="00BF1EB6" w:rsidRDefault="00A35B6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5237C1F" w14:textId="77777777" w:rsidR="00A35B68" w:rsidRPr="00BF1EB6" w:rsidRDefault="00A35B6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5D7106" w14:textId="77777777" w:rsidR="00A35B68" w:rsidRPr="00BF1EB6" w:rsidRDefault="00A35B6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C5E31F" w14:textId="77777777" w:rsidR="00A35B68" w:rsidRPr="00BF1EB6" w:rsidRDefault="00A35B6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6A70457" w14:textId="77777777" w:rsidR="00A35B68" w:rsidRPr="00BF1EB6" w:rsidRDefault="00A35B6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05E3C8C" w14:textId="77777777" w:rsidR="00A35B68" w:rsidRPr="00BF1EB6" w:rsidRDefault="00A35B6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A459083" w14:textId="77777777" w:rsidR="00A35B68" w:rsidRPr="00BF1EB6" w:rsidRDefault="00A35B6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9C5E0A2" w14:textId="77777777" w:rsidR="00A35B68" w:rsidRPr="00BF1EB6" w:rsidRDefault="00A35B6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7478808" w14:textId="77777777" w:rsidR="00A35B68" w:rsidRPr="00BF1EB6" w:rsidRDefault="00A35B6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E3A8B4D" w14:textId="77777777" w:rsidR="00A35B68" w:rsidRPr="00BF1EB6" w:rsidRDefault="00A35B6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35B68" w14:paraId="60B16F0D" w14:textId="77777777" w:rsidTr="007B48D3">
        <w:tc>
          <w:tcPr>
            <w:tcW w:w="879" w:type="dxa"/>
          </w:tcPr>
          <w:p w14:paraId="2836BAEE" w14:textId="77777777" w:rsidR="00A35B68" w:rsidRDefault="00A35B68" w:rsidP="007B48D3"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 w14:paraId="56AE0883" w14:textId="77777777" w:rsidR="00A35B68" w:rsidRDefault="00A35B68" w:rsidP="007B48D3">
            <w:r>
              <w:rPr>
                <w:sz w:val="16"/>
                <w:szCs w:val="16"/>
              </w:rPr>
              <w:t>0170</w:t>
            </w:r>
          </w:p>
        </w:tc>
        <w:tc>
          <w:tcPr>
            <w:tcW w:w="517" w:type="dxa"/>
          </w:tcPr>
          <w:p w14:paraId="6D897170" w14:textId="77777777" w:rsidR="00A35B68" w:rsidRDefault="00A35B68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D1CC73" w14:textId="77777777" w:rsidR="00A35B68" w:rsidRDefault="00A35B68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79D2DDF" w14:textId="77777777" w:rsidR="00A35B68" w:rsidRDefault="00A35B68" w:rsidP="007B48D3">
            <w:r>
              <w:rPr>
                <w:sz w:val="16"/>
                <w:szCs w:val="16"/>
              </w:rPr>
              <w:t>Corrections to NR_MIMO_Ph5</w:t>
            </w:r>
          </w:p>
        </w:tc>
        <w:tc>
          <w:tcPr>
            <w:tcW w:w="517" w:type="dxa"/>
          </w:tcPr>
          <w:p w14:paraId="53F59289" w14:textId="77777777" w:rsidR="00A35B68" w:rsidRDefault="00A35B68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037966" w14:textId="77777777" w:rsidR="00A35B68" w:rsidRDefault="00A35B68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354F98D" w14:textId="77777777" w:rsidR="00A35B68" w:rsidRDefault="00A35B68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3DF6523E" w14:textId="77777777" w:rsidR="00A35B68" w:rsidRDefault="00A35B68" w:rsidP="007B48D3">
            <w:r>
              <w:rPr>
                <w:sz w:val="16"/>
                <w:szCs w:val="16"/>
              </w:rPr>
              <w:t>R1-2509634</w:t>
            </w:r>
          </w:p>
        </w:tc>
        <w:tc>
          <w:tcPr>
            <w:tcW w:w="1597" w:type="dxa"/>
          </w:tcPr>
          <w:p w14:paraId="2DBDDAF5" w14:textId="77777777" w:rsidR="00A35B68" w:rsidRDefault="00A35B68" w:rsidP="007B48D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785B8F3" w14:textId="77777777" w:rsidR="00A35B68" w:rsidRDefault="00A35B68" w:rsidP="007B48D3"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 w14:paraId="10153B37" w14:textId="77777777" w:rsidR="00A35B68" w:rsidRDefault="00A35B68" w:rsidP="007B48D3">
            <w:r>
              <w:rPr>
                <w:sz w:val="16"/>
                <w:szCs w:val="16"/>
              </w:rPr>
              <w:t>6.3.1.5, 6.4.1.4.3, 7.4.1.5.3</w:t>
            </w:r>
          </w:p>
        </w:tc>
        <w:tc>
          <w:tcPr>
            <w:tcW w:w="998" w:type="dxa"/>
          </w:tcPr>
          <w:p w14:paraId="198D66E7" w14:textId="77777777" w:rsidR="00A35B68" w:rsidRDefault="00A35B68" w:rsidP="007B48D3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A35B68" w14:paraId="468EDB58" w14:textId="77777777" w:rsidTr="007B48D3">
        <w:tc>
          <w:tcPr>
            <w:tcW w:w="879" w:type="dxa"/>
          </w:tcPr>
          <w:p w14:paraId="11FE3C56" w14:textId="77777777" w:rsidR="00A35B68" w:rsidRDefault="00A35B68" w:rsidP="007B48D3">
            <w:r>
              <w:rPr>
                <w:sz w:val="16"/>
                <w:szCs w:val="16"/>
              </w:rPr>
              <w:lastRenderedPageBreak/>
              <w:t>38.212</w:t>
            </w:r>
          </w:p>
        </w:tc>
        <w:tc>
          <w:tcPr>
            <w:tcW w:w="637" w:type="dxa"/>
          </w:tcPr>
          <w:p w14:paraId="615D7752" w14:textId="77777777" w:rsidR="00A35B68" w:rsidRDefault="00A35B68" w:rsidP="007B48D3">
            <w:r>
              <w:rPr>
                <w:sz w:val="16"/>
                <w:szCs w:val="16"/>
              </w:rPr>
              <w:t>0237</w:t>
            </w:r>
          </w:p>
        </w:tc>
        <w:tc>
          <w:tcPr>
            <w:tcW w:w="517" w:type="dxa"/>
          </w:tcPr>
          <w:p w14:paraId="59B77AF3" w14:textId="77777777" w:rsidR="00A35B68" w:rsidRDefault="00A35B68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F4A746" w14:textId="77777777" w:rsidR="00A35B68" w:rsidRDefault="00A35B68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AC210F5" w14:textId="77777777" w:rsidR="00A35B68" w:rsidRDefault="00A35B68" w:rsidP="007B48D3">
            <w:r>
              <w:rPr>
                <w:sz w:val="16"/>
                <w:szCs w:val="16"/>
              </w:rPr>
              <w:t>Corrections on Rel-19 NR MIMO Phase 5</w:t>
            </w:r>
          </w:p>
        </w:tc>
        <w:tc>
          <w:tcPr>
            <w:tcW w:w="517" w:type="dxa"/>
          </w:tcPr>
          <w:p w14:paraId="42114977" w14:textId="77777777" w:rsidR="00A35B68" w:rsidRDefault="00A35B68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3C387E" w14:textId="77777777" w:rsidR="00A35B68" w:rsidRDefault="00A35B68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D500095" w14:textId="77777777" w:rsidR="00A35B68" w:rsidRDefault="00A35B68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2133208F" w14:textId="77777777" w:rsidR="00A35B68" w:rsidRDefault="00A35B68" w:rsidP="007B48D3">
            <w:r>
              <w:rPr>
                <w:sz w:val="16"/>
                <w:szCs w:val="16"/>
              </w:rPr>
              <w:t>R1-2509699</w:t>
            </w:r>
          </w:p>
        </w:tc>
        <w:tc>
          <w:tcPr>
            <w:tcW w:w="1597" w:type="dxa"/>
          </w:tcPr>
          <w:p w14:paraId="4174CBEA" w14:textId="77777777" w:rsidR="00A35B68" w:rsidRDefault="00A35B68" w:rsidP="007B48D3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38BFB22A" w14:textId="77777777" w:rsidR="00A35B68" w:rsidRDefault="00A35B68" w:rsidP="007B48D3"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 w14:paraId="2D22CD26" w14:textId="77777777" w:rsidR="00A35B68" w:rsidRDefault="00A35B68" w:rsidP="007B48D3">
            <w:r>
              <w:rPr>
                <w:sz w:val="16"/>
                <w:szCs w:val="16"/>
              </w:rPr>
              <w:t>6.3.2.1.3B (new), 7.3.1.2.1</w:t>
            </w:r>
          </w:p>
        </w:tc>
        <w:tc>
          <w:tcPr>
            <w:tcW w:w="998" w:type="dxa"/>
          </w:tcPr>
          <w:p w14:paraId="2B25071E" w14:textId="77777777" w:rsidR="00A35B68" w:rsidRDefault="00A35B68" w:rsidP="007B48D3">
            <w:pPr>
              <w:rPr>
                <w:sz w:val="16"/>
                <w:szCs w:val="16"/>
              </w:rPr>
            </w:pPr>
          </w:p>
        </w:tc>
      </w:tr>
      <w:tr w:rsidR="00A35B68" w14:paraId="22A54DC0" w14:textId="77777777" w:rsidTr="007B48D3">
        <w:tc>
          <w:tcPr>
            <w:tcW w:w="879" w:type="dxa"/>
          </w:tcPr>
          <w:p w14:paraId="7181A9D0" w14:textId="77777777" w:rsidR="00A35B68" w:rsidRDefault="00A35B68" w:rsidP="007B48D3"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 w14:paraId="165C9184" w14:textId="77777777" w:rsidR="00A35B68" w:rsidRDefault="00A35B68" w:rsidP="007B48D3">
            <w:r>
              <w:rPr>
                <w:sz w:val="16"/>
                <w:szCs w:val="16"/>
              </w:rPr>
              <w:t>0743</w:t>
            </w:r>
          </w:p>
        </w:tc>
        <w:tc>
          <w:tcPr>
            <w:tcW w:w="517" w:type="dxa"/>
          </w:tcPr>
          <w:p w14:paraId="78473FA7" w14:textId="77777777" w:rsidR="00A35B68" w:rsidRDefault="00A35B68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61ED8A" w14:textId="77777777" w:rsidR="00A35B68" w:rsidRDefault="00A35B68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7E2BB59" w14:textId="77777777" w:rsidR="00A35B68" w:rsidRDefault="00A35B68" w:rsidP="007B48D3">
            <w:r>
              <w:rPr>
                <w:sz w:val="16"/>
                <w:szCs w:val="16"/>
              </w:rPr>
              <w:t>Corrections on NR MIMO Phase 5</w:t>
            </w:r>
          </w:p>
        </w:tc>
        <w:tc>
          <w:tcPr>
            <w:tcW w:w="517" w:type="dxa"/>
          </w:tcPr>
          <w:p w14:paraId="403A149B" w14:textId="77777777" w:rsidR="00A35B68" w:rsidRDefault="00A35B68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355EE5" w14:textId="77777777" w:rsidR="00A35B68" w:rsidRDefault="00A35B68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D862FD7" w14:textId="77777777" w:rsidR="00A35B68" w:rsidRDefault="00A35B68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6FE60ADE" w14:textId="77777777" w:rsidR="00A35B68" w:rsidRDefault="00A35B68" w:rsidP="007B48D3">
            <w:r>
              <w:rPr>
                <w:sz w:val="16"/>
                <w:szCs w:val="16"/>
              </w:rPr>
              <w:t>R1-2509710</w:t>
            </w:r>
          </w:p>
        </w:tc>
        <w:tc>
          <w:tcPr>
            <w:tcW w:w="1597" w:type="dxa"/>
          </w:tcPr>
          <w:p w14:paraId="673BD697" w14:textId="77777777" w:rsidR="00A35B68" w:rsidRDefault="00A35B68" w:rsidP="007B48D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7DA44714" w14:textId="77777777" w:rsidR="00A35B68" w:rsidRDefault="00A35B68" w:rsidP="007B48D3"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 w14:paraId="2247BD82" w14:textId="77777777" w:rsidR="00A35B68" w:rsidRDefault="00A35B68" w:rsidP="007B48D3">
            <w:r>
              <w:rPr>
                <w:sz w:val="16"/>
                <w:szCs w:val="16"/>
              </w:rPr>
              <w:t>4.2, 7.3, 9, 11.1, 11.4</w:t>
            </w:r>
          </w:p>
        </w:tc>
        <w:tc>
          <w:tcPr>
            <w:tcW w:w="998" w:type="dxa"/>
          </w:tcPr>
          <w:p w14:paraId="353DE5CA" w14:textId="77777777" w:rsidR="00A35B68" w:rsidRDefault="00A35B68" w:rsidP="007B48D3"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 w:rsidR="00A35B68" w14:paraId="2F3BDB30" w14:textId="77777777" w:rsidTr="007B48D3">
        <w:tc>
          <w:tcPr>
            <w:tcW w:w="879" w:type="dxa"/>
          </w:tcPr>
          <w:p w14:paraId="3AA490A6" w14:textId="77777777" w:rsidR="00A35B68" w:rsidRDefault="00A35B68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564DF83C" w14:textId="77777777" w:rsidR="00A35B68" w:rsidRDefault="00A35B68" w:rsidP="007B48D3">
            <w:r>
              <w:rPr>
                <w:sz w:val="16"/>
                <w:szCs w:val="16"/>
              </w:rPr>
              <w:t>0721</w:t>
            </w:r>
          </w:p>
        </w:tc>
        <w:tc>
          <w:tcPr>
            <w:tcW w:w="517" w:type="dxa"/>
          </w:tcPr>
          <w:p w14:paraId="0838FE07" w14:textId="77777777" w:rsidR="00A35B68" w:rsidRDefault="00A35B68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75F90F" w14:textId="77777777" w:rsidR="00A35B68" w:rsidRDefault="00A35B68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1E075DE" w14:textId="77777777" w:rsidR="00A35B68" w:rsidRDefault="00A35B68" w:rsidP="007B48D3">
            <w:r>
              <w:rPr>
                <w:sz w:val="16"/>
                <w:szCs w:val="16"/>
              </w:rPr>
              <w:t>Corrections on MIMO Phase 5</w:t>
            </w:r>
          </w:p>
        </w:tc>
        <w:tc>
          <w:tcPr>
            <w:tcW w:w="517" w:type="dxa"/>
          </w:tcPr>
          <w:p w14:paraId="1B1668B8" w14:textId="77777777" w:rsidR="00A35B68" w:rsidRDefault="00A35B68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BC0E9F" w14:textId="77777777" w:rsidR="00A35B68" w:rsidRDefault="00A35B68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A89C7F2" w14:textId="77777777" w:rsidR="00A35B68" w:rsidRDefault="00A35B68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72C8751D" w14:textId="77777777" w:rsidR="00A35B68" w:rsidRDefault="00A35B68" w:rsidP="007B48D3">
            <w:r>
              <w:rPr>
                <w:sz w:val="16"/>
                <w:szCs w:val="16"/>
              </w:rPr>
              <w:t>R1-2509671</w:t>
            </w:r>
          </w:p>
        </w:tc>
        <w:tc>
          <w:tcPr>
            <w:tcW w:w="1597" w:type="dxa"/>
          </w:tcPr>
          <w:p w14:paraId="0F41D073" w14:textId="77777777" w:rsidR="00A35B68" w:rsidRDefault="00A35B68" w:rsidP="007B48D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AE68971" w14:textId="77777777" w:rsidR="00A35B68" w:rsidRDefault="00A35B68" w:rsidP="007B48D3"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 w14:paraId="2933A0B3" w14:textId="77777777" w:rsidR="00A35B68" w:rsidRDefault="00A35B68" w:rsidP="007B48D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A8B531" w14:textId="77777777" w:rsidR="00A35B68" w:rsidRDefault="00A35B68" w:rsidP="007B48D3">
            <w:pPr>
              <w:rPr>
                <w:sz w:val="16"/>
                <w:szCs w:val="16"/>
              </w:rPr>
            </w:pPr>
          </w:p>
        </w:tc>
      </w:tr>
      <w:tr w:rsidR="00A35B68" w14:paraId="35F834E2" w14:textId="77777777" w:rsidTr="007B48D3">
        <w:tc>
          <w:tcPr>
            <w:tcW w:w="879" w:type="dxa"/>
          </w:tcPr>
          <w:p w14:paraId="265497BB" w14:textId="77777777" w:rsidR="00A35B68" w:rsidRDefault="00A35B68" w:rsidP="007B48D3">
            <w:r>
              <w:rPr>
                <w:sz w:val="16"/>
                <w:szCs w:val="16"/>
              </w:rPr>
              <w:t>38.215</w:t>
            </w:r>
          </w:p>
        </w:tc>
        <w:tc>
          <w:tcPr>
            <w:tcW w:w="637" w:type="dxa"/>
          </w:tcPr>
          <w:p w14:paraId="164DABDD" w14:textId="77777777" w:rsidR="00A35B68" w:rsidRDefault="00A35B68" w:rsidP="007B48D3">
            <w:r>
              <w:rPr>
                <w:sz w:val="16"/>
                <w:szCs w:val="16"/>
              </w:rPr>
              <w:t>0076</w:t>
            </w:r>
          </w:p>
        </w:tc>
        <w:tc>
          <w:tcPr>
            <w:tcW w:w="517" w:type="dxa"/>
          </w:tcPr>
          <w:p w14:paraId="3CC70957" w14:textId="77777777" w:rsidR="00A35B68" w:rsidRDefault="00A35B68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BE1018" w14:textId="77777777" w:rsidR="00A35B68" w:rsidRDefault="00A35B68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87C391E" w14:textId="77777777" w:rsidR="00A35B68" w:rsidRDefault="00A35B68" w:rsidP="007B48D3">
            <w:r>
              <w:rPr>
                <w:sz w:val="16"/>
                <w:szCs w:val="16"/>
              </w:rPr>
              <w:t>Correction of Rel-19 MIMO evolution for TS38.215</w:t>
            </w:r>
          </w:p>
        </w:tc>
        <w:tc>
          <w:tcPr>
            <w:tcW w:w="517" w:type="dxa"/>
          </w:tcPr>
          <w:p w14:paraId="40A809EB" w14:textId="77777777" w:rsidR="00A35B68" w:rsidRDefault="00A35B68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9143EE" w14:textId="77777777" w:rsidR="00A35B68" w:rsidRDefault="00A35B68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24E7C6D9" w14:textId="77777777" w:rsidR="00A35B68" w:rsidRDefault="00A35B68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6AC42DF3" w14:textId="77777777" w:rsidR="00A35B68" w:rsidRDefault="00A35B68" w:rsidP="007B48D3">
            <w:r>
              <w:rPr>
                <w:sz w:val="16"/>
                <w:szCs w:val="16"/>
              </w:rPr>
              <w:t>R1-2509647</w:t>
            </w:r>
          </w:p>
        </w:tc>
        <w:tc>
          <w:tcPr>
            <w:tcW w:w="1597" w:type="dxa"/>
          </w:tcPr>
          <w:p w14:paraId="0323A92F" w14:textId="77777777" w:rsidR="00A35B68" w:rsidRDefault="00A35B68" w:rsidP="007B48D3">
            <w:r>
              <w:rPr>
                <w:sz w:val="16"/>
                <w:szCs w:val="16"/>
              </w:rPr>
              <w:t>Interdigital, Inc.</w:t>
            </w:r>
          </w:p>
        </w:tc>
        <w:tc>
          <w:tcPr>
            <w:tcW w:w="1122" w:type="dxa"/>
          </w:tcPr>
          <w:p w14:paraId="0A1E24C1" w14:textId="77777777" w:rsidR="00A35B68" w:rsidRDefault="00A35B68" w:rsidP="007B48D3"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 w14:paraId="4174A7D4" w14:textId="77777777" w:rsidR="00A35B68" w:rsidRDefault="00A35B68" w:rsidP="007B48D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5744D4" w14:textId="77777777" w:rsidR="00A35B68" w:rsidRDefault="00A35B68" w:rsidP="007B48D3">
            <w:pPr>
              <w:rPr>
                <w:sz w:val="16"/>
                <w:szCs w:val="16"/>
              </w:rPr>
            </w:pPr>
          </w:p>
        </w:tc>
      </w:tr>
    </w:tbl>
    <w:p w14:paraId="20119DA8" w14:textId="77777777" w:rsidR="006665D1" w:rsidRDefault="006665D1" w:rsidP="006665D1">
      <w:pPr>
        <w:rPr>
          <w:rFonts w:eastAsiaTheme="minorEastAsia"/>
        </w:rPr>
      </w:pPr>
    </w:p>
    <w:p w14:paraId="5ED9F7D1" w14:textId="558B68C6" w:rsidR="006665D1" w:rsidRPr="00880B63" w:rsidRDefault="00880B63" w:rsidP="00880B63">
      <w:pPr>
        <w:pStyle w:val="Heading1"/>
        <w:rPr>
          <w:rFonts w:cs="Arial"/>
          <w:b/>
          <w:sz w:val="20"/>
        </w:rPr>
      </w:pPr>
      <w:r w:rsidRPr="00880B63">
        <w:rPr>
          <w:rFonts w:cs="Arial"/>
          <w:b/>
          <w:szCs w:val="36"/>
        </w:rPr>
        <w:t>9.9.1.2</w:t>
      </w:r>
      <w:r w:rsidRPr="00880B63">
        <w:rPr>
          <w:rFonts w:cs="Arial"/>
          <w:b/>
          <w:szCs w:val="36"/>
        </w:rPr>
        <w:tab/>
        <w:t>Core part: Evolution of NR duplex operation: Sub-band full duplex (SBFD)</w:t>
      </w:r>
      <w:r>
        <w:rPr>
          <w:rFonts w:eastAsiaTheme="minorEastAsia" w:cs="Arial" w:hint="eastAsia"/>
          <w:b/>
          <w:szCs w:val="36"/>
        </w:rPr>
        <w:t xml:space="preserve"> </w:t>
      </w:r>
      <w:r w:rsidRPr="00880B63">
        <w:rPr>
          <w:rFonts w:cs="Arial"/>
          <w:b/>
          <w:sz w:val="20"/>
        </w:rPr>
        <w:t>[RAN1 WI: NR_duplex_evo-Core]</w:t>
      </w:r>
    </w:p>
    <w:p w14:paraId="6B04F932" w14:textId="102F1E0D" w:rsidR="006665D1" w:rsidRDefault="00880B63" w:rsidP="006665D1">
      <w:pPr>
        <w:rPr>
          <w:rFonts w:ascii="Arial" w:eastAsiaTheme="minorEastAsia" w:hAnsi="Arial" w:cs="Arial"/>
          <w:b/>
          <w:sz w:val="24"/>
          <w:szCs w:val="24"/>
        </w:rPr>
      </w:pPr>
      <w:r w:rsidRPr="00880B63">
        <w:rPr>
          <w:rFonts w:ascii="Arial" w:eastAsiaTheme="minorEastAsia" w:hAnsi="Arial" w:cs="Arial"/>
          <w:b/>
          <w:sz w:val="24"/>
          <w:szCs w:val="24"/>
        </w:rPr>
        <w:t>RP-253020</w:t>
      </w:r>
      <w:r w:rsidRPr="00880B63">
        <w:rPr>
          <w:rFonts w:ascii="Arial" w:eastAsiaTheme="minorEastAsia" w:hAnsi="Arial" w:cs="Arial"/>
          <w:b/>
          <w:sz w:val="24"/>
          <w:szCs w:val="24"/>
        </w:rPr>
        <w:tab/>
        <w:t>Corrections on NR_duplex_evo-Core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80B63" w:rsidRPr="004E535C" w14:paraId="0C10149B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55157AB" w14:textId="77777777" w:rsidR="00880B63" w:rsidRPr="00BF1EB6" w:rsidRDefault="00880B6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9D03F3" w14:textId="77777777" w:rsidR="00880B63" w:rsidRPr="00BF1EB6" w:rsidRDefault="00880B6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AD7066" w14:textId="77777777" w:rsidR="00880B63" w:rsidRPr="00BF1EB6" w:rsidRDefault="00880B6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BDBAD8" w14:textId="77777777" w:rsidR="00880B63" w:rsidRPr="00BF1EB6" w:rsidRDefault="00880B6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FB5B661" w14:textId="77777777" w:rsidR="00880B63" w:rsidRPr="00BF1EB6" w:rsidRDefault="00880B6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226CC6" w14:textId="77777777" w:rsidR="00880B63" w:rsidRPr="00BF1EB6" w:rsidRDefault="00880B6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B3B0FB" w14:textId="77777777" w:rsidR="00880B63" w:rsidRPr="00BF1EB6" w:rsidRDefault="00880B6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0999136" w14:textId="77777777" w:rsidR="00880B63" w:rsidRPr="00BF1EB6" w:rsidRDefault="00880B6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E647A31" w14:textId="77777777" w:rsidR="00880B63" w:rsidRPr="00BF1EB6" w:rsidRDefault="00880B6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FB07EC5" w14:textId="77777777" w:rsidR="00880B63" w:rsidRPr="00BF1EB6" w:rsidRDefault="00880B6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0FC24A9" w14:textId="77777777" w:rsidR="00880B63" w:rsidRPr="00BF1EB6" w:rsidRDefault="00880B6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41719C0" w14:textId="77777777" w:rsidR="00880B63" w:rsidRPr="00BF1EB6" w:rsidRDefault="00880B6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54390A1" w14:textId="77777777" w:rsidR="00880B63" w:rsidRPr="00BF1EB6" w:rsidRDefault="00880B6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80B63" w14:paraId="14467AD6" w14:textId="77777777" w:rsidTr="007B48D3">
        <w:tc>
          <w:tcPr>
            <w:tcW w:w="879" w:type="dxa"/>
          </w:tcPr>
          <w:p w14:paraId="5FF346EA" w14:textId="77777777" w:rsidR="00880B63" w:rsidRDefault="00880B63" w:rsidP="007B48D3"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 w14:paraId="12F45939" w14:textId="77777777" w:rsidR="00880B63" w:rsidRDefault="00880B63" w:rsidP="007B48D3">
            <w:r>
              <w:rPr>
                <w:sz w:val="16"/>
                <w:szCs w:val="16"/>
              </w:rPr>
              <w:t>0234</w:t>
            </w:r>
          </w:p>
        </w:tc>
        <w:tc>
          <w:tcPr>
            <w:tcW w:w="517" w:type="dxa"/>
          </w:tcPr>
          <w:p w14:paraId="430FADDB" w14:textId="77777777" w:rsidR="00880B63" w:rsidRDefault="00880B63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8D95B5" w14:textId="77777777" w:rsidR="00880B63" w:rsidRDefault="00880B63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1B510DB" w14:textId="77777777" w:rsidR="00880B63" w:rsidRDefault="00880B63" w:rsidP="007B48D3">
            <w:r>
              <w:rPr>
                <w:sz w:val="16"/>
                <w:szCs w:val="16"/>
              </w:rPr>
              <w:t>Correction on Rel-19 evolution of NR duplex operation</w:t>
            </w:r>
          </w:p>
        </w:tc>
        <w:tc>
          <w:tcPr>
            <w:tcW w:w="517" w:type="dxa"/>
          </w:tcPr>
          <w:p w14:paraId="6A545BB3" w14:textId="77777777" w:rsidR="00880B63" w:rsidRDefault="00880B63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4EE06E" w14:textId="77777777" w:rsidR="00880B63" w:rsidRDefault="00880B63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A04C636" w14:textId="77777777" w:rsidR="00880B63" w:rsidRDefault="00880B63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7434CED2" w14:textId="77777777" w:rsidR="00880B63" w:rsidRDefault="00880B63" w:rsidP="007B48D3">
            <w:r>
              <w:rPr>
                <w:sz w:val="16"/>
                <w:szCs w:val="16"/>
              </w:rPr>
              <w:t>R1-2509696</w:t>
            </w:r>
          </w:p>
        </w:tc>
        <w:tc>
          <w:tcPr>
            <w:tcW w:w="1597" w:type="dxa"/>
          </w:tcPr>
          <w:p w14:paraId="28EF39E3" w14:textId="77777777" w:rsidR="00880B63" w:rsidRDefault="00880B63" w:rsidP="007B48D3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7C8C8D02" w14:textId="77777777" w:rsidR="00880B63" w:rsidRDefault="00880B63" w:rsidP="007B48D3"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 w14:paraId="370A73DF" w14:textId="77777777" w:rsidR="00880B63" w:rsidRDefault="00880B63" w:rsidP="007B48D3">
            <w:r>
              <w:rPr>
                <w:sz w:val="16"/>
                <w:szCs w:val="16"/>
              </w:rPr>
              <w:t>3.3, 6.3.2.4.1.1, 6.3.2.4.1.2, 6.3.2.4.1.3, 6.3.2.4.1.4, 7.3.1.2.1</w:t>
            </w:r>
          </w:p>
        </w:tc>
        <w:tc>
          <w:tcPr>
            <w:tcW w:w="998" w:type="dxa"/>
          </w:tcPr>
          <w:p w14:paraId="270C0C74" w14:textId="77777777" w:rsidR="00880B63" w:rsidRDefault="00880B63" w:rsidP="007B48D3">
            <w:pPr>
              <w:rPr>
                <w:sz w:val="16"/>
                <w:szCs w:val="16"/>
              </w:rPr>
            </w:pPr>
          </w:p>
        </w:tc>
      </w:tr>
      <w:tr w:rsidR="00880B63" w14:paraId="18CBFEA7" w14:textId="77777777" w:rsidTr="007B48D3">
        <w:tc>
          <w:tcPr>
            <w:tcW w:w="879" w:type="dxa"/>
          </w:tcPr>
          <w:p w14:paraId="6EE31C29" w14:textId="77777777" w:rsidR="00880B63" w:rsidRDefault="00880B63" w:rsidP="007B48D3"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 w14:paraId="19BC487C" w14:textId="77777777" w:rsidR="00880B63" w:rsidRDefault="00880B63" w:rsidP="007B48D3">
            <w:r>
              <w:rPr>
                <w:sz w:val="16"/>
                <w:szCs w:val="16"/>
              </w:rPr>
              <w:t>0739</w:t>
            </w:r>
          </w:p>
        </w:tc>
        <w:tc>
          <w:tcPr>
            <w:tcW w:w="517" w:type="dxa"/>
          </w:tcPr>
          <w:p w14:paraId="67356CA0" w14:textId="77777777" w:rsidR="00880B63" w:rsidRDefault="00880B63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951D15" w14:textId="77777777" w:rsidR="00880B63" w:rsidRDefault="00880B63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E8951C4" w14:textId="77777777" w:rsidR="00880B63" w:rsidRDefault="00880B63" w:rsidP="007B48D3">
            <w:r>
              <w:rPr>
                <w:sz w:val="16"/>
                <w:szCs w:val="16"/>
              </w:rPr>
              <w:t>Corrections on evolution of NR duplex operation: Sub-band full duplex (SBFD)</w:t>
            </w:r>
          </w:p>
        </w:tc>
        <w:tc>
          <w:tcPr>
            <w:tcW w:w="517" w:type="dxa"/>
          </w:tcPr>
          <w:p w14:paraId="7512D3AC" w14:textId="77777777" w:rsidR="00880B63" w:rsidRDefault="00880B63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4F56E8" w14:textId="77777777" w:rsidR="00880B63" w:rsidRDefault="00880B63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4C5F1FF" w14:textId="77777777" w:rsidR="00880B63" w:rsidRDefault="00880B63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68E1BD3E" w14:textId="77777777" w:rsidR="00880B63" w:rsidRDefault="00880B63" w:rsidP="007B48D3">
            <w:r>
              <w:rPr>
                <w:sz w:val="16"/>
                <w:szCs w:val="16"/>
              </w:rPr>
              <w:t>R1-2509706</w:t>
            </w:r>
          </w:p>
        </w:tc>
        <w:tc>
          <w:tcPr>
            <w:tcW w:w="1597" w:type="dxa"/>
          </w:tcPr>
          <w:p w14:paraId="3725EC3C" w14:textId="77777777" w:rsidR="00880B63" w:rsidRDefault="00880B63" w:rsidP="007B48D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4E4852D" w14:textId="77777777" w:rsidR="00880B63" w:rsidRDefault="00880B63" w:rsidP="007B48D3"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 w14:paraId="0DD5DEDA" w14:textId="77777777" w:rsidR="00880B63" w:rsidRDefault="00880B63" w:rsidP="007B48D3">
            <w:r>
              <w:rPr>
                <w:sz w:val="16"/>
                <w:szCs w:val="16"/>
              </w:rPr>
              <w:t>7, 7.1.1, 8, 8.1, 9.2.6, 11.1</w:t>
            </w:r>
          </w:p>
        </w:tc>
        <w:tc>
          <w:tcPr>
            <w:tcW w:w="998" w:type="dxa"/>
          </w:tcPr>
          <w:p w14:paraId="60D2F9F4" w14:textId="77777777" w:rsidR="00880B63" w:rsidRDefault="00880B63" w:rsidP="007B48D3"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 w:rsidR="00880B63" w14:paraId="3AC79EE7" w14:textId="77777777" w:rsidTr="007B48D3">
        <w:tc>
          <w:tcPr>
            <w:tcW w:w="879" w:type="dxa"/>
          </w:tcPr>
          <w:p w14:paraId="64F50D8E" w14:textId="77777777" w:rsidR="00880B63" w:rsidRDefault="00880B63" w:rsidP="007B48D3">
            <w:r>
              <w:rPr>
                <w:sz w:val="16"/>
                <w:szCs w:val="16"/>
              </w:rPr>
              <w:lastRenderedPageBreak/>
              <w:t>38.214</w:t>
            </w:r>
          </w:p>
        </w:tc>
        <w:tc>
          <w:tcPr>
            <w:tcW w:w="637" w:type="dxa"/>
          </w:tcPr>
          <w:p w14:paraId="2815E5F7" w14:textId="77777777" w:rsidR="00880B63" w:rsidRDefault="00880B63" w:rsidP="007B48D3">
            <w:r>
              <w:rPr>
                <w:sz w:val="16"/>
                <w:szCs w:val="16"/>
              </w:rPr>
              <w:t>0718</w:t>
            </w:r>
          </w:p>
        </w:tc>
        <w:tc>
          <w:tcPr>
            <w:tcW w:w="517" w:type="dxa"/>
          </w:tcPr>
          <w:p w14:paraId="6B24055A" w14:textId="77777777" w:rsidR="00880B63" w:rsidRDefault="00880B63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EE389E" w14:textId="77777777" w:rsidR="00880B63" w:rsidRDefault="00880B63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0FEE707" w14:textId="77777777" w:rsidR="00880B63" w:rsidRDefault="00880B63" w:rsidP="007B48D3">
            <w:r>
              <w:rPr>
                <w:sz w:val="16"/>
                <w:szCs w:val="16"/>
              </w:rPr>
              <w:t>Corrections on NR duplex operation: Sub-band full duplex (SBFD)</w:t>
            </w:r>
          </w:p>
        </w:tc>
        <w:tc>
          <w:tcPr>
            <w:tcW w:w="517" w:type="dxa"/>
          </w:tcPr>
          <w:p w14:paraId="5DF1EB61" w14:textId="77777777" w:rsidR="00880B63" w:rsidRDefault="00880B63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DFE166" w14:textId="77777777" w:rsidR="00880B63" w:rsidRDefault="00880B63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BD6D4E1" w14:textId="77777777" w:rsidR="00880B63" w:rsidRDefault="00880B63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3BB198E0" w14:textId="77777777" w:rsidR="00880B63" w:rsidRDefault="00880B63" w:rsidP="007B48D3">
            <w:r>
              <w:rPr>
                <w:sz w:val="16"/>
                <w:szCs w:val="16"/>
              </w:rPr>
              <w:t>R1-2509662</w:t>
            </w:r>
          </w:p>
        </w:tc>
        <w:tc>
          <w:tcPr>
            <w:tcW w:w="1597" w:type="dxa"/>
          </w:tcPr>
          <w:p w14:paraId="27429AC0" w14:textId="77777777" w:rsidR="00880B63" w:rsidRDefault="00880B63" w:rsidP="007B48D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1377544" w14:textId="77777777" w:rsidR="00880B63" w:rsidRDefault="00880B63" w:rsidP="007B48D3"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 w14:paraId="079A906B" w14:textId="77777777" w:rsidR="00880B63" w:rsidRDefault="00880B63" w:rsidP="007B48D3">
            <w:r>
              <w:rPr>
                <w:sz w:val="16"/>
                <w:szCs w:val="16"/>
              </w:rPr>
              <w:t>5.1, 5.2.1.4.1, 5.2.1.4.8, 5.2.1.5.1a, 5.2.2.6, 5.2.2.7, 6.1.2.1, 6.1.2.1a, 6.1.2.2.1, 6.1.7</w:t>
            </w:r>
          </w:p>
        </w:tc>
        <w:tc>
          <w:tcPr>
            <w:tcW w:w="998" w:type="dxa"/>
          </w:tcPr>
          <w:p w14:paraId="4FA2FCC3" w14:textId="77777777" w:rsidR="00880B63" w:rsidRDefault="00880B63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72F231DD" w14:textId="77777777" w:rsidR="006665D1" w:rsidRDefault="006665D1" w:rsidP="006665D1">
      <w:pPr>
        <w:rPr>
          <w:rFonts w:eastAsiaTheme="minorEastAsia"/>
        </w:rPr>
      </w:pPr>
    </w:p>
    <w:p w14:paraId="506FEF4F" w14:textId="38E4354A" w:rsidR="006665D1" w:rsidRPr="009E06C5" w:rsidRDefault="009E06C5" w:rsidP="009E06C5">
      <w:pPr>
        <w:pStyle w:val="Heading1"/>
        <w:rPr>
          <w:rFonts w:cs="Arial"/>
          <w:b/>
          <w:sz w:val="20"/>
        </w:rPr>
      </w:pPr>
      <w:r w:rsidRPr="009E06C5">
        <w:rPr>
          <w:rFonts w:cs="Arial"/>
          <w:b/>
          <w:szCs w:val="36"/>
        </w:rPr>
        <w:t>9.9.1.3</w:t>
      </w:r>
      <w:r w:rsidRPr="009E06C5">
        <w:rPr>
          <w:rFonts w:cs="Arial"/>
          <w:b/>
          <w:szCs w:val="36"/>
        </w:rPr>
        <w:tab/>
        <w:t>Core part: Low-power wake-up signal and receiver for NR (LP-WUS/WUR)</w:t>
      </w:r>
      <w:r>
        <w:rPr>
          <w:rFonts w:eastAsiaTheme="minorEastAsia" w:cs="Arial" w:hint="eastAsia"/>
          <w:b/>
          <w:szCs w:val="36"/>
        </w:rPr>
        <w:t xml:space="preserve"> </w:t>
      </w:r>
      <w:r w:rsidRPr="009E06C5">
        <w:rPr>
          <w:rFonts w:cs="Arial"/>
          <w:b/>
          <w:sz w:val="20"/>
        </w:rPr>
        <w:t>[RAN1 WI: NR_LPWUS-Core]</w:t>
      </w:r>
    </w:p>
    <w:p w14:paraId="713C85A2" w14:textId="33DB361F" w:rsidR="006665D1" w:rsidRDefault="009E06C5" w:rsidP="006665D1">
      <w:pPr>
        <w:rPr>
          <w:rFonts w:ascii="Arial" w:eastAsiaTheme="minorEastAsia" w:hAnsi="Arial" w:cs="Arial"/>
          <w:b/>
          <w:sz w:val="24"/>
          <w:szCs w:val="24"/>
        </w:rPr>
      </w:pPr>
      <w:r w:rsidRPr="009E06C5">
        <w:rPr>
          <w:rFonts w:ascii="Arial" w:eastAsiaTheme="minorEastAsia" w:hAnsi="Arial" w:cs="Arial"/>
          <w:b/>
          <w:sz w:val="24"/>
          <w:szCs w:val="24"/>
        </w:rPr>
        <w:t>RP-253021</w:t>
      </w:r>
      <w:r w:rsidRPr="009E06C5">
        <w:rPr>
          <w:rFonts w:ascii="Arial" w:eastAsiaTheme="minorEastAsia" w:hAnsi="Arial" w:cs="Arial"/>
          <w:b/>
          <w:sz w:val="24"/>
          <w:szCs w:val="24"/>
        </w:rPr>
        <w:tab/>
        <w:t>Corrections on NR_LPWUS-Core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E06C5" w:rsidRPr="004E535C" w14:paraId="5D33E379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C66C5DA" w14:textId="77777777" w:rsidR="009E06C5" w:rsidRPr="00BF1EB6" w:rsidRDefault="009E06C5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C11655" w14:textId="77777777" w:rsidR="009E06C5" w:rsidRPr="00BF1EB6" w:rsidRDefault="009E06C5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82A86D" w14:textId="77777777" w:rsidR="009E06C5" w:rsidRPr="00BF1EB6" w:rsidRDefault="009E06C5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8426A7" w14:textId="77777777" w:rsidR="009E06C5" w:rsidRPr="00BF1EB6" w:rsidRDefault="009E06C5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6CBB253" w14:textId="77777777" w:rsidR="009E06C5" w:rsidRPr="00BF1EB6" w:rsidRDefault="009E06C5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F851C4D" w14:textId="77777777" w:rsidR="009E06C5" w:rsidRPr="00BF1EB6" w:rsidRDefault="009E06C5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9BA372" w14:textId="77777777" w:rsidR="009E06C5" w:rsidRPr="00BF1EB6" w:rsidRDefault="009E06C5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DDA0E6D" w14:textId="77777777" w:rsidR="009E06C5" w:rsidRPr="00BF1EB6" w:rsidRDefault="009E06C5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168466A" w14:textId="77777777" w:rsidR="009E06C5" w:rsidRPr="00BF1EB6" w:rsidRDefault="009E06C5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86209AD" w14:textId="77777777" w:rsidR="009E06C5" w:rsidRPr="00BF1EB6" w:rsidRDefault="009E06C5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41A2265" w14:textId="77777777" w:rsidR="009E06C5" w:rsidRPr="00BF1EB6" w:rsidRDefault="009E06C5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9A6296C" w14:textId="77777777" w:rsidR="009E06C5" w:rsidRPr="00BF1EB6" w:rsidRDefault="009E06C5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68FFEF0" w14:textId="77777777" w:rsidR="009E06C5" w:rsidRPr="00BF1EB6" w:rsidRDefault="009E06C5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E06C5" w14:paraId="538092EF" w14:textId="77777777" w:rsidTr="007B48D3">
        <w:tc>
          <w:tcPr>
            <w:tcW w:w="879" w:type="dxa"/>
          </w:tcPr>
          <w:p w14:paraId="2AAA9231" w14:textId="77777777" w:rsidR="009E06C5" w:rsidRDefault="009E06C5" w:rsidP="007B48D3"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 w14:paraId="6CB73797" w14:textId="77777777" w:rsidR="009E06C5" w:rsidRDefault="009E06C5" w:rsidP="007B48D3">
            <w:r>
              <w:rPr>
                <w:sz w:val="16"/>
                <w:szCs w:val="16"/>
              </w:rPr>
              <w:t>0172</w:t>
            </w:r>
          </w:p>
        </w:tc>
        <w:tc>
          <w:tcPr>
            <w:tcW w:w="517" w:type="dxa"/>
          </w:tcPr>
          <w:p w14:paraId="4BDC9B3C" w14:textId="77777777" w:rsidR="009E06C5" w:rsidRDefault="009E06C5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3C1E8B" w14:textId="77777777" w:rsidR="009E06C5" w:rsidRDefault="009E06C5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26C9ADB" w14:textId="77777777" w:rsidR="009E06C5" w:rsidRDefault="009E06C5" w:rsidP="007B48D3">
            <w:r>
              <w:rPr>
                <w:sz w:val="16"/>
                <w:szCs w:val="16"/>
              </w:rPr>
              <w:t>Corrections to NR_LPWUS-Core</w:t>
            </w:r>
          </w:p>
        </w:tc>
        <w:tc>
          <w:tcPr>
            <w:tcW w:w="517" w:type="dxa"/>
          </w:tcPr>
          <w:p w14:paraId="5B7D8DA9" w14:textId="77777777" w:rsidR="009E06C5" w:rsidRDefault="009E06C5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B07EE2" w14:textId="77777777" w:rsidR="009E06C5" w:rsidRDefault="009E06C5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00092EB" w14:textId="77777777" w:rsidR="009E06C5" w:rsidRDefault="009E06C5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11113417" w14:textId="77777777" w:rsidR="009E06C5" w:rsidRDefault="009E06C5" w:rsidP="007B48D3">
            <w:r>
              <w:rPr>
                <w:sz w:val="16"/>
                <w:szCs w:val="16"/>
              </w:rPr>
              <w:t>R1-2509636</w:t>
            </w:r>
          </w:p>
        </w:tc>
        <w:tc>
          <w:tcPr>
            <w:tcW w:w="1597" w:type="dxa"/>
          </w:tcPr>
          <w:p w14:paraId="5C080D5A" w14:textId="77777777" w:rsidR="009E06C5" w:rsidRDefault="009E06C5" w:rsidP="007B48D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BF51BF9" w14:textId="77777777" w:rsidR="009E06C5" w:rsidRDefault="009E06C5" w:rsidP="007B48D3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453EF6F9" w14:textId="77777777" w:rsidR="009E06C5" w:rsidRDefault="009E06C5" w:rsidP="007B48D3">
            <w:r>
              <w:rPr>
                <w:sz w:val="16"/>
                <w:szCs w:val="16"/>
              </w:rPr>
              <w:t>7.4.4.1.1</w:t>
            </w:r>
          </w:p>
        </w:tc>
        <w:tc>
          <w:tcPr>
            <w:tcW w:w="998" w:type="dxa"/>
          </w:tcPr>
          <w:p w14:paraId="1B958E4B" w14:textId="77777777" w:rsidR="009E06C5" w:rsidRDefault="009E06C5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E06C5" w14:paraId="3F77DAD0" w14:textId="77777777" w:rsidTr="007B48D3">
        <w:tc>
          <w:tcPr>
            <w:tcW w:w="879" w:type="dxa"/>
          </w:tcPr>
          <w:p w14:paraId="0691C3CD" w14:textId="77777777" w:rsidR="009E06C5" w:rsidRDefault="009E06C5" w:rsidP="007B48D3"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 w14:paraId="2111554F" w14:textId="77777777" w:rsidR="009E06C5" w:rsidRDefault="009E06C5" w:rsidP="007B48D3">
            <w:r>
              <w:rPr>
                <w:sz w:val="16"/>
                <w:szCs w:val="16"/>
              </w:rPr>
              <w:t>0740</w:t>
            </w:r>
          </w:p>
        </w:tc>
        <w:tc>
          <w:tcPr>
            <w:tcW w:w="517" w:type="dxa"/>
          </w:tcPr>
          <w:p w14:paraId="31027644" w14:textId="77777777" w:rsidR="009E06C5" w:rsidRDefault="009E06C5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7FDBE1" w14:textId="77777777" w:rsidR="009E06C5" w:rsidRDefault="009E06C5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2232406" w14:textId="77777777" w:rsidR="009E06C5" w:rsidRDefault="009E06C5" w:rsidP="007B48D3">
            <w:r>
              <w:rPr>
                <w:sz w:val="16"/>
                <w:szCs w:val="16"/>
              </w:rPr>
              <w:t>Corrections on low-power wake-up signal and receiver for NR</w:t>
            </w:r>
          </w:p>
        </w:tc>
        <w:tc>
          <w:tcPr>
            <w:tcW w:w="517" w:type="dxa"/>
          </w:tcPr>
          <w:p w14:paraId="0929D97E" w14:textId="77777777" w:rsidR="009E06C5" w:rsidRDefault="009E06C5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896C0D" w14:textId="77777777" w:rsidR="009E06C5" w:rsidRDefault="009E06C5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2402E7D2" w14:textId="77777777" w:rsidR="009E06C5" w:rsidRDefault="009E06C5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1E842681" w14:textId="77777777" w:rsidR="009E06C5" w:rsidRDefault="009E06C5" w:rsidP="007B48D3">
            <w:r>
              <w:rPr>
                <w:sz w:val="16"/>
                <w:szCs w:val="16"/>
              </w:rPr>
              <w:t>R1-2509707</w:t>
            </w:r>
          </w:p>
        </w:tc>
        <w:tc>
          <w:tcPr>
            <w:tcW w:w="1597" w:type="dxa"/>
          </w:tcPr>
          <w:p w14:paraId="4EC5D3B7" w14:textId="77777777" w:rsidR="009E06C5" w:rsidRDefault="009E06C5" w:rsidP="007B48D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657FDCE" w14:textId="77777777" w:rsidR="009E06C5" w:rsidRDefault="009E06C5" w:rsidP="007B48D3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48B09802" w14:textId="77777777" w:rsidR="009E06C5" w:rsidRDefault="009E06C5" w:rsidP="007B48D3">
            <w:r>
              <w:rPr>
                <w:sz w:val="16"/>
                <w:szCs w:val="16"/>
              </w:rPr>
              <w:t>10.4C, 10.4D</w:t>
            </w:r>
          </w:p>
        </w:tc>
        <w:tc>
          <w:tcPr>
            <w:tcW w:w="998" w:type="dxa"/>
          </w:tcPr>
          <w:p w14:paraId="39C46C34" w14:textId="77777777" w:rsidR="009E06C5" w:rsidRDefault="009E06C5" w:rsidP="007B48D3"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 w:rsidR="009E06C5" w14:paraId="75C4211E" w14:textId="77777777" w:rsidTr="007B48D3">
        <w:tc>
          <w:tcPr>
            <w:tcW w:w="879" w:type="dxa"/>
          </w:tcPr>
          <w:p w14:paraId="741221D2" w14:textId="77777777" w:rsidR="009E06C5" w:rsidRDefault="009E06C5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76A86155" w14:textId="77777777" w:rsidR="009E06C5" w:rsidRDefault="009E06C5" w:rsidP="007B48D3">
            <w:r>
              <w:rPr>
                <w:sz w:val="16"/>
                <w:szCs w:val="16"/>
              </w:rPr>
              <w:t>0725</w:t>
            </w:r>
          </w:p>
        </w:tc>
        <w:tc>
          <w:tcPr>
            <w:tcW w:w="517" w:type="dxa"/>
          </w:tcPr>
          <w:p w14:paraId="34AAF763" w14:textId="77777777" w:rsidR="009E06C5" w:rsidRDefault="009E06C5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E14E09" w14:textId="77777777" w:rsidR="009E06C5" w:rsidRDefault="009E06C5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77B642B" w14:textId="77777777" w:rsidR="009E06C5" w:rsidRDefault="009E06C5" w:rsidP="007B48D3">
            <w:r>
              <w:rPr>
                <w:sz w:val="16"/>
                <w:szCs w:val="16"/>
              </w:rPr>
              <w:t>Corrections on the support for WUS functionality</w:t>
            </w:r>
          </w:p>
        </w:tc>
        <w:tc>
          <w:tcPr>
            <w:tcW w:w="517" w:type="dxa"/>
          </w:tcPr>
          <w:p w14:paraId="03BEA89B" w14:textId="77777777" w:rsidR="009E06C5" w:rsidRDefault="009E06C5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56F3C3" w14:textId="77777777" w:rsidR="009E06C5" w:rsidRDefault="009E06C5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6D2552F" w14:textId="77777777" w:rsidR="009E06C5" w:rsidRDefault="009E06C5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5E1AC1A4" w14:textId="77777777" w:rsidR="009E06C5" w:rsidRDefault="009E06C5" w:rsidP="007B48D3">
            <w:r>
              <w:rPr>
                <w:sz w:val="16"/>
                <w:szCs w:val="16"/>
              </w:rPr>
              <w:t>R1-2509683</w:t>
            </w:r>
          </w:p>
        </w:tc>
        <w:tc>
          <w:tcPr>
            <w:tcW w:w="1597" w:type="dxa"/>
          </w:tcPr>
          <w:p w14:paraId="43839B0D" w14:textId="77777777" w:rsidR="009E06C5" w:rsidRDefault="009E06C5" w:rsidP="007B48D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AE01FD6" w14:textId="77777777" w:rsidR="009E06C5" w:rsidRDefault="009E06C5" w:rsidP="007B48D3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73320D9C" w14:textId="77777777" w:rsidR="009E06C5" w:rsidRDefault="009E06C5" w:rsidP="007B48D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4114B4" w14:textId="77777777" w:rsidR="009E06C5" w:rsidRDefault="009E06C5" w:rsidP="007B48D3">
            <w:pPr>
              <w:rPr>
                <w:sz w:val="16"/>
                <w:szCs w:val="16"/>
              </w:rPr>
            </w:pPr>
          </w:p>
        </w:tc>
      </w:tr>
      <w:tr w:rsidR="009E06C5" w14:paraId="7D4530F4" w14:textId="77777777" w:rsidTr="007B48D3">
        <w:tc>
          <w:tcPr>
            <w:tcW w:w="879" w:type="dxa"/>
          </w:tcPr>
          <w:p w14:paraId="0037730A" w14:textId="77777777" w:rsidR="009E06C5" w:rsidRDefault="009E06C5" w:rsidP="007B48D3">
            <w:r>
              <w:rPr>
                <w:sz w:val="16"/>
                <w:szCs w:val="16"/>
              </w:rPr>
              <w:t>38.215</w:t>
            </w:r>
          </w:p>
        </w:tc>
        <w:tc>
          <w:tcPr>
            <w:tcW w:w="637" w:type="dxa"/>
          </w:tcPr>
          <w:p w14:paraId="6A44F2EA" w14:textId="77777777" w:rsidR="009E06C5" w:rsidRDefault="009E06C5" w:rsidP="007B48D3">
            <w:r>
              <w:rPr>
                <w:sz w:val="16"/>
                <w:szCs w:val="16"/>
              </w:rPr>
              <w:t>0075</w:t>
            </w:r>
          </w:p>
        </w:tc>
        <w:tc>
          <w:tcPr>
            <w:tcW w:w="517" w:type="dxa"/>
          </w:tcPr>
          <w:p w14:paraId="7227E242" w14:textId="77777777" w:rsidR="009E06C5" w:rsidRDefault="009E06C5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1FF1BD" w14:textId="77777777" w:rsidR="009E06C5" w:rsidRDefault="009E06C5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789D1EE" w14:textId="77777777" w:rsidR="009E06C5" w:rsidRDefault="009E06C5" w:rsidP="007B48D3">
            <w:r>
              <w:rPr>
                <w:sz w:val="16"/>
                <w:szCs w:val="16"/>
              </w:rPr>
              <w:t>Correction of Rel-19 LP-WUS for TS38.215</w:t>
            </w:r>
          </w:p>
        </w:tc>
        <w:tc>
          <w:tcPr>
            <w:tcW w:w="517" w:type="dxa"/>
          </w:tcPr>
          <w:p w14:paraId="4D474B16" w14:textId="77777777" w:rsidR="009E06C5" w:rsidRDefault="009E06C5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186A9A" w14:textId="77777777" w:rsidR="009E06C5" w:rsidRDefault="009E06C5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ABE6718" w14:textId="77777777" w:rsidR="009E06C5" w:rsidRDefault="009E06C5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1585D2B2" w14:textId="77777777" w:rsidR="009E06C5" w:rsidRDefault="009E06C5" w:rsidP="007B48D3">
            <w:r>
              <w:rPr>
                <w:sz w:val="16"/>
                <w:szCs w:val="16"/>
              </w:rPr>
              <w:t>R1-2509644</w:t>
            </w:r>
          </w:p>
        </w:tc>
        <w:tc>
          <w:tcPr>
            <w:tcW w:w="1597" w:type="dxa"/>
          </w:tcPr>
          <w:p w14:paraId="49F0BB5F" w14:textId="77777777" w:rsidR="009E06C5" w:rsidRDefault="009E06C5" w:rsidP="007B48D3">
            <w:r>
              <w:rPr>
                <w:sz w:val="16"/>
                <w:szCs w:val="16"/>
              </w:rPr>
              <w:t>Interdigital, Inc.</w:t>
            </w:r>
          </w:p>
        </w:tc>
        <w:tc>
          <w:tcPr>
            <w:tcW w:w="1122" w:type="dxa"/>
          </w:tcPr>
          <w:p w14:paraId="33511B02" w14:textId="77777777" w:rsidR="009E06C5" w:rsidRDefault="009E06C5" w:rsidP="007B48D3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4985D9FE" w14:textId="77777777" w:rsidR="009E06C5" w:rsidRDefault="009E06C5" w:rsidP="007B48D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08BCF1" w14:textId="77777777" w:rsidR="009E06C5" w:rsidRDefault="009E06C5" w:rsidP="007B48D3">
            <w:pPr>
              <w:rPr>
                <w:sz w:val="16"/>
                <w:szCs w:val="16"/>
              </w:rPr>
            </w:pPr>
          </w:p>
        </w:tc>
      </w:tr>
      <w:tr w:rsidR="009E06C5" w14:paraId="00962309" w14:textId="77777777" w:rsidTr="007B48D3">
        <w:tc>
          <w:tcPr>
            <w:tcW w:w="879" w:type="dxa"/>
          </w:tcPr>
          <w:p w14:paraId="627404D0" w14:textId="77777777" w:rsidR="009E06C5" w:rsidRDefault="009E06C5" w:rsidP="007B48D3">
            <w:r>
              <w:rPr>
                <w:sz w:val="16"/>
                <w:szCs w:val="16"/>
              </w:rPr>
              <w:t>38.215</w:t>
            </w:r>
          </w:p>
        </w:tc>
        <w:tc>
          <w:tcPr>
            <w:tcW w:w="637" w:type="dxa"/>
          </w:tcPr>
          <w:p w14:paraId="17E9894A" w14:textId="77777777" w:rsidR="009E06C5" w:rsidRDefault="009E06C5" w:rsidP="007B48D3">
            <w:r>
              <w:rPr>
                <w:sz w:val="16"/>
                <w:szCs w:val="16"/>
              </w:rPr>
              <w:t>0077</w:t>
            </w:r>
          </w:p>
        </w:tc>
        <w:tc>
          <w:tcPr>
            <w:tcW w:w="517" w:type="dxa"/>
          </w:tcPr>
          <w:p w14:paraId="75449AAB" w14:textId="77777777" w:rsidR="009E06C5" w:rsidRDefault="009E06C5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EE9A90" w14:textId="77777777" w:rsidR="009E06C5" w:rsidRDefault="009E06C5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3AC7DAC" w14:textId="77777777" w:rsidR="009E06C5" w:rsidRDefault="009E06C5" w:rsidP="007B48D3">
            <w:r>
              <w:rPr>
                <w:sz w:val="16"/>
                <w:szCs w:val="16"/>
              </w:rPr>
              <w:t>Correction of Rel-19 LP-WUS for TS38.215</w:t>
            </w:r>
          </w:p>
        </w:tc>
        <w:tc>
          <w:tcPr>
            <w:tcW w:w="517" w:type="dxa"/>
          </w:tcPr>
          <w:p w14:paraId="1B5E16E3" w14:textId="77777777" w:rsidR="009E06C5" w:rsidRDefault="009E06C5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A0CF6C" w14:textId="77777777" w:rsidR="009E06C5" w:rsidRDefault="009E06C5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4B420440" w14:textId="77777777" w:rsidR="009E06C5" w:rsidRDefault="009E06C5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3EA9F6EC" w14:textId="77777777" w:rsidR="009E06C5" w:rsidRDefault="009E06C5" w:rsidP="007B48D3">
            <w:r>
              <w:rPr>
                <w:sz w:val="16"/>
                <w:szCs w:val="16"/>
              </w:rPr>
              <w:t>R1-2509650</w:t>
            </w:r>
          </w:p>
        </w:tc>
        <w:tc>
          <w:tcPr>
            <w:tcW w:w="1597" w:type="dxa"/>
          </w:tcPr>
          <w:p w14:paraId="19729640" w14:textId="77777777" w:rsidR="009E06C5" w:rsidRDefault="009E06C5" w:rsidP="007B48D3">
            <w:r>
              <w:rPr>
                <w:sz w:val="16"/>
                <w:szCs w:val="16"/>
              </w:rPr>
              <w:t>Interdigital, Inc.</w:t>
            </w:r>
          </w:p>
        </w:tc>
        <w:tc>
          <w:tcPr>
            <w:tcW w:w="1122" w:type="dxa"/>
          </w:tcPr>
          <w:p w14:paraId="5BFAD8E9" w14:textId="77777777" w:rsidR="009E06C5" w:rsidRDefault="009E06C5" w:rsidP="007B48D3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41603D4F" w14:textId="77777777" w:rsidR="009E06C5" w:rsidRDefault="009E06C5" w:rsidP="007B48D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1CD14C" w14:textId="77777777" w:rsidR="009E06C5" w:rsidRDefault="009E06C5" w:rsidP="007B48D3">
            <w:pPr>
              <w:rPr>
                <w:sz w:val="16"/>
                <w:szCs w:val="16"/>
              </w:rPr>
            </w:pPr>
          </w:p>
        </w:tc>
      </w:tr>
    </w:tbl>
    <w:p w14:paraId="511E4B50" w14:textId="77777777" w:rsidR="006665D1" w:rsidRDefault="006665D1" w:rsidP="006665D1">
      <w:pPr>
        <w:rPr>
          <w:rFonts w:eastAsiaTheme="minorEastAsia"/>
        </w:rPr>
      </w:pPr>
    </w:p>
    <w:p w14:paraId="123C22B8" w14:textId="525BB641" w:rsidR="006665D1" w:rsidRPr="001C3479" w:rsidRDefault="001C3479" w:rsidP="001C3479">
      <w:pPr>
        <w:pStyle w:val="Heading1"/>
        <w:rPr>
          <w:rFonts w:cs="Arial"/>
          <w:b/>
          <w:sz w:val="20"/>
        </w:rPr>
      </w:pPr>
      <w:r w:rsidRPr="001C3479">
        <w:rPr>
          <w:rFonts w:cs="Arial"/>
          <w:b/>
          <w:szCs w:val="36"/>
        </w:rPr>
        <w:lastRenderedPageBreak/>
        <w:t>9.9.1.4</w:t>
      </w:r>
      <w:r w:rsidRPr="001C3479">
        <w:rPr>
          <w:rFonts w:cs="Arial"/>
          <w:b/>
          <w:szCs w:val="36"/>
        </w:rPr>
        <w:tab/>
        <w:t>Core part: Enhancements of Network energy savings for NR</w:t>
      </w:r>
      <w:r>
        <w:rPr>
          <w:rFonts w:eastAsiaTheme="minorEastAsia" w:cs="Arial" w:hint="eastAsia"/>
          <w:b/>
          <w:szCs w:val="36"/>
        </w:rPr>
        <w:t xml:space="preserve"> </w:t>
      </w:r>
      <w:r w:rsidRPr="001C3479">
        <w:rPr>
          <w:rFonts w:cs="Arial"/>
          <w:b/>
          <w:sz w:val="20"/>
        </w:rPr>
        <w:t>[RAN1 WI: Netw_Energy_NR_enh-Core]</w:t>
      </w:r>
    </w:p>
    <w:p w14:paraId="280C9A7A" w14:textId="7723A07D" w:rsidR="006665D1" w:rsidRDefault="001C3479" w:rsidP="006665D1">
      <w:pPr>
        <w:rPr>
          <w:rFonts w:ascii="Arial" w:eastAsiaTheme="minorEastAsia" w:hAnsi="Arial" w:cs="Arial"/>
          <w:b/>
          <w:sz w:val="24"/>
          <w:szCs w:val="24"/>
        </w:rPr>
      </w:pPr>
      <w:r w:rsidRPr="001C3479">
        <w:rPr>
          <w:rFonts w:ascii="Arial" w:eastAsiaTheme="minorEastAsia" w:hAnsi="Arial" w:cs="Arial"/>
          <w:b/>
          <w:sz w:val="24"/>
          <w:szCs w:val="24"/>
        </w:rPr>
        <w:t>RP-253022</w:t>
      </w:r>
      <w:r w:rsidRPr="001C3479">
        <w:rPr>
          <w:rFonts w:ascii="Arial" w:eastAsiaTheme="minorEastAsia" w:hAnsi="Arial" w:cs="Arial"/>
          <w:b/>
          <w:sz w:val="24"/>
          <w:szCs w:val="24"/>
        </w:rPr>
        <w:tab/>
        <w:t>Corrections on Netw_Energy_NR_enh-Core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C3479" w:rsidRPr="004E535C" w14:paraId="421C6856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4202A06" w14:textId="77777777" w:rsidR="001C3479" w:rsidRPr="00BF1EB6" w:rsidRDefault="001C347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F8FD12" w14:textId="77777777" w:rsidR="001C3479" w:rsidRPr="00BF1EB6" w:rsidRDefault="001C347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119407" w14:textId="77777777" w:rsidR="001C3479" w:rsidRPr="00BF1EB6" w:rsidRDefault="001C347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688705" w14:textId="77777777" w:rsidR="001C3479" w:rsidRPr="00BF1EB6" w:rsidRDefault="001C347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1108051" w14:textId="77777777" w:rsidR="001C3479" w:rsidRPr="00BF1EB6" w:rsidRDefault="001C347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117716E" w14:textId="77777777" w:rsidR="001C3479" w:rsidRPr="00BF1EB6" w:rsidRDefault="001C347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673FCF" w14:textId="77777777" w:rsidR="001C3479" w:rsidRPr="00BF1EB6" w:rsidRDefault="001C347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307C08A" w14:textId="77777777" w:rsidR="001C3479" w:rsidRPr="00BF1EB6" w:rsidRDefault="001C347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B724DE4" w14:textId="77777777" w:rsidR="001C3479" w:rsidRPr="00BF1EB6" w:rsidRDefault="001C347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B2302EA" w14:textId="77777777" w:rsidR="001C3479" w:rsidRPr="00BF1EB6" w:rsidRDefault="001C347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93391D1" w14:textId="77777777" w:rsidR="001C3479" w:rsidRPr="00BF1EB6" w:rsidRDefault="001C347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A6DCB5A" w14:textId="77777777" w:rsidR="001C3479" w:rsidRPr="00BF1EB6" w:rsidRDefault="001C347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11F2007" w14:textId="77777777" w:rsidR="001C3479" w:rsidRPr="00BF1EB6" w:rsidRDefault="001C347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C3479" w14:paraId="46AD9D8D" w14:textId="77777777" w:rsidTr="007B48D3">
        <w:tc>
          <w:tcPr>
            <w:tcW w:w="879" w:type="dxa"/>
          </w:tcPr>
          <w:p w14:paraId="56DB8322" w14:textId="77777777" w:rsidR="001C3479" w:rsidRDefault="001C3479" w:rsidP="007B48D3"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 w14:paraId="3E428BAA" w14:textId="77777777" w:rsidR="001C3479" w:rsidRDefault="001C3479" w:rsidP="007B48D3">
            <w:r>
              <w:rPr>
                <w:sz w:val="16"/>
                <w:szCs w:val="16"/>
              </w:rPr>
              <w:t>0171</w:t>
            </w:r>
          </w:p>
        </w:tc>
        <w:tc>
          <w:tcPr>
            <w:tcW w:w="517" w:type="dxa"/>
          </w:tcPr>
          <w:p w14:paraId="19F4CA35" w14:textId="77777777" w:rsidR="001C3479" w:rsidRDefault="001C3479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FE17BD" w14:textId="77777777" w:rsidR="001C3479" w:rsidRDefault="001C3479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4E1883F" w14:textId="77777777" w:rsidR="001C3479" w:rsidRDefault="001C3479" w:rsidP="007B48D3">
            <w:r>
              <w:rPr>
                <w:sz w:val="16"/>
                <w:szCs w:val="16"/>
              </w:rPr>
              <w:t>Corrections to Netw_Energy_NR_enh-Core</w:t>
            </w:r>
          </w:p>
        </w:tc>
        <w:tc>
          <w:tcPr>
            <w:tcW w:w="517" w:type="dxa"/>
          </w:tcPr>
          <w:p w14:paraId="6B34C9E0" w14:textId="77777777" w:rsidR="001C3479" w:rsidRDefault="001C3479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319347" w14:textId="77777777" w:rsidR="001C3479" w:rsidRDefault="001C3479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FEC0333" w14:textId="77777777" w:rsidR="001C3479" w:rsidRDefault="001C3479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1C43B7C3" w14:textId="77777777" w:rsidR="001C3479" w:rsidRDefault="001C3479" w:rsidP="007B48D3">
            <w:r>
              <w:rPr>
                <w:sz w:val="16"/>
                <w:szCs w:val="16"/>
              </w:rPr>
              <w:t>R1-2509635</w:t>
            </w:r>
          </w:p>
        </w:tc>
        <w:tc>
          <w:tcPr>
            <w:tcW w:w="1597" w:type="dxa"/>
          </w:tcPr>
          <w:p w14:paraId="6CED6D9B" w14:textId="77777777" w:rsidR="001C3479" w:rsidRDefault="001C3479" w:rsidP="007B48D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B92D53B" w14:textId="77777777" w:rsidR="001C3479" w:rsidRDefault="001C3479" w:rsidP="007B48D3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7B0B376F" w14:textId="77777777" w:rsidR="001C3479" w:rsidRDefault="001C3479" w:rsidP="007B48D3">
            <w:r>
              <w:rPr>
                <w:sz w:val="16"/>
                <w:szCs w:val="16"/>
              </w:rPr>
              <w:t>4.4.2, 5.3.2, 7.4.3.2</w:t>
            </w:r>
          </w:p>
        </w:tc>
        <w:tc>
          <w:tcPr>
            <w:tcW w:w="998" w:type="dxa"/>
          </w:tcPr>
          <w:p w14:paraId="785A9907" w14:textId="77777777" w:rsidR="001C3479" w:rsidRDefault="001C3479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C3479" w14:paraId="30C1D746" w14:textId="77777777" w:rsidTr="007B48D3">
        <w:tc>
          <w:tcPr>
            <w:tcW w:w="879" w:type="dxa"/>
          </w:tcPr>
          <w:p w14:paraId="0D81F561" w14:textId="77777777" w:rsidR="001C3479" w:rsidRDefault="001C3479" w:rsidP="007B48D3"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 w14:paraId="4DAF44D5" w14:textId="77777777" w:rsidR="001C3479" w:rsidRDefault="001C3479" w:rsidP="007B48D3">
            <w:r>
              <w:rPr>
                <w:sz w:val="16"/>
                <w:szCs w:val="16"/>
              </w:rPr>
              <w:t>0238</w:t>
            </w:r>
          </w:p>
        </w:tc>
        <w:tc>
          <w:tcPr>
            <w:tcW w:w="517" w:type="dxa"/>
          </w:tcPr>
          <w:p w14:paraId="57F07ADD" w14:textId="77777777" w:rsidR="001C3479" w:rsidRDefault="001C3479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A6682C" w14:textId="77777777" w:rsidR="001C3479" w:rsidRDefault="001C3479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DF72B6F" w14:textId="77777777" w:rsidR="001C3479" w:rsidRDefault="001C3479" w:rsidP="007B48D3">
            <w:r>
              <w:rPr>
                <w:sz w:val="16"/>
                <w:szCs w:val="16"/>
              </w:rPr>
              <w:t>Correction on Rel-19 enhancements of network energy savings for NR</w:t>
            </w:r>
          </w:p>
        </w:tc>
        <w:tc>
          <w:tcPr>
            <w:tcW w:w="517" w:type="dxa"/>
          </w:tcPr>
          <w:p w14:paraId="3E4A3E28" w14:textId="77777777" w:rsidR="001C3479" w:rsidRDefault="001C3479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3F4FAF" w14:textId="77777777" w:rsidR="001C3479" w:rsidRDefault="001C3479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4E0CD88" w14:textId="77777777" w:rsidR="001C3479" w:rsidRDefault="001C3479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2F39B5E5" w14:textId="77777777" w:rsidR="001C3479" w:rsidRDefault="001C3479" w:rsidP="007B48D3">
            <w:r>
              <w:rPr>
                <w:sz w:val="16"/>
                <w:szCs w:val="16"/>
              </w:rPr>
              <w:t>R1-2509700</w:t>
            </w:r>
          </w:p>
        </w:tc>
        <w:tc>
          <w:tcPr>
            <w:tcW w:w="1597" w:type="dxa"/>
          </w:tcPr>
          <w:p w14:paraId="5403E3B6" w14:textId="77777777" w:rsidR="001C3479" w:rsidRDefault="001C3479" w:rsidP="007B48D3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3443AEEF" w14:textId="77777777" w:rsidR="001C3479" w:rsidRDefault="001C3479" w:rsidP="007B48D3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239ADD4B" w14:textId="77777777" w:rsidR="001C3479" w:rsidRDefault="001C3479" w:rsidP="007B48D3">
            <w:r>
              <w:rPr>
                <w:sz w:val="16"/>
                <w:szCs w:val="16"/>
              </w:rPr>
              <w:t>7.3.1.2.1</w:t>
            </w:r>
          </w:p>
        </w:tc>
        <w:tc>
          <w:tcPr>
            <w:tcW w:w="998" w:type="dxa"/>
          </w:tcPr>
          <w:p w14:paraId="07285141" w14:textId="77777777" w:rsidR="001C3479" w:rsidRDefault="001C3479" w:rsidP="007B48D3">
            <w:r>
              <w:rPr>
                <w:sz w:val="16"/>
                <w:szCs w:val="16"/>
              </w:rPr>
              <w:t xml:space="preserve">TS 38.213, TS 38.214;  ;  </w:t>
            </w:r>
          </w:p>
        </w:tc>
      </w:tr>
      <w:tr w:rsidR="001C3479" w14:paraId="6492C729" w14:textId="77777777" w:rsidTr="007B48D3">
        <w:tc>
          <w:tcPr>
            <w:tcW w:w="879" w:type="dxa"/>
          </w:tcPr>
          <w:p w14:paraId="176C55CC" w14:textId="77777777" w:rsidR="001C3479" w:rsidRDefault="001C3479" w:rsidP="007B48D3"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 w14:paraId="322443E2" w14:textId="77777777" w:rsidR="001C3479" w:rsidRDefault="001C3479" w:rsidP="007B48D3">
            <w:r>
              <w:rPr>
                <w:sz w:val="16"/>
                <w:szCs w:val="16"/>
              </w:rPr>
              <w:t>0745</w:t>
            </w:r>
          </w:p>
        </w:tc>
        <w:tc>
          <w:tcPr>
            <w:tcW w:w="517" w:type="dxa"/>
          </w:tcPr>
          <w:p w14:paraId="344D0799" w14:textId="77777777" w:rsidR="001C3479" w:rsidRDefault="001C3479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2951E6" w14:textId="77777777" w:rsidR="001C3479" w:rsidRDefault="001C3479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E37ABCF" w14:textId="77777777" w:rsidR="001C3479" w:rsidRDefault="001C3479" w:rsidP="007B48D3">
            <w:r>
              <w:rPr>
                <w:sz w:val="16"/>
                <w:szCs w:val="16"/>
              </w:rPr>
              <w:t>Corrections on enhancements of network energy savings for NR</w:t>
            </w:r>
          </w:p>
        </w:tc>
        <w:tc>
          <w:tcPr>
            <w:tcW w:w="517" w:type="dxa"/>
          </w:tcPr>
          <w:p w14:paraId="68C71A6F" w14:textId="77777777" w:rsidR="001C3479" w:rsidRDefault="001C3479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4E0671" w14:textId="77777777" w:rsidR="001C3479" w:rsidRDefault="001C3479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159E908" w14:textId="77777777" w:rsidR="001C3479" w:rsidRDefault="001C3479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714D926C" w14:textId="77777777" w:rsidR="001C3479" w:rsidRDefault="001C3479" w:rsidP="007B48D3">
            <w:r>
              <w:rPr>
                <w:sz w:val="16"/>
                <w:szCs w:val="16"/>
              </w:rPr>
              <w:t>R1-2509712</w:t>
            </w:r>
          </w:p>
        </w:tc>
        <w:tc>
          <w:tcPr>
            <w:tcW w:w="1597" w:type="dxa"/>
          </w:tcPr>
          <w:p w14:paraId="47F7341E" w14:textId="77777777" w:rsidR="001C3479" w:rsidRDefault="001C3479" w:rsidP="007B48D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71974414" w14:textId="77777777" w:rsidR="001C3479" w:rsidRDefault="001C3479" w:rsidP="007B48D3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531BA3A8" w14:textId="77777777" w:rsidR="001C3479" w:rsidRDefault="001C3479" w:rsidP="007B48D3">
            <w:r>
              <w:rPr>
                <w:sz w:val="16"/>
                <w:szCs w:val="16"/>
              </w:rPr>
              <w:t>4.4, 8.1, 23</w:t>
            </w:r>
          </w:p>
        </w:tc>
        <w:tc>
          <w:tcPr>
            <w:tcW w:w="998" w:type="dxa"/>
          </w:tcPr>
          <w:p w14:paraId="66624F8D" w14:textId="77777777" w:rsidR="001C3479" w:rsidRDefault="001C3479" w:rsidP="007B48D3"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 w:rsidR="001C3479" w14:paraId="6F58D3F7" w14:textId="77777777" w:rsidTr="007B48D3">
        <w:tc>
          <w:tcPr>
            <w:tcW w:w="879" w:type="dxa"/>
          </w:tcPr>
          <w:p w14:paraId="6DEF6228" w14:textId="77777777" w:rsidR="001C3479" w:rsidRDefault="001C3479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139598D0" w14:textId="77777777" w:rsidR="001C3479" w:rsidRDefault="001C3479" w:rsidP="007B48D3">
            <w:r>
              <w:rPr>
                <w:sz w:val="16"/>
                <w:szCs w:val="16"/>
              </w:rPr>
              <w:t>0729</w:t>
            </w:r>
          </w:p>
        </w:tc>
        <w:tc>
          <w:tcPr>
            <w:tcW w:w="517" w:type="dxa"/>
          </w:tcPr>
          <w:p w14:paraId="6D1415D6" w14:textId="77777777" w:rsidR="001C3479" w:rsidRDefault="001C3479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96AE60" w14:textId="77777777" w:rsidR="001C3479" w:rsidRDefault="001C3479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DAC67A0" w14:textId="77777777" w:rsidR="001C3479" w:rsidRDefault="001C3479" w:rsidP="007B48D3">
            <w:r>
              <w:rPr>
                <w:sz w:val="16"/>
                <w:szCs w:val="16"/>
              </w:rPr>
              <w:t>Corrections on enhancements of network energy savings</w:t>
            </w:r>
          </w:p>
        </w:tc>
        <w:tc>
          <w:tcPr>
            <w:tcW w:w="517" w:type="dxa"/>
          </w:tcPr>
          <w:p w14:paraId="6A103B4A" w14:textId="77777777" w:rsidR="001C3479" w:rsidRDefault="001C3479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BF81BE" w14:textId="77777777" w:rsidR="001C3479" w:rsidRDefault="001C3479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4CE1132A" w14:textId="77777777" w:rsidR="001C3479" w:rsidRDefault="001C3479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71A9147C" w14:textId="77777777" w:rsidR="001C3479" w:rsidRDefault="001C3479" w:rsidP="007B48D3">
            <w:r>
              <w:rPr>
                <w:sz w:val="16"/>
                <w:szCs w:val="16"/>
              </w:rPr>
              <w:t>R1-2509692</w:t>
            </w:r>
          </w:p>
        </w:tc>
        <w:tc>
          <w:tcPr>
            <w:tcW w:w="1597" w:type="dxa"/>
          </w:tcPr>
          <w:p w14:paraId="7E83DE44" w14:textId="77777777" w:rsidR="001C3479" w:rsidRDefault="001C3479" w:rsidP="007B48D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3F2D569" w14:textId="77777777" w:rsidR="001C3479" w:rsidRDefault="001C3479" w:rsidP="007B48D3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35F1D69E" w14:textId="77777777" w:rsidR="001C3479" w:rsidRDefault="001C3479" w:rsidP="007B48D3">
            <w:r>
              <w:rPr>
                <w:sz w:val="16"/>
                <w:szCs w:val="16"/>
              </w:rPr>
              <w:t>5.1.5, 5.2.1.4</w:t>
            </w:r>
          </w:p>
        </w:tc>
        <w:tc>
          <w:tcPr>
            <w:tcW w:w="998" w:type="dxa"/>
          </w:tcPr>
          <w:p w14:paraId="19C32B17" w14:textId="77777777" w:rsidR="001C3479" w:rsidRDefault="001C3479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37D4B3C9" w14:textId="77777777" w:rsidR="006665D1" w:rsidRDefault="006665D1" w:rsidP="006665D1">
      <w:pPr>
        <w:rPr>
          <w:rFonts w:eastAsiaTheme="minorEastAsia"/>
        </w:rPr>
      </w:pPr>
    </w:p>
    <w:p w14:paraId="7601FD62" w14:textId="622961D9" w:rsidR="006665D1" w:rsidRPr="00657C38" w:rsidRDefault="002B6B52" w:rsidP="006665D1">
      <w:pPr>
        <w:pStyle w:val="Heading1"/>
        <w:rPr>
          <w:rFonts w:cs="Arial"/>
          <w:b/>
          <w:szCs w:val="36"/>
        </w:rPr>
      </w:pPr>
      <w:r w:rsidRPr="002B6B52">
        <w:rPr>
          <w:rFonts w:cs="Arial"/>
          <w:b/>
          <w:szCs w:val="36"/>
        </w:rPr>
        <w:t>9.9.1.5</w:t>
      </w:r>
      <w:r w:rsidRPr="002B6B52">
        <w:rPr>
          <w:rFonts w:cs="Arial"/>
          <w:b/>
          <w:szCs w:val="36"/>
        </w:rPr>
        <w:tab/>
        <w:t xml:space="preserve">Core part: Multi-carrier enhancements for NR Phase 3 </w:t>
      </w:r>
      <w:r w:rsidRPr="002B6B52">
        <w:rPr>
          <w:rFonts w:cs="Arial"/>
          <w:b/>
          <w:sz w:val="20"/>
        </w:rPr>
        <w:t>[RAN1 WI: NR_MC_enh2-Core]</w:t>
      </w:r>
    </w:p>
    <w:p w14:paraId="5D940817" w14:textId="389D535E" w:rsidR="002B6B52" w:rsidRDefault="002B6B52" w:rsidP="006665D1">
      <w:pPr>
        <w:rPr>
          <w:rFonts w:ascii="Arial" w:eastAsiaTheme="minorEastAsia" w:hAnsi="Arial" w:cs="Arial"/>
          <w:b/>
          <w:sz w:val="24"/>
          <w:szCs w:val="24"/>
        </w:rPr>
      </w:pPr>
      <w:r w:rsidRPr="002B6B52">
        <w:rPr>
          <w:rFonts w:ascii="Arial" w:eastAsiaTheme="minorEastAsia" w:hAnsi="Arial" w:cs="Arial"/>
          <w:b/>
          <w:sz w:val="24"/>
          <w:szCs w:val="24"/>
        </w:rPr>
        <w:t>RP-253023</w:t>
      </w:r>
      <w:r w:rsidRPr="002B6B52">
        <w:rPr>
          <w:rFonts w:ascii="Arial" w:eastAsiaTheme="minorEastAsia" w:hAnsi="Arial" w:cs="Arial"/>
          <w:b/>
          <w:sz w:val="24"/>
          <w:szCs w:val="24"/>
        </w:rPr>
        <w:tab/>
        <w:t>Corrections on NR_MC_enh2-Core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B6B52" w:rsidRPr="004E535C" w14:paraId="4C57A5F7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E58540C" w14:textId="77777777" w:rsidR="002B6B52" w:rsidRPr="00BF1EB6" w:rsidRDefault="002B6B52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9D4EC3" w14:textId="77777777" w:rsidR="002B6B52" w:rsidRPr="00BF1EB6" w:rsidRDefault="002B6B52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6E3792A" w14:textId="77777777" w:rsidR="002B6B52" w:rsidRPr="00BF1EB6" w:rsidRDefault="002B6B52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AC106D" w14:textId="77777777" w:rsidR="002B6B52" w:rsidRPr="00BF1EB6" w:rsidRDefault="002B6B52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6FF3371" w14:textId="77777777" w:rsidR="002B6B52" w:rsidRPr="00BF1EB6" w:rsidRDefault="002B6B52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6523B0" w14:textId="77777777" w:rsidR="002B6B52" w:rsidRPr="00BF1EB6" w:rsidRDefault="002B6B52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16BBCD" w14:textId="77777777" w:rsidR="002B6B52" w:rsidRPr="00BF1EB6" w:rsidRDefault="002B6B52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92F8F66" w14:textId="77777777" w:rsidR="002B6B52" w:rsidRPr="00BF1EB6" w:rsidRDefault="002B6B52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09D136D" w14:textId="77777777" w:rsidR="002B6B52" w:rsidRPr="00BF1EB6" w:rsidRDefault="002B6B52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4FEE821" w14:textId="77777777" w:rsidR="002B6B52" w:rsidRPr="00BF1EB6" w:rsidRDefault="002B6B52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21C2848" w14:textId="77777777" w:rsidR="002B6B52" w:rsidRPr="00BF1EB6" w:rsidRDefault="002B6B52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D423A62" w14:textId="77777777" w:rsidR="002B6B52" w:rsidRPr="00BF1EB6" w:rsidRDefault="002B6B52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0C68E8E" w14:textId="77777777" w:rsidR="002B6B52" w:rsidRPr="00BF1EB6" w:rsidRDefault="002B6B52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B6B52" w14:paraId="66EF1A82" w14:textId="77777777" w:rsidTr="007B48D3">
        <w:tc>
          <w:tcPr>
            <w:tcW w:w="879" w:type="dxa"/>
          </w:tcPr>
          <w:p w14:paraId="5986E067" w14:textId="77777777" w:rsidR="002B6B52" w:rsidRDefault="002B6B52" w:rsidP="007B48D3"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 w14:paraId="265BA9EF" w14:textId="77777777" w:rsidR="002B6B52" w:rsidRDefault="002B6B52" w:rsidP="007B48D3">
            <w:r>
              <w:rPr>
                <w:sz w:val="16"/>
                <w:szCs w:val="16"/>
              </w:rPr>
              <w:t>0741</w:t>
            </w:r>
          </w:p>
        </w:tc>
        <w:tc>
          <w:tcPr>
            <w:tcW w:w="517" w:type="dxa"/>
          </w:tcPr>
          <w:p w14:paraId="2592F97D" w14:textId="77777777" w:rsidR="002B6B52" w:rsidRDefault="002B6B52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79E4B7" w14:textId="77777777" w:rsidR="002B6B52" w:rsidRDefault="002B6B52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947EBB6" w14:textId="77777777" w:rsidR="002B6B52" w:rsidRDefault="002B6B52" w:rsidP="007B48D3">
            <w:r>
              <w:rPr>
                <w:sz w:val="16"/>
                <w:szCs w:val="16"/>
              </w:rPr>
              <w:t>Corrections on multi-carrier enhancements for NR Phase 3</w:t>
            </w:r>
          </w:p>
        </w:tc>
        <w:tc>
          <w:tcPr>
            <w:tcW w:w="517" w:type="dxa"/>
          </w:tcPr>
          <w:p w14:paraId="072A9DE8" w14:textId="77777777" w:rsidR="002B6B52" w:rsidRDefault="002B6B52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F87945" w14:textId="77777777" w:rsidR="002B6B52" w:rsidRDefault="002B6B52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F50F115" w14:textId="77777777" w:rsidR="002B6B52" w:rsidRDefault="002B6B52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1F3D8221" w14:textId="77777777" w:rsidR="002B6B52" w:rsidRDefault="002B6B52" w:rsidP="007B48D3">
            <w:r>
              <w:rPr>
                <w:sz w:val="16"/>
                <w:szCs w:val="16"/>
              </w:rPr>
              <w:t>R1-2509708</w:t>
            </w:r>
          </w:p>
        </w:tc>
        <w:tc>
          <w:tcPr>
            <w:tcW w:w="1597" w:type="dxa"/>
          </w:tcPr>
          <w:p w14:paraId="15B5FB1E" w14:textId="77777777" w:rsidR="002B6B52" w:rsidRDefault="002B6B52" w:rsidP="007B48D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016F5A2F" w14:textId="77777777" w:rsidR="002B6B52" w:rsidRDefault="002B6B52" w:rsidP="007B48D3">
            <w:r>
              <w:rPr>
                <w:sz w:val="16"/>
                <w:szCs w:val="16"/>
              </w:rPr>
              <w:t>NR_MC_enh2-Core</w:t>
            </w:r>
          </w:p>
        </w:tc>
        <w:tc>
          <w:tcPr>
            <w:tcW w:w="2323" w:type="dxa"/>
          </w:tcPr>
          <w:p w14:paraId="27E37DF7" w14:textId="77777777" w:rsidR="002B6B52" w:rsidRDefault="002B6B52" w:rsidP="007B48D3">
            <w:r>
              <w:rPr>
                <w:sz w:val="16"/>
                <w:szCs w:val="16"/>
              </w:rPr>
              <w:t>9.1.3.1</w:t>
            </w:r>
          </w:p>
        </w:tc>
        <w:tc>
          <w:tcPr>
            <w:tcW w:w="998" w:type="dxa"/>
          </w:tcPr>
          <w:p w14:paraId="5D642BBF" w14:textId="77777777" w:rsidR="002B6B52" w:rsidRDefault="002B6B52" w:rsidP="007B48D3"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 w:rsidR="002B6B52" w14:paraId="1AD1EABA" w14:textId="77777777" w:rsidTr="007B48D3">
        <w:tc>
          <w:tcPr>
            <w:tcW w:w="879" w:type="dxa"/>
          </w:tcPr>
          <w:p w14:paraId="7DD8E6C2" w14:textId="77777777" w:rsidR="002B6B52" w:rsidRDefault="002B6B52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05199226" w14:textId="77777777" w:rsidR="002B6B52" w:rsidRDefault="002B6B52" w:rsidP="007B48D3">
            <w:r>
              <w:rPr>
                <w:sz w:val="16"/>
                <w:szCs w:val="16"/>
              </w:rPr>
              <w:t>0724</w:t>
            </w:r>
          </w:p>
        </w:tc>
        <w:tc>
          <w:tcPr>
            <w:tcW w:w="517" w:type="dxa"/>
          </w:tcPr>
          <w:p w14:paraId="41085E0C" w14:textId="77777777" w:rsidR="002B6B52" w:rsidRDefault="002B6B52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0CCC92" w14:textId="77777777" w:rsidR="002B6B52" w:rsidRDefault="002B6B52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B10F18D" w14:textId="77777777" w:rsidR="002B6B52" w:rsidRDefault="002B6B52" w:rsidP="007B48D3">
            <w:r>
              <w:rPr>
                <w:sz w:val="16"/>
                <w:szCs w:val="16"/>
              </w:rPr>
              <w:t>Corrections on Multi-carrier enhancements for NR Phase 3</w:t>
            </w:r>
          </w:p>
        </w:tc>
        <w:tc>
          <w:tcPr>
            <w:tcW w:w="517" w:type="dxa"/>
          </w:tcPr>
          <w:p w14:paraId="540F9972" w14:textId="77777777" w:rsidR="002B6B52" w:rsidRDefault="002B6B52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7E818D" w14:textId="77777777" w:rsidR="002B6B52" w:rsidRDefault="002B6B52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13D07F2" w14:textId="77777777" w:rsidR="002B6B52" w:rsidRDefault="002B6B52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6D667CFE" w14:textId="77777777" w:rsidR="002B6B52" w:rsidRDefault="002B6B52" w:rsidP="007B48D3">
            <w:r>
              <w:rPr>
                <w:sz w:val="16"/>
                <w:szCs w:val="16"/>
              </w:rPr>
              <w:t>R1-2509680</w:t>
            </w:r>
          </w:p>
        </w:tc>
        <w:tc>
          <w:tcPr>
            <w:tcW w:w="1597" w:type="dxa"/>
          </w:tcPr>
          <w:p w14:paraId="0FD61151" w14:textId="77777777" w:rsidR="002B6B52" w:rsidRDefault="002B6B52" w:rsidP="007B48D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262F96A" w14:textId="77777777" w:rsidR="002B6B52" w:rsidRDefault="002B6B52" w:rsidP="007B48D3">
            <w:r>
              <w:rPr>
                <w:sz w:val="16"/>
                <w:szCs w:val="16"/>
              </w:rPr>
              <w:t>NR_MC_enh2-Core</w:t>
            </w:r>
          </w:p>
        </w:tc>
        <w:tc>
          <w:tcPr>
            <w:tcW w:w="2323" w:type="dxa"/>
          </w:tcPr>
          <w:p w14:paraId="4A0718B2" w14:textId="77777777" w:rsidR="002B6B52" w:rsidRDefault="002B6B52" w:rsidP="007B48D3">
            <w:r>
              <w:rPr>
                <w:sz w:val="16"/>
                <w:szCs w:val="16"/>
              </w:rPr>
              <w:t>6.1.2.1</w:t>
            </w:r>
          </w:p>
        </w:tc>
        <w:tc>
          <w:tcPr>
            <w:tcW w:w="998" w:type="dxa"/>
          </w:tcPr>
          <w:p w14:paraId="0D4B3F8E" w14:textId="77777777" w:rsidR="002B6B52" w:rsidRDefault="002B6B52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799BA413" w14:textId="77777777" w:rsidR="006665D1" w:rsidRDefault="006665D1" w:rsidP="006665D1">
      <w:pPr>
        <w:rPr>
          <w:rFonts w:eastAsiaTheme="minorEastAsia"/>
        </w:rPr>
      </w:pPr>
    </w:p>
    <w:p w14:paraId="62F25C05" w14:textId="34DCCD77" w:rsidR="006665D1" w:rsidRPr="00AF214F" w:rsidRDefault="00AF214F" w:rsidP="00AF214F">
      <w:pPr>
        <w:pStyle w:val="Heading1"/>
        <w:rPr>
          <w:rFonts w:cs="Arial"/>
          <w:b/>
          <w:sz w:val="20"/>
        </w:rPr>
      </w:pPr>
      <w:r w:rsidRPr="00AF214F">
        <w:rPr>
          <w:rFonts w:cs="Arial"/>
          <w:b/>
          <w:szCs w:val="36"/>
        </w:rPr>
        <w:t>9.9.1.6</w:t>
      </w:r>
      <w:r w:rsidRPr="00AF214F">
        <w:rPr>
          <w:rFonts w:cs="Arial"/>
          <w:b/>
          <w:szCs w:val="36"/>
        </w:rPr>
        <w:tab/>
        <w:t>Core part: Solutions for Ambient IoT (Internet of Things) in NR</w:t>
      </w:r>
      <w:r>
        <w:rPr>
          <w:rFonts w:eastAsiaTheme="minorEastAsia" w:cs="Arial" w:hint="eastAsia"/>
          <w:b/>
          <w:szCs w:val="36"/>
        </w:rPr>
        <w:t xml:space="preserve"> </w:t>
      </w:r>
      <w:r w:rsidRPr="00AF214F">
        <w:rPr>
          <w:rFonts w:cs="Arial"/>
          <w:b/>
          <w:sz w:val="20"/>
        </w:rPr>
        <w:t>[RAN1 WI: Ambient_IoT_Solutions-Core]</w:t>
      </w:r>
    </w:p>
    <w:p w14:paraId="06C1140C" w14:textId="6F552DD1" w:rsidR="006665D1" w:rsidRDefault="00AF214F" w:rsidP="006665D1">
      <w:pPr>
        <w:rPr>
          <w:rFonts w:ascii="Arial" w:eastAsiaTheme="minorEastAsia" w:hAnsi="Arial" w:cs="Arial"/>
          <w:b/>
          <w:sz w:val="24"/>
          <w:szCs w:val="24"/>
        </w:rPr>
      </w:pPr>
      <w:r w:rsidRPr="00AF214F">
        <w:rPr>
          <w:rFonts w:ascii="Arial" w:eastAsiaTheme="minorEastAsia" w:hAnsi="Arial" w:cs="Arial"/>
          <w:b/>
          <w:sz w:val="24"/>
          <w:szCs w:val="24"/>
        </w:rPr>
        <w:t>RP-253024</w:t>
      </w:r>
      <w:r w:rsidRPr="00AF214F">
        <w:rPr>
          <w:rFonts w:ascii="Arial" w:eastAsiaTheme="minorEastAsia" w:hAnsi="Arial" w:cs="Arial"/>
          <w:b/>
          <w:sz w:val="24"/>
          <w:szCs w:val="24"/>
        </w:rPr>
        <w:tab/>
        <w:t>Corrections on Ambient_IoT_Solutions-Core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F214F" w:rsidRPr="004E535C" w14:paraId="41222368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56D3388" w14:textId="77777777" w:rsidR="00AF214F" w:rsidRPr="00BF1EB6" w:rsidRDefault="00AF214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5EC04D" w14:textId="77777777" w:rsidR="00AF214F" w:rsidRPr="00BF1EB6" w:rsidRDefault="00AF214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03FFED" w14:textId="77777777" w:rsidR="00AF214F" w:rsidRPr="00BF1EB6" w:rsidRDefault="00AF214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7DD22F" w14:textId="77777777" w:rsidR="00AF214F" w:rsidRPr="00BF1EB6" w:rsidRDefault="00AF214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4F5198F" w14:textId="77777777" w:rsidR="00AF214F" w:rsidRPr="00BF1EB6" w:rsidRDefault="00AF214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E25D8B" w14:textId="77777777" w:rsidR="00AF214F" w:rsidRPr="00BF1EB6" w:rsidRDefault="00AF214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2B41C3" w14:textId="77777777" w:rsidR="00AF214F" w:rsidRPr="00BF1EB6" w:rsidRDefault="00AF214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286AC62" w14:textId="77777777" w:rsidR="00AF214F" w:rsidRPr="00BF1EB6" w:rsidRDefault="00AF214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38FFD92" w14:textId="77777777" w:rsidR="00AF214F" w:rsidRPr="00BF1EB6" w:rsidRDefault="00AF214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5FFBF4D" w14:textId="77777777" w:rsidR="00AF214F" w:rsidRPr="00BF1EB6" w:rsidRDefault="00AF214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F5AD126" w14:textId="77777777" w:rsidR="00AF214F" w:rsidRPr="00BF1EB6" w:rsidRDefault="00AF214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A169977" w14:textId="77777777" w:rsidR="00AF214F" w:rsidRPr="00BF1EB6" w:rsidRDefault="00AF214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00A2B0C" w14:textId="77777777" w:rsidR="00AF214F" w:rsidRPr="00BF1EB6" w:rsidRDefault="00AF214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F214F" w14:paraId="3377C949" w14:textId="77777777" w:rsidTr="007B48D3">
        <w:tc>
          <w:tcPr>
            <w:tcW w:w="879" w:type="dxa"/>
          </w:tcPr>
          <w:p w14:paraId="55B52186" w14:textId="77777777" w:rsidR="00AF214F" w:rsidRDefault="00AF214F" w:rsidP="007B48D3">
            <w:r>
              <w:rPr>
                <w:sz w:val="16"/>
                <w:szCs w:val="16"/>
              </w:rPr>
              <w:t>38.291</w:t>
            </w:r>
          </w:p>
        </w:tc>
        <w:tc>
          <w:tcPr>
            <w:tcW w:w="637" w:type="dxa"/>
          </w:tcPr>
          <w:p w14:paraId="20D3FC3B" w14:textId="77777777" w:rsidR="00AF214F" w:rsidRDefault="00AF214F" w:rsidP="007B48D3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7F802225" w14:textId="77777777" w:rsidR="00AF214F" w:rsidRDefault="00AF214F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AAE6EA" w14:textId="77777777" w:rsidR="00AF214F" w:rsidRDefault="00AF214F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4699A6A" w14:textId="77777777" w:rsidR="00AF214F" w:rsidRDefault="00AF214F" w:rsidP="007B48D3">
            <w:r>
              <w:rPr>
                <w:sz w:val="16"/>
                <w:szCs w:val="16"/>
              </w:rPr>
              <w:t>Corrections to the Ambient IoT physical layer</w:t>
            </w:r>
          </w:p>
        </w:tc>
        <w:tc>
          <w:tcPr>
            <w:tcW w:w="517" w:type="dxa"/>
          </w:tcPr>
          <w:p w14:paraId="2255B4A5" w14:textId="77777777" w:rsidR="00AF214F" w:rsidRDefault="00AF214F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FFD324" w14:textId="77777777" w:rsidR="00AF214F" w:rsidRDefault="00AF214F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D53E492" w14:textId="77777777" w:rsidR="00AF214F" w:rsidRDefault="00AF214F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66747C5E" w14:textId="77777777" w:rsidR="00AF214F" w:rsidRDefault="00AF214F" w:rsidP="007B48D3">
            <w:r>
              <w:rPr>
                <w:sz w:val="16"/>
                <w:szCs w:val="16"/>
              </w:rPr>
              <w:t>R1-2509631</w:t>
            </w:r>
          </w:p>
        </w:tc>
        <w:tc>
          <w:tcPr>
            <w:tcW w:w="1597" w:type="dxa"/>
          </w:tcPr>
          <w:p w14:paraId="1DD41F5B" w14:textId="77777777" w:rsidR="00AF214F" w:rsidRDefault="00AF214F" w:rsidP="007B48D3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6DC3AD8A" w14:textId="77777777" w:rsidR="00AF214F" w:rsidRDefault="00AF214F" w:rsidP="007B48D3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06E56BEA" w14:textId="77777777" w:rsidR="00AF214F" w:rsidRDefault="00AF214F" w:rsidP="007B48D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69AF53" w14:textId="77777777" w:rsidR="00AF214F" w:rsidRDefault="00AF214F" w:rsidP="007B48D3">
            <w:pPr>
              <w:rPr>
                <w:sz w:val="16"/>
                <w:szCs w:val="16"/>
              </w:rPr>
            </w:pPr>
          </w:p>
        </w:tc>
      </w:tr>
    </w:tbl>
    <w:p w14:paraId="59B670C9" w14:textId="77777777" w:rsidR="006665D1" w:rsidRDefault="006665D1" w:rsidP="006665D1">
      <w:pPr>
        <w:rPr>
          <w:rFonts w:eastAsiaTheme="minorEastAsia"/>
        </w:rPr>
      </w:pPr>
    </w:p>
    <w:p w14:paraId="4711BED0" w14:textId="69872BDC" w:rsidR="006665D1" w:rsidRPr="00657C38" w:rsidRDefault="000130D3" w:rsidP="006665D1">
      <w:pPr>
        <w:pStyle w:val="Heading1"/>
        <w:rPr>
          <w:rFonts w:cs="Arial"/>
          <w:b/>
          <w:szCs w:val="36"/>
        </w:rPr>
      </w:pPr>
      <w:r w:rsidRPr="000130D3">
        <w:rPr>
          <w:rFonts w:cs="Arial"/>
          <w:b/>
          <w:szCs w:val="36"/>
        </w:rPr>
        <w:t>9.9.2.1</w:t>
      </w:r>
      <w:r w:rsidRPr="000130D3">
        <w:rPr>
          <w:rFonts w:cs="Arial"/>
          <w:b/>
          <w:szCs w:val="36"/>
        </w:rPr>
        <w:tab/>
        <w:t>Core part: NR mobility enhancements Phase 4</w:t>
      </w:r>
      <w:r w:rsidRPr="000130D3">
        <w:rPr>
          <w:rFonts w:cs="Arial"/>
          <w:b/>
          <w:sz w:val="20"/>
        </w:rPr>
        <w:t xml:space="preserve"> [RAN2 WI: NR_Mob_Ph4-Core]</w:t>
      </w:r>
    </w:p>
    <w:p w14:paraId="72CFFA28" w14:textId="1512D6F2" w:rsidR="000130D3" w:rsidRDefault="000130D3" w:rsidP="006665D1">
      <w:pPr>
        <w:rPr>
          <w:rFonts w:ascii="Arial" w:eastAsiaTheme="minorEastAsia" w:hAnsi="Arial" w:cs="Arial"/>
          <w:b/>
          <w:sz w:val="24"/>
          <w:szCs w:val="24"/>
        </w:rPr>
      </w:pPr>
      <w:r w:rsidRPr="000130D3">
        <w:rPr>
          <w:rFonts w:ascii="Arial" w:eastAsiaTheme="minorEastAsia" w:hAnsi="Arial" w:cs="Arial"/>
          <w:b/>
          <w:sz w:val="24"/>
          <w:szCs w:val="24"/>
        </w:rPr>
        <w:t>RP-253025</w:t>
      </w:r>
      <w:r w:rsidRPr="000130D3">
        <w:rPr>
          <w:rFonts w:ascii="Arial" w:eastAsiaTheme="minorEastAsia" w:hAnsi="Arial" w:cs="Arial"/>
          <w:b/>
          <w:sz w:val="24"/>
          <w:szCs w:val="24"/>
        </w:rPr>
        <w:tab/>
        <w:t>Corrections on NR_Mob_Ph4-Core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130D3" w:rsidRPr="004E535C" w14:paraId="17FE26AB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4735670" w14:textId="77777777" w:rsidR="000130D3" w:rsidRPr="00BF1EB6" w:rsidRDefault="000130D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C7CE78" w14:textId="77777777" w:rsidR="000130D3" w:rsidRPr="00BF1EB6" w:rsidRDefault="000130D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748ABE2" w14:textId="77777777" w:rsidR="000130D3" w:rsidRPr="00BF1EB6" w:rsidRDefault="000130D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F6D239" w14:textId="77777777" w:rsidR="000130D3" w:rsidRPr="00BF1EB6" w:rsidRDefault="000130D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CEB955F" w14:textId="77777777" w:rsidR="000130D3" w:rsidRPr="00BF1EB6" w:rsidRDefault="000130D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CE2DFC" w14:textId="77777777" w:rsidR="000130D3" w:rsidRPr="00BF1EB6" w:rsidRDefault="000130D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C6F988" w14:textId="77777777" w:rsidR="000130D3" w:rsidRPr="00BF1EB6" w:rsidRDefault="000130D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05FC034" w14:textId="77777777" w:rsidR="000130D3" w:rsidRPr="00BF1EB6" w:rsidRDefault="000130D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45D7704" w14:textId="77777777" w:rsidR="000130D3" w:rsidRPr="00BF1EB6" w:rsidRDefault="000130D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0AB8C20" w14:textId="77777777" w:rsidR="000130D3" w:rsidRPr="00BF1EB6" w:rsidRDefault="000130D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02B7FE4" w14:textId="77777777" w:rsidR="000130D3" w:rsidRPr="00BF1EB6" w:rsidRDefault="000130D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FD6269E" w14:textId="77777777" w:rsidR="000130D3" w:rsidRPr="00BF1EB6" w:rsidRDefault="000130D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5945E9B" w14:textId="77777777" w:rsidR="000130D3" w:rsidRPr="00BF1EB6" w:rsidRDefault="000130D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130D3" w14:paraId="0A981BC7" w14:textId="77777777" w:rsidTr="007B48D3">
        <w:tc>
          <w:tcPr>
            <w:tcW w:w="879" w:type="dxa"/>
          </w:tcPr>
          <w:p w14:paraId="0C1E371B" w14:textId="77777777" w:rsidR="000130D3" w:rsidRDefault="000130D3" w:rsidP="007B48D3"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 w14:paraId="7E34B722" w14:textId="77777777" w:rsidR="000130D3" w:rsidRDefault="000130D3" w:rsidP="007B48D3">
            <w:r>
              <w:rPr>
                <w:sz w:val="16"/>
                <w:szCs w:val="16"/>
              </w:rPr>
              <w:t>0744</w:t>
            </w:r>
          </w:p>
        </w:tc>
        <w:tc>
          <w:tcPr>
            <w:tcW w:w="517" w:type="dxa"/>
          </w:tcPr>
          <w:p w14:paraId="4762999F" w14:textId="77777777" w:rsidR="000130D3" w:rsidRDefault="000130D3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AC55C9" w14:textId="77777777" w:rsidR="000130D3" w:rsidRDefault="000130D3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A63BE82" w14:textId="77777777" w:rsidR="000130D3" w:rsidRDefault="000130D3" w:rsidP="007B48D3">
            <w:r>
              <w:rPr>
                <w:sz w:val="16"/>
                <w:szCs w:val="16"/>
              </w:rPr>
              <w:t>Corrections on NR mobility enhancements Phase 4</w:t>
            </w:r>
          </w:p>
        </w:tc>
        <w:tc>
          <w:tcPr>
            <w:tcW w:w="517" w:type="dxa"/>
          </w:tcPr>
          <w:p w14:paraId="0F906DCD" w14:textId="77777777" w:rsidR="000130D3" w:rsidRDefault="000130D3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D10C84" w14:textId="77777777" w:rsidR="000130D3" w:rsidRDefault="000130D3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8DA02E4" w14:textId="77777777" w:rsidR="000130D3" w:rsidRDefault="000130D3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7EAD9D9F" w14:textId="77777777" w:rsidR="000130D3" w:rsidRDefault="000130D3" w:rsidP="007B48D3">
            <w:r>
              <w:rPr>
                <w:sz w:val="16"/>
                <w:szCs w:val="16"/>
              </w:rPr>
              <w:t>R1-2509711</w:t>
            </w:r>
          </w:p>
        </w:tc>
        <w:tc>
          <w:tcPr>
            <w:tcW w:w="1597" w:type="dxa"/>
          </w:tcPr>
          <w:p w14:paraId="6584D0D3" w14:textId="77777777" w:rsidR="000130D3" w:rsidRDefault="000130D3" w:rsidP="007B48D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334C166E" w14:textId="77777777" w:rsidR="000130D3" w:rsidRDefault="000130D3" w:rsidP="007B48D3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09054365" w14:textId="77777777" w:rsidR="000130D3" w:rsidRDefault="000130D3" w:rsidP="007B48D3">
            <w:r>
              <w:rPr>
                <w:sz w:val="16"/>
                <w:szCs w:val="16"/>
              </w:rPr>
              <w:t>4.2, 7, 7.1, 21</w:t>
            </w:r>
          </w:p>
        </w:tc>
        <w:tc>
          <w:tcPr>
            <w:tcW w:w="998" w:type="dxa"/>
          </w:tcPr>
          <w:p w14:paraId="29F72D78" w14:textId="77777777" w:rsidR="000130D3" w:rsidRDefault="000130D3" w:rsidP="007B48D3"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 w:rsidR="000130D3" w14:paraId="1D611FA0" w14:textId="77777777" w:rsidTr="007B48D3">
        <w:tc>
          <w:tcPr>
            <w:tcW w:w="879" w:type="dxa"/>
          </w:tcPr>
          <w:p w14:paraId="086E6A34" w14:textId="77777777" w:rsidR="000130D3" w:rsidRDefault="000130D3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0EECF641" w14:textId="77777777" w:rsidR="000130D3" w:rsidRDefault="000130D3" w:rsidP="007B48D3">
            <w:r>
              <w:rPr>
                <w:sz w:val="16"/>
                <w:szCs w:val="16"/>
              </w:rPr>
              <w:t>0722</w:t>
            </w:r>
          </w:p>
        </w:tc>
        <w:tc>
          <w:tcPr>
            <w:tcW w:w="517" w:type="dxa"/>
          </w:tcPr>
          <w:p w14:paraId="33AFD948" w14:textId="77777777" w:rsidR="000130D3" w:rsidRDefault="000130D3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2F6570" w14:textId="77777777" w:rsidR="000130D3" w:rsidRDefault="000130D3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1536210" w14:textId="77777777" w:rsidR="000130D3" w:rsidRDefault="000130D3" w:rsidP="007B48D3">
            <w:r>
              <w:rPr>
                <w:sz w:val="16"/>
                <w:szCs w:val="16"/>
              </w:rPr>
              <w:t>Corrections on NR mobility enhancements phase 4</w:t>
            </w:r>
          </w:p>
        </w:tc>
        <w:tc>
          <w:tcPr>
            <w:tcW w:w="517" w:type="dxa"/>
          </w:tcPr>
          <w:p w14:paraId="36E5DAB4" w14:textId="77777777" w:rsidR="000130D3" w:rsidRDefault="000130D3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03EB88" w14:textId="77777777" w:rsidR="000130D3" w:rsidRDefault="000130D3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06F8677" w14:textId="77777777" w:rsidR="000130D3" w:rsidRDefault="000130D3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618656B3" w14:textId="77777777" w:rsidR="000130D3" w:rsidRDefault="000130D3" w:rsidP="007B48D3">
            <w:r>
              <w:rPr>
                <w:sz w:val="16"/>
                <w:szCs w:val="16"/>
              </w:rPr>
              <w:t>R1-2509674</w:t>
            </w:r>
          </w:p>
        </w:tc>
        <w:tc>
          <w:tcPr>
            <w:tcW w:w="1597" w:type="dxa"/>
          </w:tcPr>
          <w:p w14:paraId="79B8F833" w14:textId="77777777" w:rsidR="000130D3" w:rsidRDefault="000130D3" w:rsidP="007B48D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816C14D" w14:textId="77777777" w:rsidR="000130D3" w:rsidRDefault="000130D3" w:rsidP="007B48D3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2C027BB8" w14:textId="77777777" w:rsidR="000130D3" w:rsidRDefault="000130D3" w:rsidP="007B48D3">
            <w:r>
              <w:rPr>
                <w:sz w:val="16"/>
                <w:szCs w:val="16"/>
              </w:rPr>
              <w:t>5.2.1.2, 5.2.1.5.2, 5.2.1.6, 5.2.2.5.1, 5.2.4a</w:t>
            </w:r>
          </w:p>
        </w:tc>
        <w:tc>
          <w:tcPr>
            <w:tcW w:w="998" w:type="dxa"/>
          </w:tcPr>
          <w:p w14:paraId="76510607" w14:textId="77777777" w:rsidR="000130D3" w:rsidRDefault="000130D3" w:rsidP="007B48D3">
            <w:r>
              <w:rPr>
                <w:sz w:val="16"/>
                <w:szCs w:val="16"/>
              </w:rPr>
              <w:t xml:space="preserve">TS 38.331 CR 5587 ; TS 38.306 CR 1380; TS/TR ... CR ... </w:t>
            </w:r>
          </w:p>
        </w:tc>
      </w:tr>
    </w:tbl>
    <w:p w14:paraId="491D334F" w14:textId="77777777" w:rsidR="006665D1" w:rsidRDefault="006665D1" w:rsidP="006665D1">
      <w:pPr>
        <w:rPr>
          <w:rFonts w:eastAsiaTheme="minorEastAsia"/>
        </w:rPr>
      </w:pPr>
    </w:p>
    <w:p w14:paraId="00462D6D" w14:textId="7D547DE3" w:rsidR="006665D1" w:rsidRPr="00657C38" w:rsidRDefault="008E5EFB" w:rsidP="006665D1">
      <w:pPr>
        <w:pStyle w:val="Heading1"/>
        <w:rPr>
          <w:rFonts w:cs="Arial"/>
          <w:b/>
          <w:szCs w:val="36"/>
        </w:rPr>
      </w:pPr>
      <w:r w:rsidRPr="008E5EFB">
        <w:rPr>
          <w:rFonts w:cs="Arial"/>
          <w:b/>
          <w:szCs w:val="36"/>
        </w:rPr>
        <w:t>9.9.2.2</w:t>
      </w:r>
      <w:r w:rsidRPr="008E5EFB">
        <w:rPr>
          <w:rFonts w:cs="Arial"/>
          <w:b/>
          <w:szCs w:val="36"/>
        </w:rPr>
        <w:tab/>
        <w:t>Core part: Non-Terrestrial Networks (NTN) for NR Phase 3</w:t>
      </w:r>
      <w:r w:rsidRPr="008E5EFB">
        <w:rPr>
          <w:rFonts w:cs="Arial"/>
          <w:b/>
          <w:sz w:val="20"/>
        </w:rPr>
        <w:t xml:space="preserve"> [RAN2 WI: NR_NTN_Ph3-Core]</w:t>
      </w:r>
    </w:p>
    <w:p w14:paraId="5ECB32FC" w14:textId="15F5833F" w:rsidR="006665D1" w:rsidRDefault="008E5EFB" w:rsidP="006665D1">
      <w:pPr>
        <w:rPr>
          <w:rFonts w:eastAsiaTheme="minorEastAsia"/>
        </w:rPr>
      </w:pPr>
      <w:r w:rsidRPr="008E5EFB">
        <w:rPr>
          <w:rFonts w:ascii="Arial" w:eastAsiaTheme="minorEastAsia" w:hAnsi="Arial" w:cs="Arial"/>
          <w:b/>
          <w:sz w:val="24"/>
          <w:szCs w:val="24"/>
        </w:rPr>
        <w:t>RP-253026</w:t>
      </w:r>
      <w:r w:rsidRPr="008E5EFB">
        <w:rPr>
          <w:rFonts w:ascii="Arial" w:eastAsiaTheme="minorEastAsia" w:hAnsi="Arial" w:cs="Arial"/>
          <w:b/>
          <w:sz w:val="24"/>
          <w:szCs w:val="24"/>
        </w:rPr>
        <w:tab/>
        <w:t>Corrections on IoT_NTN_Ph3-Core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E5EFB" w:rsidRPr="004E535C" w14:paraId="46FAA9D4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E64D892" w14:textId="77777777" w:rsidR="008E5EFB" w:rsidRPr="00BF1EB6" w:rsidRDefault="008E5EFB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D53D4C" w14:textId="77777777" w:rsidR="008E5EFB" w:rsidRPr="00BF1EB6" w:rsidRDefault="008E5EFB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9D416F" w14:textId="77777777" w:rsidR="008E5EFB" w:rsidRPr="00BF1EB6" w:rsidRDefault="008E5EFB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E41B56" w14:textId="77777777" w:rsidR="008E5EFB" w:rsidRPr="00BF1EB6" w:rsidRDefault="008E5EFB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0F98E2D" w14:textId="77777777" w:rsidR="008E5EFB" w:rsidRPr="00BF1EB6" w:rsidRDefault="008E5EFB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0D04FAE" w14:textId="77777777" w:rsidR="008E5EFB" w:rsidRPr="00BF1EB6" w:rsidRDefault="008E5EFB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8D9F73" w14:textId="77777777" w:rsidR="008E5EFB" w:rsidRPr="00BF1EB6" w:rsidRDefault="008E5EFB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E2AE56E" w14:textId="77777777" w:rsidR="008E5EFB" w:rsidRPr="00BF1EB6" w:rsidRDefault="008E5EFB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EB080F4" w14:textId="77777777" w:rsidR="008E5EFB" w:rsidRPr="00BF1EB6" w:rsidRDefault="008E5EFB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450023C" w14:textId="77777777" w:rsidR="008E5EFB" w:rsidRPr="00BF1EB6" w:rsidRDefault="008E5EFB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C72795B" w14:textId="77777777" w:rsidR="008E5EFB" w:rsidRPr="00BF1EB6" w:rsidRDefault="008E5EFB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EA695CA" w14:textId="77777777" w:rsidR="008E5EFB" w:rsidRPr="00BF1EB6" w:rsidRDefault="008E5EFB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7CD386D" w14:textId="77777777" w:rsidR="008E5EFB" w:rsidRPr="00BF1EB6" w:rsidRDefault="008E5EFB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E5EFB" w14:paraId="2E636558" w14:textId="77777777" w:rsidTr="007B48D3">
        <w:tc>
          <w:tcPr>
            <w:tcW w:w="879" w:type="dxa"/>
          </w:tcPr>
          <w:p w14:paraId="19520A00" w14:textId="77777777" w:rsidR="008E5EFB" w:rsidRDefault="008E5EFB" w:rsidP="007B48D3"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 w14:paraId="7B566F9F" w14:textId="77777777" w:rsidR="008E5EFB" w:rsidRDefault="008E5EFB" w:rsidP="007B48D3">
            <w:r>
              <w:rPr>
                <w:sz w:val="16"/>
                <w:szCs w:val="16"/>
              </w:rPr>
              <w:t>0173</w:t>
            </w:r>
          </w:p>
        </w:tc>
        <w:tc>
          <w:tcPr>
            <w:tcW w:w="517" w:type="dxa"/>
          </w:tcPr>
          <w:p w14:paraId="3E052DDC" w14:textId="77777777" w:rsidR="008E5EFB" w:rsidRDefault="008E5EFB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BD1794" w14:textId="77777777" w:rsidR="008E5EFB" w:rsidRDefault="008E5EFB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C3E6D9E" w14:textId="77777777" w:rsidR="008E5EFB" w:rsidRDefault="008E5EFB" w:rsidP="007B48D3">
            <w:r>
              <w:rPr>
                <w:sz w:val="16"/>
                <w:szCs w:val="16"/>
              </w:rPr>
              <w:t>Corrections to NR_NTN_Ph3-Core</w:t>
            </w:r>
          </w:p>
        </w:tc>
        <w:tc>
          <w:tcPr>
            <w:tcW w:w="517" w:type="dxa"/>
          </w:tcPr>
          <w:p w14:paraId="620032F8" w14:textId="77777777" w:rsidR="008E5EFB" w:rsidRDefault="008E5EFB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B03580" w14:textId="77777777" w:rsidR="008E5EFB" w:rsidRDefault="008E5EFB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4F014E6F" w14:textId="77777777" w:rsidR="008E5EFB" w:rsidRDefault="008E5EFB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002AD77D" w14:textId="77777777" w:rsidR="008E5EFB" w:rsidRDefault="008E5EFB" w:rsidP="007B48D3">
            <w:r>
              <w:rPr>
                <w:sz w:val="16"/>
                <w:szCs w:val="16"/>
              </w:rPr>
              <w:t>R1-2509637</w:t>
            </w:r>
          </w:p>
        </w:tc>
        <w:tc>
          <w:tcPr>
            <w:tcW w:w="1597" w:type="dxa"/>
          </w:tcPr>
          <w:p w14:paraId="06997DC0" w14:textId="77777777" w:rsidR="008E5EFB" w:rsidRDefault="008E5EFB" w:rsidP="007B48D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979F017" w14:textId="77777777" w:rsidR="008E5EFB" w:rsidRDefault="008E5EFB" w:rsidP="007B48D3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65FC7330" w14:textId="77777777" w:rsidR="008E5EFB" w:rsidRDefault="008E5EFB" w:rsidP="007B48D3">
            <w:r>
              <w:rPr>
                <w:sz w:val="16"/>
                <w:szCs w:val="16"/>
              </w:rPr>
              <w:t>6.2</w:t>
            </w:r>
          </w:p>
        </w:tc>
        <w:tc>
          <w:tcPr>
            <w:tcW w:w="998" w:type="dxa"/>
          </w:tcPr>
          <w:p w14:paraId="20DBE16A" w14:textId="77777777" w:rsidR="008E5EFB" w:rsidRDefault="008E5EFB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E5EFB" w14:paraId="1C68F30E" w14:textId="77777777" w:rsidTr="007B48D3">
        <w:tc>
          <w:tcPr>
            <w:tcW w:w="879" w:type="dxa"/>
          </w:tcPr>
          <w:p w14:paraId="36339F89" w14:textId="77777777" w:rsidR="008E5EFB" w:rsidRDefault="008E5EFB" w:rsidP="007B48D3"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 w14:paraId="757C17F1" w14:textId="77777777" w:rsidR="008E5EFB" w:rsidRDefault="008E5EFB" w:rsidP="007B48D3">
            <w:r>
              <w:rPr>
                <w:sz w:val="16"/>
                <w:szCs w:val="16"/>
              </w:rPr>
              <w:t>0746</w:t>
            </w:r>
          </w:p>
        </w:tc>
        <w:tc>
          <w:tcPr>
            <w:tcW w:w="517" w:type="dxa"/>
          </w:tcPr>
          <w:p w14:paraId="34AF7C33" w14:textId="77777777" w:rsidR="008E5EFB" w:rsidRDefault="008E5EFB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3C8FE9" w14:textId="77777777" w:rsidR="008E5EFB" w:rsidRDefault="008E5EFB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D69C03F" w14:textId="77777777" w:rsidR="008E5EFB" w:rsidRDefault="008E5EFB" w:rsidP="007B48D3">
            <w:r>
              <w:rPr>
                <w:sz w:val="16"/>
                <w:szCs w:val="16"/>
              </w:rPr>
              <w:t>Corrections on Non-Terrestrial Networks (NTN) for NR Phase 3</w:t>
            </w:r>
          </w:p>
        </w:tc>
        <w:tc>
          <w:tcPr>
            <w:tcW w:w="517" w:type="dxa"/>
          </w:tcPr>
          <w:p w14:paraId="0D013297" w14:textId="77777777" w:rsidR="008E5EFB" w:rsidRDefault="008E5EFB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FE8E85" w14:textId="77777777" w:rsidR="008E5EFB" w:rsidRDefault="008E5EFB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DAE389E" w14:textId="77777777" w:rsidR="008E5EFB" w:rsidRDefault="008E5EFB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3FBED6FF" w14:textId="77777777" w:rsidR="008E5EFB" w:rsidRDefault="008E5EFB" w:rsidP="007B48D3">
            <w:r>
              <w:rPr>
                <w:sz w:val="16"/>
                <w:szCs w:val="16"/>
              </w:rPr>
              <w:t>R1-2509713</w:t>
            </w:r>
          </w:p>
        </w:tc>
        <w:tc>
          <w:tcPr>
            <w:tcW w:w="1597" w:type="dxa"/>
          </w:tcPr>
          <w:p w14:paraId="174ADE10" w14:textId="77777777" w:rsidR="008E5EFB" w:rsidRDefault="008E5EFB" w:rsidP="007B48D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E35D518" w14:textId="77777777" w:rsidR="008E5EFB" w:rsidRDefault="008E5EFB" w:rsidP="007B48D3">
            <w:r>
              <w:rPr>
                <w:sz w:val="16"/>
                <w:szCs w:val="16"/>
              </w:rPr>
              <w:t>NR_NTN_Ph3-Core, NR_IoT_NTN_req_test_enh</w:t>
            </w:r>
          </w:p>
        </w:tc>
        <w:tc>
          <w:tcPr>
            <w:tcW w:w="2323" w:type="dxa"/>
          </w:tcPr>
          <w:p w14:paraId="623CC5EB" w14:textId="77777777" w:rsidR="008E5EFB" w:rsidRDefault="008E5EFB" w:rsidP="007B48D3">
            <w:r>
              <w:rPr>
                <w:sz w:val="16"/>
                <w:szCs w:val="16"/>
              </w:rPr>
              <w:t>13, 17.2</w:t>
            </w:r>
          </w:p>
        </w:tc>
        <w:tc>
          <w:tcPr>
            <w:tcW w:w="998" w:type="dxa"/>
          </w:tcPr>
          <w:p w14:paraId="5081BE28" w14:textId="77777777" w:rsidR="008E5EFB" w:rsidRDefault="008E5EFB" w:rsidP="007B48D3"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 w:rsidR="008E5EFB" w14:paraId="21D21B4D" w14:textId="77777777" w:rsidTr="007B48D3">
        <w:tc>
          <w:tcPr>
            <w:tcW w:w="879" w:type="dxa"/>
          </w:tcPr>
          <w:p w14:paraId="0141107E" w14:textId="77777777" w:rsidR="008E5EFB" w:rsidRDefault="008E5EFB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3822724A" w14:textId="77777777" w:rsidR="008E5EFB" w:rsidRDefault="008E5EFB" w:rsidP="007B48D3">
            <w:r>
              <w:rPr>
                <w:sz w:val="16"/>
                <w:szCs w:val="16"/>
              </w:rPr>
              <w:t>0719</w:t>
            </w:r>
          </w:p>
        </w:tc>
        <w:tc>
          <w:tcPr>
            <w:tcW w:w="517" w:type="dxa"/>
          </w:tcPr>
          <w:p w14:paraId="1C87436C" w14:textId="77777777" w:rsidR="008E5EFB" w:rsidRDefault="008E5EFB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325091" w14:textId="77777777" w:rsidR="008E5EFB" w:rsidRDefault="008E5EFB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1498559" w14:textId="77777777" w:rsidR="008E5EFB" w:rsidRDefault="008E5EFB" w:rsidP="007B48D3">
            <w:r>
              <w:rPr>
                <w:sz w:val="16"/>
                <w:szCs w:val="16"/>
              </w:rPr>
              <w:t>Correction on specification support for NR_NTN_Ph3 functionality</w:t>
            </w:r>
          </w:p>
        </w:tc>
        <w:tc>
          <w:tcPr>
            <w:tcW w:w="517" w:type="dxa"/>
          </w:tcPr>
          <w:p w14:paraId="7C8D636C" w14:textId="77777777" w:rsidR="008E5EFB" w:rsidRDefault="008E5EFB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2C1A00" w14:textId="77777777" w:rsidR="008E5EFB" w:rsidRDefault="008E5EFB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1EE4971" w14:textId="77777777" w:rsidR="008E5EFB" w:rsidRDefault="008E5EFB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3D844CEB" w14:textId="77777777" w:rsidR="008E5EFB" w:rsidRDefault="008E5EFB" w:rsidP="007B48D3">
            <w:r>
              <w:rPr>
                <w:sz w:val="16"/>
                <w:szCs w:val="16"/>
              </w:rPr>
              <w:t>R1-2509665</w:t>
            </w:r>
          </w:p>
        </w:tc>
        <w:tc>
          <w:tcPr>
            <w:tcW w:w="1597" w:type="dxa"/>
          </w:tcPr>
          <w:p w14:paraId="1787972F" w14:textId="77777777" w:rsidR="008E5EFB" w:rsidRDefault="008E5EFB" w:rsidP="007B48D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7BFA850" w14:textId="77777777" w:rsidR="008E5EFB" w:rsidRDefault="008E5EFB" w:rsidP="007B48D3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1EA8CE6B" w14:textId="77777777" w:rsidR="008E5EFB" w:rsidRDefault="008E5EFB" w:rsidP="007B48D3">
            <w:r>
              <w:rPr>
                <w:sz w:val="16"/>
                <w:szCs w:val="16"/>
              </w:rPr>
              <w:t>5.1.2.1, 5.2.2.5, 6.1.2.1</w:t>
            </w:r>
          </w:p>
        </w:tc>
        <w:tc>
          <w:tcPr>
            <w:tcW w:w="998" w:type="dxa"/>
          </w:tcPr>
          <w:p w14:paraId="4D03B20B" w14:textId="77777777" w:rsidR="008E5EFB" w:rsidRDefault="008E5EFB" w:rsidP="007B48D3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</w:tbl>
    <w:p w14:paraId="346FE44F" w14:textId="77777777" w:rsidR="006665D1" w:rsidRDefault="006665D1" w:rsidP="006665D1">
      <w:pPr>
        <w:rPr>
          <w:rFonts w:eastAsiaTheme="minorEastAsia"/>
        </w:rPr>
      </w:pPr>
    </w:p>
    <w:p w14:paraId="439680B8" w14:textId="418BE405" w:rsidR="006665D1" w:rsidRPr="00657C38" w:rsidRDefault="00EC79BA" w:rsidP="006665D1">
      <w:pPr>
        <w:pStyle w:val="Heading1"/>
        <w:rPr>
          <w:rFonts w:cs="Arial"/>
          <w:b/>
          <w:szCs w:val="36"/>
        </w:rPr>
      </w:pPr>
      <w:r w:rsidRPr="00EC79BA">
        <w:rPr>
          <w:rFonts w:cs="Arial"/>
          <w:b/>
          <w:szCs w:val="36"/>
        </w:rPr>
        <w:t>9.9.4.7</w:t>
      </w:r>
      <w:r w:rsidRPr="00EC79BA">
        <w:rPr>
          <w:rFonts w:cs="Arial"/>
          <w:b/>
          <w:szCs w:val="36"/>
        </w:rPr>
        <w:tab/>
        <w:t>Core part: Enhanced requirements and conductive test methodology for NR NTN and IoT NTN</w:t>
      </w:r>
      <w:r w:rsidRPr="00EC79BA">
        <w:rPr>
          <w:rFonts w:cs="Arial"/>
          <w:b/>
          <w:sz w:val="20"/>
        </w:rPr>
        <w:t xml:space="preserve"> [RAN4 WI: NR_IoT_NTN_req_test_enh-Core]</w:t>
      </w:r>
    </w:p>
    <w:p w14:paraId="7FD4DA66" w14:textId="2393A1F8" w:rsidR="006665D1" w:rsidRDefault="00EC79BA" w:rsidP="006665D1">
      <w:pPr>
        <w:rPr>
          <w:rFonts w:ascii="Arial" w:eastAsiaTheme="minorEastAsia" w:hAnsi="Arial" w:cs="Arial"/>
          <w:b/>
          <w:sz w:val="24"/>
          <w:szCs w:val="24"/>
        </w:rPr>
      </w:pPr>
      <w:r w:rsidRPr="00EC79BA">
        <w:rPr>
          <w:rFonts w:ascii="Arial" w:eastAsiaTheme="minorEastAsia" w:hAnsi="Arial" w:cs="Arial"/>
          <w:b/>
          <w:sz w:val="24"/>
          <w:szCs w:val="24"/>
        </w:rPr>
        <w:t>RP-253027</w:t>
      </w:r>
      <w:r w:rsidRPr="00EC79BA">
        <w:rPr>
          <w:rFonts w:ascii="Arial" w:eastAsiaTheme="minorEastAsia" w:hAnsi="Arial" w:cs="Arial"/>
          <w:b/>
          <w:sz w:val="24"/>
          <w:szCs w:val="24"/>
        </w:rPr>
        <w:tab/>
        <w:t>Corrections on NR_IoT_NTN_req_test_enh-Core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C79BA" w:rsidRPr="004E535C" w14:paraId="6534DED6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7FD8507" w14:textId="77777777" w:rsidR="00EC79BA" w:rsidRPr="00BF1EB6" w:rsidRDefault="00EC79BA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E524A7" w14:textId="77777777" w:rsidR="00EC79BA" w:rsidRPr="00BF1EB6" w:rsidRDefault="00EC79BA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8BBDC9B" w14:textId="77777777" w:rsidR="00EC79BA" w:rsidRPr="00BF1EB6" w:rsidRDefault="00EC79BA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0AFA27" w14:textId="77777777" w:rsidR="00EC79BA" w:rsidRPr="00BF1EB6" w:rsidRDefault="00EC79BA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22B8DD2" w14:textId="77777777" w:rsidR="00EC79BA" w:rsidRPr="00BF1EB6" w:rsidRDefault="00EC79BA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BECA174" w14:textId="77777777" w:rsidR="00EC79BA" w:rsidRPr="00BF1EB6" w:rsidRDefault="00EC79BA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FADC1E" w14:textId="77777777" w:rsidR="00EC79BA" w:rsidRPr="00BF1EB6" w:rsidRDefault="00EC79BA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5DB6A35" w14:textId="77777777" w:rsidR="00EC79BA" w:rsidRPr="00BF1EB6" w:rsidRDefault="00EC79BA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D8617BE" w14:textId="77777777" w:rsidR="00EC79BA" w:rsidRPr="00BF1EB6" w:rsidRDefault="00EC79BA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C49BF79" w14:textId="77777777" w:rsidR="00EC79BA" w:rsidRPr="00BF1EB6" w:rsidRDefault="00EC79BA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4434A91" w14:textId="77777777" w:rsidR="00EC79BA" w:rsidRPr="00BF1EB6" w:rsidRDefault="00EC79BA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4906CB3" w14:textId="77777777" w:rsidR="00EC79BA" w:rsidRPr="00BF1EB6" w:rsidRDefault="00EC79BA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3A6E890" w14:textId="77777777" w:rsidR="00EC79BA" w:rsidRPr="00BF1EB6" w:rsidRDefault="00EC79BA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C79BA" w14:paraId="41AD9785" w14:textId="77777777" w:rsidTr="007B48D3">
        <w:tc>
          <w:tcPr>
            <w:tcW w:w="879" w:type="dxa"/>
          </w:tcPr>
          <w:p w14:paraId="3855A1C4" w14:textId="77777777" w:rsidR="00EC79BA" w:rsidRDefault="00EC79BA" w:rsidP="007B48D3"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 w14:paraId="482BB6DE" w14:textId="77777777" w:rsidR="00EC79BA" w:rsidRDefault="00EC79BA" w:rsidP="007B48D3">
            <w:r>
              <w:rPr>
                <w:sz w:val="16"/>
                <w:szCs w:val="16"/>
              </w:rPr>
              <w:t>0174</w:t>
            </w:r>
          </w:p>
        </w:tc>
        <w:tc>
          <w:tcPr>
            <w:tcW w:w="517" w:type="dxa"/>
          </w:tcPr>
          <w:p w14:paraId="5013343F" w14:textId="77777777" w:rsidR="00EC79BA" w:rsidRDefault="00EC79BA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C82750" w14:textId="77777777" w:rsidR="00EC79BA" w:rsidRDefault="00EC79BA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898D40C" w14:textId="77777777" w:rsidR="00EC79BA" w:rsidRDefault="00EC79BA" w:rsidP="007B48D3">
            <w:r>
              <w:rPr>
                <w:sz w:val="16"/>
                <w:szCs w:val="16"/>
              </w:rPr>
              <w:t>Corrections to NR_IoT_NTN_req_test_enh</w:t>
            </w:r>
          </w:p>
        </w:tc>
        <w:tc>
          <w:tcPr>
            <w:tcW w:w="517" w:type="dxa"/>
          </w:tcPr>
          <w:p w14:paraId="3A0B9BBD" w14:textId="77777777" w:rsidR="00EC79BA" w:rsidRDefault="00EC79BA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627128" w14:textId="77777777" w:rsidR="00EC79BA" w:rsidRDefault="00EC79BA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D9C0104" w14:textId="77777777" w:rsidR="00EC79BA" w:rsidRDefault="00EC79BA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44DFEF76" w14:textId="77777777" w:rsidR="00EC79BA" w:rsidRDefault="00EC79BA" w:rsidP="007B48D3">
            <w:r>
              <w:rPr>
                <w:sz w:val="16"/>
                <w:szCs w:val="16"/>
              </w:rPr>
              <w:t>R1-2509641</w:t>
            </w:r>
          </w:p>
        </w:tc>
        <w:tc>
          <w:tcPr>
            <w:tcW w:w="1597" w:type="dxa"/>
          </w:tcPr>
          <w:p w14:paraId="5DF2691E" w14:textId="77777777" w:rsidR="00EC79BA" w:rsidRDefault="00EC79BA" w:rsidP="007B48D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7B78947" w14:textId="77777777" w:rsidR="00EC79BA" w:rsidRDefault="00EC79BA" w:rsidP="007B48D3"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 w14:paraId="171A396B" w14:textId="77777777" w:rsidR="00EC79BA" w:rsidRDefault="00EC79BA" w:rsidP="007B48D3">
            <w:r>
              <w:rPr>
                <w:sz w:val="16"/>
                <w:szCs w:val="16"/>
              </w:rPr>
              <w:t>7.3.2.2</w:t>
            </w:r>
          </w:p>
        </w:tc>
        <w:tc>
          <w:tcPr>
            <w:tcW w:w="998" w:type="dxa"/>
          </w:tcPr>
          <w:p w14:paraId="6419826E" w14:textId="77777777" w:rsidR="00EC79BA" w:rsidRDefault="00EC79BA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C79BA" w14:paraId="315E18A6" w14:textId="77777777" w:rsidTr="007B48D3">
        <w:tc>
          <w:tcPr>
            <w:tcW w:w="879" w:type="dxa"/>
          </w:tcPr>
          <w:p w14:paraId="3B9A8FD3" w14:textId="77777777" w:rsidR="00EC79BA" w:rsidRDefault="00EC79BA" w:rsidP="007B48D3"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 w14:paraId="338C6892" w14:textId="77777777" w:rsidR="00EC79BA" w:rsidRDefault="00EC79BA" w:rsidP="007B48D3">
            <w:r>
              <w:rPr>
                <w:sz w:val="16"/>
                <w:szCs w:val="16"/>
              </w:rPr>
              <w:t>0235</w:t>
            </w:r>
          </w:p>
        </w:tc>
        <w:tc>
          <w:tcPr>
            <w:tcW w:w="517" w:type="dxa"/>
          </w:tcPr>
          <w:p w14:paraId="2C94777E" w14:textId="77777777" w:rsidR="00EC79BA" w:rsidRDefault="00EC79BA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B8D711" w14:textId="77777777" w:rsidR="00EC79BA" w:rsidRDefault="00EC79BA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C1F8D28" w14:textId="77777777" w:rsidR="00EC79BA" w:rsidRDefault="00EC79BA" w:rsidP="007B48D3">
            <w:r>
              <w:rPr>
                <w:sz w:val="16"/>
                <w:szCs w:val="16"/>
              </w:rPr>
              <w:t>Introduction of Rel-19 less than 5MHz for NTN</w:t>
            </w:r>
          </w:p>
        </w:tc>
        <w:tc>
          <w:tcPr>
            <w:tcW w:w="517" w:type="dxa"/>
          </w:tcPr>
          <w:p w14:paraId="3176F32D" w14:textId="77777777" w:rsidR="00EC79BA" w:rsidRDefault="00EC79BA" w:rsidP="007B48D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B5BCF4D" w14:textId="77777777" w:rsidR="00EC79BA" w:rsidRDefault="00EC79BA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4C2CA187" w14:textId="77777777" w:rsidR="00EC79BA" w:rsidRDefault="00EC79BA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673D88BD" w14:textId="77777777" w:rsidR="00EC79BA" w:rsidRDefault="00EC79BA" w:rsidP="007B48D3">
            <w:r>
              <w:rPr>
                <w:sz w:val="16"/>
                <w:szCs w:val="16"/>
              </w:rPr>
              <w:t>R1-2509697</w:t>
            </w:r>
          </w:p>
        </w:tc>
        <w:tc>
          <w:tcPr>
            <w:tcW w:w="1597" w:type="dxa"/>
          </w:tcPr>
          <w:p w14:paraId="3EB3AC8D" w14:textId="77777777" w:rsidR="00EC79BA" w:rsidRDefault="00EC79BA" w:rsidP="007B48D3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0DEF7AA9" w14:textId="77777777" w:rsidR="00EC79BA" w:rsidRDefault="00EC79BA" w:rsidP="007B48D3"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 w14:paraId="37416C47" w14:textId="77777777" w:rsidR="00EC79BA" w:rsidRDefault="00EC79BA" w:rsidP="007B48D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E3B330" w14:textId="77777777" w:rsidR="00EC79BA" w:rsidRDefault="00EC79BA" w:rsidP="007B48D3">
            <w:pPr>
              <w:rPr>
                <w:sz w:val="16"/>
                <w:szCs w:val="16"/>
              </w:rPr>
            </w:pPr>
          </w:p>
        </w:tc>
      </w:tr>
      <w:tr w:rsidR="00EC79BA" w14:paraId="7FC2599B" w14:textId="77777777" w:rsidTr="007B48D3">
        <w:tc>
          <w:tcPr>
            <w:tcW w:w="879" w:type="dxa"/>
          </w:tcPr>
          <w:p w14:paraId="01E4547A" w14:textId="77777777" w:rsidR="00EC79BA" w:rsidRDefault="00EC79BA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2F897A54" w14:textId="77777777" w:rsidR="00EC79BA" w:rsidRDefault="00EC79BA" w:rsidP="007B48D3">
            <w:r>
              <w:rPr>
                <w:sz w:val="16"/>
                <w:szCs w:val="16"/>
              </w:rPr>
              <w:t>0720</w:t>
            </w:r>
          </w:p>
        </w:tc>
        <w:tc>
          <w:tcPr>
            <w:tcW w:w="517" w:type="dxa"/>
          </w:tcPr>
          <w:p w14:paraId="4826B039" w14:textId="77777777" w:rsidR="00EC79BA" w:rsidRDefault="00EC79BA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436509" w14:textId="77777777" w:rsidR="00EC79BA" w:rsidRDefault="00EC79BA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787B415" w14:textId="77777777" w:rsidR="00EC79BA" w:rsidRDefault="00EC79BA" w:rsidP="007B48D3">
            <w:r>
              <w:rPr>
                <w:sz w:val="16"/>
                <w:szCs w:val="16"/>
              </w:rPr>
              <w:t>Specification for NTN support of 3MHz CBW</w:t>
            </w:r>
          </w:p>
        </w:tc>
        <w:tc>
          <w:tcPr>
            <w:tcW w:w="517" w:type="dxa"/>
          </w:tcPr>
          <w:p w14:paraId="1C144ABE" w14:textId="77777777" w:rsidR="00EC79BA" w:rsidRDefault="00EC79BA" w:rsidP="007B48D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1842EF1" w14:textId="77777777" w:rsidR="00EC79BA" w:rsidRDefault="00EC79BA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709BE2C" w14:textId="77777777" w:rsidR="00EC79BA" w:rsidRDefault="00EC79BA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2BD18A08" w14:textId="77777777" w:rsidR="00EC79BA" w:rsidRDefault="00EC79BA" w:rsidP="007B48D3">
            <w:r>
              <w:rPr>
                <w:sz w:val="16"/>
                <w:szCs w:val="16"/>
              </w:rPr>
              <w:t>R1-2509668</w:t>
            </w:r>
          </w:p>
        </w:tc>
        <w:tc>
          <w:tcPr>
            <w:tcW w:w="1597" w:type="dxa"/>
          </w:tcPr>
          <w:p w14:paraId="20A92BE6" w14:textId="77777777" w:rsidR="00EC79BA" w:rsidRDefault="00EC79BA" w:rsidP="007B48D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505EBFA" w14:textId="77777777" w:rsidR="00EC79BA" w:rsidRDefault="00EC79BA" w:rsidP="007B48D3"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 w14:paraId="1F3A8BFF" w14:textId="77777777" w:rsidR="00EC79BA" w:rsidRDefault="00EC79BA" w:rsidP="007B48D3">
            <w:r>
              <w:rPr>
                <w:sz w:val="16"/>
                <w:szCs w:val="16"/>
              </w:rPr>
              <w:t>5.1</w:t>
            </w:r>
          </w:p>
        </w:tc>
        <w:tc>
          <w:tcPr>
            <w:tcW w:w="998" w:type="dxa"/>
          </w:tcPr>
          <w:p w14:paraId="241975A1" w14:textId="77777777" w:rsidR="00EC79BA" w:rsidRDefault="00EC79BA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4D33A81B" w14:textId="77777777" w:rsidR="006665D1" w:rsidRDefault="006665D1" w:rsidP="006665D1">
      <w:pPr>
        <w:rPr>
          <w:rFonts w:eastAsiaTheme="minorEastAsia"/>
        </w:rPr>
      </w:pPr>
    </w:p>
    <w:p w14:paraId="51C4E149" w14:textId="4B87EB93" w:rsidR="006665D1" w:rsidRPr="00657C38" w:rsidRDefault="006731EE" w:rsidP="006665D1">
      <w:pPr>
        <w:pStyle w:val="Heading1"/>
        <w:rPr>
          <w:rFonts w:cs="Arial"/>
          <w:b/>
          <w:szCs w:val="36"/>
        </w:rPr>
      </w:pPr>
      <w:r w:rsidRPr="006731EE">
        <w:rPr>
          <w:rFonts w:cs="Arial"/>
          <w:b/>
          <w:szCs w:val="36"/>
        </w:rPr>
        <w:lastRenderedPageBreak/>
        <w:t>9.9.4.9</w:t>
      </w:r>
      <w:r w:rsidRPr="006731EE">
        <w:rPr>
          <w:rFonts w:cs="Arial"/>
          <w:b/>
          <w:szCs w:val="36"/>
        </w:rPr>
        <w:tab/>
        <w:t xml:space="preserve">Core part: Low band carrier aggregation via switching </w:t>
      </w:r>
      <w:r w:rsidRPr="006731EE">
        <w:rPr>
          <w:rFonts w:cs="Arial"/>
          <w:b/>
          <w:sz w:val="20"/>
        </w:rPr>
        <w:t>[RAN4 WI: NR_LBCA_Sw-Core]</w:t>
      </w:r>
    </w:p>
    <w:p w14:paraId="09038052" w14:textId="0F2F2528" w:rsidR="006665D1" w:rsidRDefault="006731EE" w:rsidP="006665D1">
      <w:pPr>
        <w:rPr>
          <w:rFonts w:ascii="Arial" w:eastAsiaTheme="minorEastAsia" w:hAnsi="Arial" w:cs="Arial"/>
          <w:b/>
          <w:sz w:val="24"/>
          <w:szCs w:val="24"/>
        </w:rPr>
      </w:pPr>
      <w:r w:rsidRPr="006731EE">
        <w:rPr>
          <w:rFonts w:ascii="Arial" w:eastAsiaTheme="minorEastAsia" w:hAnsi="Arial" w:cs="Arial"/>
          <w:b/>
          <w:sz w:val="24"/>
          <w:szCs w:val="24"/>
        </w:rPr>
        <w:t>RP-253037</w:t>
      </w:r>
      <w:r w:rsidRPr="006731EE">
        <w:rPr>
          <w:rFonts w:ascii="Arial" w:eastAsiaTheme="minorEastAsia" w:hAnsi="Arial" w:cs="Arial"/>
          <w:b/>
          <w:sz w:val="24"/>
          <w:szCs w:val="24"/>
        </w:rPr>
        <w:tab/>
        <w:t>Corrections on low NR band carrier aggregation via switching for NR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731EE" w:rsidRPr="004E535C" w14:paraId="73204DB6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85F7A2D" w14:textId="77777777" w:rsidR="006731EE" w:rsidRPr="00BF1EB6" w:rsidRDefault="006731E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DEFC78" w14:textId="77777777" w:rsidR="006731EE" w:rsidRPr="00BF1EB6" w:rsidRDefault="006731E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88658E" w14:textId="77777777" w:rsidR="006731EE" w:rsidRPr="00BF1EB6" w:rsidRDefault="006731E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ACC9E2" w14:textId="77777777" w:rsidR="006731EE" w:rsidRPr="00BF1EB6" w:rsidRDefault="006731E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0C9C003" w14:textId="77777777" w:rsidR="006731EE" w:rsidRPr="00BF1EB6" w:rsidRDefault="006731E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6D815EC" w14:textId="77777777" w:rsidR="006731EE" w:rsidRPr="00BF1EB6" w:rsidRDefault="006731E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CDC89E" w14:textId="77777777" w:rsidR="006731EE" w:rsidRPr="00BF1EB6" w:rsidRDefault="006731E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3960C9E" w14:textId="77777777" w:rsidR="006731EE" w:rsidRPr="00BF1EB6" w:rsidRDefault="006731E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E6F0495" w14:textId="77777777" w:rsidR="006731EE" w:rsidRPr="00BF1EB6" w:rsidRDefault="006731E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40F9348" w14:textId="77777777" w:rsidR="006731EE" w:rsidRPr="00BF1EB6" w:rsidRDefault="006731E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492121C" w14:textId="77777777" w:rsidR="006731EE" w:rsidRPr="00BF1EB6" w:rsidRDefault="006731E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2CDBE06" w14:textId="77777777" w:rsidR="006731EE" w:rsidRPr="00BF1EB6" w:rsidRDefault="006731E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9FFBDC7" w14:textId="77777777" w:rsidR="006731EE" w:rsidRPr="00BF1EB6" w:rsidRDefault="006731E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731EE" w14:paraId="5AFC606D" w14:textId="77777777" w:rsidTr="007B48D3">
        <w:tc>
          <w:tcPr>
            <w:tcW w:w="879" w:type="dxa"/>
          </w:tcPr>
          <w:p w14:paraId="395237D4" w14:textId="77777777" w:rsidR="006731EE" w:rsidRDefault="006731EE" w:rsidP="007B48D3"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 w14:paraId="22348B78" w14:textId="77777777" w:rsidR="006731EE" w:rsidRDefault="006731EE" w:rsidP="007B48D3">
            <w:r>
              <w:rPr>
                <w:sz w:val="16"/>
                <w:szCs w:val="16"/>
              </w:rPr>
              <w:t>0742</w:t>
            </w:r>
          </w:p>
        </w:tc>
        <w:tc>
          <w:tcPr>
            <w:tcW w:w="517" w:type="dxa"/>
          </w:tcPr>
          <w:p w14:paraId="54D7510F" w14:textId="77777777" w:rsidR="006731EE" w:rsidRDefault="006731EE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4D9DD0" w14:textId="77777777" w:rsidR="006731EE" w:rsidRDefault="006731EE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3AC2DF3" w14:textId="77777777" w:rsidR="006731EE" w:rsidRDefault="006731EE" w:rsidP="007B48D3">
            <w:r>
              <w:rPr>
                <w:sz w:val="16"/>
                <w:szCs w:val="16"/>
              </w:rPr>
              <w:t>Corrections on low NR band carrier aggregation via switching for NR</w:t>
            </w:r>
          </w:p>
        </w:tc>
        <w:tc>
          <w:tcPr>
            <w:tcW w:w="517" w:type="dxa"/>
          </w:tcPr>
          <w:p w14:paraId="6F6B80A4" w14:textId="77777777" w:rsidR="006731EE" w:rsidRDefault="006731EE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330AB8" w14:textId="77777777" w:rsidR="006731EE" w:rsidRDefault="006731EE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32EE120" w14:textId="77777777" w:rsidR="006731EE" w:rsidRDefault="006731EE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187F6FE1" w14:textId="77777777" w:rsidR="006731EE" w:rsidRDefault="006731EE" w:rsidP="007B48D3">
            <w:r>
              <w:rPr>
                <w:sz w:val="16"/>
                <w:szCs w:val="16"/>
              </w:rPr>
              <w:t>R1-2509709</w:t>
            </w:r>
          </w:p>
        </w:tc>
        <w:tc>
          <w:tcPr>
            <w:tcW w:w="1597" w:type="dxa"/>
          </w:tcPr>
          <w:p w14:paraId="6BF3C9C0" w14:textId="77777777" w:rsidR="006731EE" w:rsidRDefault="006731EE" w:rsidP="007B48D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028FC1BD" w14:textId="77777777" w:rsidR="006731EE" w:rsidRDefault="006731EE" w:rsidP="007B48D3"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 w14:paraId="60083438" w14:textId="77777777" w:rsidR="006731EE" w:rsidRDefault="006731EE" w:rsidP="007B48D3">
            <w:r>
              <w:rPr>
                <w:sz w:val="16"/>
                <w:szCs w:val="16"/>
              </w:rPr>
              <w:t>24</w:t>
            </w:r>
          </w:p>
        </w:tc>
        <w:tc>
          <w:tcPr>
            <w:tcW w:w="998" w:type="dxa"/>
          </w:tcPr>
          <w:p w14:paraId="35C829E7" w14:textId="77777777" w:rsidR="006731EE" w:rsidRDefault="006731EE" w:rsidP="007B48D3"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14:paraId="5051DE63" w14:textId="77777777" w:rsidR="006665D1" w:rsidRDefault="006665D1" w:rsidP="006665D1">
      <w:pPr>
        <w:rPr>
          <w:rFonts w:eastAsiaTheme="minorEastAsia"/>
        </w:rPr>
      </w:pPr>
    </w:p>
    <w:p w14:paraId="6FCD4D56" w14:textId="4001247D" w:rsidR="006665D1" w:rsidRPr="00B9799D" w:rsidRDefault="00B9799D" w:rsidP="00B9799D">
      <w:pPr>
        <w:pStyle w:val="Heading1"/>
        <w:rPr>
          <w:rFonts w:cs="Arial"/>
          <w:b/>
          <w:sz w:val="20"/>
        </w:rPr>
      </w:pPr>
      <w:r w:rsidRPr="00B9799D">
        <w:rPr>
          <w:rFonts w:cs="Arial"/>
          <w:b/>
          <w:szCs w:val="36"/>
        </w:rPr>
        <w:t>10.9.1</w:t>
      </w:r>
      <w:r w:rsidRPr="00B9799D">
        <w:rPr>
          <w:rFonts w:cs="Arial"/>
          <w:b/>
          <w:szCs w:val="36"/>
        </w:rPr>
        <w:tab/>
        <w:t>Core part: Non-Terrestrial Networks (NTN) for Internet of Things (IoT) Phase 3</w:t>
      </w:r>
      <w:r>
        <w:rPr>
          <w:rFonts w:eastAsiaTheme="minorEastAsia" w:cs="Arial" w:hint="eastAsia"/>
          <w:b/>
          <w:szCs w:val="36"/>
        </w:rPr>
        <w:t xml:space="preserve"> </w:t>
      </w:r>
      <w:r w:rsidRPr="00B9799D">
        <w:rPr>
          <w:rFonts w:cs="Arial"/>
          <w:b/>
          <w:sz w:val="20"/>
        </w:rPr>
        <w:t>[RAN2 WI: IoT_NTN_Ph3-Core]</w:t>
      </w:r>
    </w:p>
    <w:p w14:paraId="321CC01F" w14:textId="2B899447" w:rsidR="006665D1" w:rsidRDefault="00B9799D" w:rsidP="006665D1">
      <w:pPr>
        <w:rPr>
          <w:rFonts w:ascii="Arial" w:eastAsiaTheme="minorEastAsia" w:hAnsi="Arial" w:cs="Arial"/>
          <w:b/>
          <w:sz w:val="24"/>
          <w:szCs w:val="24"/>
        </w:rPr>
      </w:pPr>
      <w:r w:rsidRPr="00B9799D">
        <w:rPr>
          <w:rFonts w:ascii="Arial" w:eastAsiaTheme="minorEastAsia" w:hAnsi="Arial" w:cs="Arial"/>
          <w:b/>
          <w:sz w:val="24"/>
          <w:szCs w:val="24"/>
        </w:rPr>
        <w:t>RP-253028</w:t>
      </w:r>
      <w:r w:rsidRPr="00B9799D">
        <w:rPr>
          <w:rFonts w:ascii="Arial" w:eastAsiaTheme="minorEastAsia" w:hAnsi="Arial" w:cs="Arial"/>
          <w:b/>
          <w:sz w:val="24"/>
          <w:szCs w:val="24"/>
        </w:rPr>
        <w:tab/>
        <w:t>Corrections on  IoT_NTN_Ph3-Core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9799D" w:rsidRPr="004E535C" w14:paraId="15A2BD48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6A42A6F" w14:textId="77777777" w:rsidR="00B9799D" w:rsidRPr="00BF1EB6" w:rsidRDefault="00B9799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FCC1D6" w14:textId="77777777" w:rsidR="00B9799D" w:rsidRPr="00BF1EB6" w:rsidRDefault="00B9799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A4FC97" w14:textId="77777777" w:rsidR="00B9799D" w:rsidRPr="00BF1EB6" w:rsidRDefault="00B9799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7B227E" w14:textId="77777777" w:rsidR="00B9799D" w:rsidRPr="00BF1EB6" w:rsidRDefault="00B9799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FE71C5B" w14:textId="77777777" w:rsidR="00B9799D" w:rsidRPr="00BF1EB6" w:rsidRDefault="00B9799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37AE11" w14:textId="77777777" w:rsidR="00B9799D" w:rsidRPr="00BF1EB6" w:rsidRDefault="00B9799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1DA84E" w14:textId="77777777" w:rsidR="00B9799D" w:rsidRPr="00BF1EB6" w:rsidRDefault="00B9799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3CE81FE" w14:textId="77777777" w:rsidR="00B9799D" w:rsidRPr="00BF1EB6" w:rsidRDefault="00B9799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45DB5F4" w14:textId="77777777" w:rsidR="00B9799D" w:rsidRPr="00BF1EB6" w:rsidRDefault="00B9799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A1A32D2" w14:textId="77777777" w:rsidR="00B9799D" w:rsidRPr="00BF1EB6" w:rsidRDefault="00B9799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A1C92AE" w14:textId="77777777" w:rsidR="00B9799D" w:rsidRPr="00BF1EB6" w:rsidRDefault="00B9799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53408BC" w14:textId="77777777" w:rsidR="00B9799D" w:rsidRPr="00BF1EB6" w:rsidRDefault="00B9799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83FE0E1" w14:textId="77777777" w:rsidR="00B9799D" w:rsidRPr="00BF1EB6" w:rsidRDefault="00B9799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9799D" w14:paraId="3695A9A6" w14:textId="77777777" w:rsidTr="007B48D3">
        <w:tc>
          <w:tcPr>
            <w:tcW w:w="879" w:type="dxa"/>
          </w:tcPr>
          <w:p w14:paraId="1F4426B6" w14:textId="77777777" w:rsidR="00B9799D" w:rsidRDefault="00B9799D" w:rsidP="007B48D3">
            <w:r>
              <w:rPr>
                <w:sz w:val="16"/>
                <w:szCs w:val="16"/>
              </w:rPr>
              <w:t>36.211</w:t>
            </w:r>
          </w:p>
        </w:tc>
        <w:tc>
          <w:tcPr>
            <w:tcW w:w="637" w:type="dxa"/>
          </w:tcPr>
          <w:p w14:paraId="148DC666" w14:textId="77777777" w:rsidR="00B9799D" w:rsidRDefault="00B9799D" w:rsidP="007B48D3">
            <w:r>
              <w:rPr>
                <w:sz w:val="16"/>
                <w:szCs w:val="16"/>
              </w:rPr>
              <w:t>0582</w:t>
            </w:r>
          </w:p>
        </w:tc>
        <w:tc>
          <w:tcPr>
            <w:tcW w:w="517" w:type="dxa"/>
          </w:tcPr>
          <w:p w14:paraId="1E00E5F6" w14:textId="77777777" w:rsidR="00B9799D" w:rsidRDefault="00B9799D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82DCF8" w14:textId="77777777" w:rsidR="00B9799D" w:rsidRDefault="00B9799D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E63DE52" w14:textId="77777777" w:rsidR="00B9799D" w:rsidRDefault="00B9799D" w:rsidP="007B48D3">
            <w:r>
              <w:rPr>
                <w:sz w:val="16"/>
                <w:szCs w:val="16"/>
              </w:rPr>
              <w:t>Corrections to IoT_NTN_Ph3-Core</w:t>
            </w:r>
          </w:p>
        </w:tc>
        <w:tc>
          <w:tcPr>
            <w:tcW w:w="517" w:type="dxa"/>
          </w:tcPr>
          <w:p w14:paraId="0854F3E4" w14:textId="77777777" w:rsidR="00B9799D" w:rsidRDefault="00B9799D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1D2E4C" w14:textId="77777777" w:rsidR="00B9799D" w:rsidRDefault="00B9799D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085E37E" w14:textId="77777777" w:rsidR="00B9799D" w:rsidRDefault="00B9799D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2B750FFF" w14:textId="77777777" w:rsidR="00B9799D" w:rsidRDefault="00B9799D" w:rsidP="007B48D3">
            <w:r>
              <w:rPr>
                <w:sz w:val="16"/>
                <w:szCs w:val="16"/>
              </w:rPr>
              <w:t>R1-2509638</w:t>
            </w:r>
          </w:p>
        </w:tc>
        <w:tc>
          <w:tcPr>
            <w:tcW w:w="1597" w:type="dxa"/>
          </w:tcPr>
          <w:p w14:paraId="44F37E75" w14:textId="77777777" w:rsidR="00B9799D" w:rsidRDefault="00B9799D" w:rsidP="007B48D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C472528" w14:textId="77777777" w:rsidR="00B9799D" w:rsidRDefault="00B9799D" w:rsidP="007B48D3"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 w14:paraId="60695F2C" w14:textId="77777777" w:rsidR="00B9799D" w:rsidRDefault="00B9799D" w:rsidP="007B48D3">
            <w:r>
              <w:rPr>
                <w:sz w:val="16"/>
                <w:szCs w:val="16"/>
              </w:rPr>
              <w:t>10.2.3.4, 10.2.5.5, 10.2.6</w:t>
            </w:r>
          </w:p>
        </w:tc>
        <w:tc>
          <w:tcPr>
            <w:tcW w:w="998" w:type="dxa"/>
          </w:tcPr>
          <w:p w14:paraId="45750D8D" w14:textId="77777777" w:rsidR="00B9799D" w:rsidRDefault="00B9799D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9799D" w14:paraId="06D2C912" w14:textId="77777777" w:rsidTr="007B48D3">
        <w:tc>
          <w:tcPr>
            <w:tcW w:w="879" w:type="dxa"/>
          </w:tcPr>
          <w:p w14:paraId="269A0D76" w14:textId="77777777" w:rsidR="00B9799D" w:rsidRDefault="00B9799D" w:rsidP="007B48D3">
            <w:r>
              <w:rPr>
                <w:sz w:val="16"/>
                <w:szCs w:val="16"/>
              </w:rPr>
              <w:t>36.212</w:t>
            </w:r>
          </w:p>
        </w:tc>
        <w:tc>
          <w:tcPr>
            <w:tcW w:w="637" w:type="dxa"/>
          </w:tcPr>
          <w:p w14:paraId="7F033EA1" w14:textId="77777777" w:rsidR="00B9799D" w:rsidRDefault="00B9799D" w:rsidP="007B48D3">
            <w:r>
              <w:rPr>
                <w:sz w:val="16"/>
                <w:szCs w:val="16"/>
              </w:rPr>
              <w:t>0380</w:t>
            </w:r>
          </w:p>
        </w:tc>
        <w:tc>
          <w:tcPr>
            <w:tcW w:w="517" w:type="dxa"/>
          </w:tcPr>
          <w:p w14:paraId="3A86B3BB" w14:textId="77777777" w:rsidR="00B9799D" w:rsidRDefault="00B9799D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A9CF8B" w14:textId="77777777" w:rsidR="00B9799D" w:rsidRDefault="00B9799D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98BF3B0" w14:textId="77777777" w:rsidR="00B9799D" w:rsidRDefault="00B9799D" w:rsidP="007B48D3">
            <w:r>
              <w:rPr>
                <w:sz w:val="16"/>
                <w:szCs w:val="16"/>
              </w:rPr>
              <w:t>Corrections for Rel-19 EDT for IoT-NTN for LTE</w:t>
            </w:r>
          </w:p>
        </w:tc>
        <w:tc>
          <w:tcPr>
            <w:tcW w:w="517" w:type="dxa"/>
          </w:tcPr>
          <w:p w14:paraId="0910B23C" w14:textId="77777777" w:rsidR="00B9799D" w:rsidRDefault="00B9799D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924EAF" w14:textId="77777777" w:rsidR="00B9799D" w:rsidRDefault="00B9799D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7E173D3" w14:textId="77777777" w:rsidR="00B9799D" w:rsidRDefault="00B9799D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4F256734" w14:textId="77777777" w:rsidR="00B9799D" w:rsidRDefault="00B9799D" w:rsidP="007B48D3">
            <w:r>
              <w:rPr>
                <w:sz w:val="16"/>
                <w:szCs w:val="16"/>
              </w:rPr>
              <w:t>R1-2509626</w:t>
            </w:r>
          </w:p>
        </w:tc>
        <w:tc>
          <w:tcPr>
            <w:tcW w:w="1597" w:type="dxa"/>
          </w:tcPr>
          <w:p w14:paraId="68F511E7" w14:textId="77777777" w:rsidR="00B9799D" w:rsidRDefault="00B9799D" w:rsidP="007B48D3">
            <w:r>
              <w:rPr>
                <w:sz w:val="16"/>
                <w:szCs w:val="16"/>
              </w:rPr>
              <w:t>FUTUREWEI</w:t>
            </w:r>
          </w:p>
        </w:tc>
        <w:tc>
          <w:tcPr>
            <w:tcW w:w="1122" w:type="dxa"/>
          </w:tcPr>
          <w:p w14:paraId="1CBCA6DC" w14:textId="77777777" w:rsidR="00B9799D" w:rsidRDefault="00B9799D" w:rsidP="007B48D3"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 w14:paraId="0C59F488" w14:textId="77777777" w:rsidR="00B9799D" w:rsidRDefault="00B9799D" w:rsidP="007B48D3">
            <w:r>
              <w:rPr>
                <w:sz w:val="16"/>
                <w:szCs w:val="16"/>
              </w:rPr>
              <w:t>5.3.3.1.12, 6.4.3.2</w:t>
            </w:r>
          </w:p>
        </w:tc>
        <w:tc>
          <w:tcPr>
            <w:tcW w:w="998" w:type="dxa"/>
          </w:tcPr>
          <w:p w14:paraId="7206B821" w14:textId="77777777" w:rsidR="00B9799D" w:rsidRDefault="00B9799D" w:rsidP="007B48D3">
            <w:r>
              <w:rPr>
                <w:sz w:val="16"/>
                <w:szCs w:val="16"/>
              </w:rPr>
              <w:t xml:space="preserve"> ;  </w:t>
            </w:r>
          </w:p>
        </w:tc>
      </w:tr>
      <w:tr w:rsidR="00B9799D" w14:paraId="4A3A25A1" w14:textId="77777777" w:rsidTr="007B48D3">
        <w:tc>
          <w:tcPr>
            <w:tcW w:w="879" w:type="dxa"/>
          </w:tcPr>
          <w:p w14:paraId="5F786D69" w14:textId="77777777" w:rsidR="00B9799D" w:rsidRDefault="00B9799D" w:rsidP="007B48D3">
            <w:r>
              <w:rPr>
                <w:sz w:val="16"/>
                <w:szCs w:val="16"/>
              </w:rPr>
              <w:t>36.213</w:t>
            </w:r>
          </w:p>
        </w:tc>
        <w:tc>
          <w:tcPr>
            <w:tcW w:w="637" w:type="dxa"/>
          </w:tcPr>
          <w:p w14:paraId="2A0A45FD" w14:textId="77777777" w:rsidR="00B9799D" w:rsidRDefault="00B9799D" w:rsidP="007B48D3">
            <w:r>
              <w:rPr>
                <w:sz w:val="16"/>
                <w:szCs w:val="16"/>
              </w:rPr>
              <w:t>1453</w:t>
            </w:r>
          </w:p>
        </w:tc>
        <w:tc>
          <w:tcPr>
            <w:tcW w:w="517" w:type="dxa"/>
          </w:tcPr>
          <w:p w14:paraId="672BC383" w14:textId="77777777" w:rsidR="00B9799D" w:rsidRDefault="00B9799D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F8792B" w14:textId="77777777" w:rsidR="00B9799D" w:rsidRDefault="00B9799D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B4D34C6" w14:textId="77777777" w:rsidR="00B9799D" w:rsidRDefault="00B9799D" w:rsidP="007B48D3">
            <w:r>
              <w:rPr>
                <w:sz w:val="16"/>
                <w:szCs w:val="16"/>
              </w:rPr>
              <w:t>Corrections to Non-Terrestrial Networks (NTN) for Internet of Things (IoT) Phase 3</w:t>
            </w:r>
          </w:p>
        </w:tc>
        <w:tc>
          <w:tcPr>
            <w:tcW w:w="517" w:type="dxa"/>
          </w:tcPr>
          <w:p w14:paraId="7BEE54B6" w14:textId="77777777" w:rsidR="00B9799D" w:rsidRDefault="00B9799D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34C095" w14:textId="77777777" w:rsidR="00B9799D" w:rsidRDefault="00B9799D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FCCCE59" w14:textId="77777777" w:rsidR="00B9799D" w:rsidRDefault="00B9799D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4F150B57" w14:textId="77777777" w:rsidR="00B9799D" w:rsidRDefault="00B9799D" w:rsidP="007B48D3">
            <w:r>
              <w:rPr>
                <w:sz w:val="16"/>
                <w:szCs w:val="16"/>
              </w:rPr>
              <w:t>R1-2509627</w:t>
            </w:r>
          </w:p>
        </w:tc>
        <w:tc>
          <w:tcPr>
            <w:tcW w:w="1597" w:type="dxa"/>
          </w:tcPr>
          <w:p w14:paraId="7560FA32" w14:textId="77777777" w:rsidR="00B9799D" w:rsidRDefault="00B9799D" w:rsidP="007B48D3">
            <w:r>
              <w:rPr>
                <w:sz w:val="16"/>
                <w:szCs w:val="16"/>
              </w:rPr>
              <w:t>Motorola Mobility</w:t>
            </w:r>
          </w:p>
        </w:tc>
        <w:tc>
          <w:tcPr>
            <w:tcW w:w="1122" w:type="dxa"/>
          </w:tcPr>
          <w:p w14:paraId="246B3817" w14:textId="77777777" w:rsidR="00B9799D" w:rsidRDefault="00B9799D" w:rsidP="007B48D3"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 w14:paraId="4053A1CC" w14:textId="77777777" w:rsidR="00B9799D" w:rsidRDefault="00B9799D" w:rsidP="007B48D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72E7F9" w14:textId="77777777" w:rsidR="00B9799D" w:rsidRDefault="00B9799D" w:rsidP="007B48D3">
            <w:pPr>
              <w:rPr>
                <w:sz w:val="16"/>
                <w:szCs w:val="16"/>
              </w:rPr>
            </w:pPr>
          </w:p>
        </w:tc>
      </w:tr>
    </w:tbl>
    <w:p w14:paraId="5C565195" w14:textId="77777777" w:rsidR="006665D1" w:rsidRDefault="006665D1" w:rsidP="006665D1">
      <w:pPr>
        <w:rPr>
          <w:rFonts w:eastAsiaTheme="minorEastAsia"/>
        </w:rPr>
      </w:pPr>
    </w:p>
    <w:p w14:paraId="76849712" w14:textId="3E1DD954" w:rsidR="006665D1" w:rsidRPr="00657C38" w:rsidRDefault="0055557D" w:rsidP="006665D1">
      <w:pPr>
        <w:pStyle w:val="Heading1"/>
        <w:rPr>
          <w:rFonts w:cs="Arial"/>
          <w:b/>
          <w:szCs w:val="36"/>
        </w:rPr>
      </w:pPr>
      <w:r w:rsidRPr="0055557D">
        <w:rPr>
          <w:rFonts w:cs="Arial"/>
          <w:b/>
          <w:szCs w:val="36"/>
        </w:rPr>
        <w:lastRenderedPageBreak/>
        <w:t>10.9.3</w:t>
      </w:r>
      <w:r w:rsidRPr="0055557D">
        <w:rPr>
          <w:rFonts w:cs="Arial"/>
          <w:b/>
          <w:szCs w:val="36"/>
        </w:rPr>
        <w:tab/>
        <w:t xml:space="preserve">Core part: LTE-based 5G Broadcast Phase 2 </w:t>
      </w:r>
      <w:r w:rsidRPr="0055557D">
        <w:rPr>
          <w:rFonts w:cs="Arial"/>
          <w:b/>
          <w:sz w:val="20"/>
        </w:rPr>
        <w:t>[RAN1 WI: LTE_terr_bcast_Ph2-Core]</w:t>
      </w:r>
    </w:p>
    <w:p w14:paraId="57A4747D" w14:textId="536CB7D9" w:rsidR="006665D1" w:rsidRDefault="0055557D" w:rsidP="006665D1">
      <w:pPr>
        <w:rPr>
          <w:rFonts w:ascii="Arial" w:eastAsiaTheme="minorEastAsia" w:hAnsi="Arial" w:cs="Arial"/>
          <w:b/>
          <w:sz w:val="24"/>
          <w:szCs w:val="24"/>
        </w:rPr>
      </w:pPr>
      <w:r w:rsidRPr="0055557D">
        <w:rPr>
          <w:rFonts w:ascii="Arial" w:eastAsiaTheme="minorEastAsia" w:hAnsi="Arial" w:cs="Arial"/>
          <w:b/>
          <w:sz w:val="24"/>
          <w:szCs w:val="24"/>
        </w:rPr>
        <w:t>RP-253029</w:t>
      </w:r>
      <w:r w:rsidRPr="0055557D">
        <w:rPr>
          <w:rFonts w:ascii="Arial" w:eastAsiaTheme="minorEastAsia" w:hAnsi="Arial" w:cs="Arial"/>
          <w:b/>
          <w:sz w:val="24"/>
          <w:szCs w:val="24"/>
        </w:rPr>
        <w:tab/>
        <w:t>Corrections on  LTE_terr_bcast_Ph2-Core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5557D" w:rsidRPr="004E535C" w14:paraId="56BF10D7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00187F9" w14:textId="77777777" w:rsidR="0055557D" w:rsidRPr="00BF1EB6" w:rsidRDefault="0055557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C9FBD3" w14:textId="77777777" w:rsidR="0055557D" w:rsidRPr="00BF1EB6" w:rsidRDefault="0055557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CEB97A" w14:textId="77777777" w:rsidR="0055557D" w:rsidRPr="00BF1EB6" w:rsidRDefault="0055557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AE4D45" w14:textId="77777777" w:rsidR="0055557D" w:rsidRPr="00BF1EB6" w:rsidRDefault="0055557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AD722A4" w14:textId="77777777" w:rsidR="0055557D" w:rsidRPr="00BF1EB6" w:rsidRDefault="0055557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A58A77F" w14:textId="77777777" w:rsidR="0055557D" w:rsidRPr="00BF1EB6" w:rsidRDefault="0055557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1E9CA3" w14:textId="77777777" w:rsidR="0055557D" w:rsidRPr="00BF1EB6" w:rsidRDefault="0055557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F6BE977" w14:textId="77777777" w:rsidR="0055557D" w:rsidRPr="00BF1EB6" w:rsidRDefault="0055557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9E84251" w14:textId="77777777" w:rsidR="0055557D" w:rsidRPr="00BF1EB6" w:rsidRDefault="0055557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E44C6DD" w14:textId="77777777" w:rsidR="0055557D" w:rsidRPr="00BF1EB6" w:rsidRDefault="0055557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F8DD0EC" w14:textId="77777777" w:rsidR="0055557D" w:rsidRPr="00BF1EB6" w:rsidRDefault="0055557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E94AFE6" w14:textId="77777777" w:rsidR="0055557D" w:rsidRPr="00BF1EB6" w:rsidRDefault="0055557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92CCCF1" w14:textId="77777777" w:rsidR="0055557D" w:rsidRPr="00BF1EB6" w:rsidRDefault="0055557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5557D" w14:paraId="46CA7DC9" w14:textId="77777777" w:rsidTr="007B48D3">
        <w:tc>
          <w:tcPr>
            <w:tcW w:w="879" w:type="dxa"/>
          </w:tcPr>
          <w:p w14:paraId="7AF5F965" w14:textId="77777777" w:rsidR="0055557D" w:rsidRDefault="0055557D" w:rsidP="007B48D3">
            <w:r>
              <w:rPr>
                <w:sz w:val="16"/>
                <w:szCs w:val="16"/>
              </w:rPr>
              <w:t>36.211</w:t>
            </w:r>
          </w:p>
        </w:tc>
        <w:tc>
          <w:tcPr>
            <w:tcW w:w="637" w:type="dxa"/>
          </w:tcPr>
          <w:p w14:paraId="496D8A1B" w14:textId="77777777" w:rsidR="0055557D" w:rsidRDefault="0055557D" w:rsidP="007B48D3">
            <w:r>
              <w:rPr>
                <w:sz w:val="16"/>
                <w:szCs w:val="16"/>
              </w:rPr>
              <w:t>0584</w:t>
            </w:r>
          </w:p>
        </w:tc>
        <w:tc>
          <w:tcPr>
            <w:tcW w:w="517" w:type="dxa"/>
          </w:tcPr>
          <w:p w14:paraId="0A5815BD" w14:textId="77777777" w:rsidR="0055557D" w:rsidRDefault="0055557D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46A4A9" w14:textId="77777777" w:rsidR="0055557D" w:rsidRDefault="0055557D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127DFA7" w14:textId="77777777" w:rsidR="0055557D" w:rsidRDefault="0055557D" w:rsidP="007B48D3">
            <w:r>
              <w:rPr>
                <w:sz w:val="16"/>
                <w:szCs w:val="16"/>
              </w:rPr>
              <w:t>Corrections to LTE_terr_bcast_Ph2-Core</w:t>
            </w:r>
          </w:p>
        </w:tc>
        <w:tc>
          <w:tcPr>
            <w:tcW w:w="517" w:type="dxa"/>
          </w:tcPr>
          <w:p w14:paraId="51BBF809" w14:textId="77777777" w:rsidR="0055557D" w:rsidRDefault="0055557D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276077" w14:textId="77777777" w:rsidR="0055557D" w:rsidRDefault="0055557D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8AC7DFD" w14:textId="77777777" w:rsidR="0055557D" w:rsidRDefault="0055557D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5C6A14B2" w14:textId="77777777" w:rsidR="0055557D" w:rsidRDefault="0055557D" w:rsidP="007B48D3">
            <w:r>
              <w:rPr>
                <w:sz w:val="16"/>
                <w:szCs w:val="16"/>
              </w:rPr>
              <w:t>R1-2509640</w:t>
            </w:r>
          </w:p>
        </w:tc>
        <w:tc>
          <w:tcPr>
            <w:tcW w:w="1597" w:type="dxa"/>
          </w:tcPr>
          <w:p w14:paraId="6CA8DCEF" w14:textId="77777777" w:rsidR="0055557D" w:rsidRDefault="0055557D" w:rsidP="007B48D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530A8B9" w14:textId="77777777" w:rsidR="0055557D" w:rsidRDefault="0055557D" w:rsidP="007B48D3">
            <w:r>
              <w:rPr>
                <w:sz w:val="16"/>
                <w:szCs w:val="16"/>
              </w:rPr>
              <w:t>LTE_terr_bcast_Ph2-Core</w:t>
            </w:r>
          </w:p>
        </w:tc>
        <w:tc>
          <w:tcPr>
            <w:tcW w:w="2323" w:type="dxa"/>
          </w:tcPr>
          <w:p w14:paraId="56C58A43" w14:textId="77777777" w:rsidR="0055557D" w:rsidRDefault="0055557D" w:rsidP="007B48D3">
            <w:r>
              <w:rPr>
                <w:sz w:val="16"/>
                <w:szCs w:val="16"/>
              </w:rPr>
              <w:t>6.5.1</w:t>
            </w:r>
          </w:p>
        </w:tc>
        <w:tc>
          <w:tcPr>
            <w:tcW w:w="998" w:type="dxa"/>
          </w:tcPr>
          <w:p w14:paraId="735609FF" w14:textId="77777777" w:rsidR="0055557D" w:rsidRDefault="0055557D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6EC377A4" w14:textId="77777777" w:rsidR="006665D1" w:rsidRDefault="006665D1" w:rsidP="006665D1">
      <w:pPr>
        <w:rPr>
          <w:rFonts w:eastAsiaTheme="minorEastAsia"/>
        </w:rPr>
      </w:pPr>
    </w:p>
    <w:p w14:paraId="5BD1AFC2" w14:textId="768D36E3" w:rsidR="006665D1" w:rsidRPr="00657C38" w:rsidRDefault="008B2019" w:rsidP="006665D1">
      <w:pPr>
        <w:pStyle w:val="Heading1"/>
        <w:rPr>
          <w:rFonts w:cs="Arial"/>
          <w:b/>
          <w:szCs w:val="36"/>
        </w:rPr>
      </w:pPr>
      <w:r w:rsidRPr="008B2019">
        <w:rPr>
          <w:rFonts w:cs="Arial"/>
          <w:b/>
          <w:szCs w:val="36"/>
        </w:rPr>
        <w:t>10.10.5</w:t>
      </w:r>
      <w:r w:rsidRPr="008B2019">
        <w:rPr>
          <w:rFonts w:cs="Arial"/>
          <w:b/>
          <w:szCs w:val="36"/>
        </w:rPr>
        <w:tab/>
        <w:t xml:space="preserve">Core part: Introduction of IoT-NTN TDD mode </w:t>
      </w:r>
      <w:r w:rsidRPr="008B2019">
        <w:rPr>
          <w:rFonts w:cs="Arial"/>
          <w:b/>
          <w:sz w:val="20"/>
        </w:rPr>
        <w:t>[RAN1 WI: IoT_NTN_TDD-Core]</w:t>
      </w:r>
    </w:p>
    <w:p w14:paraId="165095F2" w14:textId="30A7851E" w:rsidR="006665D1" w:rsidRDefault="008B2019" w:rsidP="006665D1">
      <w:pPr>
        <w:rPr>
          <w:rFonts w:ascii="Arial" w:eastAsiaTheme="minorEastAsia" w:hAnsi="Arial" w:cs="Arial"/>
          <w:b/>
          <w:sz w:val="24"/>
          <w:szCs w:val="24"/>
        </w:rPr>
      </w:pPr>
      <w:r w:rsidRPr="008B2019">
        <w:rPr>
          <w:rFonts w:ascii="Arial" w:eastAsiaTheme="minorEastAsia" w:hAnsi="Arial" w:cs="Arial"/>
          <w:b/>
          <w:sz w:val="24"/>
          <w:szCs w:val="24"/>
        </w:rPr>
        <w:t>RP-253030</w:t>
      </w:r>
      <w:r w:rsidRPr="008B2019">
        <w:rPr>
          <w:rFonts w:ascii="Arial" w:eastAsiaTheme="minorEastAsia" w:hAnsi="Arial" w:cs="Arial"/>
          <w:b/>
          <w:sz w:val="24"/>
          <w:szCs w:val="24"/>
        </w:rPr>
        <w:tab/>
        <w:t>Corrections on IoT_NTN_TDD-Core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B2019" w:rsidRPr="004E535C" w14:paraId="7A80D209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228B2ED" w14:textId="77777777" w:rsidR="008B2019" w:rsidRPr="00BF1EB6" w:rsidRDefault="008B201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650443" w14:textId="77777777" w:rsidR="008B2019" w:rsidRPr="00BF1EB6" w:rsidRDefault="008B201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617A32" w14:textId="77777777" w:rsidR="008B2019" w:rsidRPr="00BF1EB6" w:rsidRDefault="008B201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99B3AC" w14:textId="77777777" w:rsidR="008B2019" w:rsidRPr="00BF1EB6" w:rsidRDefault="008B201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58E895A" w14:textId="77777777" w:rsidR="008B2019" w:rsidRPr="00BF1EB6" w:rsidRDefault="008B201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38208F" w14:textId="77777777" w:rsidR="008B2019" w:rsidRPr="00BF1EB6" w:rsidRDefault="008B201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45BFC6" w14:textId="77777777" w:rsidR="008B2019" w:rsidRPr="00BF1EB6" w:rsidRDefault="008B201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ADB071D" w14:textId="77777777" w:rsidR="008B2019" w:rsidRPr="00BF1EB6" w:rsidRDefault="008B201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FACCADC" w14:textId="77777777" w:rsidR="008B2019" w:rsidRPr="00BF1EB6" w:rsidRDefault="008B201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2EF4645" w14:textId="77777777" w:rsidR="008B2019" w:rsidRPr="00BF1EB6" w:rsidRDefault="008B201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0679192" w14:textId="77777777" w:rsidR="008B2019" w:rsidRPr="00BF1EB6" w:rsidRDefault="008B201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4852F9" w14:textId="77777777" w:rsidR="008B2019" w:rsidRPr="00BF1EB6" w:rsidRDefault="008B201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1A3F87E" w14:textId="77777777" w:rsidR="008B2019" w:rsidRPr="00BF1EB6" w:rsidRDefault="008B2019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B2019" w14:paraId="1177D695" w14:textId="77777777" w:rsidTr="007B48D3">
        <w:tc>
          <w:tcPr>
            <w:tcW w:w="879" w:type="dxa"/>
          </w:tcPr>
          <w:p w14:paraId="3B06A26C" w14:textId="77777777" w:rsidR="008B2019" w:rsidRDefault="008B2019" w:rsidP="007B48D3">
            <w:r>
              <w:rPr>
                <w:sz w:val="16"/>
                <w:szCs w:val="16"/>
              </w:rPr>
              <w:t>36.211</w:t>
            </w:r>
          </w:p>
        </w:tc>
        <w:tc>
          <w:tcPr>
            <w:tcW w:w="637" w:type="dxa"/>
          </w:tcPr>
          <w:p w14:paraId="0891EC85" w14:textId="77777777" w:rsidR="008B2019" w:rsidRDefault="008B2019" w:rsidP="007B48D3">
            <w:r>
              <w:rPr>
                <w:sz w:val="16"/>
                <w:szCs w:val="16"/>
              </w:rPr>
              <w:t>0583</w:t>
            </w:r>
          </w:p>
        </w:tc>
        <w:tc>
          <w:tcPr>
            <w:tcW w:w="517" w:type="dxa"/>
          </w:tcPr>
          <w:p w14:paraId="612B5147" w14:textId="77777777" w:rsidR="008B2019" w:rsidRDefault="008B2019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D9FC04" w14:textId="77777777" w:rsidR="008B2019" w:rsidRDefault="008B2019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6A5FC86" w14:textId="77777777" w:rsidR="008B2019" w:rsidRDefault="008B2019" w:rsidP="007B48D3">
            <w:r>
              <w:rPr>
                <w:sz w:val="16"/>
                <w:szCs w:val="16"/>
              </w:rPr>
              <w:t>Corrections to IoT_NTN_TDD-Core</w:t>
            </w:r>
          </w:p>
        </w:tc>
        <w:tc>
          <w:tcPr>
            <w:tcW w:w="517" w:type="dxa"/>
          </w:tcPr>
          <w:p w14:paraId="48D556B4" w14:textId="77777777" w:rsidR="008B2019" w:rsidRDefault="008B2019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6C0FCE" w14:textId="77777777" w:rsidR="008B2019" w:rsidRDefault="008B2019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BA73890" w14:textId="77777777" w:rsidR="008B2019" w:rsidRDefault="008B2019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1931C747" w14:textId="77777777" w:rsidR="008B2019" w:rsidRDefault="008B2019" w:rsidP="007B48D3">
            <w:r>
              <w:rPr>
                <w:sz w:val="16"/>
                <w:szCs w:val="16"/>
              </w:rPr>
              <w:t>R1-2509639</w:t>
            </w:r>
          </w:p>
        </w:tc>
        <w:tc>
          <w:tcPr>
            <w:tcW w:w="1597" w:type="dxa"/>
          </w:tcPr>
          <w:p w14:paraId="25B6B5E7" w14:textId="77777777" w:rsidR="008B2019" w:rsidRDefault="008B2019" w:rsidP="007B48D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D6D20DA" w14:textId="77777777" w:rsidR="008B2019" w:rsidRDefault="008B2019" w:rsidP="007B48D3">
            <w:r>
              <w:rPr>
                <w:sz w:val="16"/>
                <w:szCs w:val="16"/>
              </w:rPr>
              <w:t>IoT_NTN_TDD-Core</w:t>
            </w:r>
          </w:p>
        </w:tc>
        <w:tc>
          <w:tcPr>
            <w:tcW w:w="2323" w:type="dxa"/>
          </w:tcPr>
          <w:p w14:paraId="0E924568" w14:textId="77777777" w:rsidR="008B2019" w:rsidRDefault="008B2019" w:rsidP="007B48D3">
            <w:r>
              <w:rPr>
                <w:sz w:val="16"/>
                <w:szCs w:val="16"/>
              </w:rPr>
              <w:t>10.2.6</w:t>
            </w:r>
          </w:p>
        </w:tc>
        <w:tc>
          <w:tcPr>
            <w:tcW w:w="998" w:type="dxa"/>
          </w:tcPr>
          <w:p w14:paraId="1C7D6426" w14:textId="77777777" w:rsidR="008B2019" w:rsidRDefault="008B2019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B2019" w14:paraId="5BF5070D" w14:textId="77777777" w:rsidTr="007B48D3">
        <w:tc>
          <w:tcPr>
            <w:tcW w:w="879" w:type="dxa"/>
          </w:tcPr>
          <w:p w14:paraId="3D6FBE43" w14:textId="77777777" w:rsidR="008B2019" w:rsidRDefault="008B2019" w:rsidP="007B48D3">
            <w:r>
              <w:rPr>
                <w:sz w:val="16"/>
                <w:szCs w:val="16"/>
              </w:rPr>
              <w:t>36.213</w:t>
            </w:r>
          </w:p>
        </w:tc>
        <w:tc>
          <w:tcPr>
            <w:tcW w:w="637" w:type="dxa"/>
          </w:tcPr>
          <w:p w14:paraId="02E2E9A9" w14:textId="77777777" w:rsidR="008B2019" w:rsidRDefault="008B2019" w:rsidP="007B48D3">
            <w:r>
              <w:rPr>
                <w:sz w:val="16"/>
                <w:szCs w:val="16"/>
              </w:rPr>
              <w:t>1454</w:t>
            </w:r>
          </w:p>
        </w:tc>
        <w:tc>
          <w:tcPr>
            <w:tcW w:w="517" w:type="dxa"/>
          </w:tcPr>
          <w:p w14:paraId="562A9949" w14:textId="77777777" w:rsidR="008B2019" w:rsidRDefault="008B2019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477BC2" w14:textId="77777777" w:rsidR="008B2019" w:rsidRDefault="008B2019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063A415" w14:textId="77777777" w:rsidR="008B2019" w:rsidRDefault="008B2019" w:rsidP="007B48D3">
            <w:r>
              <w:rPr>
                <w:sz w:val="16"/>
                <w:szCs w:val="16"/>
              </w:rPr>
              <w:t>Corrections to IoT-NTN TDD mode</w:t>
            </w:r>
          </w:p>
        </w:tc>
        <w:tc>
          <w:tcPr>
            <w:tcW w:w="517" w:type="dxa"/>
          </w:tcPr>
          <w:p w14:paraId="499A94F7" w14:textId="77777777" w:rsidR="008B2019" w:rsidRDefault="008B2019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51B1AE" w14:textId="77777777" w:rsidR="008B2019" w:rsidRDefault="008B2019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B1A33E8" w14:textId="77777777" w:rsidR="008B2019" w:rsidRDefault="008B2019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774620FF" w14:textId="77777777" w:rsidR="008B2019" w:rsidRDefault="008B2019" w:rsidP="007B48D3">
            <w:r>
              <w:rPr>
                <w:sz w:val="16"/>
                <w:szCs w:val="16"/>
              </w:rPr>
              <w:t>R1-2509629</w:t>
            </w:r>
          </w:p>
        </w:tc>
        <w:tc>
          <w:tcPr>
            <w:tcW w:w="1597" w:type="dxa"/>
          </w:tcPr>
          <w:p w14:paraId="586CCF0C" w14:textId="77777777" w:rsidR="008B2019" w:rsidRDefault="008B2019" w:rsidP="007B48D3">
            <w:r>
              <w:rPr>
                <w:sz w:val="16"/>
                <w:szCs w:val="16"/>
              </w:rPr>
              <w:t>Motorola Mobility</w:t>
            </w:r>
          </w:p>
        </w:tc>
        <w:tc>
          <w:tcPr>
            <w:tcW w:w="1122" w:type="dxa"/>
          </w:tcPr>
          <w:p w14:paraId="614FD54D" w14:textId="77777777" w:rsidR="008B2019" w:rsidRDefault="008B2019" w:rsidP="007B48D3">
            <w:r>
              <w:rPr>
                <w:sz w:val="16"/>
                <w:szCs w:val="16"/>
              </w:rPr>
              <w:t>IoT_NTN_TDD-Core</w:t>
            </w:r>
          </w:p>
        </w:tc>
        <w:tc>
          <w:tcPr>
            <w:tcW w:w="2323" w:type="dxa"/>
          </w:tcPr>
          <w:p w14:paraId="4EB6D1EC" w14:textId="77777777" w:rsidR="008B2019" w:rsidRDefault="008B2019" w:rsidP="007B48D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A03A9A" w14:textId="77777777" w:rsidR="008B2019" w:rsidRDefault="008B2019" w:rsidP="007B48D3">
            <w:pPr>
              <w:rPr>
                <w:sz w:val="16"/>
                <w:szCs w:val="16"/>
              </w:rPr>
            </w:pPr>
          </w:p>
        </w:tc>
      </w:tr>
    </w:tbl>
    <w:p w14:paraId="72873B73" w14:textId="77777777" w:rsidR="006665D1" w:rsidRDefault="006665D1" w:rsidP="006665D1">
      <w:pPr>
        <w:rPr>
          <w:rFonts w:eastAsiaTheme="minorEastAsia"/>
        </w:rPr>
      </w:pPr>
    </w:p>
    <w:p w14:paraId="49009D6B" w14:textId="39565897" w:rsidR="006665D1" w:rsidRPr="00657C38" w:rsidRDefault="00331C5F" w:rsidP="006665D1">
      <w:pPr>
        <w:pStyle w:val="Heading1"/>
        <w:rPr>
          <w:rFonts w:cs="Arial"/>
          <w:b/>
          <w:szCs w:val="36"/>
        </w:rPr>
      </w:pPr>
      <w:r w:rsidRPr="00331C5F">
        <w:rPr>
          <w:rFonts w:cs="Arial"/>
          <w:b/>
          <w:szCs w:val="36"/>
        </w:rPr>
        <w:lastRenderedPageBreak/>
        <w:t>14</w:t>
      </w:r>
      <w:r w:rsidRPr="00331C5F">
        <w:rPr>
          <w:rFonts w:cs="Arial"/>
          <w:b/>
          <w:szCs w:val="36"/>
        </w:rPr>
        <w:tab/>
        <w:t>Maintenance for closed WIs/SIs of REL-18 and earlier</w:t>
      </w:r>
    </w:p>
    <w:p w14:paraId="37A3E86A" w14:textId="0ED8DC79" w:rsidR="006665D1" w:rsidRDefault="006534FF" w:rsidP="006665D1">
      <w:pPr>
        <w:rPr>
          <w:rFonts w:ascii="Arial" w:eastAsiaTheme="minorEastAsia" w:hAnsi="Arial" w:cs="Arial"/>
          <w:b/>
          <w:sz w:val="24"/>
          <w:szCs w:val="24"/>
        </w:rPr>
      </w:pPr>
      <w:r w:rsidRPr="006534FF">
        <w:rPr>
          <w:rFonts w:ascii="Arial" w:eastAsiaTheme="minorEastAsia" w:hAnsi="Arial" w:cs="Arial"/>
          <w:b/>
          <w:sz w:val="24"/>
          <w:szCs w:val="24"/>
        </w:rPr>
        <w:t>RP-253013</w:t>
      </w:r>
      <w:r w:rsidRPr="006534FF">
        <w:rPr>
          <w:rFonts w:ascii="Arial" w:eastAsiaTheme="minorEastAsia" w:hAnsi="Arial" w:cs="Arial"/>
          <w:b/>
          <w:sz w:val="24"/>
          <w:szCs w:val="24"/>
        </w:rPr>
        <w:tab/>
        <w:t>Corrections to REL-18 WI NR_MIMO_evo_DL_UL-Core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534FF" w:rsidRPr="004E535C" w14:paraId="455DBE25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AC698CF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E12547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B5FD3BB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4A9CF4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7740552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FCFBF8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5B497C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51F0591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2257E9D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3773F4E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0C446F6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4E32AF9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9F489F8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534FF" w14:paraId="1F55CB4D" w14:textId="77777777" w:rsidTr="007B48D3">
        <w:tc>
          <w:tcPr>
            <w:tcW w:w="879" w:type="dxa"/>
          </w:tcPr>
          <w:p w14:paraId="38545D1F" w14:textId="77777777" w:rsidR="006534FF" w:rsidRDefault="006534FF" w:rsidP="007B48D3"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 w14:paraId="17853346" w14:textId="77777777" w:rsidR="006534FF" w:rsidRDefault="006534FF" w:rsidP="007B48D3">
            <w:r>
              <w:rPr>
                <w:sz w:val="16"/>
                <w:szCs w:val="16"/>
              </w:rPr>
              <w:t>0160</w:t>
            </w:r>
          </w:p>
        </w:tc>
        <w:tc>
          <w:tcPr>
            <w:tcW w:w="517" w:type="dxa"/>
          </w:tcPr>
          <w:p w14:paraId="6C0CC311" w14:textId="77777777" w:rsidR="006534FF" w:rsidRDefault="006534FF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A45DAF" w14:textId="77777777" w:rsidR="006534FF" w:rsidRDefault="006534FF" w:rsidP="007B48D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AADBCF" w14:textId="77777777" w:rsidR="006534FF" w:rsidRDefault="006534FF" w:rsidP="007B48D3">
            <w:r>
              <w:rPr>
                <w:sz w:val="16"/>
                <w:szCs w:val="16"/>
              </w:rPr>
              <w:t>CR on determination of cyclic shift for PRACH transmission in 2TA</w:t>
            </w:r>
          </w:p>
        </w:tc>
        <w:tc>
          <w:tcPr>
            <w:tcW w:w="517" w:type="dxa"/>
          </w:tcPr>
          <w:p w14:paraId="41BFA137" w14:textId="77777777" w:rsidR="006534FF" w:rsidRDefault="006534FF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988F1F" w14:textId="77777777" w:rsidR="006534FF" w:rsidRDefault="006534FF" w:rsidP="007B48D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AB797CA" w14:textId="77777777" w:rsidR="006534FF" w:rsidRDefault="006534FF" w:rsidP="007B48D3"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 w14:paraId="00470038" w14:textId="77777777" w:rsidR="006534FF" w:rsidRDefault="006534FF" w:rsidP="007B48D3">
            <w:r>
              <w:rPr>
                <w:sz w:val="16"/>
                <w:szCs w:val="16"/>
              </w:rPr>
              <w:t>R1-2508196</w:t>
            </w:r>
          </w:p>
        </w:tc>
        <w:tc>
          <w:tcPr>
            <w:tcW w:w="1597" w:type="dxa"/>
          </w:tcPr>
          <w:p w14:paraId="3EE02408" w14:textId="77777777" w:rsidR="006534FF" w:rsidRDefault="006534FF" w:rsidP="007B48D3">
            <w:r>
              <w:rPr>
                <w:sz w:val="16"/>
                <w:szCs w:val="16"/>
              </w:rPr>
              <w:t>CATT, Huawei, HiSilicon, Samsung</w:t>
            </w:r>
          </w:p>
        </w:tc>
        <w:tc>
          <w:tcPr>
            <w:tcW w:w="1122" w:type="dxa"/>
          </w:tcPr>
          <w:p w14:paraId="37D32FE2" w14:textId="77777777" w:rsidR="006534FF" w:rsidRDefault="006534FF" w:rsidP="007B48D3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3BE0C552" w14:textId="77777777" w:rsidR="006534FF" w:rsidRDefault="006534FF" w:rsidP="007B48D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FEBAEC" w14:textId="77777777" w:rsidR="006534FF" w:rsidRDefault="006534FF" w:rsidP="007B48D3">
            <w:pPr>
              <w:rPr>
                <w:sz w:val="16"/>
                <w:szCs w:val="16"/>
              </w:rPr>
            </w:pPr>
          </w:p>
        </w:tc>
      </w:tr>
      <w:tr w:rsidR="006534FF" w14:paraId="31494CE5" w14:textId="77777777" w:rsidTr="007B48D3">
        <w:tc>
          <w:tcPr>
            <w:tcW w:w="879" w:type="dxa"/>
          </w:tcPr>
          <w:p w14:paraId="3964FB1A" w14:textId="77777777" w:rsidR="006534FF" w:rsidRDefault="006534FF" w:rsidP="007B48D3"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 w14:paraId="7201DBC6" w14:textId="77777777" w:rsidR="006534FF" w:rsidRDefault="006534FF" w:rsidP="007B48D3">
            <w:r>
              <w:rPr>
                <w:sz w:val="16"/>
                <w:szCs w:val="16"/>
              </w:rPr>
              <w:t>0161</w:t>
            </w:r>
          </w:p>
        </w:tc>
        <w:tc>
          <w:tcPr>
            <w:tcW w:w="517" w:type="dxa"/>
          </w:tcPr>
          <w:p w14:paraId="4C593822" w14:textId="77777777" w:rsidR="006534FF" w:rsidRDefault="006534FF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CB5E46" w14:textId="77777777" w:rsidR="006534FF" w:rsidRDefault="006534FF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5EC68D0" w14:textId="77777777" w:rsidR="006534FF" w:rsidRDefault="006534FF" w:rsidP="007B48D3">
            <w:r>
              <w:rPr>
                <w:sz w:val="16"/>
                <w:szCs w:val="16"/>
              </w:rPr>
              <w:t>CR on determination of cyclic shift for PRACH transmission in 2TA</w:t>
            </w:r>
          </w:p>
        </w:tc>
        <w:tc>
          <w:tcPr>
            <w:tcW w:w="517" w:type="dxa"/>
          </w:tcPr>
          <w:p w14:paraId="497DD50B" w14:textId="77777777" w:rsidR="006534FF" w:rsidRDefault="006534FF" w:rsidP="007B48D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62ECE5" w14:textId="77777777" w:rsidR="006534FF" w:rsidRDefault="006534FF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D270E98" w14:textId="77777777" w:rsidR="006534FF" w:rsidRDefault="006534FF" w:rsidP="007B48D3"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 w14:paraId="7E67AB5E" w14:textId="77777777" w:rsidR="006534FF" w:rsidRDefault="006534FF" w:rsidP="007B48D3">
            <w:r>
              <w:rPr>
                <w:sz w:val="16"/>
                <w:szCs w:val="16"/>
              </w:rPr>
              <w:t>R1-2508197</w:t>
            </w:r>
          </w:p>
        </w:tc>
        <w:tc>
          <w:tcPr>
            <w:tcW w:w="1597" w:type="dxa"/>
          </w:tcPr>
          <w:p w14:paraId="6A26204B" w14:textId="77777777" w:rsidR="006534FF" w:rsidRDefault="006534FF" w:rsidP="007B48D3">
            <w:r>
              <w:rPr>
                <w:sz w:val="16"/>
                <w:szCs w:val="16"/>
              </w:rPr>
              <w:t>CATT, Huawei, HiSilicon, Samsung</w:t>
            </w:r>
          </w:p>
        </w:tc>
        <w:tc>
          <w:tcPr>
            <w:tcW w:w="1122" w:type="dxa"/>
          </w:tcPr>
          <w:p w14:paraId="53B1D3DB" w14:textId="77777777" w:rsidR="006534FF" w:rsidRDefault="006534FF" w:rsidP="007B48D3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68196700" w14:textId="77777777" w:rsidR="006534FF" w:rsidRDefault="006534FF" w:rsidP="007B48D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91612A" w14:textId="77777777" w:rsidR="006534FF" w:rsidRDefault="006534FF" w:rsidP="007B48D3">
            <w:pPr>
              <w:rPr>
                <w:sz w:val="16"/>
                <w:szCs w:val="16"/>
              </w:rPr>
            </w:pPr>
          </w:p>
        </w:tc>
      </w:tr>
      <w:tr w:rsidR="006534FF" w14:paraId="3E6DACCA" w14:textId="77777777" w:rsidTr="007B48D3">
        <w:tc>
          <w:tcPr>
            <w:tcW w:w="879" w:type="dxa"/>
          </w:tcPr>
          <w:p w14:paraId="6417AF5A" w14:textId="77777777" w:rsidR="006534FF" w:rsidRDefault="006534FF" w:rsidP="007B48D3"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 w14:paraId="7BAEF871" w14:textId="77777777" w:rsidR="006534FF" w:rsidRDefault="006534FF" w:rsidP="007B48D3">
            <w:r>
              <w:rPr>
                <w:sz w:val="16"/>
                <w:szCs w:val="16"/>
              </w:rPr>
              <w:t>0730</w:t>
            </w:r>
          </w:p>
        </w:tc>
        <w:tc>
          <w:tcPr>
            <w:tcW w:w="517" w:type="dxa"/>
          </w:tcPr>
          <w:p w14:paraId="027E04B6" w14:textId="77777777" w:rsidR="006534FF" w:rsidRDefault="006534FF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875EC2" w14:textId="77777777" w:rsidR="006534FF" w:rsidRDefault="006534FF" w:rsidP="007B48D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4B0B7F" w14:textId="77777777" w:rsidR="006534FF" w:rsidRDefault="006534FF" w:rsidP="007B48D3">
            <w:r>
              <w:rPr>
                <w:sz w:val="16"/>
                <w:szCs w:val="16"/>
              </w:rPr>
              <w:t>CR on two TAG operation (Rel-18)</w:t>
            </w:r>
          </w:p>
        </w:tc>
        <w:tc>
          <w:tcPr>
            <w:tcW w:w="517" w:type="dxa"/>
          </w:tcPr>
          <w:p w14:paraId="5D0501DE" w14:textId="77777777" w:rsidR="006534FF" w:rsidRDefault="006534FF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258FB8" w14:textId="77777777" w:rsidR="006534FF" w:rsidRDefault="006534FF" w:rsidP="007B48D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007592A" w14:textId="77777777" w:rsidR="006534FF" w:rsidRDefault="006534FF" w:rsidP="007B48D3"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 w14:paraId="44F4797F" w14:textId="77777777" w:rsidR="006534FF" w:rsidRDefault="006534FF" w:rsidP="007B48D3">
            <w:r>
              <w:rPr>
                <w:sz w:val="16"/>
                <w:szCs w:val="16"/>
              </w:rPr>
              <w:t>R1-2508143</w:t>
            </w:r>
          </w:p>
        </w:tc>
        <w:tc>
          <w:tcPr>
            <w:tcW w:w="1597" w:type="dxa"/>
          </w:tcPr>
          <w:p w14:paraId="71E5E3C9" w14:textId="77777777" w:rsidR="006534FF" w:rsidRDefault="006534FF" w:rsidP="007B48D3">
            <w:r>
              <w:rPr>
                <w:sz w:val="16"/>
                <w:szCs w:val="16"/>
              </w:rPr>
              <w:t>vivo, ZTE, Samsung, NTT DOCOMO, INC.</w:t>
            </w:r>
          </w:p>
        </w:tc>
        <w:tc>
          <w:tcPr>
            <w:tcW w:w="1122" w:type="dxa"/>
          </w:tcPr>
          <w:p w14:paraId="1B609061" w14:textId="77777777" w:rsidR="006534FF" w:rsidRDefault="006534FF" w:rsidP="007B48D3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628FA48A" w14:textId="77777777" w:rsidR="006534FF" w:rsidRDefault="006534FF" w:rsidP="007B48D3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3BA83107" w14:textId="77777777" w:rsidR="006534FF" w:rsidRDefault="006534FF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534FF" w14:paraId="768B42F8" w14:textId="77777777" w:rsidTr="007B48D3">
        <w:tc>
          <w:tcPr>
            <w:tcW w:w="879" w:type="dxa"/>
          </w:tcPr>
          <w:p w14:paraId="108A93A8" w14:textId="77777777" w:rsidR="006534FF" w:rsidRDefault="006534FF" w:rsidP="007B48D3"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 w14:paraId="2F4F5871" w14:textId="77777777" w:rsidR="006534FF" w:rsidRDefault="006534FF" w:rsidP="007B48D3">
            <w:r>
              <w:rPr>
                <w:sz w:val="16"/>
                <w:szCs w:val="16"/>
              </w:rPr>
              <w:t>0731</w:t>
            </w:r>
          </w:p>
        </w:tc>
        <w:tc>
          <w:tcPr>
            <w:tcW w:w="517" w:type="dxa"/>
          </w:tcPr>
          <w:p w14:paraId="1200BAAD" w14:textId="77777777" w:rsidR="006534FF" w:rsidRDefault="006534FF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06273C" w14:textId="77777777" w:rsidR="006534FF" w:rsidRDefault="006534FF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41BFEF7" w14:textId="77777777" w:rsidR="006534FF" w:rsidRDefault="006534FF" w:rsidP="007B48D3">
            <w:r>
              <w:rPr>
                <w:sz w:val="16"/>
                <w:szCs w:val="16"/>
              </w:rPr>
              <w:t>CR on two TAG operation (Rel-19 mirror)</w:t>
            </w:r>
          </w:p>
        </w:tc>
        <w:tc>
          <w:tcPr>
            <w:tcW w:w="517" w:type="dxa"/>
          </w:tcPr>
          <w:p w14:paraId="61111F39" w14:textId="77777777" w:rsidR="006534FF" w:rsidRDefault="006534FF" w:rsidP="007B48D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E7B136" w14:textId="77777777" w:rsidR="006534FF" w:rsidRDefault="006534FF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B8646DA" w14:textId="77777777" w:rsidR="006534FF" w:rsidRDefault="006534FF" w:rsidP="007B48D3"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 w14:paraId="0958D1B2" w14:textId="77777777" w:rsidR="006534FF" w:rsidRDefault="006534FF" w:rsidP="007B48D3">
            <w:r>
              <w:rPr>
                <w:sz w:val="16"/>
                <w:szCs w:val="16"/>
              </w:rPr>
              <w:t>R1-2508144</w:t>
            </w:r>
          </w:p>
        </w:tc>
        <w:tc>
          <w:tcPr>
            <w:tcW w:w="1597" w:type="dxa"/>
          </w:tcPr>
          <w:p w14:paraId="2F714B7E" w14:textId="77777777" w:rsidR="006534FF" w:rsidRDefault="006534FF" w:rsidP="007B48D3">
            <w:r>
              <w:rPr>
                <w:sz w:val="16"/>
                <w:szCs w:val="16"/>
              </w:rPr>
              <w:t>vivo, ZTE, Samsung, NTT DOCOMO, INC.</w:t>
            </w:r>
          </w:p>
        </w:tc>
        <w:tc>
          <w:tcPr>
            <w:tcW w:w="1122" w:type="dxa"/>
          </w:tcPr>
          <w:p w14:paraId="2869F299" w14:textId="77777777" w:rsidR="006534FF" w:rsidRDefault="006534FF" w:rsidP="007B48D3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038C988D" w14:textId="77777777" w:rsidR="006534FF" w:rsidRDefault="006534FF" w:rsidP="007B48D3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43C4F8D8" w14:textId="77777777" w:rsidR="006534FF" w:rsidRDefault="006534FF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534FF" w14:paraId="7361FFD0" w14:textId="77777777" w:rsidTr="007B48D3">
        <w:tc>
          <w:tcPr>
            <w:tcW w:w="879" w:type="dxa"/>
          </w:tcPr>
          <w:p w14:paraId="57950F64" w14:textId="77777777" w:rsidR="006534FF" w:rsidRDefault="006534FF" w:rsidP="007B48D3"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 w14:paraId="0C7C4D5E" w14:textId="77777777" w:rsidR="006534FF" w:rsidRDefault="006534FF" w:rsidP="007B48D3">
            <w:r>
              <w:rPr>
                <w:sz w:val="16"/>
                <w:szCs w:val="16"/>
              </w:rPr>
              <w:t>0735</w:t>
            </w:r>
          </w:p>
        </w:tc>
        <w:tc>
          <w:tcPr>
            <w:tcW w:w="517" w:type="dxa"/>
          </w:tcPr>
          <w:p w14:paraId="17B0C10E" w14:textId="77777777" w:rsidR="006534FF" w:rsidRDefault="006534FF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EAE883" w14:textId="77777777" w:rsidR="006534FF" w:rsidRDefault="006534FF" w:rsidP="007B48D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E6CCCC" w14:textId="77777777" w:rsidR="006534FF" w:rsidRDefault="006534FF" w:rsidP="007B48D3">
            <w:r>
              <w:rPr>
                <w:sz w:val="16"/>
                <w:szCs w:val="16"/>
              </w:rPr>
              <w:t>CR on power scaling for STxMP in TS 38.213</w:t>
            </w:r>
          </w:p>
        </w:tc>
        <w:tc>
          <w:tcPr>
            <w:tcW w:w="517" w:type="dxa"/>
          </w:tcPr>
          <w:p w14:paraId="094B7479" w14:textId="77777777" w:rsidR="006534FF" w:rsidRDefault="006534FF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BFE893" w14:textId="77777777" w:rsidR="006534FF" w:rsidRDefault="006534FF" w:rsidP="007B48D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34A2619" w14:textId="77777777" w:rsidR="006534FF" w:rsidRDefault="006534FF" w:rsidP="007B48D3"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 w14:paraId="1EA446A1" w14:textId="77777777" w:rsidR="006534FF" w:rsidRDefault="006534FF" w:rsidP="007B48D3">
            <w:r>
              <w:rPr>
                <w:sz w:val="16"/>
                <w:szCs w:val="16"/>
              </w:rPr>
              <w:t>R1-2508194</w:t>
            </w:r>
          </w:p>
        </w:tc>
        <w:tc>
          <w:tcPr>
            <w:tcW w:w="1597" w:type="dxa"/>
          </w:tcPr>
          <w:p w14:paraId="1F365526" w14:textId="77777777" w:rsidR="006534FF" w:rsidRDefault="006534FF" w:rsidP="007B48D3">
            <w:r>
              <w:rPr>
                <w:sz w:val="16"/>
                <w:szCs w:val="16"/>
              </w:rPr>
              <w:t>ZTE Corporation, Sanechips, Samsung, Qualcomm</w:t>
            </w:r>
          </w:p>
        </w:tc>
        <w:tc>
          <w:tcPr>
            <w:tcW w:w="1122" w:type="dxa"/>
          </w:tcPr>
          <w:p w14:paraId="026D514D" w14:textId="77777777" w:rsidR="006534FF" w:rsidRDefault="006534FF" w:rsidP="007B48D3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36D496D1" w14:textId="77777777" w:rsidR="006534FF" w:rsidRDefault="006534FF" w:rsidP="007B48D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AAB156" w14:textId="77777777" w:rsidR="006534FF" w:rsidRDefault="006534FF" w:rsidP="007B48D3">
            <w:pPr>
              <w:rPr>
                <w:sz w:val="16"/>
                <w:szCs w:val="16"/>
              </w:rPr>
            </w:pPr>
          </w:p>
        </w:tc>
      </w:tr>
      <w:tr w:rsidR="006534FF" w14:paraId="70891CB1" w14:textId="77777777" w:rsidTr="007B48D3">
        <w:tc>
          <w:tcPr>
            <w:tcW w:w="879" w:type="dxa"/>
          </w:tcPr>
          <w:p w14:paraId="119FCB06" w14:textId="77777777" w:rsidR="006534FF" w:rsidRDefault="006534FF" w:rsidP="007B48D3"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 w14:paraId="3A3C4D6B" w14:textId="77777777" w:rsidR="006534FF" w:rsidRDefault="006534FF" w:rsidP="007B48D3">
            <w:r>
              <w:rPr>
                <w:sz w:val="16"/>
                <w:szCs w:val="16"/>
              </w:rPr>
              <w:t>0736</w:t>
            </w:r>
          </w:p>
        </w:tc>
        <w:tc>
          <w:tcPr>
            <w:tcW w:w="517" w:type="dxa"/>
          </w:tcPr>
          <w:p w14:paraId="3672CA1A" w14:textId="77777777" w:rsidR="006534FF" w:rsidRDefault="006534FF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C0252E" w14:textId="77777777" w:rsidR="006534FF" w:rsidRDefault="006534FF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25F3878" w14:textId="77777777" w:rsidR="006534FF" w:rsidRDefault="006534FF" w:rsidP="007B48D3">
            <w:r>
              <w:rPr>
                <w:sz w:val="16"/>
                <w:szCs w:val="16"/>
              </w:rPr>
              <w:t>CR on power scaling for STxMP in TS 38.213</w:t>
            </w:r>
          </w:p>
        </w:tc>
        <w:tc>
          <w:tcPr>
            <w:tcW w:w="517" w:type="dxa"/>
          </w:tcPr>
          <w:p w14:paraId="3A0616A8" w14:textId="77777777" w:rsidR="006534FF" w:rsidRDefault="006534FF" w:rsidP="007B48D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9FF450" w14:textId="77777777" w:rsidR="006534FF" w:rsidRDefault="006534FF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16C6D45" w14:textId="77777777" w:rsidR="006534FF" w:rsidRDefault="006534FF" w:rsidP="007B48D3"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 w14:paraId="07A89922" w14:textId="77777777" w:rsidR="006534FF" w:rsidRDefault="006534FF" w:rsidP="007B48D3">
            <w:r>
              <w:rPr>
                <w:sz w:val="16"/>
                <w:szCs w:val="16"/>
              </w:rPr>
              <w:t>R1-2508195</w:t>
            </w:r>
          </w:p>
        </w:tc>
        <w:tc>
          <w:tcPr>
            <w:tcW w:w="1597" w:type="dxa"/>
          </w:tcPr>
          <w:p w14:paraId="6A074F24" w14:textId="77777777" w:rsidR="006534FF" w:rsidRDefault="006534FF" w:rsidP="007B48D3">
            <w:r>
              <w:rPr>
                <w:sz w:val="16"/>
                <w:szCs w:val="16"/>
              </w:rPr>
              <w:t>ZTE Corporation, Sanechips, Samsung, Qualcomm</w:t>
            </w:r>
          </w:p>
        </w:tc>
        <w:tc>
          <w:tcPr>
            <w:tcW w:w="1122" w:type="dxa"/>
          </w:tcPr>
          <w:p w14:paraId="35741536" w14:textId="77777777" w:rsidR="006534FF" w:rsidRDefault="006534FF" w:rsidP="007B48D3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415E7921" w14:textId="77777777" w:rsidR="006534FF" w:rsidRDefault="006534FF" w:rsidP="007B48D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59CFE3" w14:textId="77777777" w:rsidR="006534FF" w:rsidRDefault="006534FF" w:rsidP="007B48D3">
            <w:pPr>
              <w:rPr>
                <w:sz w:val="16"/>
                <w:szCs w:val="16"/>
              </w:rPr>
            </w:pPr>
          </w:p>
        </w:tc>
      </w:tr>
      <w:tr w:rsidR="006534FF" w14:paraId="792C14AB" w14:textId="77777777" w:rsidTr="007B48D3">
        <w:tc>
          <w:tcPr>
            <w:tcW w:w="879" w:type="dxa"/>
          </w:tcPr>
          <w:p w14:paraId="571E9B59" w14:textId="77777777" w:rsidR="006534FF" w:rsidRDefault="006534FF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4C3A98A5" w14:textId="77777777" w:rsidR="006534FF" w:rsidRDefault="006534FF" w:rsidP="007B48D3">
            <w:r>
              <w:rPr>
                <w:sz w:val="16"/>
                <w:szCs w:val="16"/>
              </w:rPr>
              <w:t>0700</w:t>
            </w:r>
          </w:p>
        </w:tc>
        <w:tc>
          <w:tcPr>
            <w:tcW w:w="517" w:type="dxa"/>
          </w:tcPr>
          <w:p w14:paraId="7EFEE0AF" w14:textId="77777777" w:rsidR="006534FF" w:rsidRDefault="006534FF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FE8540" w14:textId="77777777" w:rsidR="006534FF" w:rsidRDefault="006534FF" w:rsidP="007B48D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4A9C7A" w14:textId="77777777" w:rsidR="006534FF" w:rsidRDefault="006534FF" w:rsidP="007B48D3">
            <w:r>
              <w:rPr>
                <w:sz w:val="16"/>
                <w:szCs w:val="16"/>
              </w:rPr>
              <w:t>CR on SFN-scheme dynamic switching for Rel-18 in TS 38.214</w:t>
            </w:r>
          </w:p>
        </w:tc>
        <w:tc>
          <w:tcPr>
            <w:tcW w:w="517" w:type="dxa"/>
          </w:tcPr>
          <w:p w14:paraId="4E61BEF3" w14:textId="77777777" w:rsidR="006534FF" w:rsidRDefault="006534FF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E746D3" w14:textId="77777777" w:rsidR="006534FF" w:rsidRDefault="006534FF" w:rsidP="007B48D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194B843" w14:textId="77777777" w:rsidR="006534FF" w:rsidRDefault="006534FF" w:rsidP="007B48D3"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 w14:paraId="016DB13E" w14:textId="77777777" w:rsidR="006534FF" w:rsidRDefault="006534FF" w:rsidP="007B48D3">
            <w:r>
              <w:rPr>
                <w:sz w:val="16"/>
                <w:szCs w:val="16"/>
              </w:rPr>
              <w:t>R1-2508166</w:t>
            </w:r>
          </w:p>
        </w:tc>
        <w:tc>
          <w:tcPr>
            <w:tcW w:w="1597" w:type="dxa"/>
          </w:tcPr>
          <w:p w14:paraId="68355543" w14:textId="77777777" w:rsidR="006534FF" w:rsidRDefault="006534FF" w:rsidP="007B48D3">
            <w:r>
              <w:rPr>
                <w:sz w:val="16"/>
                <w:szCs w:val="16"/>
              </w:rPr>
              <w:t>Xiaomi, Huawei, HiSilicon, Samsung</w:t>
            </w:r>
          </w:p>
        </w:tc>
        <w:tc>
          <w:tcPr>
            <w:tcW w:w="1122" w:type="dxa"/>
          </w:tcPr>
          <w:p w14:paraId="6114DEF4" w14:textId="77777777" w:rsidR="006534FF" w:rsidRDefault="006534FF" w:rsidP="007B48D3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78BA265B" w14:textId="77777777" w:rsidR="006534FF" w:rsidRDefault="006534FF" w:rsidP="007B48D3">
            <w:r>
              <w:rPr>
                <w:sz w:val="16"/>
                <w:szCs w:val="16"/>
              </w:rPr>
              <w:t>5.1</w:t>
            </w:r>
          </w:p>
        </w:tc>
        <w:tc>
          <w:tcPr>
            <w:tcW w:w="998" w:type="dxa"/>
          </w:tcPr>
          <w:p w14:paraId="185E6A98" w14:textId="77777777" w:rsidR="006534FF" w:rsidRDefault="006534FF" w:rsidP="007B48D3">
            <w:r>
              <w:rPr>
                <w:sz w:val="16"/>
                <w:szCs w:val="16"/>
              </w:rPr>
              <w:t>...; ...; ...</w:t>
            </w:r>
          </w:p>
        </w:tc>
      </w:tr>
      <w:tr w:rsidR="006534FF" w14:paraId="07093341" w14:textId="77777777" w:rsidTr="007B48D3">
        <w:tc>
          <w:tcPr>
            <w:tcW w:w="879" w:type="dxa"/>
          </w:tcPr>
          <w:p w14:paraId="2B21E0F4" w14:textId="77777777" w:rsidR="006534FF" w:rsidRDefault="006534FF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4DBFBBCB" w14:textId="77777777" w:rsidR="006534FF" w:rsidRDefault="006534FF" w:rsidP="007B48D3">
            <w:r>
              <w:rPr>
                <w:sz w:val="16"/>
                <w:szCs w:val="16"/>
              </w:rPr>
              <w:t>0701</w:t>
            </w:r>
          </w:p>
        </w:tc>
        <w:tc>
          <w:tcPr>
            <w:tcW w:w="517" w:type="dxa"/>
          </w:tcPr>
          <w:p w14:paraId="4F943BB4" w14:textId="77777777" w:rsidR="006534FF" w:rsidRDefault="006534FF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C343E2" w14:textId="77777777" w:rsidR="006534FF" w:rsidRDefault="006534FF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20FE042" w14:textId="77777777" w:rsidR="006534FF" w:rsidRDefault="006534FF" w:rsidP="007B48D3">
            <w:r>
              <w:rPr>
                <w:sz w:val="16"/>
                <w:szCs w:val="16"/>
              </w:rPr>
              <w:t>CR on SFN-scheme dynamic switching for Rel-19 in TS 38.214</w:t>
            </w:r>
          </w:p>
        </w:tc>
        <w:tc>
          <w:tcPr>
            <w:tcW w:w="517" w:type="dxa"/>
          </w:tcPr>
          <w:p w14:paraId="461B35CB" w14:textId="77777777" w:rsidR="006534FF" w:rsidRDefault="006534FF" w:rsidP="007B48D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CEB8337" w14:textId="77777777" w:rsidR="006534FF" w:rsidRDefault="006534FF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2159FFD" w14:textId="77777777" w:rsidR="006534FF" w:rsidRDefault="006534FF" w:rsidP="007B48D3"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 w14:paraId="62A75991" w14:textId="77777777" w:rsidR="006534FF" w:rsidRDefault="006534FF" w:rsidP="007B48D3">
            <w:r>
              <w:rPr>
                <w:sz w:val="16"/>
                <w:szCs w:val="16"/>
              </w:rPr>
              <w:t>R1-2508167</w:t>
            </w:r>
          </w:p>
        </w:tc>
        <w:tc>
          <w:tcPr>
            <w:tcW w:w="1597" w:type="dxa"/>
          </w:tcPr>
          <w:p w14:paraId="4923F368" w14:textId="77777777" w:rsidR="006534FF" w:rsidRDefault="006534FF" w:rsidP="007B48D3">
            <w:r>
              <w:rPr>
                <w:sz w:val="16"/>
                <w:szCs w:val="16"/>
              </w:rPr>
              <w:t>Xiaomi, Huawei, HiSilicon, Samsung</w:t>
            </w:r>
          </w:p>
        </w:tc>
        <w:tc>
          <w:tcPr>
            <w:tcW w:w="1122" w:type="dxa"/>
          </w:tcPr>
          <w:p w14:paraId="033DAD8F" w14:textId="77777777" w:rsidR="006534FF" w:rsidRDefault="006534FF" w:rsidP="007B48D3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7037F314" w14:textId="77777777" w:rsidR="006534FF" w:rsidRDefault="006534FF" w:rsidP="007B48D3">
            <w:r>
              <w:rPr>
                <w:sz w:val="16"/>
                <w:szCs w:val="16"/>
              </w:rPr>
              <w:t>5.1</w:t>
            </w:r>
          </w:p>
        </w:tc>
        <w:tc>
          <w:tcPr>
            <w:tcW w:w="998" w:type="dxa"/>
          </w:tcPr>
          <w:p w14:paraId="2D7545F2" w14:textId="77777777" w:rsidR="006534FF" w:rsidRDefault="006534FF" w:rsidP="007B48D3">
            <w:r>
              <w:rPr>
                <w:sz w:val="16"/>
                <w:szCs w:val="16"/>
              </w:rPr>
              <w:t>...; ...; ...</w:t>
            </w:r>
          </w:p>
        </w:tc>
      </w:tr>
      <w:tr w:rsidR="006534FF" w14:paraId="4AC1EB5A" w14:textId="77777777" w:rsidTr="007B48D3">
        <w:tc>
          <w:tcPr>
            <w:tcW w:w="879" w:type="dxa"/>
          </w:tcPr>
          <w:p w14:paraId="06FFEC08" w14:textId="77777777" w:rsidR="006534FF" w:rsidRDefault="006534FF" w:rsidP="007B48D3">
            <w:r>
              <w:rPr>
                <w:sz w:val="16"/>
                <w:szCs w:val="16"/>
              </w:rPr>
              <w:lastRenderedPageBreak/>
              <w:t>38.214</w:t>
            </w:r>
          </w:p>
        </w:tc>
        <w:tc>
          <w:tcPr>
            <w:tcW w:w="637" w:type="dxa"/>
          </w:tcPr>
          <w:p w14:paraId="230E90DA" w14:textId="77777777" w:rsidR="006534FF" w:rsidRDefault="006534FF" w:rsidP="007B48D3">
            <w:r>
              <w:rPr>
                <w:sz w:val="16"/>
                <w:szCs w:val="16"/>
              </w:rPr>
              <w:t>0702</w:t>
            </w:r>
          </w:p>
        </w:tc>
        <w:tc>
          <w:tcPr>
            <w:tcW w:w="517" w:type="dxa"/>
          </w:tcPr>
          <w:p w14:paraId="00D7B98A" w14:textId="77777777" w:rsidR="006534FF" w:rsidRDefault="006534FF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F59B67" w14:textId="77777777" w:rsidR="006534FF" w:rsidRDefault="006534FF" w:rsidP="007B48D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57A811" w14:textId="77777777" w:rsidR="006534FF" w:rsidRDefault="006534FF" w:rsidP="007B48D3">
            <w:r>
              <w:rPr>
                <w:sz w:val="16"/>
                <w:szCs w:val="16"/>
              </w:rPr>
              <w:t>CR on TDCP report configuration – Rel-18</w:t>
            </w:r>
          </w:p>
        </w:tc>
        <w:tc>
          <w:tcPr>
            <w:tcW w:w="517" w:type="dxa"/>
          </w:tcPr>
          <w:p w14:paraId="40D77DE6" w14:textId="77777777" w:rsidR="006534FF" w:rsidRDefault="006534FF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05C5B6" w14:textId="77777777" w:rsidR="006534FF" w:rsidRDefault="006534FF" w:rsidP="007B48D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67E92D6" w14:textId="77777777" w:rsidR="006534FF" w:rsidRDefault="006534FF" w:rsidP="007B48D3"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 w14:paraId="00D3ECAB" w14:textId="77777777" w:rsidR="006534FF" w:rsidRDefault="006534FF" w:rsidP="007B48D3">
            <w:r>
              <w:rPr>
                <w:sz w:val="16"/>
                <w:szCs w:val="16"/>
              </w:rPr>
              <w:t>R1-2508180</w:t>
            </w:r>
          </w:p>
        </w:tc>
        <w:tc>
          <w:tcPr>
            <w:tcW w:w="1597" w:type="dxa"/>
          </w:tcPr>
          <w:p w14:paraId="5D2B1630" w14:textId="77777777" w:rsidR="006534FF" w:rsidRDefault="006534FF" w:rsidP="007B48D3">
            <w:r>
              <w:rPr>
                <w:sz w:val="16"/>
                <w:szCs w:val="16"/>
              </w:rPr>
              <w:t>Google, Samsung</w:t>
            </w:r>
          </w:p>
        </w:tc>
        <w:tc>
          <w:tcPr>
            <w:tcW w:w="1122" w:type="dxa"/>
          </w:tcPr>
          <w:p w14:paraId="58FF26E0" w14:textId="77777777" w:rsidR="006534FF" w:rsidRDefault="006534FF" w:rsidP="007B48D3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4F8332D8" w14:textId="77777777" w:rsidR="006534FF" w:rsidRDefault="006534FF" w:rsidP="007B48D3">
            <w:r>
              <w:rPr>
                <w:sz w:val="16"/>
                <w:szCs w:val="16"/>
              </w:rPr>
              <w:t>5.2.1.4.1</w:t>
            </w:r>
          </w:p>
        </w:tc>
        <w:tc>
          <w:tcPr>
            <w:tcW w:w="998" w:type="dxa"/>
          </w:tcPr>
          <w:p w14:paraId="77426FA4" w14:textId="77777777" w:rsidR="006534FF" w:rsidRDefault="006534FF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534FF" w14:paraId="3983FF80" w14:textId="77777777" w:rsidTr="007B48D3">
        <w:tc>
          <w:tcPr>
            <w:tcW w:w="879" w:type="dxa"/>
          </w:tcPr>
          <w:p w14:paraId="0C6EB071" w14:textId="77777777" w:rsidR="006534FF" w:rsidRDefault="006534FF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0D73A33D" w14:textId="77777777" w:rsidR="006534FF" w:rsidRDefault="006534FF" w:rsidP="007B48D3">
            <w:r>
              <w:rPr>
                <w:sz w:val="16"/>
                <w:szCs w:val="16"/>
              </w:rPr>
              <w:t>0703</w:t>
            </w:r>
          </w:p>
        </w:tc>
        <w:tc>
          <w:tcPr>
            <w:tcW w:w="517" w:type="dxa"/>
          </w:tcPr>
          <w:p w14:paraId="284A19E0" w14:textId="77777777" w:rsidR="006534FF" w:rsidRDefault="006534FF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CF817D" w14:textId="77777777" w:rsidR="006534FF" w:rsidRDefault="006534FF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CA76D74" w14:textId="77777777" w:rsidR="006534FF" w:rsidRDefault="006534FF" w:rsidP="007B48D3">
            <w:r>
              <w:rPr>
                <w:sz w:val="16"/>
                <w:szCs w:val="16"/>
              </w:rPr>
              <w:t>CR on TDCP Report Configuration – Rel-19</w:t>
            </w:r>
          </w:p>
        </w:tc>
        <w:tc>
          <w:tcPr>
            <w:tcW w:w="517" w:type="dxa"/>
          </w:tcPr>
          <w:p w14:paraId="1E1EDB33" w14:textId="77777777" w:rsidR="006534FF" w:rsidRDefault="006534FF" w:rsidP="007B48D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0CC0820" w14:textId="77777777" w:rsidR="006534FF" w:rsidRDefault="006534FF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4E6069DF" w14:textId="77777777" w:rsidR="006534FF" w:rsidRDefault="006534FF" w:rsidP="007B48D3"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 w14:paraId="63CA7D55" w14:textId="77777777" w:rsidR="006534FF" w:rsidRDefault="006534FF" w:rsidP="007B48D3">
            <w:r>
              <w:rPr>
                <w:sz w:val="16"/>
                <w:szCs w:val="16"/>
              </w:rPr>
              <w:t>R1-2508181</w:t>
            </w:r>
          </w:p>
        </w:tc>
        <w:tc>
          <w:tcPr>
            <w:tcW w:w="1597" w:type="dxa"/>
          </w:tcPr>
          <w:p w14:paraId="6A37003D" w14:textId="77777777" w:rsidR="006534FF" w:rsidRDefault="006534FF" w:rsidP="007B48D3">
            <w:r>
              <w:rPr>
                <w:sz w:val="16"/>
                <w:szCs w:val="16"/>
              </w:rPr>
              <w:t>Google, Samsung</w:t>
            </w:r>
          </w:p>
        </w:tc>
        <w:tc>
          <w:tcPr>
            <w:tcW w:w="1122" w:type="dxa"/>
          </w:tcPr>
          <w:p w14:paraId="5B11269C" w14:textId="77777777" w:rsidR="006534FF" w:rsidRDefault="006534FF" w:rsidP="007B48D3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3C031194" w14:textId="77777777" w:rsidR="006534FF" w:rsidRDefault="006534FF" w:rsidP="007B48D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C62B9D" w14:textId="77777777" w:rsidR="006534FF" w:rsidRDefault="006534FF" w:rsidP="007B48D3">
            <w:pPr>
              <w:rPr>
                <w:sz w:val="16"/>
                <w:szCs w:val="16"/>
              </w:rPr>
            </w:pPr>
          </w:p>
        </w:tc>
      </w:tr>
      <w:tr w:rsidR="006534FF" w14:paraId="2F121BB1" w14:textId="77777777" w:rsidTr="007B48D3">
        <w:tc>
          <w:tcPr>
            <w:tcW w:w="879" w:type="dxa"/>
          </w:tcPr>
          <w:p w14:paraId="17EDA6B2" w14:textId="77777777" w:rsidR="006534FF" w:rsidRDefault="006534FF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1320C24C" w14:textId="77777777" w:rsidR="006534FF" w:rsidRDefault="006534FF" w:rsidP="007B48D3">
            <w:r>
              <w:rPr>
                <w:sz w:val="16"/>
                <w:szCs w:val="16"/>
              </w:rPr>
              <w:t>0704</w:t>
            </w:r>
          </w:p>
        </w:tc>
        <w:tc>
          <w:tcPr>
            <w:tcW w:w="517" w:type="dxa"/>
          </w:tcPr>
          <w:p w14:paraId="6ACAA9F6" w14:textId="77777777" w:rsidR="006534FF" w:rsidRDefault="006534FF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E71FB9" w14:textId="77777777" w:rsidR="006534FF" w:rsidRDefault="006534FF" w:rsidP="007B48D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B908FF" w14:textId="77777777" w:rsidR="006534FF" w:rsidRDefault="006534FF" w:rsidP="007B48D3">
            <w:r>
              <w:rPr>
                <w:sz w:val="16"/>
                <w:szCs w:val="16"/>
              </w:rPr>
              <w:t>Correction on the condition for the number of UL PTRS ports in 38.214</w:t>
            </w:r>
          </w:p>
        </w:tc>
        <w:tc>
          <w:tcPr>
            <w:tcW w:w="517" w:type="dxa"/>
          </w:tcPr>
          <w:p w14:paraId="119B042B" w14:textId="77777777" w:rsidR="006534FF" w:rsidRDefault="006534FF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FB9DE5" w14:textId="77777777" w:rsidR="006534FF" w:rsidRDefault="006534FF" w:rsidP="007B48D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9E51D7B" w14:textId="77777777" w:rsidR="006534FF" w:rsidRDefault="006534FF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35A8AF82" w14:textId="77777777" w:rsidR="006534FF" w:rsidRDefault="006534FF" w:rsidP="007B48D3">
            <w:r>
              <w:rPr>
                <w:sz w:val="16"/>
                <w:szCs w:val="16"/>
              </w:rPr>
              <w:t>R1-2509563</w:t>
            </w:r>
          </w:p>
        </w:tc>
        <w:tc>
          <w:tcPr>
            <w:tcW w:w="1597" w:type="dxa"/>
          </w:tcPr>
          <w:p w14:paraId="2361E510" w14:textId="77777777" w:rsidR="006534FF" w:rsidRDefault="006534FF" w:rsidP="007B48D3">
            <w:r>
              <w:rPr>
                <w:sz w:val="16"/>
                <w:szCs w:val="16"/>
              </w:rPr>
              <w:t>Huawei, HiSilicon, samsung, ZTE</w:t>
            </w:r>
          </w:p>
        </w:tc>
        <w:tc>
          <w:tcPr>
            <w:tcW w:w="1122" w:type="dxa"/>
          </w:tcPr>
          <w:p w14:paraId="7D9D4F01" w14:textId="77777777" w:rsidR="006534FF" w:rsidRDefault="006534FF" w:rsidP="007B48D3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16ECE269" w14:textId="77777777" w:rsidR="006534FF" w:rsidRDefault="006534FF" w:rsidP="007B48D3">
            <w:r>
              <w:rPr>
                <w:sz w:val="16"/>
                <w:szCs w:val="16"/>
              </w:rPr>
              <w:t>6.2.3.1</w:t>
            </w:r>
          </w:p>
        </w:tc>
        <w:tc>
          <w:tcPr>
            <w:tcW w:w="998" w:type="dxa"/>
          </w:tcPr>
          <w:p w14:paraId="18B6922A" w14:textId="77777777" w:rsidR="006534FF" w:rsidRDefault="006534FF" w:rsidP="007B48D3">
            <w:pPr>
              <w:rPr>
                <w:sz w:val="16"/>
                <w:szCs w:val="16"/>
              </w:rPr>
            </w:pPr>
          </w:p>
        </w:tc>
      </w:tr>
      <w:tr w:rsidR="006534FF" w14:paraId="100108DB" w14:textId="77777777" w:rsidTr="007B48D3">
        <w:tc>
          <w:tcPr>
            <w:tcW w:w="879" w:type="dxa"/>
          </w:tcPr>
          <w:p w14:paraId="64BD253F" w14:textId="77777777" w:rsidR="006534FF" w:rsidRDefault="006534FF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474ADAD2" w14:textId="77777777" w:rsidR="006534FF" w:rsidRDefault="006534FF" w:rsidP="007B48D3">
            <w:r>
              <w:rPr>
                <w:sz w:val="16"/>
                <w:szCs w:val="16"/>
              </w:rPr>
              <w:t>0705</w:t>
            </w:r>
          </w:p>
        </w:tc>
        <w:tc>
          <w:tcPr>
            <w:tcW w:w="517" w:type="dxa"/>
          </w:tcPr>
          <w:p w14:paraId="1DB98A93" w14:textId="77777777" w:rsidR="006534FF" w:rsidRDefault="006534FF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05EC89" w14:textId="77777777" w:rsidR="006534FF" w:rsidRDefault="006534FF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8503A61" w14:textId="77777777" w:rsidR="006534FF" w:rsidRDefault="006534FF" w:rsidP="007B48D3">
            <w:r>
              <w:rPr>
                <w:sz w:val="16"/>
                <w:szCs w:val="16"/>
              </w:rPr>
              <w:t>Correction on the condition for the number of UL PTRS ports in 38.214</w:t>
            </w:r>
          </w:p>
        </w:tc>
        <w:tc>
          <w:tcPr>
            <w:tcW w:w="517" w:type="dxa"/>
          </w:tcPr>
          <w:p w14:paraId="68DC89C1" w14:textId="77777777" w:rsidR="006534FF" w:rsidRDefault="006534FF" w:rsidP="007B48D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F9DAE3E" w14:textId="77777777" w:rsidR="006534FF" w:rsidRDefault="006534FF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F326767" w14:textId="77777777" w:rsidR="006534FF" w:rsidRDefault="006534FF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1BB59D08" w14:textId="77777777" w:rsidR="006534FF" w:rsidRDefault="006534FF" w:rsidP="007B48D3">
            <w:r>
              <w:rPr>
                <w:sz w:val="16"/>
                <w:szCs w:val="16"/>
              </w:rPr>
              <w:t>R1-2509564</w:t>
            </w:r>
          </w:p>
        </w:tc>
        <w:tc>
          <w:tcPr>
            <w:tcW w:w="1597" w:type="dxa"/>
          </w:tcPr>
          <w:p w14:paraId="215601BE" w14:textId="77777777" w:rsidR="006534FF" w:rsidRDefault="006534FF" w:rsidP="007B48D3">
            <w:r>
              <w:rPr>
                <w:sz w:val="16"/>
                <w:szCs w:val="16"/>
              </w:rPr>
              <w:t>Huawei, HiSilicon, samsung, ZTE</w:t>
            </w:r>
          </w:p>
        </w:tc>
        <w:tc>
          <w:tcPr>
            <w:tcW w:w="1122" w:type="dxa"/>
          </w:tcPr>
          <w:p w14:paraId="7B8D9496" w14:textId="77777777" w:rsidR="006534FF" w:rsidRDefault="006534FF" w:rsidP="007B48D3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018A3209" w14:textId="77777777" w:rsidR="006534FF" w:rsidRDefault="006534FF" w:rsidP="007B48D3">
            <w:r>
              <w:rPr>
                <w:sz w:val="16"/>
                <w:szCs w:val="16"/>
              </w:rPr>
              <w:t>6.2.3.1</w:t>
            </w:r>
          </w:p>
        </w:tc>
        <w:tc>
          <w:tcPr>
            <w:tcW w:w="998" w:type="dxa"/>
          </w:tcPr>
          <w:p w14:paraId="2DAE3A58" w14:textId="77777777" w:rsidR="006534FF" w:rsidRDefault="006534FF" w:rsidP="007B48D3">
            <w:pPr>
              <w:rPr>
                <w:sz w:val="16"/>
                <w:szCs w:val="16"/>
              </w:rPr>
            </w:pPr>
          </w:p>
        </w:tc>
      </w:tr>
      <w:tr w:rsidR="006534FF" w14:paraId="4608372E" w14:textId="77777777" w:rsidTr="007B48D3">
        <w:tc>
          <w:tcPr>
            <w:tcW w:w="879" w:type="dxa"/>
          </w:tcPr>
          <w:p w14:paraId="12BD7218" w14:textId="77777777" w:rsidR="006534FF" w:rsidRDefault="006534FF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08CECB37" w14:textId="77777777" w:rsidR="006534FF" w:rsidRDefault="006534FF" w:rsidP="007B48D3">
            <w:r>
              <w:rPr>
                <w:sz w:val="16"/>
                <w:szCs w:val="16"/>
              </w:rPr>
              <w:t>0706</w:t>
            </w:r>
          </w:p>
        </w:tc>
        <w:tc>
          <w:tcPr>
            <w:tcW w:w="517" w:type="dxa"/>
          </w:tcPr>
          <w:p w14:paraId="0056B990" w14:textId="77777777" w:rsidR="006534FF" w:rsidRDefault="006534FF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198A77" w14:textId="77777777" w:rsidR="006534FF" w:rsidRDefault="006534FF" w:rsidP="007B48D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0E1BB74" w14:textId="77777777" w:rsidR="006534FF" w:rsidRDefault="006534FF" w:rsidP="007B48D3">
            <w:r>
              <w:rPr>
                <w:sz w:val="16"/>
                <w:szCs w:val="16"/>
              </w:rPr>
              <w:t>CR on SRI in STxMP SFN non-codebook PUSCH</w:t>
            </w:r>
          </w:p>
        </w:tc>
        <w:tc>
          <w:tcPr>
            <w:tcW w:w="517" w:type="dxa"/>
          </w:tcPr>
          <w:p w14:paraId="4EE134E3" w14:textId="77777777" w:rsidR="006534FF" w:rsidRDefault="006534FF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B6D7BC" w14:textId="77777777" w:rsidR="006534FF" w:rsidRDefault="006534FF" w:rsidP="007B48D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17F1705" w14:textId="77777777" w:rsidR="006534FF" w:rsidRDefault="006534FF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33A2FED9" w14:textId="77777777" w:rsidR="006534FF" w:rsidRDefault="006534FF" w:rsidP="007B48D3">
            <w:r>
              <w:rPr>
                <w:sz w:val="16"/>
                <w:szCs w:val="16"/>
              </w:rPr>
              <w:t>R1-2509567</w:t>
            </w:r>
          </w:p>
        </w:tc>
        <w:tc>
          <w:tcPr>
            <w:tcW w:w="1597" w:type="dxa"/>
          </w:tcPr>
          <w:p w14:paraId="0F179131" w14:textId="77777777" w:rsidR="006534FF" w:rsidRDefault="006534FF" w:rsidP="007B48D3">
            <w:r>
              <w:rPr>
                <w:sz w:val="16"/>
                <w:szCs w:val="16"/>
              </w:rPr>
              <w:t>NTT DOCOMO, INC., NEC, Samsung, ZTE</w:t>
            </w:r>
          </w:p>
        </w:tc>
        <w:tc>
          <w:tcPr>
            <w:tcW w:w="1122" w:type="dxa"/>
          </w:tcPr>
          <w:p w14:paraId="1629CDC9" w14:textId="77777777" w:rsidR="006534FF" w:rsidRDefault="006534FF" w:rsidP="007B48D3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5CC84859" w14:textId="77777777" w:rsidR="006534FF" w:rsidRDefault="006534FF" w:rsidP="007B48D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8C5E3E" w14:textId="77777777" w:rsidR="006534FF" w:rsidRDefault="006534FF" w:rsidP="007B48D3">
            <w:pPr>
              <w:rPr>
                <w:sz w:val="16"/>
                <w:szCs w:val="16"/>
              </w:rPr>
            </w:pPr>
          </w:p>
        </w:tc>
      </w:tr>
      <w:tr w:rsidR="006534FF" w14:paraId="2D6D053A" w14:textId="77777777" w:rsidTr="007B48D3">
        <w:tc>
          <w:tcPr>
            <w:tcW w:w="879" w:type="dxa"/>
          </w:tcPr>
          <w:p w14:paraId="4439C491" w14:textId="77777777" w:rsidR="006534FF" w:rsidRDefault="006534FF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7736B4E1" w14:textId="77777777" w:rsidR="006534FF" w:rsidRDefault="006534FF" w:rsidP="007B48D3">
            <w:r>
              <w:rPr>
                <w:sz w:val="16"/>
                <w:szCs w:val="16"/>
              </w:rPr>
              <w:t>0708</w:t>
            </w:r>
          </w:p>
        </w:tc>
        <w:tc>
          <w:tcPr>
            <w:tcW w:w="517" w:type="dxa"/>
          </w:tcPr>
          <w:p w14:paraId="08C62383" w14:textId="77777777" w:rsidR="006534FF" w:rsidRDefault="006534FF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4D1129" w14:textId="77777777" w:rsidR="006534FF" w:rsidRDefault="006534FF" w:rsidP="007B48D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98310F" w14:textId="77777777" w:rsidR="006534FF" w:rsidRDefault="006534FF" w:rsidP="007B48D3">
            <w:r>
              <w:rPr>
                <w:sz w:val="16"/>
                <w:szCs w:val="16"/>
              </w:rPr>
              <w:t>CR on SRS port(s) mapping on OFDM symbol(s)</w:t>
            </w:r>
          </w:p>
        </w:tc>
        <w:tc>
          <w:tcPr>
            <w:tcW w:w="517" w:type="dxa"/>
          </w:tcPr>
          <w:p w14:paraId="689EB3C9" w14:textId="77777777" w:rsidR="006534FF" w:rsidRDefault="006534FF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640DB9" w14:textId="77777777" w:rsidR="006534FF" w:rsidRDefault="006534FF" w:rsidP="007B48D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86F34AB" w14:textId="77777777" w:rsidR="006534FF" w:rsidRDefault="006534FF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1D446262" w14:textId="77777777" w:rsidR="006534FF" w:rsidRDefault="006534FF" w:rsidP="007B48D3">
            <w:r>
              <w:rPr>
                <w:sz w:val="16"/>
                <w:szCs w:val="16"/>
              </w:rPr>
              <w:t>R1-2509570</w:t>
            </w:r>
          </w:p>
        </w:tc>
        <w:tc>
          <w:tcPr>
            <w:tcW w:w="1597" w:type="dxa"/>
          </w:tcPr>
          <w:p w14:paraId="637F1068" w14:textId="77777777" w:rsidR="006534FF" w:rsidRDefault="006534FF" w:rsidP="007B48D3">
            <w:r>
              <w:rPr>
                <w:sz w:val="16"/>
                <w:szCs w:val="16"/>
              </w:rPr>
              <w:t>ZTE Corporation, Sanechips, Samsung</w:t>
            </w:r>
          </w:p>
        </w:tc>
        <w:tc>
          <w:tcPr>
            <w:tcW w:w="1122" w:type="dxa"/>
          </w:tcPr>
          <w:p w14:paraId="1CA55893" w14:textId="77777777" w:rsidR="006534FF" w:rsidRDefault="006534FF" w:rsidP="007B48D3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0E43BD5F" w14:textId="77777777" w:rsidR="006534FF" w:rsidRDefault="006534FF" w:rsidP="007B48D3">
            <w:r>
              <w:rPr>
                <w:sz w:val="16"/>
                <w:szCs w:val="16"/>
              </w:rPr>
              <w:t>6.2.1</w:t>
            </w:r>
          </w:p>
        </w:tc>
        <w:tc>
          <w:tcPr>
            <w:tcW w:w="998" w:type="dxa"/>
          </w:tcPr>
          <w:p w14:paraId="57C4A14E" w14:textId="77777777" w:rsidR="006534FF" w:rsidRDefault="006534FF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534FF" w14:paraId="0E588830" w14:textId="77777777" w:rsidTr="007B48D3">
        <w:tc>
          <w:tcPr>
            <w:tcW w:w="879" w:type="dxa"/>
          </w:tcPr>
          <w:p w14:paraId="4A6E5E62" w14:textId="77777777" w:rsidR="006534FF" w:rsidRDefault="006534FF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0727A70D" w14:textId="77777777" w:rsidR="006534FF" w:rsidRDefault="006534FF" w:rsidP="007B48D3">
            <w:r>
              <w:rPr>
                <w:sz w:val="16"/>
                <w:szCs w:val="16"/>
              </w:rPr>
              <w:t>0709</w:t>
            </w:r>
          </w:p>
        </w:tc>
        <w:tc>
          <w:tcPr>
            <w:tcW w:w="517" w:type="dxa"/>
          </w:tcPr>
          <w:p w14:paraId="17406236" w14:textId="77777777" w:rsidR="006534FF" w:rsidRDefault="006534FF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0465D8" w14:textId="77777777" w:rsidR="006534FF" w:rsidRDefault="006534FF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FC3DA18" w14:textId="77777777" w:rsidR="006534FF" w:rsidRDefault="006534FF" w:rsidP="007B48D3">
            <w:r>
              <w:rPr>
                <w:sz w:val="16"/>
                <w:szCs w:val="16"/>
              </w:rPr>
              <w:t>CR on SRS port(s) mapping on OFDM symbol(s)</w:t>
            </w:r>
          </w:p>
        </w:tc>
        <w:tc>
          <w:tcPr>
            <w:tcW w:w="517" w:type="dxa"/>
          </w:tcPr>
          <w:p w14:paraId="4792C7A0" w14:textId="77777777" w:rsidR="006534FF" w:rsidRDefault="006534FF" w:rsidP="007B48D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501172B" w14:textId="77777777" w:rsidR="006534FF" w:rsidRDefault="006534FF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5E2C8D9" w14:textId="77777777" w:rsidR="006534FF" w:rsidRDefault="006534FF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1840332E" w14:textId="77777777" w:rsidR="006534FF" w:rsidRDefault="006534FF" w:rsidP="007B48D3">
            <w:r>
              <w:rPr>
                <w:sz w:val="16"/>
                <w:szCs w:val="16"/>
              </w:rPr>
              <w:t>R1-2509571</w:t>
            </w:r>
          </w:p>
        </w:tc>
        <w:tc>
          <w:tcPr>
            <w:tcW w:w="1597" w:type="dxa"/>
          </w:tcPr>
          <w:p w14:paraId="71F83969" w14:textId="77777777" w:rsidR="006534FF" w:rsidRDefault="006534FF" w:rsidP="007B48D3">
            <w:r>
              <w:rPr>
                <w:sz w:val="16"/>
                <w:szCs w:val="16"/>
              </w:rPr>
              <w:t>ZTE Corporation, Sanechips, Samsung</w:t>
            </w:r>
          </w:p>
        </w:tc>
        <w:tc>
          <w:tcPr>
            <w:tcW w:w="1122" w:type="dxa"/>
          </w:tcPr>
          <w:p w14:paraId="5ABF58D8" w14:textId="77777777" w:rsidR="006534FF" w:rsidRDefault="006534FF" w:rsidP="007B48D3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79C03F4A" w14:textId="77777777" w:rsidR="006534FF" w:rsidRDefault="006534FF" w:rsidP="007B48D3">
            <w:r>
              <w:rPr>
                <w:sz w:val="16"/>
                <w:szCs w:val="16"/>
              </w:rPr>
              <w:t>6.2.1</w:t>
            </w:r>
          </w:p>
        </w:tc>
        <w:tc>
          <w:tcPr>
            <w:tcW w:w="998" w:type="dxa"/>
          </w:tcPr>
          <w:p w14:paraId="5F48FE81" w14:textId="77777777" w:rsidR="006534FF" w:rsidRDefault="006534FF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534FF" w14:paraId="4AA1143A" w14:textId="77777777" w:rsidTr="007B48D3">
        <w:tc>
          <w:tcPr>
            <w:tcW w:w="879" w:type="dxa"/>
          </w:tcPr>
          <w:p w14:paraId="756D4D6F" w14:textId="77777777" w:rsidR="006534FF" w:rsidRDefault="006534FF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7D409DC5" w14:textId="77777777" w:rsidR="006534FF" w:rsidRDefault="006534FF" w:rsidP="007B48D3">
            <w:r>
              <w:rPr>
                <w:sz w:val="16"/>
                <w:szCs w:val="16"/>
              </w:rPr>
              <w:t>0710</w:t>
            </w:r>
          </w:p>
        </w:tc>
        <w:tc>
          <w:tcPr>
            <w:tcW w:w="517" w:type="dxa"/>
          </w:tcPr>
          <w:p w14:paraId="32F197E9" w14:textId="77777777" w:rsidR="006534FF" w:rsidRDefault="006534FF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5D9D88" w14:textId="77777777" w:rsidR="006534FF" w:rsidRDefault="006534FF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7716D16" w14:textId="77777777" w:rsidR="006534FF" w:rsidRDefault="006534FF" w:rsidP="007B48D3">
            <w:r>
              <w:rPr>
                <w:sz w:val="16"/>
                <w:szCs w:val="16"/>
              </w:rPr>
              <w:t>CR on SRI in STxMP SFN non-codebook PUSCH</w:t>
            </w:r>
          </w:p>
        </w:tc>
        <w:tc>
          <w:tcPr>
            <w:tcW w:w="517" w:type="dxa"/>
          </w:tcPr>
          <w:p w14:paraId="75729013" w14:textId="77777777" w:rsidR="006534FF" w:rsidRDefault="006534FF" w:rsidP="007B48D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70E13C0" w14:textId="77777777" w:rsidR="006534FF" w:rsidRDefault="006534FF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218877E" w14:textId="77777777" w:rsidR="006534FF" w:rsidRDefault="006534FF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02129EFB" w14:textId="77777777" w:rsidR="006534FF" w:rsidRDefault="006534FF" w:rsidP="007B48D3">
            <w:r>
              <w:rPr>
                <w:sz w:val="16"/>
                <w:szCs w:val="16"/>
              </w:rPr>
              <w:t>R1-2509597</w:t>
            </w:r>
          </w:p>
        </w:tc>
        <w:tc>
          <w:tcPr>
            <w:tcW w:w="1597" w:type="dxa"/>
          </w:tcPr>
          <w:p w14:paraId="1F69AB20" w14:textId="77777777" w:rsidR="006534FF" w:rsidRDefault="006534FF" w:rsidP="007B48D3">
            <w:r>
              <w:rPr>
                <w:sz w:val="16"/>
                <w:szCs w:val="16"/>
              </w:rPr>
              <w:t>NTT DOCOMO, INC., NEC, Samsung, ZTE</w:t>
            </w:r>
          </w:p>
        </w:tc>
        <w:tc>
          <w:tcPr>
            <w:tcW w:w="1122" w:type="dxa"/>
          </w:tcPr>
          <w:p w14:paraId="33D6ADFB" w14:textId="77777777" w:rsidR="006534FF" w:rsidRDefault="006534FF" w:rsidP="007B48D3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4DDD53B2" w14:textId="77777777" w:rsidR="006534FF" w:rsidRDefault="006534FF" w:rsidP="007B48D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E0A184" w14:textId="77777777" w:rsidR="006534FF" w:rsidRDefault="006534FF" w:rsidP="007B48D3">
            <w:pPr>
              <w:rPr>
                <w:sz w:val="16"/>
                <w:szCs w:val="16"/>
              </w:rPr>
            </w:pPr>
          </w:p>
        </w:tc>
      </w:tr>
      <w:tr w:rsidR="006534FF" w14:paraId="4E61F20E" w14:textId="77777777" w:rsidTr="007B48D3">
        <w:tc>
          <w:tcPr>
            <w:tcW w:w="879" w:type="dxa"/>
          </w:tcPr>
          <w:p w14:paraId="2091D5A8" w14:textId="77777777" w:rsidR="006534FF" w:rsidRDefault="006534FF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15BE46AE" w14:textId="77777777" w:rsidR="006534FF" w:rsidRDefault="006534FF" w:rsidP="007B48D3">
            <w:r>
              <w:rPr>
                <w:sz w:val="16"/>
                <w:szCs w:val="16"/>
              </w:rPr>
              <w:t>0716</w:t>
            </w:r>
          </w:p>
        </w:tc>
        <w:tc>
          <w:tcPr>
            <w:tcW w:w="517" w:type="dxa"/>
          </w:tcPr>
          <w:p w14:paraId="3FAA40FA" w14:textId="77777777" w:rsidR="006534FF" w:rsidRDefault="006534FF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8B8067" w14:textId="77777777" w:rsidR="006534FF" w:rsidRDefault="006534FF" w:rsidP="007B48D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C9B121" w14:textId="77777777" w:rsidR="006534FF" w:rsidRDefault="006534FF" w:rsidP="007B48D3">
            <w:r>
              <w:rPr>
                <w:sz w:val="16"/>
                <w:szCs w:val="16"/>
              </w:rPr>
              <w:t>Rel-18 editorial corrections for TS 38.214</w:t>
            </w:r>
          </w:p>
        </w:tc>
        <w:tc>
          <w:tcPr>
            <w:tcW w:w="517" w:type="dxa"/>
          </w:tcPr>
          <w:p w14:paraId="579D244B" w14:textId="77777777" w:rsidR="006534FF" w:rsidRDefault="006534FF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86265D" w14:textId="77777777" w:rsidR="006534FF" w:rsidRDefault="006534FF" w:rsidP="007B48D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F7AA4D0" w14:textId="77777777" w:rsidR="006534FF" w:rsidRDefault="006534FF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0F11900A" w14:textId="77777777" w:rsidR="006534FF" w:rsidRDefault="006534FF" w:rsidP="007B48D3">
            <w:r>
              <w:rPr>
                <w:sz w:val="16"/>
                <w:szCs w:val="16"/>
              </w:rPr>
              <w:t>R1-2509660</w:t>
            </w:r>
          </w:p>
        </w:tc>
        <w:tc>
          <w:tcPr>
            <w:tcW w:w="1597" w:type="dxa"/>
          </w:tcPr>
          <w:p w14:paraId="2FCF8642" w14:textId="77777777" w:rsidR="006534FF" w:rsidRDefault="006534FF" w:rsidP="007B48D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75E5569" w14:textId="77777777" w:rsidR="006534FF" w:rsidRDefault="006534FF" w:rsidP="007B48D3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08FF8945" w14:textId="77777777" w:rsidR="006534FF" w:rsidRDefault="006534FF" w:rsidP="007B48D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41D3AA" w14:textId="77777777" w:rsidR="006534FF" w:rsidRDefault="006534FF" w:rsidP="007B48D3">
            <w:pPr>
              <w:rPr>
                <w:sz w:val="16"/>
                <w:szCs w:val="16"/>
              </w:rPr>
            </w:pPr>
          </w:p>
        </w:tc>
      </w:tr>
      <w:tr w:rsidR="006534FF" w14:paraId="0355BD06" w14:textId="77777777" w:rsidTr="007B48D3">
        <w:tc>
          <w:tcPr>
            <w:tcW w:w="879" w:type="dxa"/>
          </w:tcPr>
          <w:p w14:paraId="1E8FE000" w14:textId="77777777" w:rsidR="006534FF" w:rsidRDefault="006534FF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10911C78" w14:textId="77777777" w:rsidR="006534FF" w:rsidRDefault="006534FF" w:rsidP="007B48D3">
            <w:r>
              <w:rPr>
                <w:sz w:val="16"/>
                <w:szCs w:val="16"/>
              </w:rPr>
              <w:t>0717</w:t>
            </w:r>
          </w:p>
        </w:tc>
        <w:tc>
          <w:tcPr>
            <w:tcW w:w="517" w:type="dxa"/>
          </w:tcPr>
          <w:p w14:paraId="29FDF17A" w14:textId="77777777" w:rsidR="006534FF" w:rsidRDefault="006534FF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258C8C" w14:textId="77777777" w:rsidR="006534FF" w:rsidRDefault="006534FF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18D8550" w14:textId="77777777" w:rsidR="006534FF" w:rsidRDefault="006534FF" w:rsidP="007B48D3">
            <w:r>
              <w:rPr>
                <w:sz w:val="16"/>
                <w:szCs w:val="16"/>
              </w:rPr>
              <w:t>Rel-18 editorial corrections for TS 38.214 mirrored to Rel-19</w:t>
            </w:r>
          </w:p>
        </w:tc>
        <w:tc>
          <w:tcPr>
            <w:tcW w:w="517" w:type="dxa"/>
          </w:tcPr>
          <w:p w14:paraId="3D403F94" w14:textId="77777777" w:rsidR="006534FF" w:rsidRDefault="006534FF" w:rsidP="007B48D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D3F1B9" w14:textId="77777777" w:rsidR="006534FF" w:rsidRDefault="006534FF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1ED21B2" w14:textId="77777777" w:rsidR="006534FF" w:rsidRDefault="006534FF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71327B2F" w14:textId="77777777" w:rsidR="006534FF" w:rsidRDefault="006534FF" w:rsidP="007B48D3">
            <w:r>
              <w:rPr>
                <w:sz w:val="16"/>
                <w:szCs w:val="16"/>
              </w:rPr>
              <w:t>R1-2509661</w:t>
            </w:r>
          </w:p>
        </w:tc>
        <w:tc>
          <w:tcPr>
            <w:tcW w:w="1597" w:type="dxa"/>
          </w:tcPr>
          <w:p w14:paraId="38ACABE4" w14:textId="77777777" w:rsidR="006534FF" w:rsidRDefault="006534FF" w:rsidP="007B48D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34B205F" w14:textId="77777777" w:rsidR="006534FF" w:rsidRDefault="006534FF" w:rsidP="007B48D3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0425AE7D" w14:textId="77777777" w:rsidR="006534FF" w:rsidRDefault="006534FF" w:rsidP="007B48D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A399F3" w14:textId="77777777" w:rsidR="006534FF" w:rsidRDefault="006534FF" w:rsidP="007B48D3">
            <w:pPr>
              <w:rPr>
                <w:sz w:val="16"/>
                <w:szCs w:val="16"/>
              </w:rPr>
            </w:pPr>
          </w:p>
        </w:tc>
      </w:tr>
    </w:tbl>
    <w:p w14:paraId="2617FC7B" w14:textId="77777777" w:rsidR="006665D1" w:rsidRDefault="006665D1" w:rsidP="006665D1">
      <w:pPr>
        <w:rPr>
          <w:rFonts w:eastAsiaTheme="minorEastAsia"/>
        </w:rPr>
      </w:pPr>
    </w:p>
    <w:p w14:paraId="3F18F40D" w14:textId="7C5AE9D6" w:rsidR="006665D1" w:rsidRDefault="006534FF" w:rsidP="006665D1">
      <w:pPr>
        <w:rPr>
          <w:rFonts w:ascii="Arial" w:eastAsiaTheme="minorEastAsia" w:hAnsi="Arial" w:cs="Arial"/>
          <w:b/>
          <w:sz w:val="24"/>
          <w:szCs w:val="24"/>
        </w:rPr>
      </w:pPr>
      <w:r w:rsidRPr="006534FF">
        <w:rPr>
          <w:rFonts w:ascii="Arial" w:eastAsiaTheme="minorEastAsia" w:hAnsi="Arial" w:cs="Arial"/>
          <w:b/>
          <w:sz w:val="24"/>
          <w:szCs w:val="24"/>
        </w:rPr>
        <w:t>RP-253014</w:t>
      </w:r>
      <w:r w:rsidRPr="006534FF">
        <w:rPr>
          <w:rFonts w:ascii="Arial" w:eastAsiaTheme="minorEastAsia" w:hAnsi="Arial" w:cs="Arial"/>
          <w:b/>
          <w:sz w:val="24"/>
          <w:szCs w:val="24"/>
        </w:rPr>
        <w:tab/>
        <w:t>Corrections to REL-18 WI NR_pos_enh2-Core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534FF" w:rsidRPr="004E535C" w14:paraId="30DACD2D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02FFF96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6D1DB1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19076A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3E2794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38129D7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D2EF093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D01E95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731F22C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2247D17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CDFC5FA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FBAF3DF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22A62A5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F1702FE" w14:textId="77777777" w:rsidR="006534FF" w:rsidRPr="00BF1EB6" w:rsidRDefault="006534FF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534FF" w14:paraId="478E9C90" w14:textId="77777777" w:rsidTr="007B48D3">
        <w:tc>
          <w:tcPr>
            <w:tcW w:w="879" w:type="dxa"/>
          </w:tcPr>
          <w:p w14:paraId="47131CAE" w14:textId="77777777" w:rsidR="006534FF" w:rsidRDefault="006534FF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43401E98" w14:textId="77777777" w:rsidR="006534FF" w:rsidRDefault="006534FF" w:rsidP="007B48D3">
            <w:r>
              <w:rPr>
                <w:sz w:val="16"/>
                <w:szCs w:val="16"/>
              </w:rPr>
              <w:t>0698</w:t>
            </w:r>
          </w:p>
        </w:tc>
        <w:tc>
          <w:tcPr>
            <w:tcW w:w="517" w:type="dxa"/>
          </w:tcPr>
          <w:p w14:paraId="0DE28FD4" w14:textId="77777777" w:rsidR="006534FF" w:rsidRDefault="006534FF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B46CFD" w14:textId="77777777" w:rsidR="006534FF" w:rsidRDefault="006534FF" w:rsidP="007B48D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C60FDB" w14:textId="77777777" w:rsidR="006534FF" w:rsidRDefault="006534FF" w:rsidP="007B48D3">
            <w:r>
              <w:rPr>
                <w:sz w:val="16"/>
                <w:szCs w:val="16"/>
              </w:rPr>
              <w:t>Correction to aperiodic SRS with frequency hopping</w:t>
            </w:r>
          </w:p>
        </w:tc>
        <w:tc>
          <w:tcPr>
            <w:tcW w:w="517" w:type="dxa"/>
          </w:tcPr>
          <w:p w14:paraId="1C5B3E9F" w14:textId="77777777" w:rsidR="006534FF" w:rsidRDefault="006534FF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7E0930" w14:textId="77777777" w:rsidR="006534FF" w:rsidRDefault="006534FF" w:rsidP="007B48D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53375D1" w14:textId="77777777" w:rsidR="006534FF" w:rsidRDefault="006534FF" w:rsidP="007B48D3"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 w14:paraId="623BA4AC" w14:textId="77777777" w:rsidR="006534FF" w:rsidRDefault="006534FF" w:rsidP="007B48D3">
            <w:r>
              <w:rPr>
                <w:sz w:val="16"/>
                <w:szCs w:val="16"/>
              </w:rPr>
              <w:t>R1-2508135</w:t>
            </w:r>
          </w:p>
        </w:tc>
        <w:tc>
          <w:tcPr>
            <w:tcW w:w="1597" w:type="dxa"/>
          </w:tcPr>
          <w:p w14:paraId="25293AD8" w14:textId="77777777" w:rsidR="006534FF" w:rsidRDefault="006534FF" w:rsidP="007B48D3">
            <w:r>
              <w:rPr>
                <w:sz w:val="16"/>
                <w:szCs w:val="16"/>
              </w:rPr>
              <w:t>Huawei, HiSilicon, Ofinno, Samsung, ZTE Corporation, Sanechips</w:t>
            </w:r>
          </w:p>
        </w:tc>
        <w:tc>
          <w:tcPr>
            <w:tcW w:w="1122" w:type="dxa"/>
          </w:tcPr>
          <w:p w14:paraId="39C33A93" w14:textId="77777777" w:rsidR="006534FF" w:rsidRDefault="006534FF" w:rsidP="007B48D3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11AAE588" w14:textId="77777777" w:rsidR="006534FF" w:rsidRDefault="006534FF" w:rsidP="007B48D3">
            <w:r>
              <w:rPr>
                <w:sz w:val="16"/>
                <w:szCs w:val="16"/>
              </w:rPr>
              <w:t>6.2.1.4.1</w:t>
            </w:r>
          </w:p>
        </w:tc>
        <w:tc>
          <w:tcPr>
            <w:tcW w:w="998" w:type="dxa"/>
          </w:tcPr>
          <w:p w14:paraId="64345ADC" w14:textId="77777777" w:rsidR="006534FF" w:rsidRDefault="006534FF" w:rsidP="007B48D3">
            <w:r>
              <w:rPr>
                <w:sz w:val="16"/>
                <w:szCs w:val="16"/>
              </w:rPr>
              <w:t xml:space="preserve"> ;  ;  </w:t>
            </w:r>
          </w:p>
        </w:tc>
      </w:tr>
      <w:tr w:rsidR="006534FF" w14:paraId="079DE91A" w14:textId="77777777" w:rsidTr="007B48D3">
        <w:tc>
          <w:tcPr>
            <w:tcW w:w="879" w:type="dxa"/>
          </w:tcPr>
          <w:p w14:paraId="451916B4" w14:textId="77777777" w:rsidR="006534FF" w:rsidRDefault="006534FF" w:rsidP="007B48D3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6E88E1C9" w14:textId="77777777" w:rsidR="006534FF" w:rsidRDefault="006534FF" w:rsidP="007B48D3">
            <w:r>
              <w:rPr>
                <w:sz w:val="16"/>
                <w:szCs w:val="16"/>
              </w:rPr>
              <w:t>0699</w:t>
            </w:r>
          </w:p>
        </w:tc>
        <w:tc>
          <w:tcPr>
            <w:tcW w:w="517" w:type="dxa"/>
          </w:tcPr>
          <w:p w14:paraId="144AD987" w14:textId="77777777" w:rsidR="006534FF" w:rsidRDefault="006534FF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87CD1D" w14:textId="77777777" w:rsidR="006534FF" w:rsidRDefault="006534FF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2D4866F" w14:textId="77777777" w:rsidR="006534FF" w:rsidRDefault="006534FF" w:rsidP="007B48D3">
            <w:r>
              <w:rPr>
                <w:sz w:val="16"/>
                <w:szCs w:val="16"/>
              </w:rPr>
              <w:t>Correction to aperiodic SRS with frequency hopping</w:t>
            </w:r>
          </w:p>
        </w:tc>
        <w:tc>
          <w:tcPr>
            <w:tcW w:w="517" w:type="dxa"/>
          </w:tcPr>
          <w:p w14:paraId="5E36334E" w14:textId="77777777" w:rsidR="006534FF" w:rsidRDefault="006534FF" w:rsidP="007B48D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05B0F3A" w14:textId="77777777" w:rsidR="006534FF" w:rsidRDefault="006534FF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20640062" w14:textId="77777777" w:rsidR="006534FF" w:rsidRDefault="006534FF" w:rsidP="007B48D3"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 w14:paraId="376F810D" w14:textId="77777777" w:rsidR="006534FF" w:rsidRDefault="006534FF" w:rsidP="007B48D3">
            <w:r>
              <w:rPr>
                <w:sz w:val="16"/>
                <w:szCs w:val="16"/>
              </w:rPr>
              <w:t>R1-2508136</w:t>
            </w:r>
          </w:p>
        </w:tc>
        <w:tc>
          <w:tcPr>
            <w:tcW w:w="1597" w:type="dxa"/>
          </w:tcPr>
          <w:p w14:paraId="4BB69435" w14:textId="77777777" w:rsidR="006534FF" w:rsidRDefault="006534FF" w:rsidP="007B48D3">
            <w:r>
              <w:rPr>
                <w:sz w:val="16"/>
                <w:szCs w:val="16"/>
              </w:rPr>
              <w:t>Huawei, HiSilicon, Ofinno, Samsung, ZTE Corporation, Sanechips</w:t>
            </w:r>
          </w:p>
        </w:tc>
        <w:tc>
          <w:tcPr>
            <w:tcW w:w="1122" w:type="dxa"/>
          </w:tcPr>
          <w:p w14:paraId="36608FD8" w14:textId="77777777" w:rsidR="006534FF" w:rsidRDefault="006534FF" w:rsidP="007B48D3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317B1C19" w14:textId="77777777" w:rsidR="006534FF" w:rsidRDefault="006534FF" w:rsidP="007B48D3">
            <w:r>
              <w:rPr>
                <w:sz w:val="16"/>
                <w:szCs w:val="16"/>
              </w:rPr>
              <w:t>6.2.1.4.1</w:t>
            </w:r>
          </w:p>
        </w:tc>
        <w:tc>
          <w:tcPr>
            <w:tcW w:w="998" w:type="dxa"/>
          </w:tcPr>
          <w:p w14:paraId="5AF1C19F" w14:textId="77777777" w:rsidR="006534FF" w:rsidRDefault="006534FF" w:rsidP="007B48D3">
            <w:r>
              <w:rPr>
                <w:sz w:val="16"/>
                <w:szCs w:val="16"/>
              </w:rPr>
              <w:t xml:space="preserve"> ;  ;  </w:t>
            </w:r>
          </w:p>
        </w:tc>
      </w:tr>
    </w:tbl>
    <w:p w14:paraId="3B576014" w14:textId="77777777" w:rsidR="006665D1" w:rsidRDefault="006665D1" w:rsidP="006665D1">
      <w:pPr>
        <w:rPr>
          <w:rFonts w:eastAsiaTheme="minorEastAsia"/>
        </w:rPr>
      </w:pPr>
    </w:p>
    <w:p w14:paraId="3B800125" w14:textId="58D29655" w:rsidR="002E3D93" w:rsidRDefault="002E3D93" w:rsidP="002E3D93">
      <w:pPr>
        <w:rPr>
          <w:rFonts w:ascii="Arial" w:eastAsiaTheme="minorEastAsia" w:hAnsi="Arial" w:cs="Arial"/>
          <w:b/>
          <w:sz w:val="24"/>
          <w:szCs w:val="24"/>
        </w:rPr>
      </w:pPr>
      <w:r w:rsidRPr="006534FF">
        <w:rPr>
          <w:rFonts w:ascii="Arial" w:eastAsiaTheme="minorEastAsia" w:hAnsi="Arial" w:cs="Arial"/>
          <w:b/>
          <w:sz w:val="24"/>
          <w:szCs w:val="24"/>
        </w:rPr>
        <w:t>RP-25301</w:t>
      </w:r>
      <w:r>
        <w:rPr>
          <w:rFonts w:ascii="Arial" w:eastAsiaTheme="minorEastAsia" w:hAnsi="Arial" w:cs="Arial" w:hint="eastAsia"/>
          <w:b/>
          <w:sz w:val="24"/>
          <w:szCs w:val="24"/>
        </w:rPr>
        <w:t>5</w:t>
      </w:r>
      <w:r w:rsidRPr="006534FF">
        <w:rPr>
          <w:rFonts w:ascii="Arial" w:eastAsiaTheme="minorEastAsia" w:hAnsi="Arial" w:cs="Arial"/>
          <w:b/>
          <w:sz w:val="24"/>
          <w:szCs w:val="24"/>
        </w:rPr>
        <w:tab/>
      </w:r>
      <w:r w:rsidRPr="002E3D93">
        <w:rPr>
          <w:rFonts w:ascii="Arial" w:eastAsiaTheme="minorEastAsia" w:hAnsi="Arial" w:cs="Arial"/>
          <w:b/>
          <w:sz w:val="24"/>
          <w:szCs w:val="24"/>
        </w:rPr>
        <w:t>Corrections to REL-17 WI NR_UE_pow_sav_enh-Core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E3D93" w:rsidRPr="004E535C" w14:paraId="1EDB768D" w14:textId="77777777" w:rsidTr="0085191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5D0D1C2" w14:textId="77777777" w:rsidR="002E3D93" w:rsidRPr="00BF1EB6" w:rsidRDefault="002E3D93" w:rsidP="0085191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0BF317" w14:textId="77777777" w:rsidR="002E3D93" w:rsidRPr="00BF1EB6" w:rsidRDefault="002E3D93" w:rsidP="0085191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0799D9C" w14:textId="77777777" w:rsidR="002E3D93" w:rsidRPr="00BF1EB6" w:rsidRDefault="002E3D93" w:rsidP="0085191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A044DC" w14:textId="77777777" w:rsidR="002E3D93" w:rsidRPr="00BF1EB6" w:rsidRDefault="002E3D93" w:rsidP="0085191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37E87EF" w14:textId="77777777" w:rsidR="002E3D93" w:rsidRPr="00BF1EB6" w:rsidRDefault="002E3D93" w:rsidP="0085191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31B7C3" w14:textId="77777777" w:rsidR="002E3D93" w:rsidRPr="00BF1EB6" w:rsidRDefault="002E3D93" w:rsidP="0085191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6388CE" w14:textId="77777777" w:rsidR="002E3D93" w:rsidRPr="00BF1EB6" w:rsidRDefault="002E3D93" w:rsidP="0085191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384464B" w14:textId="77777777" w:rsidR="002E3D93" w:rsidRPr="00BF1EB6" w:rsidRDefault="002E3D93" w:rsidP="0085191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4895D99" w14:textId="77777777" w:rsidR="002E3D93" w:rsidRPr="00BF1EB6" w:rsidRDefault="002E3D93" w:rsidP="0085191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4D892D2" w14:textId="77777777" w:rsidR="002E3D93" w:rsidRPr="00BF1EB6" w:rsidRDefault="002E3D93" w:rsidP="0085191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3854CC4" w14:textId="77777777" w:rsidR="002E3D93" w:rsidRPr="00BF1EB6" w:rsidRDefault="002E3D93" w:rsidP="0085191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BDEEA2C" w14:textId="77777777" w:rsidR="002E3D93" w:rsidRPr="00BF1EB6" w:rsidRDefault="002E3D93" w:rsidP="0085191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1CA7447" w14:textId="77777777" w:rsidR="002E3D93" w:rsidRPr="00BF1EB6" w:rsidRDefault="002E3D93" w:rsidP="0085191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E3D93" w14:paraId="01E46CF2" w14:textId="77777777" w:rsidTr="0085191F">
        <w:tc>
          <w:tcPr>
            <w:tcW w:w="879" w:type="dxa"/>
          </w:tcPr>
          <w:p w14:paraId="645FBFE2" w14:textId="77777777" w:rsidR="002E3D93" w:rsidRDefault="002E3D93" w:rsidP="0085191F"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 w14:paraId="485137F0" w14:textId="77777777" w:rsidR="002E3D93" w:rsidRDefault="002E3D93" w:rsidP="0085191F">
            <w:r>
              <w:rPr>
                <w:sz w:val="16"/>
                <w:szCs w:val="16"/>
              </w:rPr>
              <w:t>0733</w:t>
            </w:r>
          </w:p>
        </w:tc>
        <w:tc>
          <w:tcPr>
            <w:tcW w:w="517" w:type="dxa"/>
          </w:tcPr>
          <w:p w14:paraId="6EDBCF2C" w14:textId="77777777" w:rsidR="002E3D93" w:rsidRDefault="002E3D93" w:rsidP="0085191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A7B4CA" w14:textId="77777777" w:rsidR="002E3D93" w:rsidRDefault="002E3D93" w:rsidP="0085191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CF48C8" w14:textId="77777777" w:rsidR="002E3D93" w:rsidRDefault="002E3D93" w:rsidP="0085191F">
            <w:r>
              <w:rPr>
                <w:sz w:val="16"/>
                <w:szCs w:val="16"/>
              </w:rPr>
              <w:t>Determination of SSSG index in a newly activated SCell</w:t>
            </w:r>
          </w:p>
        </w:tc>
        <w:tc>
          <w:tcPr>
            <w:tcW w:w="517" w:type="dxa"/>
          </w:tcPr>
          <w:p w14:paraId="4027D841" w14:textId="77777777" w:rsidR="002E3D93" w:rsidRDefault="002E3D93" w:rsidP="0085191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A01269" w14:textId="77777777" w:rsidR="002E3D93" w:rsidRDefault="002E3D93" w:rsidP="0085191F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EEF31BE" w14:textId="77777777" w:rsidR="002E3D93" w:rsidRDefault="002E3D93" w:rsidP="0085191F"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 w14:paraId="79541991" w14:textId="77777777" w:rsidR="002E3D93" w:rsidRDefault="002E3D93" w:rsidP="0085191F">
            <w:r>
              <w:rPr>
                <w:sz w:val="16"/>
                <w:szCs w:val="16"/>
              </w:rPr>
              <w:t>R1-2508192</w:t>
            </w:r>
          </w:p>
        </w:tc>
        <w:tc>
          <w:tcPr>
            <w:tcW w:w="1597" w:type="dxa"/>
          </w:tcPr>
          <w:p w14:paraId="2A65BDD2" w14:textId="77777777" w:rsidR="002E3D93" w:rsidRDefault="002E3D93" w:rsidP="0085191F">
            <w:r>
              <w:rPr>
                <w:sz w:val="16"/>
                <w:szCs w:val="16"/>
              </w:rPr>
              <w:t>Qualcomm Incorporated; Samsung</w:t>
            </w:r>
          </w:p>
        </w:tc>
        <w:tc>
          <w:tcPr>
            <w:tcW w:w="1122" w:type="dxa"/>
          </w:tcPr>
          <w:p w14:paraId="1C2FFBBB" w14:textId="77777777" w:rsidR="002E3D93" w:rsidRDefault="002E3D93" w:rsidP="0085191F">
            <w:r>
              <w:rPr>
                <w:sz w:val="16"/>
                <w:szCs w:val="16"/>
              </w:rPr>
              <w:t>NR_UE_pow_sav_enh-Core, TEI18</w:t>
            </w:r>
          </w:p>
        </w:tc>
        <w:tc>
          <w:tcPr>
            <w:tcW w:w="2323" w:type="dxa"/>
          </w:tcPr>
          <w:p w14:paraId="77D8F19F" w14:textId="77777777" w:rsidR="002E3D93" w:rsidRDefault="002E3D93" w:rsidP="0085191F">
            <w:r>
              <w:rPr>
                <w:sz w:val="16"/>
                <w:szCs w:val="16"/>
              </w:rPr>
              <w:t>10.4</w:t>
            </w:r>
          </w:p>
        </w:tc>
        <w:tc>
          <w:tcPr>
            <w:tcW w:w="998" w:type="dxa"/>
          </w:tcPr>
          <w:p w14:paraId="58BA65E8" w14:textId="77777777" w:rsidR="002E3D93" w:rsidRDefault="002E3D93" w:rsidP="0085191F"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 w:rsidR="002E3D93" w14:paraId="3C07975C" w14:textId="77777777" w:rsidTr="0085191F">
        <w:tc>
          <w:tcPr>
            <w:tcW w:w="879" w:type="dxa"/>
          </w:tcPr>
          <w:p w14:paraId="33343677" w14:textId="77777777" w:rsidR="002E3D93" w:rsidRDefault="002E3D93" w:rsidP="0085191F"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 w14:paraId="751A2FB2" w14:textId="77777777" w:rsidR="002E3D93" w:rsidRDefault="002E3D93" w:rsidP="0085191F">
            <w:r>
              <w:rPr>
                <w:sz w:val="16"/>
                <w:szCs w:val="16"/>
              </w:rPr>
              <w:t>0734</w:t>
            </w:r>
          </w:p>
        </w:tc>
        <w:tc>
          <w:tcPr>
            <w:tcW w:w="517" w:type="dxa"/>
          </w:tcPr>
          <w:p w14:paraId="08A4C6EA" w14:textId="77777777" w:rsidR="002E3D93" w:rsidRDefault="002E3D93" w:rsidP="0085191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6FAD3D" w14:textId="77777777" w:rsidR="002E3D93" w:rsidRDefault="002E3D93" w:rsidP="0085191F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B55D9C6" w14:textId="77777777" w:rsidR="002E3D93" w:rsidRDefault="002E3D93" w:rsidP="0085191F">
            <w:r>
              <w:rPr>
                <w:sz w:val="16"/>
                <w:szCs w:val="16"/>
              </w:rPr>
              <w:t>Determination of SSSG index in a newly activated SCell</w:t>
            </w:r>
          </w:p>
        </w:tc>
        <w:tc>
          <w:tcPr>
            <w:tcW w:w="517" w:type="dxa"/>
          </w:tcPr>
          <w:p w14:paraId="679047E2" w14:textId="77777777" w:rsidR="002E3D93" w:rsidRDefault="002E3D93" w:rsidP="0085191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22A9D5" w14:textId="77777777" w:rsidR="002E3D93" w:rsidRDefault="002E3D93" w:rsidP="0085191F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DDA061A" w14:textId="77777777" w:rsidR="002E3D93" w:rsidRDefault="002E3D93" w:rsidP="0085191F"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 w14:paraId="7028F659" w14:textId="77777777" w:rsidR="002E3D93" w:rsidRDefault="002E3D93" w:rsidP="0085191F">
            <w:r>
              <w:rPr>
                <w:sz w:val="16"/>
                <w:szCs w:val="16"/>
              </w:rPr>
              <w:t>R1-2508193</w:t>
            </w:r>
          </w:p>
        </w:tc>
        <w:tc>
          <w:tcPr>
            <w:tcW w:w="1597" w:type="dxa"/>
          </w:tcPr>
          <w:p w14:paraId="6E7FAB8A" w14:textId="77777777" w:rsidR="002E3D93" w:rsidRDefault="002E3D93" w:rsidP="0085191F">
            <w:r>
              <w:rPr>
                <w:sz w:val="16"/>
                <w:szCs w:val="16"/>
              </w:rPr>
              <w:t>Qualcomm Incorporated; Samsung</w:t>
            </w:r>
          </w:p>
        </w:tc>
        <w:tc>
          <w:tcPr>
            <w:tcW w:w="1122" w:type="dxa"/>
          </w:tcPr>
          <w:p w14:paraId="32E4CD09" w14:textId="77777777" w:rsidR="002E3D93" w:rsidRDefault="002E3D93" w:rsidP="0085191F">
            <w:r>
              <w:rPr>
                <w:sz w:val="16"/>
                <w:szCs w:val="16"/>
              </w:rPr>
              <w:t>NR_UE_pow_sav_enh-Core, TEI18</w:t>
            </w:r>
          </w:p>
        </w:tc>
        <w:tc>
          <w:tcPr>
            <w:tcW w:w="2323" w:type="dxa"/>
          </w:tcPr>
          <w:p w14:paraId="0E9AAE82" w14:textId="77777777" w:rsidR="002E3D93" w:rsidRDefault="002E3D93" w:rsidP="0085191F">
            <w:r>
              <w:rPr>
                <w:sz w:val="16"/>
                <w:szCs w:val="16"/>
              </w:rPr>
              <w:t>10.4</w:t>
            </w:r>
          </w:p>
        </w:tc>
        <w:tc>
          <w:tcPr>
            <w:tcW w:w="998" w:type="dxa"/>
          </w:tcPr>
          <w:p w14:paraId="5F257BB4" w14:textId="77777777" w:rsidR="002E3D93" w:rsidRDefault="002E3D93" w:rsidP="0085191F"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14:paraId="2252BDB8" w14:textId="77777777" w:rsidR="002E3D93" w:rsidRDefault="002E3D93" w:rsidP="006665D1">
      <w:pPr>
        <w:rPr>
          <w:rFonts w:eastAsiaTheme="minorEastAsia"/>
        </w:rPr>
      </w:pPr>
    </w:p>
    <w:p w14:paraId="53DF0720" w14:textId="6EB7F418" w:rsidR="00331C5F" w:rsidRDefault="005B59D8" w:rsidP="00331C5F">
      <w:pPr>
        <w:rPr>
          <w:rFonts w:eastAsiaTheme="minorEastAsia"/>
        </w:rPr>
      </w:pPr>
      <w:r w:rsidRPr="005B59D8">
        <w:rPr>
          <w:rFonts w:ascii="Arial" w:eastAsiaTheme="minorEastAsia" w:hAnsi="Arial" w:cs="Arial"/>
          <w:b/>
          <w:sz w:val="24"/>
          <w:szCs w:val="24"/>
        </w:rPr>
        <w:t>RP-253017</w:t>
      </w:r>
      <w:r w:rsidRPr="005B59D8">
        <w:rPr>
          <w:rFonts w:ascii="Arial" w:eastAsiaTheme="minorEastAsia" w:hAnsi="Arial" w:cs="Arial"/>
          <w:b/>
          <w:sz w:val="24"/>
          <w:szCs w:val="24"/>
        </w:rPr>
        <w:tab/>
        <w:t>Corrections to REL-16 SI FS_7to24GHz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C791D" w:rsidRPr="004E535C" w14:paraId="763A8E66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BACDF67" w14:textId="77777777" w:rsidR="006C791D" w:rsidRPr="00BF1EB6" w:rsidRDefault="006C791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0347E9" w14:textId="77777777" w:rsidR="006C791D" w:rsidRPr="00BF1EB6" w:rsidRDefault="006C791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EA9927" w14:textId="77777777" w:rsidR="006C791D" w:rsidRPr="00BF1EB6" w:rsidRDefault="006C791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022909" w14:textId="77777777" w:rsidR="006C791D" w:rsidRPr="00BF1EB6" w:rsidRDefault="006C791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6ED1D20" w14:textId="77777777" w:rsidR="006C791D" w:rsidRPr="00BF1EB6" w:rsidRDefault="006C791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83532E" w14:textId="77777777" w:rsidR="006C791D" w:rsidRPr="00BF1EB6" w:rsidRDefault="006C791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1ADD89" w14:textId="77777777" w:rsidR="006C791D" w:rsidRPr="00BF1EB6" w:rsidRDefault="006C791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FB191BC" w14:textId="77777777" w:rsidR="006C791D" w:rsidRPr="00BF1EB6" w:rsidRDefault="006C791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A309F47" w14:textId="77777777" w:rsidR="006C791D" w:rsidRPr="00BF1EB6" w:rsidRDefault="006C791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65B59A9" w14:textId="77777777" w:rsidR="006C791D" w:rsidRPr="00BF1EB6" w:rsidRDefault="006C791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98B6D67" w14:textId="77777777" w:rsidR="006C791D" w:rsidRPr="00BF1EB6" w:rsidRDefault="006C791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4F0ED6C" w14:textId="77777777" w:rsidR="006C791D" w:rsidRPr="00BF1EB6" w:rsidRDefault="006C791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9D11C61" w14:textId="77777777" w:rsidR="006C791D" w:rsidRPr="00BF1EB6" w:rsidRDefault="006C791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C791D" w14:paraId="431DB114" w14:textId="77777777" w:rsidTr="007B48D3">
        <w:tc>
          <w:tcPr>
            <w:tcW w:w="879" w:type="dxa"/>
          </w:tcPr>
          <w:p w14:paraId="3F75E51A" w14:textId="77777777" w:rsidR="006C791D" w:rsidRDefault="006C791D" w:rsidP="007B48D3">
            <w:r>
              <w:rPr>
                <w:sz w:val="16"/>
                <w:szCs w:val="16"/>
              </w:rPr>
              <w:t>38.901</w:t>
            </w:r>
          </w:p>
        </w:tc>
        <w:tc>
          <w:tcPr>
            <w:tcW w:w="637" w:type="dxa"/>
          </w:tcPr>
          <w:p w14:paraId="28E2EEA3" w14:textId="77777777" w:rsidR="006C791D" w:rsidRDefault="006C791D" w:rsidP="007B48D3"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 w14:paraId="24E9B50A" w14:textId="77777777" w:rsidR="006C791D" w:rsidRDefault="006C791D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D30199" w14:textId="77777777" w:rsidR="006C791D" w:rsidRDefault="006C791D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DF11091" w14:textId="77777777" w:rsidR="006C791D" w:rsidRDefault="006C791D" w:rsidP="007B48D3">
            <w:r>
              <w:rPr>
                <w:sz w:val="16"/>
                <w:szCs w:val="16"/>
              </w:rPr>
              <w:t>Correction of Rel-19 enhancements for channel modeling for 7-24 GHz</w:t>
            </w:r>
          </w:p>
        </w:tc>
        <w:tc>
          <w:tcPr>
            <w:tcW w:w="517" w:type="dxa"/>
          </w:tcPr>
          <w:p w14:paraId="4415572D" w14:textId="77777777" w:rsidR="006C791D" w:rsidRDefault="006C791D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BE44A6" w14:textId="77777777" w:rsidR="006C791D" w:rsidRDefault="006C791D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B5C4BF9" w14:textId="77777777" w:rsidR="006C791D" w:rsidRDefault="006C791D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1EDB8E17" w14:textId="77777777" w:rsidR="006C791D" w:rsidRDefault="006C791D" w:rsidP="007B48D3">
            <w:r>
              <w:rPr>
                <w:sz w:val="16"/>
                <w:szCs w:val="16"/>
              </w:rPr>
              <w:t>R1-2509649</w:t>
            </w:r>
          </w:p>
        </w:tc>
        <w:tc>
          <w:tcPr>
            <w:tcW w:w="1597" w:type="dxa"/>
          </w:tcPr>
          <w:p w14:paraId="67E6D1DC" w14:textId="77777777" w:rsidR="006C791D" w:rsidRDefault="006C791D" w:rsidP="007B48D3">
            <w:r>
              <w:rPr>
                <w:sz w:val="16"/>
                <w:szCs w:val="16"/>
              </w:rPr>
              <w:t>Interdigital, Inc.</w:t>
            </w:r>
          </w:p>
        </w:tc>
        <w:tc>
          <w:tcPr>
            <w:tcW w:w="1122" w:type="dxa"/>
          </w:tcPr>
          <w:p w14:paraId="1D0DC608" w14:textId="77777777" w:rsidR="006C791D" w:rsidRDefault="006C791D" w:rsidP="007B48D3">
            <w:r>
              <w:rPr>
                <w:sz w:val="16"/>
                <w:szCs w:val="16"/>
              </w:rPr>
              <w:t>FS_7to24GHz_NR, TEI19</w:t>
            </w:r>
          </w:p>
        </w:tc>
        <w:tc>
          <w:tcPr>
            <w:tcW w:w="2323" w:type="dxa"/>
          </w:tcPr>
          <w:p w14:paraId="3472E3F8" w14:textId="77777777" w:rsidR="006C791D" w:rsidRDefault="006C791D" w:rsidP="007B48D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A06A60" w14:textId="77777777" w:rsidR="006C791D" w:rsidRDefault="006C791D" w:rsidP="007B48D3">
            <w:pPr>
              <w:rPr>
                <w:sz w:val="16"/>
                <w:szCs w:val="16"/>
              </w:rPr>
            </w:pPr>
          </w:p>
        </w:tc>
      </w:tr>
    </w:tbl>
    <w:p w14:paraId="495BA1C4" w14:textId="77777777" w:rsidR="00331C5F" w:rsidRDefault="00331C5F" w:rsidP="00331C5F">
      <w:pPr>
        <w:rPr>
          <w:rFonts w:eastAsiaTheme="minorEastAsia"/>
        </w:rPr>
      </w:pPr>
    </w:p>
    <w:p w14:paraId="5B59B67E" w14:textId="0ABDCA87" w:rsidR="00331C5F" w:rsidRDefault="00763533" w:rsidP="00331C5F">
      <w:pPr>
        <w:rPr>
          <w:rFonts w:ascii="Arial" w:eastAsiaTheme="minorEastAsia" w:hAnsi="Arial" w:cs="Arial"/>
          <w:b/>
          <w:sz w:val="24"/>
          <w:szCs w:val="24"/>
        </w:rPr>
      </w:pPr>
      <w:r w:rsidRPr="00763533">
        <w:rPr>
          <w:rFonts w:ascii="Arial" w:eastAsiaTheme="minorEastAsia" w:hAnsi="Arial" w:cs="Arial"/>
          <w:b/>
          <w:sz w:val="24"/>
          <w:szCs w:val="24"/>
        </w:rPr>
        <w:t>RP-253031</w:t>
      </w:r>
      <w:r w:rsidRPr="00763533">
        <w:rPr>
          <w:rFonts w:ascii="Arial" w:eastAsiaTheme="minorEastAsia" w:hAnsi="Arial" w:cs="Arial"/>
          <w:b/>
          <w:sz w:val="24"/>
          <w:szCs w:val="24"/>
        </w:rPr>
        <w:tab/>
        <w:t>Corrections to REL-14 SI FS_6GHz_CH_model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63533" w:rsidRPr="004E535C" w14:paraId="49B34481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9ED1A47" w14:textId="77777777" w:rsidR="00763533" w:rsidRPr="00BF1EB6" w:rsidRDefault="0076353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15F5C7" w14:textId="77777777" w:rsidR="00763533" w:rsidRPr="00BF1EB6" w:rsidRDefault="0076353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82A0EC" w14:textId="77777777" w:rsidR="00763533" w:rsidRPr="00BF1EB6" w:rsidRDefault="0076353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64381A" w14:textId="77777777" w:rsidR="00763533" w:rsidRPr="00BF1EB6" w:rsidRDefault="0076353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AC92A65" w14:textId="77777777" w:rsidR="00763533" w:rsidRPr="00BF1EB6" w:rsidRDefault="0076353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6C1C36" w14:textId="77777777" w:rsidR="00763533" w:rsidRPr="00BF1EB6" w:rsidRDefault="0076353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83344F" w14:textId="77777777" w:rsidR="00763533" w:rsidRPr="00BF1EB6" w:rsidRDefault="0076353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C7A9BBC" w14:textId="77777777" w:rsidR="00763533" w:rsidRPr="00BF1EB6" w:rsidRDefault="0076353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6B53763" w14:textId="77777777" w:rsidR="00763533" w:rsidRPr="00BF1EB6" w:rsidRDefault="0076353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11AC4BC" w14:textId="77777777" w:rsidR="00763533" w:rsidRPr="00BF1EB6" w:rsidRDefault="0076353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AFA05C2" w14:textId="77777777" w:rsidR="00763533" w:rsidRPr="00BF1EB6" w:rsidRDefault="0076353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4BBDCC9" w14:textId="77777777" w:rsidR="00763533" w:rsidRPr="00BF1EB6" w:rsidRDefault="0076353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611F366" w14:textId="77777777" w:rsidR="00763533" w:rsidRPr="00BF1EB6" w:rsidRDefault="00763533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63533" w14:paraId="2C5F1DFE" w14:textId="77777777" w:rsidTr="007B48D3">
        <w:tc>
          <w:tcPr>
            <w:tcW w:w="879" w:type="dxa"/>
          </w:tcPr>
          <w:p w14:paraId="7D57E865" w14:textId="77777777" w:rsidR="00763533" w:rsidRDefault="00763533" w:rsidP="007B48D3">
            <w:r>
              <w:rPr>
                <w:sz w:val="16"/>
                <w:szCs w:val="16"/>
              </w:rPr>
              <w:t>38.901</w:t>
            </w:r>
          </w:p>
        </w:tc>
        <w:tc>
          <w:tcPr>
            <w:tcW w:w="637" w:type="dxa"/>
          </w:tcPr>
          <w:p w14:paraId="307B5B3C" w14:textId="77777777" w:rsidR="00763533" w:rsidRDefault="00763533" w:rsidP="007B48D3"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 w14:paraId="0767E00C" w14:textId="77777777" w:rsidR="00763533" w:rsidRDefault="00763533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0AD845" w14:textId="77777777" w:rsidR="00763533" w:rsidRDefault="00763533" w:rsidP="007B48D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17937A" w14:textId="77777777" w:rsidR="00763533" w:rsidRDefault="00763533" w:rsidP="007B48D3">
            <w:r>
              <w:rPr>
                <w:sz w:val="16"/>
                <w:szCs w:val="16"/>
              </w:rPr>
              <w:t>CR on UL and DL reciprocity modelling</w:t>
            </w:r>
          </w:p>
        </w:tc>
        <w:tc>
          <w:tcPr>
            <w:tcW w:w="517" w:type="dxa"/>
          </w:tcPr>
          <w:p w14:paraId="418182F1" w14:textId="77777777" w:rsidR="00763533" w:rsidRDefault="00763533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89264D" w14:textId="77777777" w:rsidR="00763533" w:rsidRDefault="00763533" w:rsidP="007B48D3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88F2E24" w14:textId="77777777" w:rsidR="00763533" w:rsidRDefault="00763533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37E9F092" w14:textId="77777777" w:rsidR="00763533" w:rsidRDefault="00763533" w:rsidP="007B48D3">
            <w:r>
              <w:rPr>
                <w:sz w:val="16"/>
                <w:szCs w:val="16"/>
              </w:rPr>
              <w:t>R1-2509551</w:t>
            </w:r>
          </w:p>
        </w:tc>
        <w:tc>
          <w:tcPr>
            <w:tcW w:w="1597" w:type="dxa"/>
          </w:tcPr>
          <w:p w14:paraId="24BEF48C" w14:textId="77777777" w:rsidR="00763533" w:rsidRDefault="00763533" w:rsidP="007B48D3">
            <w:r>
              <w:rPr>
                <w:sz w:val="16"/>
                <w:szCs w:val="16"/>
              </w:rPr>
              <w:t>Ericsson, InterDigital, Intel, Nokia, vivo, Samsung</w:t>
            </w:r>
          </w:p>
        </w:tc>
        <w:tc>
          <w:tcPr>
            <w:tcW w:w="1122" w:type="dxa"/>
          </w:tcPr>
          <w:p w14:paraId="4CB85ABA" w14:textId="77777777" w:rsidR="00763533" w:rsidRDefault="00763533" w:rsidP="007B48D3">
            <w:r>
              <w:rPr>
                <w:sz w:val="16"/>
                <w:szCs w:val="16"/>
              </w:rPr>
              <w:t>FS_6GHz_CH_model, TEI18</w:t>
            </w:r>
          </w:p>
        </w:tc>
        <w:tc>
          <w:tcPr>
            <w:tcW w:w="2323" w:type="dxa"/>
          </w:tcPr>
          <w:p w14:paraId="577D706E" w14:textId="77777777" w:rsidR="00763533" w:rsidRDefault="00763533" w:rsidP="007B48D3">
            <w:r>
              <w:rPr>
                <w:sz w:val="16"/>
                <w:szCs w:val="16"/>
              </w:rPr>
              <w:t>7.5</w:t>
            </w:r>
          </w:p>
        </w:tc>
        <w:tc>
          <w:tcPr>
            <w:tcW w:w="998" w:type="dxa"/>
          </w:tcPr>
          <w:p w14:paraId="024F0428" w14:textId="77777777" w:rsidR="00763533" w:rsidRDefault="00763533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63533" w14:paraId="0C0DF918" w14:textId="77777777" w:rsidTr="007B48D3">
        <w:tc>
          <w:tcPr>
            <w:tcW w:w="879" w:type="dxa"/>
          </w:tcPr>
          <w:p w14:paraId="580E5A3D" w14:textId="77777777" w:rsidR="00763533" w:rsidRDefault="00763533" w:rsidP="007B48D3">
            <w:r>
              <w:rPr>
                <w:sz w:val="16"/>
                <w:szCs w:val="16"/>
              </w:rPr>
              <w:t>38.901</w:t>
            </w:r>
          </w:p>
        </w:tc>
        <w:tc>
          <w:tcPr>
            <w:tcW w:w="637" w:type="dxa"/>
          </w:tcPr>
          <w:p w14:paraId="39A8B326" w14:textId="77777777" w:rsidR="00763533" w:rsidRDefault="00763533" w:rsidP="007B48D3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 w14:paraId="17ED7C3E" w14:textId="77777777" w:rsidR="00763533" w:rsidRDefault="00763533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C41C49" w14:textId="77777777" w:rsidR="00763533" w:rsidRDefault="00763533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A7DD41D" w14:textId="77777777" w:rsidR="00763533" w:rsidRDefault="00763533" w:rsidP="007B48D3">
            <w:r>
              <w:rPr>
                <w:sz w:val="16"/>
                <w:szCs w:val="16"/>
              </w:rPr>
              <w:t>CR on UL and DL reciprocity modelling</w:t>
            </w:r>
          </w:p>
        </w:tc>
        <w:tc>
          <w:tcPr>
            <w:tcW w:w="517" w:type="dxa"/>
          </w:tcPr>
          <w:p w14:paraId="283F5433" w14:textId="77777777" w:rsidR="00763533" w:rsidRDefault="00763533" w:rsidP="007B48D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08DDF14" w14:textId="77777777" w:rsidR="00763533" w:rsidRDefault="00763533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DB3BEBB" w14:textId="77777777" w:rsidR="00763533" w:rsidRDefault="00763533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73A8FC2C" w14:textId="77777777" w:rsidR="00763533" w:rsidRDefault="00763533" w:rsidP="007B48D3">
            <w:r>
              <w:rPr>
                <w:sz w:val="16"/>
                <w:szCs w:val="16"/>
              </w:rPr>
              <w:t>R1-2509552</w:t>
            </w:r>
          </w:p>
        </w:tc>
        <w:tc>
          <w:tcPr>
            <w:tcW w:w="1597" w:type="dxa"/>
          </w:tcPr>
          <w:p w14:paraId="34DF2815" w14:textId="77777777" w:rsidR="00763533" w:rsidRDefault="00763533" w:rsidP="007B48D3">
            <w:r>
              <w:rPr>
                <w:sz w:val="16"/>
                <w:szCs w:val="16"/>
              </w:rPr>
              <w:t>Ericsson, InterDigital, Intel, Nokia, vivo, Samsung</w:t>
            </w:r>
          </w:p>
        </w:tc>
        <w:tc>
          <w:tcPr>
            <w:tcW w:w="1122" w:type="dxa"/>
          </w:tcPr>
          <w:p w14:paraId="70119075" w14:textId="77777777" w:rsidR="00763533" w:rsidRDefault="00763533" w:rsidP="007B48D3">
            <w:r>
              <w:rPr>
                <w:sz w:val="16"/>
                <w:szCs w:val="16"/>
              </w:rPr>
              <w:t>FS_6GHz_CH_model, TEI18</w:t>
            </w:r>
          </w:p>
        </w:tc>
        <w:tc>
          <w:tcPr>
            <w:tcW w:w="2323" w:type="dxa"/>
          </w:tcPr>
          <w:p w14:paraId="6CDFC8BE" w14:textId="77777777" w:rsidR="00763533" w:rsidRDefault="00763533" w:rsidP="007B48D3">
            <w:r>
              <w:rPr>
                <w:sz w:val="16"/>
                <w:szCs w:val="16"/>
              </w:rPr>
              <w:t>7.5</w:t>
            </w:r>
          </w:p>
        </w:tc>
        <w:tc>
          <w:tcPr>
            <w:tcW w:w="998" w:type="dxa"/>
          </w:tcPr>
          <w:p w14:paraId="6025251F" w14:textId="77777777" w:rsidR="00763533" w:rsidRDefault="00763533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BBAD4E5" w14:textId="77777777" w:rsidR="00331C5F" w:rsidRDefault="00331C5F" w:rsidP="00331C5F">
      <w:pPr>
        <w:rPr>
          <w:rFonts w:eastAsiaTheme="minorEastAsia"/>
        </w:rPr>
      </w:pPr>
    </w:p>
    <w:p w14:paraId="698615DA" w14:textId="6080DD50" w:rsidR="00331C5F" w:rsidRDefault="00FD6FED" w:rsidP="00331C5F">
      <w:pPr>
        <w:rPr>
          <w:rFonts w:ascii="Arial" w:eastAsiaTheme="minorEastAsia" w:hAnsi="Arial" w:cs="Arial"/>
          <w:b/>
          <w:sz w:val="24"/>
          <w:szCs w:val="24"/>
        </w:rPr>
      </w:pPr>
      <w:r w:rsidRPr="00FD6FED">
        <w:rPr>
          <w:rFonts w:ascii="Arial" w:eastAsiaTheme="minorEastAsia" w:hAnsi="Arial" w:cs="Arial"/>
          <w:b/>
          <w:sz w:val="24"/>
          <w:szCs w:val="24"/>
        </w:rPr>
        <w:t>RP-253032</w:t>
      </w:r>
      <w:r w:rsidRPr="00FD6FED">
        <w:rPr>
          <w:rFonts w:ascii="Arial" w:eastAsiaTheme="minorEastAsia" w:hAnsi="Arial" w:cs="Arial"/>
          <w:b/>
          <w:sz w:val="24"/>
          <w:szCs w:val="24"/>
        </w:rPr>
        <w:tab/>
        <w:t>Corrections to REL-14 WI NB_IOTenh-Core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D6FED" w:rsidRPr="004E535C" w14:paraId="4DC48AFE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9812DDC" w14:textId="77777777" w:rsidR="00FD6FED" w:rsidRPr="00BF1EB6" w:rsidRDefault="00FD6FE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C95638" w14:textId="77777777" w:rsidR="00FD6FED" w:rsidRPr="00BF1EB6" w:rsidRDefault="00FD6FE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FD8194" w14:textId="77777777" w:rsidR="00FD6FED" w:rsidRPr="00BF1EB6" w:rsidRDefault="00FD6FE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60DF83" w14:textId="77777777" w:rsidR="00FD6FED" w:rsidRPr="00BF1EB6" w:rsidRDefault="00FD6FE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46B68C6" w14:textId="77777777" w:rsidR="00FD6FED" w:rsidRPr="00BF1EB6" w:rsidRDefault="00FD6FE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9F5903" w14:textId="77777777" w:rsidR="00FD6FED" w:rsidRPr="00BF1EB6" w:rsidRDefault="00FD6FE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267CD8" w14:textId="77777777" w:rsidR="00FD6FED" w:rsidRPr="00BF1EB6" w:rsidRDefault="00FD6FE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A901926" w14:textId="77777777" w:rsidR="00FD6FED" w:rsidRPr="00BF1EB6" w:rsidRDefault="00FD6FE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521A6DD" w14:textId="77777777" w:rsidR="00FD6FED" w:rsidRPr="00BF1EB6" w:rsidRDefault="00FD6FE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70B40E1" w14:textId="77777777" w:rsidR="00FD6FED" w:rsidRPr="00BF1EB6" w:rsidRDefault="00FD6FE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5C4D45A" w14:textId="77777777" w:rsidR="00FD6FED" w:rsidRPr="00BF1EB6" w:rsidRDefault="00FD6FE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B1347A7" w14:textId="77777777" w:rsidR="00FD6FED" w:rsidRPr="00BF1EB6" w:rsidRDefault="00FD6FE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DB0AC09" w14:textId="77777777" w:rsidR="00FD6FED" w:rsidRPr="00BF1EB6" w:rsidRDefault="00FD6FED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D6FED" w14:paraId="6C54E753" w14:textId="77777777" w:rsidTr="007B48D3">
        <w:tc>
          <w:tcPr>
            <w:tcW w:w="879" w:type="dxa"/>
          </w:tcPr>
          <w:p w14:paraId="0815152F" w14:textId="77777777" w:rsidR="00FD6FED" w:rsidRDefault="00FD6FED" w:rsidP="007B48D3">
            <w:r>
              <w:rPr>
                <w:sz w:val="16"/>
                <w:szCs w:val="16"/>
              </w:rPr>
              <w:t>36.211</w:t>
            </w:r>
          </w:p>
        </w:tc>
        <w:tc>
          <w:tcPr>
            <w:tcW w:w="637" w:type="dxa"/>
          </w:tcPr>
          <w:p w14:paraId="2BDA568F" w14:textId="77777777" w:rsidR="00FD6FED" w:rsidRDefault="00FD6FED" w:rsidP="007B48D3">
            <w:r>
              <w:rPr>
                <w:sz w:val="16"/>
                <w:szCs w:val="16"/>
              </w:rPr>
              <w:t>0581</w:t>
            </w:r>
          </w:p>
        </w:tc>
        <w:tc>
          <w:tcPr>
            <w:tcW w:w="517" w:type="dxa"/>
          </w:tcPr>
          <w:p w14:paraId="72378569" w14:textId="77777777" w:rsidR="00FD6FED" w:rsidRDefault="00FD6FED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0608B3" w14:textId="77777777" w:rsidR="00FD6FED" w:rsidRDefault="00FD6FED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D88A919" w14:textId="77777777" w:rsidR="00FD6FED" w:rsidRDefault="00FD6FED" w:rsidP="007B48D3">
            <w:r>
              <w:rPr>
                <w:sz w:val="16"/>
                <w:szCs w:val="16"/>
              </w:rPr>
              <w:t>CR for Interference Randomization for non-anchor carrier in NB-IoT NTN</w:t>
            </w:r>
          </w:p>
        </w:tc>
        <w:tc>
          <w:tcPr>
            <w:tcW w:w="517" w:type="dxa"/>
          </w:tcPr>
          <w:p w14:paraId="1ECBF768" w14:textId="77777777" w:rsidR="00FD6FED" w:rsidRDefault="00FD6FED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DF03A9" w14:textId="77777777" w:rsidR="00FD6FED" w:rsidRDefault="00FD6FED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39C2AAF" w14:textId="77777777" w:rsidR="00FD6FED" w:rsidRDefault="00FD6FED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091E4F93" w14:textId="77777777" w:rsidR="00FD6FED" w:rsidRDefault="00FD6FED" w:rsidP="007B48D3">
            <w:r>
              <w:rPr>
                <w:sz w:val="16"/>
                <w:szCs w:val="16"/>
              </w:rPr>
              <w:t>R1-2509559</w:t>
            </w:r>
          </w:p>
        </w:tc>
        <w:tc>
          <w:tcPr>
            <w:tcW w:w="1597" w:type="dxa"/>
          </w:tcPr>
          <w:p w14:paraId="6ADF5F44" w14:textId="77777777" w:rsidR="00FD6FED" w:rsidRDefault="00FD6FED" w:rsidP="007B48D3">
            <w:r>
              <w:rPr>
                <w:sz w:val="16"/>
                <w:szCs w:val="16"/>
              </w:rPr>
              <w:t>MediaTek,  Ericsson, Qualcomm, Nordic Semiconductor ASA, Nokia, Nokia Shanghai Bell</w:t>
            </w:r>
          </w:p>
        </w:tc>
        <w:tc>
          <w:tcPr>
            <w:tcW w:w="1122" w:type="dxa"/>
          </w:tcPr>
          <w:p w14:paraId="16569BA2" w14:textId="77777777" w:rsidR="00FD6FED" w:rsidRDefault="00FD6FED" w:rsidP="007B48D3">
            <w:r>
              <w:rPr>
                <w:sz w:val="16"/>
                <w:szCs w:val="16"/>
              </w:rPr>
              <w:t>NB_IOTenh-Core, TEI19</w:t>
            </w:r>
          </w:p>
        </w:tc>
        <w:tc>
          <w:tcPr>
            <w:tcW w:w="2323" w:type="dxa"/>
          </w:tcPr>
          <w:p w14:paraId="139D46EF" w14:textId="77777777" w:rsidR="00FD6FED" w:rsidRDefault="00FD6FED" w:rsidP="007B48D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B6F154" w14:textId="77777777" w:rsidR="00FD6FED" w:rsidRDefault="00FD6FED" w:rsidP="007B48D3">
            <w:pPr>
              <w:rPr>
                <w:sz w:val="16"/>
                <w:szCs w:val="16"/>
              </w:rPr>
            </w:pPr>
          </w:p>
        </w:tc>
      </w:tr>
    </w:tbl>
    <w:p w14:paraId="58014308" w14:textId="77777777" w:rsidR="00331C5F" w:rsidRDefault="00331C5F" w:rsidP="00331C5F">
      <w:pPr>
        <w:rPr>
          <w:rFonts w:eastAsiaTheme="minorEastAsia"/>
        </w:rPr>
      </w:pPr>
    </w:p>
    <w:p w14:paraId="437566E4" w14:textId="56FD03C1" w:rsidR="00331C5F" w:rsidRDefault="002B578E" w:rsidP="00331C5F">
      <w:pPr>
        <w:rPr>
          <w:rFonts w:ascii="Arial" w:eastAsiaTheme="minorEastAsia" w:hAnsi="Arial" w:cs="Arial"/>
          <w:b/>
          <w:sz w:val="24"/>
          <w:szCs w:val="24"/>
        </w:rPr>
      </w:pPr>
      <w:r w:rsidRPr="002B578E">
        <w:rPr>
          <w:rFonts w:ascii="Arial" w:eastAsiaTheme="minorEastAsia" w:hAnsi="Arial" w:cs="Arial"/>
          <w:b/>
          <w:sz w:val="24"/>
          <w:szCs w:val="24"/>
        </w:rPr>
        <w:t>RP-253033</w:t>
      </w:r>
      <w:r w:rsidRPr="002B578E">
        <w:rPr>
          <w:rFonts w:ascii="Arial" w:eastAsiaTheme="minorEastAsia" w:hAnsi="Arial" w:cs="Arial"/>
          <w:b/>
          <w:sz w:val="24"/>
          <w:szCs w:val="24"/>
        </w:rPr>
        <w:tab/>
        <w:t>Corrections to REL-15 WI NR_newRAT-Core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B578E" w:rsidRPr="004E535C" w14:paraId="60ED9550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B07DFDE" w14:textId="77777777" w:rsidR="002B578E" w:rsidRPr="00BF1EB6" w:rsidRDefault="002B578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23FFC5" w14:textId="77777777" w:rsidR="002B578E" w:rsidRPr="00BF1EB6" w:rsidRDefault="002B578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180447" w14:textId="77777777" w:rsidR="002B578E" w:rsidRPr="00BF1EB6" w:rsidRDefault="002B578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68FE38" w14:textId="77777777" w:rsidR="002B578E" w:rsidRPr="00BF1EB6" w:rsidRDefault="002B578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2ED8FCC" w14:textId="77777777" w:rsidR="002B578E" w:rsidRPr="00BF1EB6" w:rsidRDefault="002B578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EB25CB4" w14:textId="77777777" w:rsidR="002B578E" w:rsidRPr="00BF1EB6" w:rsidRDefault="002B578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9B25D5" w14:textId="77777777" w:rsidR="002B578E" w:rsidRPr="00BF1EB6" w:rsidRDefault="002B578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A0717F2" w14:textId="77777777" w:rsidR="002B578E" w:rsidRPr="00BF1EB6" w:rsidRDefault="002B578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D2E8843" w14:textId="77777777" w:rsidR="002B578E" w:rsidRPr="00BF1EB6" w:rsidRDefault="002B578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D2E5B03" w14:textId="77777777" w:rsidR="002B578E" w:rsidRPr="00BF1EB6" w:rsidRDefault="002B578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66678C6" w14:textId="77777777" w:rsidR="002B578E" w:rsidRPr="00BF1EB6" w:rsidRDefault="002B578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4343958" w14:textId="77777777" w:rsidR="002B578E" w:rsidRPr="00BF1EB6" w:rsidRDefault="002B578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288B0A5" w14:textId="77777777" w:rsidR="002B578E" w:rsidRPr="00BF1EB6" w:rsidRDefault="002B578E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B578E" w14:paraId="238BC813" w14:textId="77777777" w:rsidTr="007B48D3">
        <w:tc>
          <w:tcPr>
            <w:tcW w:w="879" w:type="dxa"/>
          </w:tcPr>
          <w:p w14:paraId="15860312" w14:textId="77777777" w:rsidR="002B578E" w:rsidRDefault="002B578E" w:rsidP="007B48D3"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 w14:paraId="51307752" w14:textId="77777777" w:rsidR="002B578E" w:rsidRDefault="002B578E" w:rsidP="007B48D3">
            <w:r>
              <w:rPr>
                <w:sz w:val="16"/>
                <w:szCs w:val="16"/>
              </w:rPr>
              <w:t>0169</w:t>
            </w:r>
          </w:p>
        </w:tc>
        <w:tc>
          <w:tcPr>
            <w:tcW w:w="517" w:type="dxa"/>
          </w:tcPr>
          <w:p w14:paraId="4B5E5DF4" w14:textId="77777777" w:rsidR="002B578E" w:rsidRDefault="002B578E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473952" w14:textId="77777777" w:rsidR="002B578E" w:rsidRDefault="002B578E" w:rsidP="007B48D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6EFD45" w14:textId="77777777" w:rsidR="002B578E" w:rsidRDefault="002B578E" w:rsidP="007B48D3">
            <w:r>
              <w:rPr>
                <w:sz w:val="16"/>
                <w:szCs w:val="16"/>
              </w:rPr>
              <w:t>Correction to PTRS insertion</w:t>
            </w:r>
          </w:p>
        </w:tc>
        <w:tc>
          <w:tcPr>
            <w:tcW w:w="517" w:type="dxa"/>
          </w:tcPr>
          <w:p w14:paraId="75F70AEB" w14:textId="77777777" w:rsidR="002B578E" w:rsidRDefault="002B578E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6AC4D2" w14:textId="77777777" w:rsidR="002B578E" w:rsidRDefault="002B578E" w:rsidP="007B48D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80D720D" w14:textId="77777777" w:rsidR="002B578E" w:rsidRDefault="002B578E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56DD1452" w14:textId="77777777" w:rsidR="002B578E" w:rsidRDefault="002B578E" w:rsidP="007B48D3">
            <w:r>
              <w:rPr>
                <w:sz w:val="16"/>
                <w:szCs w:val="16"/>
              </w:rPr>
              <w:t>R1-2509633</w:t>
            </w:r>
          </w:p>
        </w:tc>
        <w:tc>
          <w:tcPr>
            <w:tcW w:w="1597" w:type="dxa"/>
          </w:tcPr>
          <w:p w14:paraId="7A615F15" w14:textId="77777777" w:rsidR="002B578E" w:rsidRDefault="002B578E" w:rsidP="007B48D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489ABE8" w14:textId="77777777" w:rsidR="002B578E" w:rsidRDefault="002B578E" w:rsidP="007B48D3">
            <w:r>
              <w:rPr>
                <w:sz w:val="16"/>
                <w:szCs w:val="16"/>
              </w:rPr>
              <w:t>NR_newRAT-Core, TEI18</w:t>
            </w:r>
          </w:p>
        </w:tc>
        <w:tc>
          <w:tcPr>
            <w:tcW w:w="2323" w:type="dxa"/>
          </w:tcPr>
          <w:p w14:paraId="30949FC0" w14:textId="77777777" w:rsidR="002B578E" w:rsidRDefault="002B578E" w:rsidP="007B48D3">
            <w:r>
              <w:rPr>
                <w:sz w:val="16"/>
                <w:szCs w:val="16"/>
              </w:rPr>
              <w:t>6.3.1.4, 6.3.1.5</w:t>
            </w:r>
          </w:p>
        </w:tc>
        <w:tc>
          <w:tcPr>
            <w:tcW w:w="998" w:type="dxa"/>
          </w:tcPr>
          <w:p w14:paraId="50C152A1" w14:textId="77777777" w:rsidR="002B578E" w:rsidRDefault="002B578E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09F922A1" w14:textId="77777777" w:rsidR="00331C5F" w:rsidRDefault="00331C5F" w:rsidP="00331C5F">
      <w:pPr>
        <w:rPr>
          <w:rFonts w:eastAsiaTheme="minorEastAsia"/>
        </w:rPr>
      </w:pPr>
    </w:p>
    <w:p w14:paraId="440FEC21" w14:textId="6E7C064C" w:rsidR="00331C5F" w:rsidRDefault="00206178" w:rsidP="00331C5F">
      <w:pPr>
        <w:rPr>
          <w:rFonts w:ascii="Arial" w:eastAsiaTheme="minorEastAsia" w:hAnsi="Arial" w:cs="Arial"/>
          <w:b/>
          <w:sz w:val="24"/>
          <w:szCs w:val="24"/>
        </w:rPr>
      </w:pPr>
      <w:r w:rsidRPr="00206178">
        <w:rPr>
          <w:rFonts w:ascii="Arial" w:eastAsiaTheme="minorEastAsia" w:hAnsi="Arial" w:cs="Arial"/>
          <w:b/>
          <w:sz w:val="24"/>
          <w:szCs w:val="24"/>
        </w:rPr>
        <w:t>RP-253034</w:t>
      </w:r>
      <w:r w:rsidRPr="00206178">
        <w:rPr>
          <w:rFonts w:ascii="Arial" w:eastAsiaTheme="minorEastAsia" w:hAnsi="Arial" w:cs="Arial"/>
          <w:b/>
          <w:sz w:val="24"/>
          <w:szCs w:val="24"/>
        </w:rPr>
        <w:tab/>
        <w:t>Corrections to REL-18 WI  NR_Mob_enh2-Core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06178" w:rsidRPr="004E535C" w14:paraId="176E79AA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76E7356" w14:textId="77777777" w:rsidR="00206178" w:rsidRPr="00BF1EB6" w:rsidRDefault="0020617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4B7433" w14:textId="77777777" w:rsidR="00206178" w:rsidRPr="00BF1EB6" w:rsidRDefault="0020617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B586B9" w14:textId="77777777" w:rsidR="00206178" w:rsidRPr="00BF1EB6" w:rsidRDefault="0020617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FE118B" w14:textId="77777777" w:rsidR="00206178" w:rsidRPr="00BF1EB6" w:rsidRDefault="0020617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3F3E406" w14:textId="77777777" w:rsidR="00206178" w:rsidRPr="00BF1EB6" w:rsidRDefault="0020617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E7F7B71" w14:textId="77777777" w:rsidR="00206178" w:rsidRPr="00BF1EB6" w:rsidRDefault="0020617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AF7FE8" w14:textId="77777777" w:rsidR="00206178" w:rsidRPr="00BF1EB6" w:rsidRDefault="0020617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6CAC9A9" w14:textId="77777777" w:rsidR="00206178" w:rsidRPr="00BF1EB6" w:rsidRDefault="0020617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CA74531" w14:textId="77777777" w:rsidR="00206178" w:rsidRPr="00BF1EB6" w:rsidRDefault="0020617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81638BF" w14:textId="77777777" w:rsidR="00206178" w:rsidRPr="00BF1EB6" w:rsidRDefault="0020617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78BF053" w14:textId="77777777" w:rsidR="00206178" w:rsidRPr="00BF1EB6" w:rsidRDefault="0020617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E8F5A39" w14:textId="77777777" w:rsidR="00206178" w:rsidRPr="00BF1EB6" w:rsidRDefault="0020617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C850DC7" w14:textId="77777777" w:rsidR="00206178" w:rsidRPr="00BF1EB6" w:rsidRDefault="0020617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06178" w14:paraId="40CFD864" w14:textId="77777777" w:rsidTr="007B48D3">
        <w:tc>
          <w:tcPr>
            <w:tcW w:w="879" w:type="dxa"/>
          </w:tcPr>
          <w:p w14:paraId="043E37AB" w14:textId="77777777" w:rsidR="00206178" w:rsidRDefault="00206178" w:rsidP="007B48D3"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 w14:paraId="61EA447B" w14:textId="77777777" w:rsidR="00206178" w:rsidRDefault="00206178" w:rsidP="007B48D3">
            <w:r>
              <w:rPr>
                <w:sz w:val="16"/>
                <w:szCs w:val="16"/>
              </w:rPr>
              <w:t>0162</w:t>
            </w:r>
          </w:p>
        </w:tc>
        <w:tc>
          <w:tcPr>
            <w:tcW w:w="517" w:type="dxa"/>
          </w:tcPr>
          <w:p w14:paraId="735206B6" w14:textId="77777777" w:rsidR="00206178" w:rsidRDefault="00206178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D860C4" w14:textId="77777777" w:rsidR="00206178" w:rsidRDefault="00206178" w:rsidP="007B48D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05015E" w14:textId="77777777" w:rsidR="00206178" w:rsidRDefault="00206178" w:rsidP="007B48D3">
            <w:r>
              <w:rPr>
                <w:sz w:val="16"/>
                <w:szCs w:val="16"/>
              </w:rPr>
              <w:t>Correction to PRACH signal generation for LTM in TS38.211</w:t>
            </w:r>
          </w:p>
        </w:tc>
        <w:tc>
          <w:tcPr>
            <w:tcW w:w="517" w:type="dxa"/>
          </w:tcPr>
          <w:p w14:paraId="4F123589" w14:textId="77777777" w:rsidR="00206178" w:rsidRDefault="00206178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9CA011" w14:textId="77777777" w:rsidR="00206178" w:rsidRDefault="00206178" w:rsidP="007B48D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BB550BD" w14:textId="77777777" w:rsidR="00206178" w:rsidRDefault="00206178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75E75513" w14:textId="77777777" w:rsidR="00206178" w:rsidRDefault="00206178" w:rsidP="007B48D3">
            <w:r>
              <w:rPr>
                <w:sz w:val="16"/>
                <w:szCs w:val="16"/>
              </w:rPr>
              <w:t>R1-2509538</w:t>
            </w:r>
          </w:p>
        </w:tc>
        <w:tc>
          <w:tcPr>
            <w:tcW w:w="1597" w:type="dxa"/>
          </w:tcPr>
          <w:p w14:paraId="46B7A1D4" w14:textId="77777777" w:rsidR="00206178" w:rsidRDefault="00206178" w:rsidP="007B48D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DC81976" w14:textId="77777777" w:rsidR="00206178" w:rsidRDefault="00206178" w:rsidP="007B48D3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5085765E" w14:textId="77777777" w:rsidR="00206178" w:rsidRDefault="00206178" w:rsidP="007B48D3">
            <w:r>
              <w:rPr>
                <w:sz w:val="16"/>
                <w:szCs w:val="16"/>
              </w:rPr>
              <w:t>5.3.2</w:t>
            </w:r>
          </w:p>
        </w:tc>
        <w:tc>
          <w:tcPr>
            <w:tcW w:w="998" w:type="dxa"/>
          </w:tcPr>
          <w:p w14:paraId="2B1ADE53" w14:textId="77777777" w:rsidR="00206178" w:rsidRDefault="00206178" w:rsidP="007B48D3">
            <w:pPr>
              <w:rPr>
                <w:sz w:val="16"/>
                <w:szCs w:val="16"/>
              </w:rPr>
            </w:pPr>
          </w:p>
        </w:tc>
      </w:tr>
      <w:tr w:rsidR="00206178" w14:paraId="6F9512EA" w14:textId="77777777" w:rsidTr="007B48D3">
        <w:tc>
          <w:tcPr>
            <w:tcW w:w="879" w:type="dxa"/>
          </w:tcPr>
          <w:p w14:paraId="00AD3DB0" w14:textId="77777777" w:rsidR="00206178" w:rsidRDefault="00206178" w:rsidP="007B48D3"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 w14:paraId="112435BF" w14:textId="77777777" w:rsidR="00206178" w:rsidRDefault="00206178" w:rsidP="007B48D3">
            <w:r>
              <w:rPr>
                <w:sz w:val="16"/>
                <w:szCs w:val="16"/>
              </w:rPr>
              <w:t>0163</w:t>
            </w:r>
          </w:p>
        </w:tc>
        <w:tc>
          <w:tcPr>
            <w:tcW w:w="517" w:type="dxa"/>
          </w:tcPr>
          <w:p w14:paraId="352EABB1" w14:textId="77777777" w:rsidR="00206178" w:rsidRDefault="00206178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7D7955" w14:textId="77777777" w:rsidR="00206178" w:rsidRDefault="00206178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AA493C6" w14:textId="77777777" w:rsidR="00206178" w:rsidRDefault="00206178" w:rsidP="007B48D3">
            <w:r>
              <w:rPr>
                <w:sz w:val="16"/>
                <w:szCs w:val="16"/>
              </w:rPr>
              <w:t>Correction to PRACH signal generation for LTM in TS38.211</w:t>
            </w:r>
          </w:p>
        </w:tc>
        <w:tc>
          <w:tcPr>
            <w:tcW w:w="517" w:type="dxa"/>
          </w:tcPr>
          <w:p w14:paraId="36C5E5A7" w14:textId="77777777" w:rsidR="00206178" w:rsidRDefault="00206178" w:rsidP="007B48D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107FF86" w14:textId="77777777" w:rsidR="00206178" w:rsidRDefault="00206178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AE298F1" w14:textId="77777777" w:rsidR="00206178" w:rsidRDefault="00206178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32120030" w14:textId="77777777" w:rsidR="00206178" w:rsidRDefault="00206178" w:rsidP="007B48D3">
            <w:r>
              <w:rPr>
                <w:sz w:val="16"/>
                <w:szCs w:val="16"/>
              </w:rPr>
              <w:t>R1-2509539</w:t>
            </w:r>
          </w:p>
        </w:tc>
        <w:tc>
          <w:tcPr>
            <w:tcW w:w="1597" w:type="dxa"/>
          </w:tcPr>
          <w:p w14:paraId="779DF279" w14:textId="77777777" w:rsidR="00206178" w:rsidRDefault="00206178" w:rsidP="007B48D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16BFF47" w14:textId="77777777" w:rsidR="00206178" w:rsidRDefault="00206178" w:rsidP="007B48D3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272CE8E3" w14:textId="77777777" w:rsidR="00206178" w:rsidRDefault="00206178" w:rsidP="007B48D3">
            <w:r>
              <w:rPr>
                <w:sz w:val="16"/>
                <w:szCs w:val="16"/>
              </w:rPr>
              <w:t>5.3.2</w:t>
            </w:r>
          </w:p>
        </w:tc>
        <w:tc>
          <w:tcPr>
            <w:tcW w:w="998" w:type="dxa"/>
          </w:tcPr>
          <w:p w14:paraId="00EF18BF" w14:textId="77777777" w:rsidR="00206178" w:rsidRDefault="00206178" w:rsidP="007B48D3">
            <w:pPr>
              <w:rPr>
                <w:sz w:val="16"/>
                <w:szCs w:val="16"/>
              </w:rPr>
            </w:pPr>
          </w:p>
        </w:tc>
      </w:tr>
      <w:tr w:rsidR="00206178" w14:paraId="1BE7BC27" w14:textId="77777777" w:rsidTr="007B48D3">
        <w:tc>
          <w:tcPr>
            <w:tcW w:w="879" w:type="dxa"/>
          </w:tcPr>
          <w:p w14:paraId="4503940E" w14:textId="77777777" w:rsidR="00206178" w:rsidRDefault="00206178" w:rsidP="007B48D3"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 w14:paraId="3553C038" w14:textId="77777777" w:rsidR="00206178" w:rsidRDefault="00206178" w:rsidP="007B48D3">
            <w:r>
              <w:rPr>
                <w:sz w:val="16"/>
                <w:szCs w:val="16"/>
              </w:rPr>
              <w:t>0167</w:t>
            </w:r>
          </w:p>
        </w:tc>
        <w:tc>
          <w:tcPr>
            <w:tcW w:w="517" w:type="dxa"/>
          </w:tcPr>
          <w:p w14:paraId="6901E3BB" w14:textId="77777777" w:rsidR="00206178" w:rsidRDefault="00206178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8A7067" w14:textId="77777777" w:rsidR="00206178" w:rsidRDefault="00206178" w:rsidP="007B48D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06CF5F" w14:textId="77777777" w:rsidR="00206178" w:rsidRDefault="00206178" w:rsidP="007B48D3">
            <w:r>
              <w:rPr>
                <w:sz w:val="16"/>
                <w:szCs w:val="16"/>
              </w:rPr>
              <w:t>CR on sequence generation for uplink DM-RS in RACH-less LTM switch in TS 38.211</w:t>
            </w:r>
          </w:p>
        </w:tc>
        <w:tc>
          <w:tcPr>
            <w:tcW w:w="517" w:type="dxa"/>
          </w:tcPr>
          <w:p w14:paraId="1A4E52F2" w14:textId="77777777" w:rsidR="00206178" w:rsidRDefault="00206178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D0C2D0" w14:textId="77777777" w:rsidR="00206178" w:rsidRDefault="00206178" w:rsidP="007B48D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8CE888A" w14:textId="77777777" w:rsidR="00206178" w:rsidRDefault="00206178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56591450" w14:textId="77777777" w:rsidR="00206178" w:rsidRDefault="00206178" w:rsidP="007B48D3">
            <w:r>
              <w:rPr>
                <w:sz w:val="16"/>
                <w:szCs w:val="16"/>
              </w:rPr>
              <w:t>R1-2509575</w:t>
            </w:r>
          </w:p>
        </w:tc>
        <w:tc>
          <w:tcPr>
            <w:tcW w:w="1597" w:type="dxa"/>
          </w:tcPr>
          <w:p w14:paraId="326D1668" w14:textId="77777777" w:rsidR="00206178" w:rsidRDefault="00206178" w:rsidP="007B48D3">
            <w:r>
              <w:rPr>
                <w:sz w:val="16"/>
                <w:szCs w:val="16"/>
              </w:rPr>
              <w:t>Ofinno, vivo, MediaTek Inc., ZTE</w:t>
            </w:r>
          </w:p>
        </w:tc>
        <w:tc>
          <w:tcPr>
            <w:tcW w:w="1122" w:type="dxa"/>
          </w:tcPr>
          <w:p w14:paraId="1E01695A" w14:textId="77777777" w:rsidR="00206178" w:rsidRDefault="00206178" w:rsidP="007B48D3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373365CE" w14:textId="77777777" w:rsidR="00206178" w:rsidRDefault="00206178" w:rsidP="007B48D3">
            <w:r>
              <w:rPr>
                <w:sz w:val="16"/>
                <w:szCs w:val="16"/>
              </w:rPr>
              <w:t>6.4.1.1.1.1</w:t>
            </w:r>
          </w:p>
        </w:tc>
        <w:tc>
          <w:tcPr>
            <w:tcW w:w="998" w:type="dxa"/>
          </w:tcPr>
          <w:p w14:paraId="49D56DF2" w14:textId="77777777" w:rsidR="00206178" w:rsidRDefault="00206178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06178" w14:paraId="133D6B3E" w14:textId="77777777" w:rsidTr="007B48D3">
        <w:tc>
          <w:tcPr>
            <w:tcW w:w="879" w:type="dxa"/>
          </w:tcPr>
          <w:p w14:paraId="2429D27A" w14:textId="77777777" w:rsidR="00206178" w:rsidRDefault="00206178" w:rsidP="007B48D3"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 w14:paraId="737C4F89" w14:textId="77777777" w:rsidR="00206178" w:rsidRDefault="00206178" w:rsidP="007B48D3">
            <w:r>
              <w:rPr>
                <w:sz w:val="16"/>
                <w:szCs w:val="16"/>
              </w:rPr>
              <w:t>0168</w:t>
            </w:r>
          </w:p>
        </w:tc>
        <w:tc>
          <w:tcPr>
            <w:tcW w:w="517" w:type="dxa"/>
          </w:tcPr>
          <w:p w14:paraId="030423F9" w14:textId="77777777" w:rsidR="00206178" w:rsidRDefault="00206178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E4BBD5" w14:textId="77777777" w:rsidR="00206178" w:rsidRDefault="00206178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206B2F2" w14:textId="77777777" w:rsidR="00206178" w:rsidRDefault="00206178" w:rsidP="007B48D3">
            <w:r>
              <w:rPr>
                <w:sz w:val="16"/>
                <w:szCs w:val="16"/>
              </w:rPr>
              <w:t>CR on sequence generation for uplink DM-RS in RACH-less LTM switch in TS 38.211</w:t>
            </w:r>
          </w:p>
        </w:tc>
        <w:tc>
          <w:tcPr>
            <w:tcW w:w="517" w:type="dxa"/>
          </w:tcPr>
          <w:p w14:paraId="060BD339" w14:textId="77777777" w:rsidR="00206178" w:rsidRDefault="00206178" w:rsidP="007B48D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B2D500" w14:textId="77777777" w:rsidR="00206178" w:rsidRDefault="00206178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DA229AD" w14:textId="77777777" w:rsidR="00206178" w:rsidRDefault="00206178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5125D964" w14:textId="77777777" w:rsidR="00206178" w:rsidRDefault="00206178" w:rsidP="007B48D3">
            <w:r>
              <w:rPr>
                <w:sz w:val="16"/>
                <w:szCs w:val="16"/>
              </w:rPr>
              <w:t>R1-2509576</w:t>
            </w:r>
          </w:p>
        </w:tc>
        <w:tc>
          <w:tcPr>
            <w:tcW w:w="1597" w:type="dxa"/>
          </w:tcPr>
          <w:p w14:paraId="3411C1CC" w14:textId="77777777" w:rsidR="00206178" w:rsidRDefault="00206178" w:rsidP="007B48D3">
            <w:r>
              <w:rPr>
                <w:sz w:val="16"/>
                <w:szCs w:val="16"/>
              </w:rPr>
              <w:t>Ofinno, vivo, MediaTek Inc., ZTE</w:t>
            </w:r>
          </w:p>
        </w:tc>
        <w:tc>
          <w:tcPr>
            <w:tcW w:w="1122" w:type="dxa"/>
          </w:tcPr>
          <w:p w14:paraId="28447B3D" w14:textId="77777777" w:rsidR="00206178" w:rsidRDefault="00206178" w:rsidP="007B48D3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66389B9D" w14:textId="77777777" w:rsidR="00206178" w:rsidRDefault="00206178" w:rsidP="007B48D3">
            <w:r>
              <w:rPr>
                <w:sz w:val="16"/>
                <w:szCs w:val="16"/>
              </w:rPr>
              <w:t>6.4.1.1.1.1</w:t>
            </w:r>
          </w:p>
        </w:tc>
        <w:tc>
          <w:tcPr>
            <w:tcW w:w="998" w:type="dxa"/>
          </w:tcPr>
          <w:p w14:paraId="24B6C8AD" w14:textId="77777777" w:rsidR="00206178" w:rsidRDefault="00206178" w:rsidP="007B48D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06178" w14:paraId="5E64F832" w14:textId="77777777" w:rsidTr="007B48D3">
        <w:tc>
          <w:tcPr>
            <w:tcW w:w="879" w:type="dxa"/>
          </w:tcPr>
          <w:p w14:paraId="3647ED8F" w14:textId="77777777" w:rsidR="00206178" w:rsidRDefault="00206178" w:rsidP="007B48D3"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 w14:paraId="00715E18" w14:textId="77777777" w:rsidR="00206178" w:rsidRDefault="00206178" w:rsidP="007B48D3">
            <w:r>
              <w:rPr>
                <w:sz w:val="16"/>
                <w:szCs w:val="16"/>
              </w:rPr>
              <w:t>0232</w:t>
            </w:r>
          </w:p>
        </w:tc>
        <w:tc>
          <w:tcPr>
            <w:tcW w:w="517" w:type="dxa"/>
          </w:tcPr>
          <w:p w14:paraId="18337BB7" w14:textId="77777777" w:rsidR="00206178" w:rsidRDefault="00206178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1DC96B" w14:textId="77777777" w:rsidR="00206178" w:rsidRDefault="00206178" w:rsidP="007B48D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C4B3C0" w14:textId="77777777" w:rsidR="00206178" w:rsidRDefault="00206178" w:rsidP="007B48D3">
            <w:r>
              <w:rPr>
                <w:sz w:val="16"/>
                <w:szCs w:val="16"/>
              </w:rPr>
              <w:t>Rel-18 editorial corrections for TS 38.212</w:t>
            </w:r>
          </w:p>
        </w:tc>
        <w:tc>
          <w:tcPr>
            <w:tcW w:w="517" w:type="dxa"/>
          </w:tcPr>
          <w:p w14:paraId="1C308C7B" w14:textId="77777777" w:rsidR="00206178" w:rsidRDefault="00206178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89FD9A" w14:textId="77777777" w:rsidR="00206178" w:rsidRDefault="00206178" w:rsidP="007B48D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1D2AD8A" w14:textId="77777777" w:rsidR="00206178" w:rsidRDefault="00206178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0A5845E4" w14:textId="77777777" w:rsidR="00206178" w:rsidRDefault="00206178" w:rsidP="007B48D3">
            <w:r>
              <w:rPr>
                <w:sz w:val="16"/>
                <w:szCs w:val="16"/>
              </w:rPr>
              <w:t>R1-2509694</w:t>
            </w:r>
          </w:p>
        </w:tc>
        <w:tc>
          <w:tcPr>
            <w:tcW w:w="1597" w:type="dxa"/>
          </w:tcPr>
          <w:p w14:paraId="777DE0E1" w14:textId="77777777" w:rsidR="00206178" w:rsidRDefault="00206178" w:rsidP="007B48D3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332914E6" w14:textId="77777777" w:rsidR="00206178" w:rsidRDefault="00206178" w:rsidP="007B48D3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4A13838F" w14:textId="77777777" w:rsidR="00206178" w:rsidRDefault="00206178" w:rsidP="007B48D3">
            <w:r>
              <w:rPr>
                <w:sz w:val="16"/>
                <w:szCs w:val="16"/>
              </w:rPr>
              <w:t>6.3.1.1.2</w:t>
            </w:r>
          </w:p>
        </w:tc>
        <w:tc>
          <w:tcPr>
            <w:tcW w:w="998" w:type="dxa"/>
          </w:tcPr>
          <w:p w14:paraId="69AAF424" w14:textId="77777777" w:rsidR="00206178" w:rsidRDefault="00206178" w:rsidP="007B48D3">
            <w:pPr>
              <w:rPr>
                <w:sz w:val="16"/>
                <w:szCs w:val="16"/>
              </w:rPr>
            </w:pPr>
          </w:p>
        </w:tc>
      </w:tr>
      <w:tr w:rsidR="00206178" w14:paraId="40009C01" w14:textId="77777777" w:rsidTr="007B48D3">
        <w:tc>
          <w:tcPr>
            <w:tcW w:w="879" w:type="dxa"/>
          </w:tcPr>
          <w:p w14:paraId="62927E50" w14:textId="77777777" w:rsidR="00206178" w:rsidRDefault="00206178" w:rsidP="007B48D3"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 w14:paraId="2904AF56" w14:textId="77777777" w:rsidR="00206178" w:rsidRDefault="00206178" w:rsidP="007B48D3">
            <w:r>
              <w:rPr>
                <w:sz w:val="16"/>
                <w:szCs w:val="16"/>
              </w:rPr>
              <w:t>0233</w:t>
            </w:r>
          </w:p>
        </w:tc>
        <w:tc>
          <w:tcPr>
            <w:tcW w:w="517" w:type="dxa"/>
          </w:tcPr>
          <w:p w14:paraId="33C73BC7" w14:textId="77777777" w:rsidR="00206178" w:rsidRDefault="00206178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4D0A58" w14:textId="77777777" w:rsidR="00206178" w:rsidRDefault="00206178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F92D5FF" w14:textId="77777777" w:rsidR="00206178" w:rsidRDefault="00206178" w:rsidP="007B48D3">
            <w:r>
              <w:rPr>
                <w:sz w:val="16"/>
                <w:szCs w:val="16"/>
              </w:rPr>
              <w:t>Rel-18 editorial corrections for TS 38.212 (mirrored to Rel-19)</w:t>
            </w:r>
          </w:p>
        </w:tc>
        <w:tc>
          <w:tcPr>
            <w:tcW w:w="517" w:type="dxa"/>
          </w:tcPr>
          <w:p w14:paraId="0F284D37" w14:textId="77777777" w:rsidR="00206178" w:rsidRDefault="00206178" w:rsidP="007B48D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826E597" w14:textId="77777777" w:rsidR="00206178" w:rsidRDefault="00206178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27428495" w14:textId="77777777" w:rsidR="00206178" w:rsidRDefault="00206178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3DE520D8" w14:textId="77777777" w:rsidR="00206178" w:rsidRDefault="00206178" w:rsidP="007B48D3">
            <w:r>
              <w:rPr>
                <w:sz w:val="16"/>
                <w:szCs w:val="16"/>
              </w:rPr>
              <w:t>R1-2509695</w:t>
            </w:r>
          </w:p>
        </w:tc>
        <w:tc>
          <w:tcPr>
            <w:tcW w:w="1597" w:type="dxa"/>
          </w:tcPr>
          <w:p w14:paraId="1A29DAB5" w14:textId="77777777" w:rsidR="00206178" w:rsidRDefault="00206178" w:rsidP="007B48D3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52B81C3B" w14:textId="77777777" w:rsidR="00206178" w:rsidRDefault="00206178" w:rsidP="007B48D3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7C1FF266" w14:textId="77777777" w:rsidR="00206178" w:rsidRDefault="00206178" w:rsidP="007B48D3">
            <w:r>
              <w:rPr>
                <w:sz w:val="16"/>
                <w:szCs w:val="16"/>
              </w:rPr>
              <w:t>6.3.1.1.2</w:t>
            </w:r>
          </w:p>
        </w:tc>
        <w:tc>
          <w:tcPr>
            <w:tcW w:w="998" w:type="dxa"/>
          </w:tcPr>
          <w:p w14:paraId="70A333A1" w14:textId="77777777" w:rsidR="00206178" w:rsidRDefault="00206178" w:rsidP="007B48D3">
            <w:pPr>
              <w:rPr>
                <w:sz w:val="16"/>
                <w:szCs w:val="16"/>
              </w:rPr>
            </w:pPr>
          </w:p>
        </w:tc>
      </w:tr>
    </w:tbl>
    <w:p w14:paraId="31E28AE7" w14:textId="77777777" w:rsidR="00331C5F" w:rsidRDefault="00331C5F" w:rsidP="00331C5F">
      <w:pPr>
        <w:rPr>
          <w:rFonts w:eastAsiaTheme="minorEastAsia"/>
        </w:rPr>
      </w:pPr>
    </w:p>
    <w:p w14:paraId="5AF77C62" w14:textId="1632E58D" w:rsidR="00331C5F" w:rsidRDefault="003520E8" w:rsidP="00331C5F">
      <w:pPr>
        <w:rPr>
          <w:rFonts w:ascii="Arial" w:eastAsiaTheme="minorEastAsia" w:hAnsi="Arial" w:cs="Arial"/>
          <w:b/>
          <w:sz w:val="24"/>
          <w:szCs w:val="24"/>
        </w:rPr>
      </w:pPr>
      <w:r w:rsidRPr="003520E8">
        <w:rPr>
          <w:rFonts w:ascii="Arial" w:eastAsiaTheme="minorEastAsia" w:hAnsi="Arial" w:cs="Arial"/>
          <w:b/>
          <w:sz w:val="24"/>
          <w:szCs w:val="24"/>
        </w:rPr>
        <w:t>RP-253036</w:t>
      </w:r>
      <w:r w:rsidRPr="003520E8">
        <w:rPr>
          <w:rFonts w:ascii="Arial" w:eastAsiaTheme="minorEastAsia" w:hAnsi="Arial" w:cs="Arial"/>
          <w:b/>
          <w:sz w:val="24"/>
          <w:szCs w:val="24"/>
        </w:rPr>
        <w:tab/>
        <w:t>Corrections to REL-16 WI NR_eMIMO-Core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520E8" w:rsidRPr="004E535C" w14:paraId="027EE466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E6F01FD" w14:textId="77777777" w:rsidR="003520E8" w:rsidRPr="00BF1EB6" w:rsidRDefault="003520E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AC02C7" w14:textId="77777777" w:rsidR="003520E8" w:rsidRPr="00BF1EB6" w:rsidRDefault="003520E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F36B28" w14:textId="77777777" w:rsidR="003520E8" w:rsidRPr="00BF1EB6" w:rsidRDefault="003520E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628F5B" w14:textId="77777777" w:rsidR="003520E8" w:rsidRPr="00BF1EB6" w:rsidRDefault="003520E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9228E3E" w14:textId="77777777" w:rsidR="003520E8" w:rsidRPr="00BF1EB6" w:rsidRDefault="003520E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DB7C7D9" w14:textId="77777777" w:rsidR="003520E8" w:rsidRPr="00BF1EB6" w:rsidRDefault="003520E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7ABC2E" w14:textId="77777777" w:rsidR="003520E8" w:rsidRPr="00BF1EB6" w:rsidRDefault="003520E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591FD36" w14:textId="77777777" w:rsidR="003520E8" w:rsidRPr="00BF1EB6" w:rsidRDefault="003520E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CABEBEA" w14:textId="77777777" w:rsidR="003520E8" w:rsidRPr="00BF1EB6" w:rsidRDefault="003520E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A864E0B" w14:textId="77777777" w:rsidR="003520E8" w:rsidRPr="00BF1EB6" w:rsidRDefault="003520E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D6CD442" w14:textId="77777777" w:rsidR="003520E8" w:rsidRPr="00BF1EB6" w:rsidRDefault="003520E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317E722" w14:textId="77777777" w:rsidR="003520E8" w:rsidRPr="00BF1EB6" w:rsidRDefault="003520E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70AC045" w14:textId="77777777" w:rsidR="003520E8" w:rsidRPr="00BF1EB6" w:rsidRDefault="003520E8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520E8" w14:paraId="75C1DDAD" w14:textId="77777777" w:rsidTr="007B48D3">
        <w:tc>
          <w:tcPr>
            <w:tcW w:w="879" w:type="dxa"/>
          </w:tcPr>
          <w:p w14:paraId="590CD28D" w14:textId="77777777" w:rsidR="003520E8" w:rsidRDefault="003520E8" w:rsidP="007B48D3"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 w14:paraId="5BF65F96" w14:textId="77777777" w:rsidR="003520E8" w:rsidRDefault="003520E8" w:rsidP="007B48D3">
            <w:r>
              <w:rPr>
                <w:sz w:val="16"/>
                <w:szCs w:val="16"/>
              </w:rPr>
              <w:t>0239</w:t>
            </w:r>
          </w:p>
        </w:tc>
        <w:tc>
          <w:tcPr>
            <w:tcW w:w="517" w:type="dxa"/>
          </w:tcPr>
          <w:p w14:paraId="15BDF1B5" w14:textId="77777777" w:rsidR="003520E8" w:rsidRDefault="003520E8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EE7C07" w14:textId="77777777" w:rsidR="003520E8" w:rsidRDefault="003520E8" w:rsidP="007B48D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218F921" w14:textId="77777777" w:rsidR="003520E8" w:rsidRDefault="003520E8" w:rsidP="007B48D3">
            <w:r>
              <w:rPr>
                <w:sz w:val="16"/>
                <w:szCs w:val="16"/>
              </w:rPr>
              <w:t>Rel-16 editorial corrections for TS 38.212</w:t>
            </w:r>
          </w:p>
        </w:tc>
        <w:tc>
          <w:tcPr>
            <w:tcW w:w="517" w:type="dxa"/>
          </w:tcPr>
          <w:p w14:paraId="131A1FA3" w14:textId="77777777" w:rsidR="003520E8" w:rsidRDefault="003520E8" w:rsidP="007B48D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3C6FFB" w14:textId="77777777" w:rsidR="003520E8" w:rsidRDefault="003520E8" w:rsidP="007B48D3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65A0D0C4" w14:textId="77777777" w:rsidR="003520E8" w:rsidRDefault="003520E8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6575CE49" w14:textId="77777777" w:rsidR="003520E8" w:rsidRDefault="003520E8" w:rsidP="007B48D3">
            <w:r>
              <w:rPr>
                <w:sz w:val="16"/>
                <w:szCs w:val="16"/>
              </w:rPr>
              <w:t>R1-2509701</w:t>
            </w:r>
          </w:p>
        </w:tc>
        <w:tc>
          <w:tcPr>
            <w:tcW w:w="1597" w:type="dxa"/>
          </w:tcPr>
          <w:p w14:paraId="7377B39D" w14:textId="77777777" w:rsidR="003520E8" w:rsidRDefault="003520E8" w:rsidP="007B48D3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523279DB" w14:textId="77777777" w:rsidR="003520E8" w:rsidRDefault="003520E8" w:rsidP="007B48D3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14:paraId="7579AF15" w14:textId="77777777" w:rsidR="003520E8" w:rsidRDefault="003520E8" w:rsidP="007B48D3">
            <w:r>
              <w:rPr>
                <w:sz w:val="16"/>
                <w:szCs w:val="16"/>
              </w:rPr>
              <w:t>6.3.1.1.2</w:t>
            </w:r>
          </w:p>
        </w:tc>
        <w:tc>
          <w:tcPr>
            <w:tcW w:w="998" w:type="dxa"/>
          </w:tcPr>
          <w:p w14:paraId="583EA161" w14:textId="77777777" w:rsidR="003520E8" w:rsidRDefault="003520E8" w:rsidP="007B48D3">
            <w:pPr>
              <w:rPr>
                <w:sz w:val="16"/>
                <w:szCs w:val="16"/>
              </w:rPr>
            </w:pPr>
          </w:p>
        </w:tc>
      </w:tr>
      <w:tr w:rsidR="003520E8" w14:paraId="76892C19" w14:textId="77777777" w:rsidTr="007B48D3">
        <w:tc>
          <w:tcPr>
            <w:tcW w:w="879" w:type="dxa"/>
          </w:tcPr>
          <w:p w14:paraId="29623514" w14:textId="77777777" w:rsidR="003520E8" w:rsidRDefault="003520E8" w:rsidP="007B48D3"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 w14:paraId="379B043A" w14:textId="77777777" w:rsidR="003520E8" w:rsidRDefault="003520E8" w:rsidP="007B48D3">
            <w:r>
              <w:rPr>
                <w:sz w:val="16"/>
                <w:szCs w:val="16"/>
              </w:rPr>
              <w:t>0240</w:t>
            </w:r>
          </w:p>
        </w:tc>
        <w:tc>
          <w:tcPr>
            <w:tcW w:w="517" w:type="dxa"/>
          </w:tcPr>
          <w:p w14:paraId="50FDF53E" w14:textId="77777777" w:rsidR="003520E8" w:rsidRDefault="003520E8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B63300" w14:textId="77777777" w:rsidR="003520E8" w:rsidRDefault="003520E8" w:rsidP="007B48D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CF5AEC" w14:textId="77777777" w:rsidR="003520E8" w:rsidRDefault="003520E8" w:rsidP="007B48D3">
            <w:r>
              <w:rPr>
                <w:sz w:val="16"/>
                <w:szCs w:val="16"/>
              </w:rPr>
              <w:t>Rel-16 editorial corrections for TS 38.212 (mirrored to Rel-17)</w:t>
            </w:r>
          </w:p>
        </w:tc>
        <w:tc>
          <w:tcPr>
            <w:tcW w:w="517" w:type="dxa"/>
          </w:tcPr>
          <w:p w14:paraId="36DFD3FF" w14:textId="77777777" w:rsidR="003520E8" w:rsidRDefault="003520E8" w:rsidP="007B48D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3D4A352" w14:textId="77777777" w:rsidR="003520E8" w:rsidRDefault="003520E8" w:rsidP="007B48D3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F8A57C8" w14:textId="77777777" w:rsidR="003520E8" w:rsidRDefault="003520E8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09566914" w14:textId="77777777" w:rsidR="003520E8" w:rsidRDefault="003520E8" w:rsidP="007B48D3">
            <w:r>
              <w:rPr>
                <w:sz w:val="16"/>
                <w:szCs w:val="16"/>
              </w:rPr>
              <w:t>R1-2509702</w:t>
            </w:r>
          </w:p>
        </w:tc>
        <w:tc>
          <w:tcPr>
            <w:tcW w:w="1597" w:type="dxa"/>
          </w:tcPr>
          <w:p w14:paraId="5309DA70" w14:textId="77777777" w:rsidR="003520E8" w:rsidRDefault="003520E8" w:rsidP="007B48D3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3C0DE10A" w14:textId="77777777" w:rsidR="003520E8" w:rsidRDefault="003520E8" w:rsidP="007B48D3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14:paraId="7B7F1B1D" w14:textId="77777777" w:rsidR="003520E8" w:rsidRDefault="003520E8" w:rsidP="007B48D3">
            <w:r>
              <w:rPr>
                <w:sz w:val="16"/>
                <w:szCs w:val="16"/>
              </w:rPr>
              <w:t>6.3.1.1.2</w:t>
            </w:r>
          </w:p>
        </w:tc>
        <w:tc>
          <w:tcPr>
            <w:tcW w:w="998" w:type="dxa"/>
          </w:tcPr>
          <w:p w14:paraId="5640299C" w14:textId="77777777" w:rsidR="003520E8" w:rsidRDefault="003520E8" w:rsidP="007B48D3">
            <w:pPr>
              <w:rPr>
                <w:sz w:val="16"/>
                <w:szCs w:val="16"/>
              </w:rPr>
            </w:pPr>
          </w:p>
        </w:tc>
      </w:tr>
      <w:tr w:rsidR="003520E8" w14:paraId="0AC323DB" w14:textId="77777777" w:rsidTr="007B48D3">
        <w:tc>
          <w:tcPr>
            <w:tcW w:w="879" w:type="dxa"/>
          </w:tcPr>
          <w:p w14:paraId="076DA08A" w14:textId="77777777" w:rsidR="003520E8" w:rsidRDefault="003520E8" w:rsidP="007B48D3"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 w14:paraId="13B47F83" w14:textId="77777777" w:rsidR="003520E8" w:rsidRDefault="003520E8" w:rsidP="007B48D3">
            <w:r>
              <w:rPr>
                <w:sz w:val="16"/>
                <w:szCs w:val="16"/>
              </w:rPr>
              <w:t>0241</w:t>
            </w:r>
          </w:p>
        </w:tc>
        <w:tc>
          <w:tcPr>
            <w:tcW w:w="517" w:type="dxa"/>
          </w:tcPr>
          <w:p w14:paraId="0E8C92F8" w14:textId="77777777" w:rsidR="003520E8" w:rsidRDefault="003520E8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EEE76B" w14:textId="77777777" w:rsidR="003520E8" w:rsidRDefault="003520E8" w:rsidP="007B48D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30DDF9" w14:textId="77777777" w:rsidR="003520E8" w:rsidRDefault="003520E8" w:rsidP="007B48D3">
            <w:r>
              <w:rPr>
                <w:sz w:val="16"/>
                <w:szCs w:val="16"/>
              </w:rPr>
              <w:t>Rel-16 editorial corrections for TS 38.212 (mirrored to Rel-18)</w:t>
            </w:r>
          </w:p>
        </w:tc>
        <w:tc>
          <w:tcPr>
            <w:tcW w:w="517" w:type="dxa"/>
          </w:tcPr>
          <w:p w14:paraId="3EC054BA" w14:textId="77777777" w:rsidR="003520E8" w:rsidRDefault="003520E8" w:rsidP="007B48D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37F310B" w14:textId="77777777" w:rsidR="003520E8" w:rsidRDefault="003520E8" w:rsidP="007B48D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1896C27" w14:textId="77777777" w:rsidR="003520E8" w:rsidRDefault="003520E8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4007096E" w14:textId="77777777" w:rsidR="003520E8" w:rsidRDefault="003520E8" w:rsidP="007B48D3">
            <w:r>
              <w:rPr>
                <w:sz w:val="16"/>
                <w:szCs w:val="16"/>
              </w:rPr>
              <w:t>R1-2509703</w:t>
            </w:r>
          </w:p>
        </w:tc>
        <w:tc>
          <w:tcPr>
            <w:tcW w:w="1597" w:type="dxa"/>
          </w:tcPr>
          <w:p w14:paraId="6901A523" w14:textId="77777777" w:rsidR="003520E8" w:rsidRDefault="003520E8" w:rsidP="007B48D3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7F292A4B" w14:textId="77777777" w:rsidR="003520E8" w:rsidRDefault="003520E8" w:rsidP="007B48D3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14:paraId="694885BD" w14:textId="77777777" w:rsidR="003520E8" w:rsidRDefault="003520E8" w:rsidP="007B48D3">
            <w:r>
              <w:rPr>
                <w:sz w:val="16"/>
                <w:szCs w:val="16"/>
              </w:rPr>
              <w:t>6.3.1.1.2</w:t>
            </w:r>
          </w:p>
        </w:tc>
        <w:tc>
          <w:tcPr>
            <w:tcW w:w="998" w:type="dxa"/>
          </w:tcPr>
          <w:p w14:paraId="1E3FA5AA" w14:textId="77777777" w:rsidR="003520E8" w:rsidRDefault="003520E8" w:rsidP="007B48D3">
            <w:pPr>
              <w:rPr>
                <w:sz w:val="16"/>
                <w:szCs w:val="16"/>
              </w:rPr>
            </w:pPr>
          </w:p>
        </w:tc>
      </w:tr>
      <w:tr w:rsidR="003520E8" w14:paraId="2917C940" w14:textId="77777777" w:rsidTr="007B48D3">
        <w:tc>
          <w:tcPr>
            <w:tcW w:w="879" w:type="dxa"/>
          </w:tcPr>
          <w:p w14:paraId="7B434BC4" w14:textId="77777777" w:rsidR="003520E8" w:rsidRDefault="003520E8" w:rsidP="007B48D3"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 w14:paraId="5FBE9BC8" w14:textId="77777777" w:rsidR="003520E8" w:rsidRDefault="003520E8" w:rsidP="007B48D3">
            <w:r>
              <w:rPr>
                <w:sz w:val="16"/>
                <w:szCs w:val="16"/>
              </w:rPr>
              <w:t>0242</w:t>
            </w:r>
          </w:p>
        </w:tc>
        <w:tc>
          <w:tcPr>
            <w:tcW w:w="517" w:type="dxa"/>
          </w:tcPr>
          <w:p w14:paraId="2E6B31FB" w14:textId="77777777" w:rsidR="003520E8" w:rsidRDefault="003520E8" w:rsidP="007B48D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693A5B" w14:textId="77777777" w:rsidR="003520E8" w:rsidRDefault="003520E8" w:rsidP="007B48D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CF09C89" w14:textId="77777777" w:rsidR="003520E8" w:rsidRDefault="003520E8" w:rsidP="007B48D3">
            <w:r>
              <w:rPr>
                <w:sz w:val="16"/>
                <w:szCs w:val="16"/>
              </w:rPr>
              <w:t>Rel-16 editorial corrections for TS 38.212 (mirrored to Rel-19)</w:t>
            </w:r>
          </w:p>
        </w:tc>
        <w:tc>
          <w:tcPr>
            <w:tcW w:w="517" w:type="dxa"/>
          </w:tcPr>
          <w:p w14:paraId="55B207B0" w14:textId="77777777" w:rsidR="003520E8" w:rsidRDefault="003520E8" w:rsidP="007B48D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9DDD590" w14:textId="77777777" w:rsidR="003520E8" w:rsidRDefault="003520E8" w:rsidP="007B48D3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E56BAFF" w14:textId="77777777" w:rsidR="003520E8" w:rsidRDefault="003520E8" w:rsidP="007B48D3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20509FA1" w14:textId="77777777" w:rsidR="003520E8" w:rsidRDefault="003520E8" w:rsidP="007B48D3">
            <w:r>
              <w:rPr>
                <w:sz w:val="16"/>
                <w:szCs w:val="16"/>
              </w:rPr>
              <w:t>R1-2509704</w:t>
            </w:r>
          </w:p>
        </w:tc>
        <w:tc>
          <w:tcPr>
            <w:tcW w:w="1597" w:type="dxa"/>
          </w:tcPr>
          <w:p w14:paraId="5008B8E8" w14:textId="77777777" w:rsidR="003520E8" w:rsidRDefault="003520E8" w:rsidP="007B48D3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79AA78D1" w14:textId="77777777" w:rsidR="003520E8" w:rsidRDefault="003520E8" w:rsidP="007B48D3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14:paraId="1BE9D048" w14:textId="77777777" w:rsidR="003520E8" w:rsidRDefault="003520E8" w:rsidP="007B48D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E8126D" w14:textId="77777777" w:rsidR="003520E8" w:rsidRDefault="003520E8" w:rsidP="007B48D3">
            <w:pPr>
              <w:rPr>
                <w:sz w:val="16"/>
                <w:szCs w:val="16"/>
              </w:rPr>
            </w:pPr>
          </w:p>
        </w:tc>
      </w:tr>
    </w:tbl>
    <w:p w14:paraId="636BABD8" w14:textId="77777777" w:rsidR="00331C5F" w:rsidRDefault="00331C5F" w:rsidP="00331C5F">
      <w:pPr>
        <w:rPr>
          <w:rFonts w:eastAsiaTheme="minorEastAsia"/>
        </w:rPr>
      </w:pPr>
    </w:p>
    <w:p w14:paraId="34AC5B0E" w14:textId="3A731766" w:rsidR="00331C5F" w:rsidRDefault="007A0AE4" w:rsidP="00331C5F">
      <w:pPr>
        <w:rPr>
          <w:rFonts w:ascii="Arial" w:eastAsiaTheme="minorEastAsia" w:hAnsi="Arial" w:cs="Arial"/>
          <w:b/>
          <w:sz w:val="24"/>
          <w:szCs w:val="24"/>
        </w:rPr>
      </w:pPr>
      <w:r w:rsidRPr="007A0AE4">
        <w:rPr>
          <w:rFonts w:ascii="Arial" w:eastAsiaTheme="minorEastAsia" w:hAnsi="Arial" w:cs="Arial"/>
          <w:b/>
          <w:sz w:val="24"/>
          <w:szCs w:val="24"/>
        </w:rPr>
        <w:t>RP-253774</w:t>
      </w:r>
      <w:r w:rsidRPr="007A0AE4">
        <w:rPr>
          <w:rFonts w:ascii="Arial" w:eastAsiaTheme="minorEastAsia" w:hAnsi="Arial" w:cs="Arial"/>
          <w:b/>
          <w:sz w:val="24"/>
          <w:szCs w:val="24"/>
        </w:rPr>
        <w:tab/>
        <w:t>Corrections to REL-17 WI NR_ext_to_71GHz-Core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A0AE4" w:rsidRPr="004E535C" w14:paraId="6F0DCD20" w14:textId="77777777" w:rsidTr="007B48D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D9A4C5F" w14:textId="77777777" w:rsidR="007A0AE4" w:rsidRPr="00BF1EB6" w:rsidRDefault="007A0AE4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70C875" w14:textId="77777777" w:rsidR="007A0AE4" w:rsidRPr="00BF1EB6" w:rsidRDefault="007A0AE4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C6F238" w14:textId="77777777" w:rsidR="007A0AE4" w:rsidRPr="00BF1EB6" w:rsidRDefault="007A0AE4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470D48" w14:textId="77777777" w:rsidR="007A0AE4" w:rsidRPr="00BF1EB6" w:rsidRDefault="007A0AE4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7D5732C" w14:textId="77777777" w:rsidR="007A0AE4" w:rsidRPr="00BF1EB6" w:rsidRDefault="007A0AE4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B04E08" w14:textId="77777777" w:rsidR="007A0AE4" w:rsidRPr="00BF1EB6" w:rsidRDefault="007A0AE4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AE43BA" w14:textId="77777777" w:rsidR="007A0AE4" w:rsidRPr="00BF1EB6" w:rsidRDefault="007A0AE4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8690099" w14:textId="77777777" w:rsidR="007A0AE4" w:rsidRPr="00BF1EB6" w:rsidRDefault="007A0AE4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F48F01B" w14:textId="77777777" w:rsidR="007A0AE4" w:rsidRPr="00BF1EB6" w:rsidRDefault="007A0AE4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C3025D5" w14:textId="77777777" w:rsidR="007A0AE4" w:rsidRPr="00BF1EB6" w:rsidRDefault="007A0AE4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E28371E" w14:textId="77777777" w:rsidR="007A0AE4" w:rsidRPr="00BF1EB6" w:rsidRDefault="007A0AE4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7D75277" w14:textId="77777777" w:rsidR="007A0AE4" w:rsidRPr="00BF1EB6" w:rsidRDefault="007A0AE4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A836D89" w14:textId="77777777" w:rsidR="007A0AE4" w:rsidRPr="00BF1EB6" w:rsidRDefault="007A0AE4" w:rsidP="007B48D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A0AE4" w14:paraId="3392C2D3" w14:textId="77777777" w:rsidTr="007B48D3">
        <w:tc>
          <w:tcPr>
            <w:tcW w:w="879" w:type="dxa"/>
          </w:tcPr>
          <w:p w14:paraId="7F8332D7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674269CC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0713</w:t>
            </w:r>
          </w:p>
        </w:tc>
        <w:tc>
          <w:tcPr>
            <w:tcW w:w="517" w:type="dxa"/>
          </w:tcPr>
          <w:p w14:paraId="79E1B583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FD4CD6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</w:rPr>
              <w:t>7</w:t>
            </w:r>
          </w:p>
        </w:tc>
        <w:tc>
          <w:tcPr>
            <w:tcW w:w="3045" w:type="dxa"/>
          </w:tcPr>
          <w:p w14:paraId="2A799D76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Rel-17 editorial corrections for TS 38.214</w:t>
            </w:r>
          </w:p>
        </w:tc>
        <w:tc>
          <w:tcPr>
            <w:tcW w:w="517" w:type="dxa"/>
          </w:tcPr>
          <w:p w14:paraId="169A8B0A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171846">
              <w:rPr>
                <w:rFonts w:hint="eastAsia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D4C9F0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1B53C4B8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E30A9A">
              <w:rPr>
                <w:sz w:val="16"/>
                <w:szCs w:val="16"/>
              </w:rPr>
              <w:t>RAN1#</w:t>
            </w:r>
            <w:r w:rsidRPr="00E30A9A">
              <w:rPr>
                <w:rFonts w:hint="eastAsia"/>
                <w:sz w:val="16"/>
                <w:szCs w:val="16"/>
              </w:rPr>
              <w:t>123</w:t>
            </w:r>
          </w:p>
        </w:tc>
        <w:tc>
          <w:tcPr>
            <w:tcW w:w="1119" w:type="dxa"/>
          </w:tcPr>
          <w:p w14:paraId="77AE9A16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R1-2509657</w:t>
            </w:r>
          </w:p>
        </w:tc>
        <w:tc>
          <w:tcPr>
            <w:tcW w:w="1597" w:type="dxa"/>
          </w:tcPr>
          <w:p w14:paraId="005A36A2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FEE830D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1C2644EC" w14:textId="77777777" w:rsidR="007A0AE4" w:rsidRPr="00171846" w:rsidRDefault="007A0AE4" w:rsidP="007B48D3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5.1</w:t>
            </w:r>
          </w:p>
        </w:tc>
        <w:tc>
          <w:tcPr>
            <w:tcW w:w="998" w:type="dxa"/>
          </w:tcPr>
          <w:p w14:paraId="032EC045" w14:textId="77777777" w:rsidR="007A0AE4" w:rsidRDefault="007A0AE4" w:rsidP="007B48D3"/>
        </w:tc>
      </w:tr>
      <w:tr w:rsidR="007A0AE4" w14:paraId="60F3609F" w14:textId="77777777" w:rsidTr="007B48D3">
        <w:tc>
          <w:tcPr>
            <w:tcW w:w="879" w:type="dxa"/>
          </w:tcPr>
          <w:p w14:paraId="2048F57E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29FEAF47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071</w:t>
            </w:r>
            <w:r w:rsidRPr="00171846">
              <w:rPr>
                <w:rFonts w:hint="eastAsia"/>
                <w:sz w:val="16"/>
                <w:szCs w:val="16"/>
              </w:rPr>
              <w:t>4</w:t>
            </w:r>
          </w:p>
        </w:tc>
        <w:tc>
          <w:tcPr>
            <w:tcW w:w="517" w:type="dxa"/>
          </w:tcPr>
          <w:p w14:paraId="2A96FBBB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43EC9A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</w:rPr>
              <w:t>8</w:t>
            </w:r>
          </w:p>
        </w:tc>
        <w:tc>
          <w:tcPr>
            <w:tcW w:w="3045" w:type="dxa"/>
          </w:tcPr>
          <w:p w14:paraId="31D8CE93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Rel-17 editorial corrections for TS 38.214 mirrored to Rel-18</w:t>
            </w:r>
          </w:p>
        </w:tc>
        <w:tc>
          <w:tcPr>
            <w:tcW w:w="517" w:type="dxa"/>
          </w:tcPr>
          <w:p w14:paraId="6579B657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171846">
              <w:rPr>
                <w:rFonts w:hint="eastAsia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95518C0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0A33BDE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E30A9A">
              <w:rPr>
                <w:sz w:val="16"/>
                <w:szCs w:val="16"/>
              </w:rPr>
              <w:t>RAN1#</w:t>
            </w:r>
            <w:r w:rsidRPr="00E30A9A">
              <w:rPr>
                <w:rFonts w:hint="eastAsia"/>
                <w:sz w:val="16"/>
                <w:szCs w:val="16"/>
              </w:rPr>
              <w:t>123</w:t>
            </w:r>
          </w:p>
        </w:tc>
        <w:tc>
          <w:tcPr>
            <w:tcW w:w="1119" w:type="dxa"/>
          </w:tcPr>
          <w:p w14:paraId="313C7D61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R1-250965</w:t>
            </w:r>
            <w:r>
              <w:rPr>
                <w:rFonts w:hint="eastAsia"/>
                <w:sz w:val="16"/>
                <w:szCs w:val="16"/>
              </w:rPr>
              <w:t>8</w:t>
            </w:r>
          </w:p>
        </w:tc>
        <w:tc>
          <w:tcPr>
            <w:tcW w:w="1597" w:type="dxa"/>
          </w:tcPr>
          <w:p w14:paraId="78A2C1E2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6F4FE87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4FD54B99" w14:textId="77777777" w:rsidR="007A0AE4" w:rsidRPr="00171846" w:rsidRDefault="007A0AE4" w:rsidP="007B48D3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5.1</w:t>
            </w:r>
          </w:p>
        </w:tc>
        <w:tc>
          <w:tcPr>
            <w:tcW w:w="998" w:type="dxa"/>
          </w:tcPr>
          <w:p w14:paraId="44C1FC28" w14:textId="77777777" w:rsidR="007A0AE4" w:rsidRDefault="007A0AE4" w:rsidP="007B48D3"/>
        </w:tc>
      </w:tr>
      <w:tr w:rsidR="007A0AE4" w14:paraId="7515467C" w14:textId="77777777" w:rsidTr="007B48D3">
        <w:tc>
          <w:tcPr>
            <w:tcW w:w="879" w:type="dxa"/>
          </w:tcPr>
          <w:p w14:paraId="73CEA8A6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5A28CFEE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071</w:t>
            </w:r>
            <w:r w:rsidRPr="00171846">
              <w:rPr>
                <w:rFonts w:hint="eastAsia"/>
                <w:sz w:val="16"/>
                <w:szCs w:val="16"/>
              </w:rPr>
              <w:t>5</w:t>
            </w:r>
          </w:p>
        </w:tc>
        <w:tc>
          <w:tcPr>
            <w:tcW w:w="517" w:type="dxa"/>
          </w:tcPr>
          <w:p w14:paraId="6ABDBF64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6448AE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</w:rPr>
              <w:t>9</w:t>
            </w:r>
          </w:p>
        </w:tc>
        <w:tc>
          <w:tcPr>
            <w:tcW w:w="3045" w:type="dxa"/>
          </w:tcPr>
          <w:p w14:paraId="7E44FD85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Rel-17 editorial corrections for TS 38.214 mirrored to Rel-19</w:t>
            </w:r>
          </w:p>
        </w:tc>
        <w:tc>
          <w:tcPr>
            <w:tcW w:w="517" w:type="dxa"/>
          </w:tcPr>
          <w:p w14:paraId="37BECE01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171846">
              <w:rPr>
                <w:rFonts w:hint="eastAsia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DF1CB6A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0156D30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E30A9A">
              <w:rPr>
                <w:sz w:val="16"/>
                <w:szCs w:val="16"/>
              </w:rPr>
              <w:t>RAN1#</w:t>
            </w:r>
            <w:r w:rsidRPr="00E30A9A">
              <w:rPr>
                <w:rFonts w:hint="eastAsia"/>
                <w:sz w:val="16"/>
                <w:szCs w:val="16"/>
              </w:rPr>
              <w:t>123</w:t>
            </w:r>
          </w:p>
        </w:tc>
        <w:tc>
          <w:tcPr>
            <w:tcW w:w="1119" w:type="dxa"/>
          </w:tcPr>
          <w:p w14:paraId="410A8F72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R1-250965</w:t>
            </w:r>
            <w:r>
              <w:rPr>
                <w:rFonts w:hint="eastAsia"/>
                <w:sz w:val="16"/>
                <w:szCs w:val="16"/>
              </w:rPr>
              <w:t>9</w:t>
            </w:r>
          </w:p>
        </w:tc>
        <w:tc>
          <w:tcPr>
            <w:tcW w:w="1597" w:type="dxa"/>
          </w:tcPr>
          <w:p w14:paraId="4D2DED6B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5F9F603" w14:textId="77777777" w:rsidR="007A0AE4" w:rsidRPr="00171846" w:rsidRDefault="007A0AE4" w:rsidP="007B48D3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115FD09F" w14:textId="77777777" w:rsidR="007A0AE4" w:rsidRPr="00171846" w:rsidRDefault="007A0AE4" w:rsidP="007B48D3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5.1</w:t>
            </w:r>
          </w:p>
        </w:tc>
        <w:tc>
          <w:tcPr>
            <w:tcW w:w="998" w:type="dxa"/>
          </w:tcPr>
          <w:p w14:paraId="23D31D3C" w14:textId="77777777" w:rsidR="007A0AE4" w:rsidRDefault="007A0AE4" w:rsidP="007B48D3"/>
        </w:tc>
      </w:tr>
    </w:tbl>
    <w:p w14:paraId="532DFCE7" w14:textId="77777777" w:rsidR="00331C5F" w:rsidRDefault="00331C5F" w:rsidP="00331C5F">
      <w:pPr>
        <w:rPr>
          <w:rFonts w:eastAsiaTheme="minorEastAsia"/>
        </w:rPr>
      </w:pPr>
    </w:p>
    <w:sectPr w:rsidR="00331C5F" w:rsidSect="00F47C7A">
      <w:footerReference w:type="default" r:id="rId7"/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A9913" w14:textId="77777777" w:rsidR="002D4E97" w:rsidRDefault="002D4E97">
      <w:r>
        <w:separator/>
      </w:r>
    </w:p>
  </w:endnote>
  <w:endnote w:type="continuationSeparator" w:id="0">
    <w:p w14:paraId="2592B541" w14:textId="77777777" w:rsidR="002D4E97" w:rsidRDefault="002D4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4F09B" w14:textId="77777777" w:rsidR="005F50F0" w:rsidRDefault="005F50F0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032F6">
      <w:rPr>
        <w:rStyle w:val="PageNumber"/>
      </w:rPr>
      <w:t>28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032F6">
      <w:rPr>
        <w:rStyle w:val="PageNumber"/>
      </w:rPr>
      <w:t>42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B2D0E" w14:textId="77777777" w:rsidR="002D4E97" w:rsidRDefault="002D4E97">
      <w:r>
        <w:separator/>
      </w:r>
    </w:p>
  </w:footnote>
  <w:footnote w:type="continuationSeparator" w:id="0">
    <w:p w14:paraId="241C9A00" w14:textId="77777777" w:rsidR="002D4E97" w:rsidRDefault="002D4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7310998">
    <w:abstractNumId w:val="2"/>
  </w:num>
  <w:num w:numId="2" w16cid:durableId="1116170632">
    <w:abstractNumId w:val="2"/>
  </w:num>
  <w:num w:numId="3" w16cid:durableId="1541437182">
    <w:abstractNumId w:val="13"/>
  </w:num>
  <w:num w:numId="4" w16cid:durableId="1152527166">
    <w:abstractNumId w:val="4"/>
  </w:num>
  <w:num w:numId="5" w16cid:durableId="525484961">
    <w:abstractNumId w:val="9"/>
  </w:num>
  <w:num w:numId="6" w16cid:durableId="695621924">
    <w:abstractNumId w:val="3"/>
  </w:num>
  <w:num w:numId="7" w16cid:durableId="212354039">
    <w:abstractNumId w:val="10"/>
  </w:num>
  <w:num w:numId="8" w16cid:durableId="330524178">
    <w:abstractNumId w:val="12"/>
  </w:num>
  <w:num w:numId="9" w16cid:durableId="2067606512">
    <w:abstractNumId w:val="14"/>
  </w:num>
  <w:num w:numId="10" w16cid:durableId="1435246399">
    <w:abstractNumId w:val="8"/>
  </w:num>
  <w:num w:numId="11" w16cid:durableId="1595631740">
    <w:abstractNumId w:val="5"/>
  </w:num>
  <w:num w:numId="12" w16cid:durableId="768743676">
    <w:abstractNumId w:val="0"/>
  </w:num>
  <w:num w:numId="13" w16cid:durableId="534002904">
    <w:abstractNumId w:val="1"/>
  </w:num>
  <w:num w:numId="14" w16cid:durableId="1762264217">
    <w:abstractNumId w:val="11"/>
  </w:num>
  <w:num w:numId="15" w16cid:durableId="449935046">
    <w:abstractNumId w:val="7"/>
  </w:num>
  <w:num w:numId="16" w16cid:durableId="14417963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43BF"/>
    <w:rsid w:val="00004C21"/>
    <w:rsid w:val="00005493"/>
    <w:rsid w:val="000070C4"/>
    <w:rsid w:val="00010178"/>
    <w:rsid w:val="000103EC"/>
    <w:rsid w:val="00010D3D"/>
    <w:rsid w:val="0001181D"/>
    <w:rsid w:val="00011DFC"/>
    <w:rsid w:val="00012A65"/>
    <w:rsid w:val="000130D3"/>
    <w:rsid w:val="00014FE9"/>
    <w:rsid w:val="000153B1"/>
    <w:rsid w:val="00015E67"/>
    <w:rsid w:val="0001660E"/>
    <w:rsid w:val="000169B9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96B"/>
    <w:rsid w:val="00026AE7"/>
    <w:rsid w:val="00026E22"/>
    <w:rsid w:val="00027038"/>
    <w:rsid w:val="000278B2"/>
    <w:rsid w:val="0003005C"/>
    <w:rsid w:val="00030FFB"/>
    <w:rsid w:val="00032911"/>
    <w:rsid w:val="00032D86"/>
    <w:rsid w:val="00033583"/>
    <w:rsid w:val="0003500C"/>
    <w:rsid w:val="00035241"/>
    <w:rsid w:val="00035433"/>
    <w:rsid w:val="0003554B"/>
    <w:rsid w:val="0003560E"/>
    <w:rsid w:val="00035959"/>
    <w:rsid w:val="00035B1D"/>
    <w:rsid w:val="00036046"/>
    <w:rsid w:val="0003609B"/>
    <w:rsid w:val="00037653"/>
    <w:rsid w:val="0003777E"/>
    <w:rsid w:val="00037F43"/>
    <w:rsid w:val="000400EA"/>
    <w:rsid w:val="00040D62"/>
    <w:rsid w:val="00042163"/>
    <w:rsid w:val="000436CB"/>
    <w:rsid w:val="00043A47"/>
    <w:rsid w:val="000445CC"/>
    <w:rsid w:val="00044A28"/>
    <w:rsid w:val="00044DAF"/>
    <w:rsid w:val="000450CA"/>
    <w:rsid w:val="0004642F"/>
    <w:rsid w:val="000465D3"/>
    <w:rsid w:val="000468CD"/>
    <w:rsid w:val="00046E2C"/>
    <w:rsid w:val="00047B94"/>
    <w:rsid w:val="00050795"/>
    <w:rsid w:val="00050A16"/>
    <w:rsid w:val="00050B58"/>
    <w:rsid w:val="00051776"/>
    <w:rsid w:val="00051B46"/>
    <w:rsid w:val="0005285F"/>
    <w:rsid w:val="00052AE7"/>
    <w:rsid w:val="00054EC9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2E06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2C76"/>
    <w:rsid w:val="00073079"/>
    <w:rsid w:val="00073A49"/>
    <w:rsid w:val="00074371"/>
    <w:rsid w:val="00074A22"/>
    <w:rsid w:val="00075259"/>
    <w:rsid w:val="00075305"/>
    <w:rsid w:val="00075339"/>
    <w:rsid w:val="000761C7"/>
    <w:rsid w:val="000771BE"/>
    <w:rsid w:val="00077886"/>
    <w:rsid w:val="0008038F"/>
    <w:rsid w:val="00080DB5"/>
    <w:rsid w:val="00080E9D"/>
    <w:rsid w:val="00081B5F"/>
    <w:rsid w:val="00081CA1"/>
    <w:rsid w:val="00082B71"/>
    <w:rsid w:val="00082CCF"/>
    <w:rsid w:val="000831AA"/>
    <w:rsid w:val="000833D1"/>
    <w:rsid w:val="00083FE1"/>
    <w:rsid w:val="0008533C"/>
    <w:rsid w:val="00085A2C"/>
    <w:rsid w:val="000875ED"/>
    <w:rsid w:val="00087C15"/>
    <w:rsid w:val="00091AAD"/>
    <w:rsid w:val="00092102"/>
    <w:rsid w:val="000931FF"/>
    <w:rsid w:val="000937FD"/>
    <w:rsid w:val="00094948"/>
    <w:rsid w:val="000956D2"/>
    <w:rsid w:val="00095A03"/>
    <w:rsid w:val="000960E7"/>
    <w:rsid w:val="00096228"/>
    <w:rsid w:val="00096928"/>
    <w:rsid w:val="00097207"/>
    <w:rsid w:val="0009738D"/>
    <w:rsid w:val="0009758A"/>
    <w:rsid w:val="00097833"/>
    <w:rsid w:val="000A00AD"/>
    <w:rsid w:val="000A0820"/>
    <w:rsid w:val="000A2B71"/>
    <w:rsid w:val="000A2D67"/>
    <w:rsid w:val="000A4353"/>
    <w:rsid w:val="000A56D6"/>
    <w:rsid w:val="000A5961"/>
    <w:rsid w:val="000A61B4"/>
    <w:rsid w:val="000A6B18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331D"/>
    <w:rsid w:val="000B4022"/>
    <w:rsid w:val="000B490D"/>
    <w:rsid w:val="000B4A7B"/>
    <w:rsid w:val="000B5006"/>
    <w:rsid w:val="000B55F8"/>
    <w:rsid w:val="000B5812"/>
    <w:rsid w:val="000B5E32"/>
    <w:rsid w:val="000B65A6"/>
    <w:rsid w:val="000B662B"/>
    <w:rsid w:val="000B79F3"/>
    <w:rsid w:val="000B7E76"/>
    <w:rsid w:val="000C1415"/>
    <w:rsid w:val="000C148E"/>
    <w:rsid w:val="000C18B8"/>
    <w:rsid w:val="000C1C43"/>
    <w:rsid w:val="000C39BB"/>
    <w:rsid w:val="000C4476"/>
    <w:rsid w:val="000C4502"/>
    <w:rsid w:val="000C4D0A"/>
    <w:rsid w:val="000C5491"/>
    <w:rsid w:val="000C5773"/>
    <w:rsid w:val="000C5872"/>
    <w:rsid w:val="000C5F28"/>
    <w:rsid w:val="000C639A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13B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1EED"/>
    <w:rsid w:val="000E2200"/>
    <w:rsid w:val="000E2CCA"/>
    <w:rsid w:val="000E4CC8"/>
    <w:rsid w:val="000E5068"/>
    <w:rsid w:val="000E59B2"/>
    <w:rsid w:val="000E5E31"/>
    <w:rsid w:val="000E678C"/>
    <w:rsid w:val="000E67E3"/>
    <w:rsid w:val="000E7EF1"/>
    <w:rsid w:val="000F0EA8"/>
    <w:rsid w:val="000F1992"/>
    <w:rsid w:val="000F1D03"/>
    <w:rsid w:val="000F2D35"/>
    <w:rsid w:val="000F3FD7"/>
    <w:rsid w:val="000F5285"/>
    <w:rsid w:val="000F5509"/>
    <w:rsid w:val="000F63E8"/>
    <w:rsid w:val="000F6C14"/>
    <w:rsid w:val="000F7FA7"/>
    <w:rsid w:val="00100084"/>
    <w:rsid w:val="00101232"/>
    <w:rsid w:val="00101DAE"/>
    <w:rsid w:val="001020E8"/>
    <w:rsid w:val="00102144"/>
    <w:rsid w:val="0010216F"/>
    <w:rsid w:val="0010286A"/>
    <w:rsid w:val="00103164"/>
    <w:rsid w:val="001032F6"/>
    <w:rsid w:val="001038EF"/>
    <w:rsid w:val="001048E8"/>
    <w:rsid w:val="00104B87"/>
    <w:rsid w:val="00104E4C"/>
    <w:rsid w:val="001051B8"/>
    <w:rsid w:val="001054F7"/>
    <w:rsid w:val="00105C84"/>
    <w:rsid w:val="00106C70"/>
    <w:rsid w:val="00106EAA"/>
    <w:rsid w:val="0010757A"/>
    <w:rsid w:val="00107BFC"/>
    <w:rsid w:val="00110CAD"/>
    <w:rsid w:val="00111161"/>
    <w:rsid w:val="001112AF"/>
    <w:rsid w:val="001117C8"/>
    <w:rsid w:val="00111A3E"/>
    <w:rsid w:val="00111FB8"/>
    <w:rsid w:val="00112900"/>
    <w:rsid w:val="00112D06"/>
    <w:rsid w:val="00112DFE"/>
    <w:rsid w:val="00113047"/>
    <w:rsid w:val="00113291"/>
    <w:rsid w:val="00113C9A"/>
    <w:rsid w:val="00113D7B"/>
    <w:rsid w:val="0011464B"/>
    <w:rsid w:val="001172D5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B8A"/>
    <w:rsid w:val="00130F73"/>
    <w:rsid w:val="00131D4F"/>
    <w:rsid w:val="0013220E"/>
    <w:rsid w:val="00132C5E"/>
    <w:rsid w:val="00132F7C"/>
    <w:rsid w:val="00133104"/>
    <w:rsid w:val="00133C85"/>
    <w:rsid w:val="00134777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640"/>
    <w:rsid w:val="00143DC8"/>
    <w:rsid w:val="00146000"/>
    <w:rsid w:val="00146024"/>
    <w:rsid w:val="001465BA"/>
    <w:rsid w:val="00146906"/>
    <w:rsid w:val="00146A13"/>
    <w:rsid w:val="00146C3D"/>
    <w:rsid w:val="00147143"/>
    <w:rsid w:val="00147438"/>
    <w:rsid w:val="00147E3E"/>
    <w:rsid w:val="001508B3"/>
    <w:rsid w:val="0015100F"/>
    <w:rsid w:val="00151A42"/>
    <w:rsid w:val="00152024"/>
    <w:rsid w:val="001521C5"/>
    <w:rsid w:val="0015239C"/>
    <w:rsid w:val="0015322E"/>
    <w:rsid w:val="00153451"/>
    <w:rsid w:val="00153CC4"/>
    <w:rsid w:val="00154EAA"/>
    <w:rsid w:val="00155421"/>
    <w:rsid w:val="00155742"/>
    <w:rsid w:val="001560F9"/>
    <w:rsid w:val="001569C5"/>
    <w:rsid w:val="001576D5"/>
    <w:rsid w:val="001603E8"/>
    <w:rsid w:val="00160D86"/>
    <w:rsid w:val="001613C8"/>
    <w:rsid w:val="00161427"/>
    <w:rsid w:val="001614D6"/>
    <w:rsid w:val="001619B6"/>
    <w:rsid w:val="00161C4E"/>
    <w:rsid w:val="001620B8"/>
    <w:rsid w:val="00162B6B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1580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77DDB"/>
    <w:rsid w:val="001807DE"/>
    <w:rsid w:val="00180A47"/>
    <w:rsid w:val="00180F3D"/>
    <w:rsid w:val="0018184F"/>
    <w:rsid w:val="00182214"/>
    <w:rsid w:val="001822E3"/>
    <w:rsid w:val="00183653"/>
    <w:rsid w:val="0018410C"/>
    <w:rsid w:val="001849CC"/>
    <w:rsid w:val="0018538D"/>
    <w:rsid w:val="00186E4B"/>
    <w:rsid w:val="00187BD8"/>
    <w:rsid w:val="00187C3A"/>
    <w:rsid w:val="001903E9"/>
    <w:rsid w:val="001913EE"/>
    <w:rsid w:val="0019371F"/>
    <w:rsid w:val="00194A58"/>
    <w:rsid w:val="00197CF2"/>
    <w:rsid w:val="001A0A48"/>
    <w:rsid w:val="001A0E54"/>
    <w:rsid w:val="001A1513"/>
    <w:rsid w:val="001A1A85"/>
    <w:rsid w:val="001A21F0"/>
    <w:rsid w:val="001A2841"/>
    <w:rsid w:val="001A3D26"/>
    <w:rsid w:val="001A42BA"/>
    <w:rsid w:val="001A4B5D"/>
    <w:rsid w:val="001A4BAA"/>
    <w:rsid w:val="001A5051"/>
    <w:rsid w:val="001A6598"/>
    <w:rsid w:val="001A6DD8"/>
    <w:rsid w:val="001A6EFA"/>
    <w:rsid w:val="001A749A"/>
    <w:rsid w:val="001A7A28"/>
    <w:rsid w:val="001B08ED"/>
    <w:rsid w:val="001B140D"/>
    <w:rsid w:val="001B2679"/>
    <w:rsid w:val="001B36B4"/>
    <w:rsid w:val="001B3806"/>
    <w:rsid w:val="001B3B1B"/>
    <w:rsid w:val="001B5520"/>
    <w:rsid w:val="001B59B6"/>
    <w:rsid w:val="001B59BA"/>
    <w:rsid w:val="001B5EDA"/>
    <w:rsid w:val="001B745B"/>
    <w:rsid w:val="001C023C"/>
    <w:rsid w:val="001C057C"/>
    <w:rsid w:val="001C0A2D"/>
    <w:rsid w:val="001C0B66"/>
    <w:rsid w:val="001C0BD4"/>
    <w:rsid w:val="001C0FE0"/>
    <w:rsid w:val="001C18EB"/>
    <w:rsid w:val="001C194E"/>
    <w:rsid w:val="001C1DB1"/>
    <w:rsid w:val="001C213E"/>
    <w:rsid w:val="001C2666"/>
    <w:rsid w:val="001C2887"/>
    <w:rsid w:val="001C2995"/>
    <w:rsid w:val="001C3479"/>
    <w:rsid w:val="001C4855"/>
    <w:rsid w:val="001C52F6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C79A2"/>
    <w:rsid w:val="001D0164"/>
    <w:rsid w:val="001D0923"/>
    <w:rsid w:val="001D16B2"/>
    <w:rsid w:val="001D2F35"/>
    <w:rsid w:val="001D3B4A"/>
    <w:rsid w:val="001D4075"/>
    <w:rsid w:val="001D41EE"/>
    <w:rsid w:val="001D4421"/>
    <w:rsid w:val="001D48BB"/>
    <w:rsid w:val="001D57AC"/>
    <w:rsid w:val="001D5F9B"/>
    <w:rsid w:val="001D641D"/>
    <w:rsid w:val="001D72DC"/>
    <w:rsid w:val="001D797D"/>
    <w:rsid w:val="001E02AA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0A8A"/>
    <w:rsid w:val="001F1F1B"/>
    <w:rsid w:val="001F2050"/>
    <w:rsid w:val="001F28AB"/>
    <w:rsid w:val="001F2D7C"/>
    <w:rsid w:val="001F3C2C"/>
    <w:rsid w:val="001F4166"/>
    <w:rsid w:val="001F4A5D"/>
    <w:rsid w:val="001F4C5F"/>
    <w:rsid w:val="001F54FB"/>
    <w:rsid w:val="001F609C"/>
    <w:rsid w:val="001F6D5A"/>
    <w:rsid w:val="001F7726"/>
    <w:rsid w:val="00200165"/>
    <w:rsid w:val="0020075B"/>
    <w:rsid w:val="00200D76"/>
    <w:rsid w:val="0020114C"/>
    <w:rsid w:val="00202451"/>
    <w:rsid w:val="002024ED"/>
    <w:rsid w:val="00202CF4"/>
    <w:rsid w:val="00203462"/>
    <w:rsid w:val="00203DD3"/>
    <w:rsid w:val="0020425F"/>
    <w:rsid w:val="00205819"/>
    <w:rsid w:val="00205935"/>
    <w:rsid w:val="00205C02"/>
    <w:rsid w:val="00206178"/>
    <w:rsid w:val="00210062"/>
    <w:rsid w:val="00210292"/>
    <w:rsid w:val="002112C3"/>
    <w:rsid w:val="002114D7"/>
    <w:rsid w:val="0021170D"/>
    <w:rsid w:val="002119CF"/>
    <w:rsid w:val="00211ACF"/>
    <w:rsid w:val="00211D57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2C7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9E"/>
    <w:rsid w:val="00221BA7"/>
    <w:rsid w:val="00221D88"/>
    <w:rsid w:val="00222473"/>
    <w:rsid w:val="00222640"/>
    <w:rsid w:val="00223C9A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2E"/>
    <w:rsid w:val="002334E3"/>
    <w:rsid w:val="00233894"/>
    <w:rsid w:val="00233AE9"/>
    <w:rsid w:val="00235367"/>
    <w:rsid w:val="002355DE"/>
    <w:rsid w:val="00235706"/>
    <w:rsid w:val="00235E9F"/>
    <w:rsid w:val="00235F30"/>
    <w:rsid w:val="00236354"/>
    <w:rsid w:val="002365F4"/>
    <w:rsid w:val="0023717B"/>
    <w:rsid w:val="00237808"/>
    <w:rsid w:val="00240369"/>
    <w:rsid w:val="002408A7"/>
    <w:rsid w:val="00241078"/>
    <w:rsid w:val="002419F1"/>
    <w:rsid w:val="00241D4C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A52"/>
    <w:rsid w:val="00252CC4"/>
    <w:rsid w:val="00252F26"/>
    <w:rsid w:val="00254147"/>
    <w:rsid w:val="00255CAE"/>
    <w:rsid w:val="002565EE"/>
    <w:rsid w:val="00260410"/>
    <w:rsid w:val="00260B99"/>
    <w:rsid w:val="00261545"/>
    <w:rsid w:val="00261F0D"/>
    <w:rsid w:val="0026220A"/>
    <w:rsid w:val="002624CB"/>
    <w:rsid w:val="00262717"/>
    <w:rsid w:val="00263F24"/>
    <w:rsid w:val="00264EA7"/>
    <w:rsid w:val="00264F49"/>
    <w:rsid w:val="002654E3"/>
    <w:rsid w:val="00265EAF"/>
    <w:rsid w:val="0026667B"/>
    <w:rsid w:val="002667CE"/>
    <w:rsid w:val="00266F43"/>
    <w:rsid w:val="002672F5"/>
    <w:rsid w:val="002677B9"/>
    <w:rsid w:val="00270064"/>
    <w:rsid w:val="0027031F"/>
    <w:rsid w:val="002703DA"/>
    <w:rsid w:val="00270451"/>
    <w:rsid w:val="00270E15"/>
    <w:rsid w:val="00271844"/>
    <w:rsid w:val="0027260E"/>
    <w:rsid w:val="00272BCC"/>
    <w:rsid w:val="002733EF"/>
    <w:rsid w:val="0027383F"/>
    <w:rsid w:val="00273CEA"/>
    <w:rsid w:val="00274892"/>
    <w:rsid w:val="00275560"/>
    <w:rsid w:val="00276312"/>
    <w:rsid w:val="00276468"/>
    <w:rsid w:val="00276DB8"/>
    <w:rsid w:val="002772A8"/>
    <w:rsid w:val="00277371"/>
    <w:rsid w:val="002773C6"/>
    <w:rsid w:val="00277A7A"/>
    <w:rsid w:val="00277F56"/>
    <w:rsid w:val="002801CE"/>
    <w:rsid w:val="00281303"/>
    <w:rsid w:val="00282F1A"/>
    <w:rsid w:val="0028312B"/>
    <w:rsid w:val="002831FF"/>
    <w:rsid w:val="00283E63"/>
    <w:rsid w:val="002857EB"/>
    <w:rsid w:val="00285B49"/>
    <w:rsid w:val="0028650A"/>
    <w:rsid w:val="00286903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682"/>
    <w:rsid w:val="00294B1A"/>
    <w:rsid w:val="002959AD"/>
    <w:rsid w:val="00295F37"/>
    <w:rsid w:val="0029666D"/>
    <w:rsid w:val="00296984"/>
    <w:rsid w:val="00296D15"/>
    <w:rsid w:val="0029704A"/>
    <w:rsid w:val="00297575"/>
    <w:rsid w:val="00297A29"/>
    <w:rsid w:val="002A00F3"/>
    <w:rsid w:val="002A0DBF"/>
    <w:rsid w:val="002A139F"/>
    <w:rsid w:val="002A142A"/>
    <w:rsid w:val="002A167C"/>
    <w:rsid w:val="002A18AB"/>
    <w:rsid w:val="002A1FBF"/>
    <w:rsid w:val="002A20A2"/>
    <w:rsid w:val="002A3C85"/>
    <w:rsid w:val="002A4268"/>
    <w:rsid w:val="002A4C64"/>
    <w:rsid w:val="002A4D81"/>
    <w:rsid w:val="002A4FA6"/>
    <w:rsid w:val="002A5089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578E"/>
    <w:rsid w:val="002B5A3B"/>
    <w:rsid w:val="002B66F9"/>
    <w:rsid w:val="002B698D"/>
    <w:rsid w:val="002B6B52"/>
    <w:rsid w:val="002B739C"/>
    <w:rsid w:val="002B7918"/>
    <w:rsid w:val="002B7B0B"/>
    <w:rsid w:val="002C0167"/>
    <w:rsid w:val="002C0256"/>
    <w:rsid w:val="002C05DD"/>
    <w:rsid w:val="002C0DBE"/>
    <w:rsid w:val="002C1334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C6E0F"/>
    <w:rsid w:val="002D121D"/>
    <w:rsid w:val="002D266C"/>
    <w:rsid w:val="002D2E18"/>
    <w:rsid w:val="002D38BC"/>
    <w:rsid w:val="002D3B1D"/>
    <w:rsid w:val="002D3D7B"/>
    <w:rsid w:val="002D4069"/>
    <w:rsid w:val="002D43AC"/>
    <w:rsid w:val="002D4773"/>
    <w:rsid w:val="002D4E97"/>
    <w:rsid w:val="002D5A98"/>
    <w:rsid w:val="002D5ED9"/>
    <w:rsid w:val="002D66D8"/>
    <w:rsid w:val="002D685E"/>
    <w:rsid w:val="002D6B90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2FEB"/>
    <w:rsid w:val="002E3D93"/>
    <w:rsid w:val="002E4DE3"/>
    <w:rsid w:val="002E51CE"/>
    <w:rsid w:val="002E58EE"/>
    <w:rsid w:val="002E6A2B"/>
    <w:rsid w:val="002E6AE0"/>
    <w:rsid w:val="002E7779"/>
    <w:rsid w:val="002F0053"/>
    <w:rsid w:val="002F09A8"/>
    <w:rsid w:val="002F12ED"/>
    <w:rsid w:val="002F1D70"/>
    <w:rsid w:val="002F260A"/>
    <w:rsid w:val="002F2613"/>
    <w:rsid w:val="002F4939"/>
    <w:rsid w:val="002F4D6B"/>
    <w:rsid w:val="002F653F"/>
    <w:rsid w:val="002F6EE8"/>
    <w:rsid w:val="002F757F"/>
    <w:rsid w:val="002F7E84"/>
    <w:rsid w:val="003000C0"/>
    <w:rsid w:val="00300254"/>
    <w:rsid w:val="00300891"/>
    <w:rsid w:val="00300CD0"/>
    <w:rsid w:val="00301147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451B"/>
    <w:rsid w:val="00314E75"/>
    <w:rsid w:val="003151EE"/>
    <w:rsid w:val="0031588E"/>
    <w:rsid w:val="003158D4"/>
    <w:rsid w:val="00315BF8"/>
    <w:rsid w:val="00315D81"/>
    <w:rsid w:val="003172B3"/>
    <w:rsid w:val="0031796C"/>
    <w:rsid w:val="00317D02"/>
    <w:rsid w:val="00320201"/>
    <w:rsid w:val="00320A6E"/>
    <w:rsid w:val="00321E3B"/>
    <w:rsid w:val="0032275C"/>
    <w:rsid w:val="00322C49"/>
    <w:rsid w:val="00322E71"/>
    <w:rsid w:val="00323C63"/>
    <w:rsid w:val="003245CA"/>
    <w:rsid w:val="00324AF4"/>
    <w:rsid w:val="00324B94"/>
    <w:rsid w:val="00324C3B"/>
    <w:rsid w:val="003251EA"/>
    <w:rsid w:val="00325B47"/>
    <w:rsid w:val="00326099"/>
    <w:rsid w:val="00326777"/>
    <w:rsid w:val="003270DD"/>
    <w:rsid w:val="00327B7A"/>
    <w:rsid w:val="0033003A"/>
    <w:rsid w:val="003307AE"/>
    <w:rsid w:val="00331241"/>
    <w:rsid w:val="00331C5F"/>
    <w:rsid w:val="0033333F"/>
    <w:rsid w:val="00333E2A"/>
    <w:rsid w:val="00334461"/>
    <w:rsid w:val="0033448C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272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20E8"/>
    <w:rsid w:val="00352BFD"/>
    <w:rsid w:val="00353003"/>
    <w:rsid w:val="00353CF6"/>
    <w:rsid w:val="00354CB2"/>
    <w:rsid w:val="00354CC5"/>
    <w:rsid w:val="00355AD7"/>
    <w:rsid w:val="00356767"/>
    <w:rsid w:val="003567C1"/>
    <w:rsid w:val="0036117C"/>
    <w:rsid w:val="003612A1"/>
    <w:rsid w:val="00362324"/>
    <w:rsid w:val="00362A99"/>
    <w:rsid w:val="003630DE"/>
    <w:rsid w:val="003631DD"/>
    <w:rsid w:val="003632F2"/>
    <w:rsid w:val="00365545"/>
    <w:rsid w:val="00366364"/>
    <w:rsid w:val="003663ED"/>
    <w:rsid w:val="0036726C"/>
    <w:rsid w:val="003675AA"/>
    <w:rsid w:val="003679C3"/>
    <w:rsid w:val="00367EEA"/>
    <w:rsid w:val="00370A8E"/>
    <w:rsid w:val="003712E9"/>
    <w:rsid w:val="003719BB"/>
    <w:rsid w:val="00372BFC"/>
    <w:rsid w:val="00372DDC"/>
    <w:rsid w:val="003736D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15F9"/>
    <w:rsid w:val="003827A3"/>
    <w:rsid w:val="0038338C"/>
    <w:rsid w:val="00383838"/>
    <w:rsid w:val="00383E1A"/>
    <w:rsid w:val="00384A0F"/>
    <w:rsid w:val="00385125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C88"/>
    <w:rsid w:val="00395D58"/>
    <w:rsid w:val="00396457"/>
    <w:rsid w:val="00396EA6"/>
    <w:rsid w:val="00397279"/>
    <w:rsid w:val="00397C3E"/>
    <w:rsid w:val="00397D3C"/>
    <w:rsid w:val="003A03EC"/>
    <w:rsid w:val="003A0602"/>
    <w:rsid w:val="003A12F8"/>
    <w:rsid w:val="003A1569"/>
    <w:rsid w:val="003A16CA"/>
    <w:rsid w:val="003A1BC0"/>
    <w:rsid w:val="003A372E"/>
    <w:rsid w:val="003A39B1"/>
    <w:rsid w:val="003A4D0C"/>
    <w:rsid w:val="003A5076"/>
    <w:rsid w:val="003A5234"/>
    <w:rsid w:val="003A530D"/>
    <w:rsid w:val="003A53BF"/>
    <w:rsid w:val="003A5DA4"/>
    <w:rsid w:val="003A7CBD"/>
    <w:rsid w:val="003A7DFF"/>
    <w:rsid w:val="003B016E"/>
    <w:rsid w:val="003B10B3"/>
    <w:rsid w:val="003B11C9"/>
    <w:rsid w:val="003B1780"/>
    <w:rsid w:val="003B18EA"/>
    <w:rsid w:val="003B1BC7"/>
    <w:rsid w:val="003B2363"/>
    <w:rsid w:val="003B287C"/>
    <w:rsid w:val="003B29F0"/>
    <w:rsid w:val="003B2EA1"/>
    <w:rsid w:val="003B3225"/>
    <w:rsid w:val="003B3AD9"/>
    <w:rsid w:val="003B45E4"/>
    <w:rsid w:val="003B45F5"/>
    <w:rsid w:val="003B47E8"/>
    <w:rsid w:val="003B4A57"/>
    <w:rsid w:val="003B4D2A"/>
    <w:rsid w:val="003B4D3E"/>
    <w:rsid w:val="003B54AD"/>
    <w:rsid w:val="003B5526"/>
    <w:rsid w:val="003B5654"/>
    <w:rsid w:val="003B686D"/>
    <w:rsid w:val="003B699B"/>
    <w:rsid w:val="003B7121"/>
    <w:rsid w:val="003B712A"/>
    <w:rsid w:val="003B7752"/>
    <w:rsid w:val="003B78F4"/>
    <w:rsid w:val="003C01D4"/>
    <w:rsid w:val="003C0386"/>
    <w:rsid w:val="003C082E"/>
    <w:rsid w:val="003C0CA1"/>
    <w:rsid w:val="003C1905"/>
    <w:rsid w:val="003C1A9C"/>
    <w:rsid w:val="003C22D8"/>
    <w:rsid w:val="003C2541"/>
    <w:rsid w:val="003C2EFD"/>
    <w:rsid w:val="003C31B8"/>
    <w:rsid w:val="003C37DE"/>
    <w:rsid w:val="003C3A1E"/>
    <w:rsid w:val="003C4F5D"/>
    <w:rsid w:val="003C557B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372"/>
    <w:rsid w:val="003D3EC7"/>
    <w:rsid w:val="003D3F0E"/>
    <w:rsid w:val="003D3F79"/>
    <w:rsid w:val="003D5AC4"/>
    <w:rsid w:val="003D622D"/>
    <w:rsid w:val="003D7610"/>
    <w:rsid w:val="003E064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E7D74"/>
    <w:rsid w:val="003F0EA1"/>
    <w:rsid w:val="003F195C"/>
    <w:rsid w:val="003F22CC"/>
    <w:rsid w:val="003F2431"/>
    <w:rsid w:val="003F26DD"/>
    <w:rsid w:val="003F403B"/>
    <w:rsid w:val="003F43B1"/>
    <w:rsid w:val="003F6636"/>
    <w:rsid w:val="003F73E7"/>
    <w:rsid w:val="003F7B71"/>
    <w:rsid w:val="00400121"/>
    <w:rsid w:val="0040160E"/>
    <w:rsid w:val="00401622"/>
    <w:rsid w:val="00401643"/>
    <w:rsid w:val="00401C68"/>
    <w:rsid w:val="0040219E"/>
    <w:rsid w:val="00402654"/>
    <w:rsid w:val="00402EEA"/>
    <w:rsid w:val="00403050"/>
    <w:rsid w:val="0040349B"/>
    <w:rsid w:val="00404B1D"/>
    <w:rsid w:val="00404E4D"/>
    <w:rsid w:val="00405372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16E3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292"/>
    <w:rsid w:val="004173CA"/>
    <w:rsid w:val="00420406"/>
    <w:rsid w:val="004219F8"/>
    <w:rsid w:val="004220EF"/>
    <w:rsid w:val="00422E23"/>
    <w:rsid w:val="0042324D"/>
    <w:rsid w:val="0042447B"/>
    <w:rsid w:val="00425499"/>
    <w:rsid w:val="00425A95"/>
    <w:rsid w:val="00425E55"/>
    <w:rsid w:val="004278C2"/>
    <w:rsid w:val="004300E5"/>
    <w:rsid w:val="00430C09"/>
    <w:rsid w:val="00431042"/>
    <w:rsid w:val="0043107A"/>
    <w:rsid w:val="004310A3"/>
    <w:rsid w:val="00431AC9"/>
    <w:rsid w:val="00432ADB"/>
    <w:rsid w:val="00432EBF"/>
    <w:rsid w:val="00432EF9"/>
    <w:rsid w:val="0043352A"/>
    <w:rsid w:val="00433E49"/>
    <w:rsid w:val="004345A1"/>
    <w:rsid w:val="00434621"/>
    <w:rsid w:val="00434E00"/>
    <w:rsid w:val="00435018"/>
    <w:rsid w:val="004350CD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34F4"/>
    <w:rsid w:val="004435F7"/>
    <w:rsid w:val="004445C7"/>
    <w:rsid w:val="00444752"/>
    <w:rsid w:val="00444C2E"/>
    <w:rsid w:val="004459D0"/>
    <w:rsid w:val="00445B59"/>
    <w:rsid w:val="00445DC9"/>
    <w:rsid w:val="00446043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518C"/>
    <w:rsid w:val="00455DB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6AE8"/>
    <w:rsid w:val="00467258"/>
    <w:rsid w:val="00467D98"/>
    <w:rsid w:val="00467EC2"/>
    <w:rsid w:val="004701EC"/>
    <w:rsid w:val="004708E8"/>
    <w:rsid w:val="00471058"/>
    <w:rsid w:val="00471DD1"/>
    <w:rsid w:val="00471F1F"/>
    <w:rsid w:val="00472C94"/>
    <w:rsid w:val="00472DD5"/>
    <w:rsid w:val="004731ED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3ACC"/>
    <w:rsid w:val="004843AB"/>
    <w:rsid w:val="004850C8"/>
    <w:rsid w:val="00485A1A"/>
    <w:rsid w:val="00485A7A"/>
    <w:rsid w:val="0048659D"/>
    <w:rsid w:val="00486786"/>
    <w:rsid w:val="00486C67"/>
    <w:rsid w:val="0048738F"/>
    <w:rsid w:val="004901C6"/>
    <w:rsid w:val="00490331"/>
    <w:rsid w:val="0049048A"/>
    <w:rsid w:val="004916B5"/>
    <w:rsid w:val="004916F9"/>
    <w:rsid w:val="0049229A"/>
    <w:rsid w:val="0049303E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1B9B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A7904"/>
    <w:rsid w:val="004B046A"/>
    <w:rsid w:val="004B10AA"/>
    <w:rsid w:val="004B1476"/>
    <w:rsid w:val="004B1B0B"/>
    <w:rsid w:val="004B1FCF"/>
    <w:rsid w:val="004B291F"/>
    <w:rsid w:val="004B2B02"/>
    <w:rsid w:val="004B2FA4"/>
    <w:rsid w:val="004B3420"/>
    <w:rsid w:val="004B3636"/>
    <w:rsid w:val="004B3CFE"/>
    <w:rsid w:val="004B4312"/>
    <w:rsid w:val="004B5001"/>
    <w:rsid w:val="004B535E"/>
    <w:rsid w:val="004B5624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4B40"/>
    <w:rsid w:val="004C574C"/>
    <w:rsid w:val="004C5D58"/>
    <w:rsid w:val="004C5FCF"/>
    <w:rsid w:val="004C625B"/>
    <w:rsid w:val="004C6C7F"/>
    <w:rsid w:val="004C74EA"/>
    <w:rsid w:val="004D024A"/>
    <w:rsid w:val="004D098A"/>
    <w:rsid w:val="004D0CF8"/>
    <w:rsid w:val="004D0E01"/>
    <w:rsid w:val="004D0E71"/>
    <w:rsid w:val="004D1063"/>
    <w:rsid w:val="004D16F3"/>
    <w:rsid w:val="004D24E5"/>
    <w:rsid w:val="004D25D5"/>
    <w:rsid w:val="004D274D"/>
    <w:rsid w:val="004D33CD"/>
    <w:rsid w:val="004D351B"/>
    <w:rsid w:val="004D405F"/>
    <w:rsid w:val="004D414E"/>
    <w:rsid w:val="004D43C9"/>
    <w:rsid w:val="004D4557"/>
    <w:rsid w:val="004D4931"/>
    <w:rsid w:val="004D4B57"/>
    <w:rsid w:val="004D5778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5EEE"/>
    <w:rsid w:val="004E6657"/>
    <w:rsid w:val="004E74C6"/>
    <w:rsid w:val="004E7CDD"/>
    <w:rsid w:val="004E7D22"/>
    <w:rsid w:val="004F0470"/>
    <w:rsid w:val="004F0C38"/>
    <w:rsid w:val="004F0EDE"/>
    <w:rsid w:val="004F1043"/>
    <w:rsid w:val="004F1D33"/>
    <w:rsid w:val="004F208F"/>
    <w:rsid w:val="004F2C0F"/>
    <w:rsid w:val="004F35AF"/>
    <w:rsid w:val="004F38AE"/>
    <w:rsid w:val="004F3AF9"/>
    <w:rsid w:val="004F3D43"/>
    <w:rsid w:val="004F523D"/>
    <w:rsid w:val="004F53AD"/>
    <w:rsid w:val="004F5813"/>
    <w:rsid w:val="004F58FE"/>
    <w:rsid w:val="004F6211"/>
    <w:rsid w:val="004F6823"/>
    <w:rsid w:val="004F721E"/>
    <w:rsid w:val="004F7FE5"/>
    <w:rsid w:val="005010E8"/>
    <w:rsid w:val="00501738"/>
    <w:rsid w:val="0050213E"/>
    <w:rsid w:val="00502294"/>
    <w:rsid w:val="00502422"/>
    <w:rsid w:val="005026EC"/>
    <w:rsid w:val="00502BC6"/>
    <w:rsid w:val="0050362C"/>
    <w:rsid w:val="00504772"/>
    <w:rsid w:val="00505AC0"/>
    <w:rsid w:val="005069FF"/>
    <w:rsid w:val="00507AE5"/>
    <w:rsid w:val="00507CAD"/>
    <w:rsid w:val="00510068"/>
    <w:rsid w:val="00511140"/>
    <w:rsid w:val="0051132F"/>
    <w:rsid w:val="0051147A"/>
    <w:rsid w:val="005152D7"/>
    <w:rsid w:val="00515BC4"/>
    <w:rsid w:val="0051601C"/>
    <w:rsid w:val="005164E5"/>
    <w:rsid w:val="00517B1C"/>
    <w:rsid w:val="00517B3F"/>
    <w:rsid w:val="00517EAE"/>
    <w:rsid w:val="00517F98"/>
    <w:rsid w:val="0052074E"/>
    <w:rsid w:val="00522411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3C5"/>
    <w:rsid w:val="0053147C"/>
    <w:rsid w:val="00531D24"/>
    <w:rsid w:val="00533921"/>
    <w:rsid w:val="00534281"/>
    <w:rsid w:val="005342A9"/>
    <w:rsid w:val="00535005"/>
    <w:rsid w:val="0053506F"/>
    <w:rsid w:val="0053581D"/>
    <w:rsid w:val="005362A6"/>
    <w:rsid w:val="0053658B"/>
    <w:rsid w:val="00536595"/>
    <w:rsid w:val="00537C22"/>
    <w:rsid w:val="0054045D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B85"/>
    <w:rsid w:val="00545FAC"/>
    <w:rsid w:val="005462BE"/>
    <w:rsid w:val="0054708E"/>
    <w:rsid w:val="00547170"/>
    <w:rsid w:val="00547BF8"/>
    <w:rsid w:val="005502E1"/>
    <w:rsid w:val="00550530"/>
    <w:rsid w:val="0055085B"/>
    <w:rsid w:val="00550B11"/>
    <w:rsid w:val="005511E5"/>
    <w:rsid w:val="005524AF"/>
    <w:rsid w:val="00552805"/>
    <w:rsid w:val="00552ADE"/>
    <w:rsid w:val="0055358B"/>
    <w:rsid w:val="005539C4"/>
    <w:rsid w:val="00553D20"/>
    <w:rsid w:val="0055413C"/>
    <w:rsid w:val="00554A0D"/>
    <w:rsid w:val="0055557D"/>
    <w:rsid w:val="00555D17"/>
    <w:rsid w:val="00556DCD"/>
    <w:rsid w:val="00557820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6B8"/>
    <w:rsid w:val="0057483F"/>
    <w:rsid w:val="0057557B"/>
    <w:rsid w:val="00575AE2"/>
    <w:rsid w:val="00575FC7"/>
    <w:rsid w:val="00576179"/>
    <w:rsid w:val="00576D3A"/>
    <w:rsid w:val="00576E76"/>
    <w:rsid w:val="00577A74"/>
    <w:rsid w:val="00577DAA"/>
    <w:rsid w:val="00577E15"/>
    <w:rsid w:val="00581BF0"/>
    <w:rsid w:val="00583102"/>
    <w:rsid w:val="00583AC7"/>
    <w:rsid w:val="00583BFD"/>
    <w:rsid w:val="00584078"/>
    <w:rsid w:val="0058415D"/>
    <w:rsid w:val="005846A0"/>
    <w:rsid w:val="00584CED"/>
    <w:rsid w:val="00584D31"/>
    <w:rsid w:val="00584EBD"/>
    <w:rsid w:val="00584ED7"/>
    <w:rsid w:val="00584F20"/>
    <w:rsid w:val="00586153"/>
    <w:rsid w:val="005908BB"/>
    <w:rsid w:val="005916EC"/>
    <w:rsid w:val="00591B5A"/>
    <w:rsid w:val="00591DB3"/>
    <w:rsid w:val="005922A9"/>
    <w:rsid w:val="00592E0A"/>
    <w:rsid w:val="00593149"/>
    <w:rsid w:val="005937BF"/>
    <w:rsid w:val="00593B27"/>
    <w:rsid w:val="00594D90"/>
    <w:rsid w:val="00595286"/>
    <w:rsid w:val="00595287"/>
    <w:rsid w:val="00596015"/>
    <w:rsid w:val="00597242"/>
    <w:rsid w:val="005A0309"/>
    <w:rsid w:val="005A0516"/>
    <w:rsid w:val="005A05FA"/>
    <w:rsid w:val="005A080F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43B"/>
    <w:rsid w:val="005A798C"/>
    <w:rsid w:val="005A7D32"/>
    <w:rsid w:val="005B05A6"/>
    <w:rsid w:val="005B0EC4"/>
    <w:rsid w:val="005B13E4"/>
    <w:rsid w:val="005B1457"/>
    <w:rsid w:val="005B2698"/>
    <w:rsid w:val="005B2EEA"/>
    <w:rsid w:val="005B428F"/>
    <w:rsid w:val="005B4E55"/>
    <w:rsid w:val="005B54A3"/>
    <w:rsid w:val="005B59D8"/>
    <w:rsid w:val="005B5CDA"/>
    <w:rsid w:val="005B614F"/>
    <w:rsid w:val="005B6497"/>
    <w:rsid w:val="005B69C8"/>
    <w:rsid w:val="005B725C"/>
    <w:rsid w:val="005B76F7"/>
    <w:rsid w:val="005B7BB8"/>
    <w:rsid w:val="005B7BBF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C7AC8"/>
    <w:rsid w:val="005D006D"/>
    <w:rsid w:val="005D00A3"/>
    <w:rsid w:val="005D05CF"/>
    <w:rsid w:val="005D178E"/>
    <w:rsid w:val="005D1AAD"/>
    <w:rsid w:val="005D1CF8"/>
    <w:rsid w:val="005D1F0F"/>
    <w:rsid w:val="005D1FFA"/>
    <w:rsid w:val="005D226D"/>
    <w:rsid w:val="005D2EAB"/>
    <w:rsid w:val="005D3920"/>
    <w:rsid w:val="005D3C3D"/>
    <w:rsid w:val="005D48ED"/>
    <w:rsid w:val="005D4A84"/>
    <w:rsid w:val="005D4C3E"/>
    <w:rsid w:val="005D5196"/>
    <w:rsid w:val="005D54E1"/>
    <w:rsid w:val="005D6AD3"/>
    <w:rsid w:val="005D6BB2"/>
    <w:rsid w:val="005D7C73"/>
    <w:rsid w:val="005E07A2"/>
    <w:rsid w:val="005E164C"/>
    <w:rsid w:val="005E1724"/>
    <w:rsid w:val="005E1897"/>
    <w:rsid w:val="005E1B4D"/>
    <w:rsid w:val="005E2477"/>
    <w:rsid w:val="005E35DD"/>
    <w:rsid w:val="005E4078"/>
    <w:rsid w:val="005E415D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0EBA"/>
    <w:rsid w:val="005F1312"/>
    <w:rsid w:val="005F18F1"/>
    <w:rsid w:val="005F1DEF"/>
    <w:rsid w:val="005F207D"/>
    <w:rsid w:val="005F2B17"/>
    <w:rsid w:val="005F344B"/>
    <w:rsid w:val="005F3860"/>
    <w:rsid w:val="005F3FA4"/>
    <w:rsid w:val="005F50F0"/>
    <w:rsid w:val="005F5593"/>
    <w:rsid w:val="005F5DEF"/>
    <w:rsid w:val="005F61DC"/>
    <w:rsid w:val="005F65D2"/>
    <w:rsid w:val="005F6918"/>
    <w:rsid w:val="005F6C4F"/>
    <w:rsid w:val="005F6D93"/>
    <w:rsid w:val="005F7FE9"/>
    <w:rsid w:val="00600E8C"/>
    <w:rsid w:val="0060138E"/>
    <w:rsid w:val="00601BE8"/>
    <w:rsid w:val="00602212"/>
    <w:rsid w:val="0060347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2AC2"/>
    <w:rsid w:val="00612D47"/>
    <w:rsid w:val="00613B91"/>
    <w:rsid w:val="00613FA1"/>
    <w:rsid w:val="0061498D"/>
    <w:rsid w:val="00614C47"/>
    <w:rsid w:val="00615178"/>
    <w:rsid w:val="00616AF1"/>
    <w:rsid w:val="00616D83"/>
    <w:rsid w:val="00617AE4"/>
    <w:rsid w:val="00620A7D"/>
    <w:rsid w:val="00620F86"/>
    <w:rsid w:val="00621C10"/>
    <w:rsid w:val="006222CC"/>
    <w:rsid w:val="006222DC"/>
    <w:rsid w:val="0062236E"/>
    <w:rsid w:val="00622754"/>
    <w:rsid w:val="006227AD"/>
    <w:rsid w:val="00622F51"/>
    <w:rsid w:val="006235FD"/>
    <w:rsid w:val="00623F3F"/>
    <w:rsid w:val="0062414A"/>
    <w:rsid w:val="00624B03"/>
    <w:rsid w:val="006263EC"/>
    <w:rsid w:val="006269E9"/>
    <w:rsid w:val="0062748A"/>
    <w:rsid w:val="00627D06"/>
    <w:rsid w:val="0063071E"/>
    <w:rsid w:val="00630D9F"/>
    <w:rsid w:val="00630DD6"/>
    <w:rsid w:val="0063109A"/>
    <w:rsid w:val="006316C5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41B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36D9"/>
    <w:rsid w:val="00644165"/>
    <w:rsid w:val="00644826"/>
    <w:rsid w:val="00644BBB"/>
    <w:rsid w:val="0064511A"/>
    <w:rsid w:val="00645123"/>
    <w:rsid w:val="00645295"/>
    <w:rsid w:val="0064534C"/>
    <w:rsid w:val="0064538C"/>
    <w:rsid w:val="00645FE7"/>
    <w:rsid w:val="006469DA"/>
    <w:rsid w:val="00646B8E"/>
    <w:rsid w:val="006471AF"/>
    <w:rsid w:val="00647472"/>
    <w:rsid w:val="0064754C"/>
    <w:rsid w:val="006479F8"/>
    <w:rsid w:val="006501AD"/>
    <w:rsid w:val="00650784"/>
    <w:rsid w:val="00650E72"/>
    <w:rsid w:val="006510B4"/>
    <w:rsid w:val="00651721"/>
    <w:rsid w:val="0065191A"/>
    <w:rsid w:val="00652258"/>
    <w:rsid w:val="0065265C"/>
    <w:rsid w:val="006534FF"/>
    <w:rsid w:val="00653629"/>
    <w:rsid w:val="00653A4C"/>
    <w:rsid w:val="006546AC"/>
    <w:rsid w:val="0065483A"/>
    <w:rsid w:val="00654856"/>
    <w:rsid w:val="00654A7F"/>
    <w:rsid w:val="00654CE2"/>
    <w:rsid w:val="0065636B"/>
    <w:rsid w:val="00657834"/>
    <w:rsid w:val="006578AB"/>
    <w:rsid w:val="00657C38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4067"/>
    <w:rsid w:val="0066464C"/>
    <w:rsid w:val="0066489B"/>
    <w:rsid w:val="006648CF"/>
    <w:rsid w:val="006650F3"/>
    <w:rsid w:val="00665815"/>
    <w:rsid w:val="00665BB5"/>
    <w:rsid w:val="00665CBB"/>
    <w:rsid w:val="006662C4"/>
    <w:rsid w:val="006665D1"/>
    <w:rsid w:val="006665D8"/>
    <w:rsid w:val="00667656"/>
    <w:rsid w:val="00667A27"/>
    <w:rsid w:val="00670C87"/>
    <w:rsid w:val="006711D0"/>
    <w:rsid w:val="00671B7C"/>
    <w:rsid w:val="00672E0E"/>
    <w:rsid w:val="00672FFD"/>
    <w:rsid w:val="006731EE"/>
    <w:rsid w:val="0067398C"/>
    <w:rsid w:val="00673C84"/>
    <w:rsid w:val="00674372"/>
    <w:rsid w:val="00674F10"/>
    <w:rsid w:val="00677004"/>
    <w:rsid w:val="00680BB4"/>
    <w:rsid w:val="0068284B"/>
    <w:rsid w:val="00682CCD"/>
    <w:rsid w:val="00683738"/>
    <w:rsid w:val="00684312"/>
    <w:rsid w:val="006846EA"/>
    <w:rsid w:val="00685527"/>
    <w:rsid w:val="0068616A"/>
    <w:rsid w:val="006864DF"/>
    <w:rsid w:val="006868B4"/>
    <w:rsid w:val="00686C46"/>
    <w:rsid w:val="00686E82"/>
    <w:rsid w:val="00686F06"/>
    <w:rsid w:val="00687056"/>
    <w:rsid w:val="0068751F"/>
    <w:rsid w:val="00687522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71D"/>
    <w:rsid w:val="00695A38"/>
    <w:rsid w:val="0069609F"/>
    <w:rsid w:val="00697165"/>
    <w:rsid w:val="006A0A28"/>
    <w:rsid w:val="006A117C"/>
    <w:rsid w:val="006A1549"/>
    <w:rsid w:val="006A1B7D"/>
    <w:rsid w:val="006A236F"/>
    <w:rsid w:val="006A2A04"/>
    <w:rsid w:val="006A2A94"/>
    <w:rsid w:val="006A2E48"/>
    <w:rsid w:val="006A3184"/>
    <w:rsid w:val="006A3214"/>
    <w:rsid w:val="006A35E2"/>
    <w:rsid w:val="006A37BB"/>
    <w:rsid w:val="006A38F7"/>
    <w:rsid w:val="006A4461"/>
    <w:rsid w:val="006A4CD8"/>
    <w:rsid w:val="006A4FFE"/>
    <w:rsid w:val="006A6383"/>
    <w:rsid w:val="006A694A"/>
    <w:rsid w:val="006A6FC7"/>
    <w:rsid w:val="006A7917"/>
    <w:rsid w:val="006A7BD3"/>
    <w:rsid w:val="006A7EAF"/>
    <w:rsid w:val="006B05FB"/>
    <w:rsid w:val="006B0A5E"/>
    <w:rsid w:val="006B14B6"/>
    <w:rsid w:val="006B2262"/>
    <w:rsid w:val="006B2CDC"/>
    <w:rsid w:val="006B2E5B"/>
    <w:rsid w:val="006B3137"/>
    <w:rsid w:val="006B47B3"/>
    <w:rsid w:val="006B51FA"/>
    <w:rsid w:val="006B58BA"/>
    <w:rsid w:val="006B76F0"/>
    <w:rsid w:val="006C0193"/>
    <w:rsid w:val="006C0C71"/>
    <w:rsid w:val="006C298D"/>
    <w:rsid w:val="006C2AB5"/>
    <w:rsid w:val="006C41B0"/>
    <w:rsid w:val="006C440F"/>
    <w:rsid w:val="006C4504"/>
    <w:rsid w:val="006C4E3C"/>
    <w:rsid w:val="006C5DAC"/>
    <w:rsid w:val="006C6539"/>
    <w:rsid w:val="006C67DF"/>
    <w:rsid w:val="006C791D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CFD"/>
    <w:rsid w:val="006E0E93"/>
    <w:rsid w:val="006E1510"/>
    <w:rsid w:val="006E20D9"/>
    <w:rsid w:val="006E233B"/>
    <w:rsid w:val="006E3849"/>
    <w:rsid w:val="006E3D30"/>
    <w:rsid w:val="006E4C9A"/>
    <w:rsid w:val="006E4CC9"/>
    <w:rsid w:val="006E5132"/>
    <w:rsid w:val="006E51CF"/>
    <w:rsid w:val="006E5D69"/>
    <w:rsid w:val="006E657A"/>
    <w:rsid w:val="006E6699"/>
    <w:rsid w:val="006E6766"/>
    <w:rsid w:val="006E6BF9"/>
    <w:rsid w:val="006E6C3F"/>
    <w:rsid w:val="006E6E27"/>
    <w:rsid w:val="006E7435"/>
    <w:rsid w:val="006E765B"/>
    <w:rsid w:val="006E7C2E"/>
    <w:rsid w:val="006F06C7"/>
    <w:rsid w:val="006F098A"/>
    <w:rsid w:val="006F10EC"/>
    <w:rsid w:val="006F1749"/>
    <w:rsid w:val="006F21D3"/>
    <w:rsid w:val="006F2BED"/>
    <w:rsid w:val="006F3E3F"/>
    <w:rsid w:val="006F44DE"/>
    <w:rsid w:val="006F5D98"/>
    <w:rsid w:val="006F6578"/>
    <w:rsid w:val="006F7376"/>
    <w:rsid w:val="006F7BF8"/>
    <w:rsid w:val="006F7C6B"/>
    <w:rsid w:val="007007D3"/>
    <w:rsid w:val="00700F6A"/>
    <w:rsid w:val="0070113B"/>
    <w:rsid w:val="007014B9"/>
    <w:rsid w:val="007015C4"/>
    <w:rsid w:val="0070160F"/>
    <w:rsid w:val="007017EA"/>
    <w:rsid w:val="0070257B"/>
    <w:rsid w:val="00702C8A"/>
    <w:rsid w:val="00703611"/>
    <w:rsid w:val="00703A61"/>
    <w:rsid w:val="00704C8D"/>
    <w:rsid w:val="007058B5"/>
    <w:rsid w:val="00705BC2"/>
    <w:rsid w:val="00705C4A"/>
    <w:rsid w:val="00707668"/>
    <w:rsid w:val="007109E9"/>
    <w:rsid w:val="00710AF1"/>
    <w:rsid w:val="00711839"/>
    <w:rsid w:val="00712020"/>
    <w:rsid w:val="00712540"/>
    <w:rsid w:val="0071419C"/>
    <w:rsid w:val="00714FA2"/>
    <w:rsid w:val="00715699"/>
    <w:rsid w:val="0071626E"/>
    <w:rsid w:val="0071639B"/>
    <w:rsid w:val="00716882"/>
    <w:rsid w:val="00716CF1"/>
    <w:rsid w:val="00717F62"/>
    <w:rsid w:val="00721D75"/>
    <w:rsid w:val="00721EBF"/>
    <w:rsid w:val="007220FD"/>
    <w:rsid w:val="007228A7"/>
    <w:rsid w:val="00722D5C"/>
    <w:rsid w:val="00723AD4"/>
    <w:rsid w:val="00724982"/>
    <w:rsid w:val="007255AD"/>
    <w:rsid w:val="007258CD"/>
    <w:rsid w:val="007258E6"/>
    <w:rsid w:val="0072628A"/>
    <w:rsid w:val="007263D9"/>
    <w:rsid w:val="007275F7"/>
    <w:rsid w:val="00727B4C"/>
    <w:rsid w:val="007304F6"/>
    <w:rsid w:val="007306C2"/>
    <w:rsid w:val="00731121"/>
    <w:rsid w:val="00731354"/>
    <w:rsid w:val="0073163B"/>
    <w:rsid w:val="00731E50"/>
    <w:rsid w:val="00731EA4"/>
    <w:rsid w:val="007327FF"/>
    <w:rsid w:val="007334F8"/>
    <w:rsid w:val="00733BF5"/>
    <w:rsid w:val="00734609"/>
    <w:rsid w:val="00734EEF"/>
    <w:rsid w:val="00735659"/>
    <w:rsid w:val="00735892"/>
    <w:rsid w:val="00735AEA"/>
    <w:rsid w:val="00736FB6"/>
    <w:rsid w:val="007374F6"/>
    <w:rsid w:val="00742474"/>
    <w:rsid w:val="007425DA"/>
    <w:rsid w:val="00742C7A"/>
    <w:rsid w:val="00742C7C"/>
    <w:rsid w:val="00743451"/>
    <w:rsid w:val="00743739"/>
    <w:rsid w:val="007448B4"/>
    <w:rsid w:val="007453E8"/>
    <w:rsid w:val="007465E8"/>
    <w:rsid w:val="00747547"/>
    <w:rsid w:val="00747D2E"/>
    <w:rsid w:val="00750338"/>
    <w:rsid w:val="00750524"/>
    <w:rsid w:val="00751050"/>
    <w:rsid w:val="00751414"/>
    <w:rsid w:val="007516E5"/>
    <w:rsid w:val="007546F4"/>
    <w:rsid w:val="0075512C"/>
    <w:rsid w:val="00755272"/>
    <w:rsid w:val="007558C5"/>
    <w:rsid w:val="00757013"/>
    <w:rsid w:val="00757A50"/>
    <w:rsid w:val="00757C20"/>
    <w:rsid w:val="00757EA5"/>
    <w:rsid w:val="0076011A"/>
    <w:rsid w:val="0076047F"/>
    <w:rsid w:val="00760697"/>
    <w:rsid w:val="0076080A"/>
    <w:rsid w:val="00760A64"/>
    <w:rsid w:val="00761D0E"/>
    <w:rsid w:val="00762B45"/>
    <w:rsid w:val="00762BBD"/>
    <w:rsid w:val="007633E0"/>
    <w:rsid w:val="00763533"/>
    <w:rsid w:val="00763831"/>
    <w:rsid w:val="00764293"/>
    <w:rsid w:val="00764741"/>
    <w:rsid w:val="00764A27"/>
    <w:rsid w:val="00764EC6"/>
    <w:rsid w:val="0076652B"/>
    <w:rsid w:val="00766D70"/>
    <w:rsid w:val="0076701D"/>
    <w:rsid w:val="00767146"/>
    <w:rsid w:val="00767DC6"/>
    <w:rsid w:val="00767DEB"/>
    <w:rsid w:val="00767E23"/>
    <w:rsid w:val="00770AB9"/>
    <w:rsid w:val="00770C2A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6D8"/>
    <w:rsid w:val="00787C00"/>
    <w:rsid w:val="00791310"/>
    <w:rsid w:val="007930BD"/>
    <w:rsid w:val="00793431"/>
    <w:rsid w:val="00794A46"/>
    <w:rsid w:val="00794BFA"/>
    <w:rsid w:val="00795477"/>
    <w:rsid w:val="00795873"/>
    <w:rsid w:val="00796678"/>
    <w:rsid w:val="007966FD"/>
    <w:rsid w:val="00796741"/>
    <w:rsid w:val="007969DA"/>
    <w:rsid w:val="00796D3B"/>
    <w:rsid w:val="007970D0"/>
    <w:rsid w:val="00797D39"/>
    <w:rsid w:val="00797F95"/>
    <w:rsid w:val="007A0982"/>
    <w:rsid w:val="007A0AE4"/>
    <w:rsid w:val="007A1578"/>
    <w:rsid w:val="007A2CC6"/>
    <w:rsid w:val="007A2EB6"/>
    <w:rsid w:val="007A33C1"/>
    <w:rsid w:val="007A34CD"/>
    <w:rsid w:val="007A3B07"/>
    <w:rsid w:val="007A4980"/>
    <w:rsid w:val="007A4FC3"/>
    <w:rsid w:val="007A689C"/>
    <w:rsid w:val="007A6D3D"/>
    <w:rsid w:val="007A6F60"/>
    <w:rsid w:val="007A7679"/>
    <w:rsid w:val="007A7732"/>
    <w:rsid w:val="007B010A"/>
    <w:rsid w:val="007B01E6"/>
    <w:rsid w:val="007B0282"/>
    <w:rsid w:val="007B0691"/>
    <w:rsid w:val="007B0C5D"/>
    <w:rsid w:val="007B156E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5FC"/>
    <w:rsid w:val="007C3C3A"/>
    <w:rsid w:val="007C46CD"/>
    <w:rsid w:val="007C48DC"/>
    <w:rsid w:val="007C5058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15E3"/>
    <w:rsid w:val="007D1B3B"/>
    <w:rsid w:val="007D2FDA"/>
    <w:rsid w:val="007D3C32"/>
    <w:rsid w:val="007D3E14"/>
    <w:rsid w:val="007D6B86"/>
    <w:rsid w:val="007D6C41"/>
    <w:rsid w:val="007D6D8E"/>
    <w:rsid w:val="007D73E8"/>
    <w:rsid w:val="007E004C"/>
    <w:rsid w:val="007E0548"/>
    <w:rsid w:val="007E0A6F"/>
    <w:rsid w:val="007E0B10"/>
    <w:rsid w:val="007E154F"/>
    <w:rsid w:val="007E1708"/>
    <w:rsid w:val="007E27DD"/>
    <w:rsid w:val="007E309B"/>
    <w:rsid w:val="007E3EC8"/>
    <w:rsid w:val="007E407D"/>
    <w:rsid w:val="007E65D1"/>
    <w:rsid w:val="007E6638"/>
    <w:rsid w:val="007E6884"/>
    <w:rsid w:val="007E7107"/>
    <w:rsid w:val="007E7316"/>
    <w:rsid w:val="007E7DE6"/>
    <w:rsid w:val="007F017D"/>
    <w:rsid w:val="007F0728"/>
    <w:rsid w:val="007F0A63"/>
    <w:rsid w:val="007F0F2A"/>
    <w:rsid w:val="007F1928"/>
    <w:rsid w:val="007F22B6"/>
    <w:rsid w:val="007F2B19"/>
    <w:rsid w:val="007F2B89"/>
    <w:rsid w:val="007F2D86"/>
    <w:rsid w:val="007F2ED0"/>
    <w:rsid w:val="007F38E1"/>
    <w:rsid w:val="007F405B"/>
    <w:rsid w:val="007F4469"/>
    <w:rsid w:val="007F5180"/>
    <w:rsid w:val="007F5AF2"/>
    <w:rsid w:val="007F67E0"/>
    <w:rsid w:val="007F69C3"/>
    <w:rsid w:val="007F6E4A"/>
    <w:rsid w:val="007F7381"/>
    <w:rsid w:val="007F787F"/>
    <w:rsid w:val="007F7BDE"/>
    <w:rsid w:val="007F7F44"/>
    <w:rsid w:val="0080035A"/>
    <w:rsid w:val="0080044C"/>
    <w:rsid w:val="00800A1D"/>
    <w:rsid w:val="00800D45"/>
    <w:rsid w:val="00801113"/>
    <w:rsid w:val="008018A0"/>
    <w:rsid w:val="00801C47"/>
    <w:rsid w:val="00802FE5"/>
    <w:rsid w:val="00803748"/>
    <w:rsid w:val="00804C11"/>
    <w:rsid w:val="00804D83"/>
    <w:rsid w:val="00805228"/>
    <w:rsid w:val="00805452"/>
    <w:rsid w:val="008054FC"/>
    <w:rsid w:val="00806179"/>
    <w:rsid w:val="0080635E"/>
    <w:rsid w:val="00806F68"/>
    <w:rsid w:val="008077E3"/>
    <w:rsid w:val="00810A97"/>
    <w:rsid w:val="00810C41"/>
    <w:rsid w:val="00810DCD"/>
    <w:rsid w:val="00811CDA"/>
    <w:rsid w:val="00811E03"/>
    <w:rsid w:val="0081216E"/>
    <w:rsid w:val="0081317C"/>
    <w:rsid w:val="00815776"/>
    <w:rsid w:val="00815B07"/>
    <w:rsid w:val="00815DA0"/>
    <w:rsid w:val="00815E31"/>
    <w:rsid w:val="00816C69"/>
    <w:rsid w:val="008176E6"/>
    <w:rsid w:val="00817919"/>
    <w:rsid w:val="00817FF7"/>
    <w:rsid w:val="0082004B"/>
    <w:rsid w:val="008204BC"/>
    <w:rsid w:val="00820594"/>
    <w:rsid w:val="00820788"/>
    <w:rsid w:val="008208A4"/>
    <w:rsid w:val="00820D50"/>
    <w:rsid w:val="00820EB2"/>
    <w:rsid w:val="00821278"/>
    <w:rsid w:val="00822EF3"/>
    <w:rsid w:val="00823351"/>
    <w:rsid w:val="008236DD"/>
    <w:rsid w:val="00823CDE"/>
    <w:rsid w:val="00824BFD"/>
    <w:rsid w:val="0082733A"/>
    <w:rsid w:val="008276D6"/>
    <w:rsid w:val="00827B09"/>
    <w:rsid w:val="00827F99"/>
    <w:rsid w:val="008312DB"/>
    <w:rsid w:val="00832230"/>
    <w:rsid w:val="00833010"/>
    <w:rsid w:val="00834B8A"/>
    <w:rsid w:val="00836601"/>
    <w:rsid w:val="008377A9"/>
    <w:rsid w:val="00837844"/>
    <w:rsid w:val="008378F3"/>
    <w:rsid w:val="00837C2C"/>
    <w:rsid w:val="0084003A"/>
    <w:rsid w:val="00840653"/>
    <w:rsid w:val="00840D97"/>
    <w:rsid w:val="00840E2F"/>
    <w:rsid w:val="00842EAC"/>
    <w:rsid w:val="008437F0"/>
    <w:rsid w:val="00844D0B"/>
    <w:rsid w:val="00844FDA"/>
    <w:rsid w:val="0084515A"/>
    <w:rsid w:val="0084534E"/>
    <w:rsid w:val="00845646"/>
    <w:rsid w:val="00846125"/>
    <w:rsid w:val="0084653C"/>
    <w:rsid w:val="00846A71"/>
    <w:rsid w:val="00846D42"/>
    <w:rsid w:val="0085115C"/>
    <w:rsid w:val="008514BB"/>
    <w:rsid w:val="008518A0"/>
    <w:rsid w:val="00851CC6"/>
    <w:rsid w:val="00851FF5"/>
    <w:rsid w:val="00853245"/>
    <w:rsid w:val="008535E7"/>
    <w:rsid w:val="0085387C"/>
    <w:rsid w:val="0086034A"/>
    <w:rsid w:val="00861AEC"/>
    <w:rsid w:val="00862C5C"/>
    <w:rsid w:val="0086314B"/>
    <w:rsid w:val="0086319F"/>
    <w:rsid w:val="008631E1"/>
    <w:rsid w:val="0086388F"/>
    <w:rsid w:val="00863E1D"/>
    <w:rsid w:val="00864845"/>
    <w:rsid w:val="00866311"/>
    <w:rsid w:val="008668AA"/>
    <w:rsid w:val="008672D0"/>
    <w:rsid w:val="008674EA"/>
    <w:rsid w:val="00867789"/>
    <w:rsid w:val="00867A74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CB3"/>
    <w:rsid w:val="00874E7A"/>
    <w:rsid w:val="00874FB4"/>
    <w:rsid w:val="008756BC"/>
    <w:rsid w:val="00875E8A"/>
    <w:rsid w:val="00876967"/>
    <w:rsid w:val="00877103"/>
    <w:rsid w:val="008778C3"/>
    <w:rsid w:val="00877DD9"/>
    <w:rsid w:val="00877E90"/>
    <w:rsid w:val="00880541"/>
    <w:rsid w:val="00880B63"/>
    <w:rsid w:val="008815AF"/>
    <w:rsid w:val="008819D4"/>
    <w:rsid w:val="00881DC0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6E74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6BEC"/>
    <w:rsid w:val="00897267"/>
    <w:rsid w:val="0089728D"/>
    <w:rsid w:val="00897586"/>
    <w:rsid w:val="00897752"/>
    <w:rsid w:val="00897818"/>
    <w:rsid w:val="008978FB"/>
    <w:rsid w:val="00897B01"/>
    <w:rsid w:val="008A053F"/>
    <w:rsid w:val="008A07FB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019"/>
    <w:rsid w:val="008B2642"/>
    <w:rsid w:val="008B2788"/>
    <w:rsid w:val="008B2AA8"/>
    <w:rsid w:val="008B3C45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518D"/>
    <w:rsid w:val="008C6134"/>
    <w:rsid w:val="008C671F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5CC2"/>
    <w:rsid w:val="008D6541"/>
    <w:rsid w:val="008D65FC"/>
    <w:rsid w:val="008D6C8F"/>
    <w:rsid w:val="008D7138"/>
    <w:rsid w:val="008D7298"/>
    <w:rsid w:val="008D7BC9"/>
    <w:rsid w:val="008E0426"/>
    <w:rsid w:val="008E09A8"/>
    <w:rsid w:val="008E1126"/>
    <w:rsid w:val="008E13AE"/>
    <w:rsid w:val="008E208A"/>
    <w:rsid w:val="008E2219"/>
    <w:rsid w:val="008E2567"/>
    <w:rsid w:val="008E269B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5114"/>
    <w:rsid w:val="008E5979"/>
    <w:rsid w:val="008E5EFB"/>
    <w:rsid w:val="008E6D0F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52F4"/>
    <w:rsid w:val="008F663E"/>
    <w:rsid w:val="008F6F40"/>
    <w:rsid w:val="008F720E"/>
    <w:rsid w:val="008F76FD"/>
    <w:rsid w:val="008F7E49"/>
    <w:rsid w:val="008F7F38"/>
    <w:rsid w:val="00900089"/>
    <w:rsid w:val="00900807"/>
    <w:rsid w:val="00900B68"/>
    <w:rsid w:val="00901656"/>
    <w:rsid w:val="009024C0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5F"/>
    <w:rsid w:val="009107B2"/>
    <w:rsid w:val="009116D3"/>
    <w:rsid w:val="0091189F"/>
    <w:rsid w:val="00911C39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4D"/>
    <w:rsid w:val="009163B6"/>
    <w:rsid w:val="0091654F"/>
    <w:rsid w:val="00916A04"/>
    <w:rsid w:val="009178B7"/>
    <w:rsid w:val="00917E7A"/>
    <w:rsid w:val="00920CE5"/>
    <w:rsid w:val="00921455"/>
    <w:rsid w:val="0092223C"/>
    <w:rsid w:val="00922467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05B"/>
    <w:rsid w:val="00932664"/>
    <w:rsid w:val="00932C8D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520B"/>
    <w:rsid w:val="00936795"/>
    <w:rsid w:val="00936C33"/>
    <w:rsid w:val="00936E45"/>
    <w:rsid w:val="00937494"/>
    <w:rsid w:val="00937908"/>
    <w:rsid w:val="009401EF"/>
    <w:rsid w:val="009404BC"/>
    <w:rsid w:val="0094203B"/>
    <w:rsid w:val="009422C4"/>
    <w:rsid w:val="00942A08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47CDA"/>
    <w:rsid w:val="00950151"/>
    <w:rsid w:val="00952C0D"/>
    <w:rsid w:val="00952E73"/>
    <w:rsid w:val="00952F5B"/>
    <w:rsid w:val="00953054"/>
    <w:rsid w:val="00953C38"/>
    <w:rsid w:val="00953C90"/>
    <w:rsid w:val="00954B95"/>
    <w:rsid w:val="00955DC6"/>
    <w:rsid w:val="00956C01"/>
    <w:rsid w:val="00956FF4"/>
    <w:rsid w:val="0095700F"/>
    <w:rsid w:val="00957218"/>
    <w:rsid w:val="009600AF"/>
    <w:rsid w:val="0096047E"/>
    <w:rsid w:val="009607D2"/>
    <w:rsid w:val="00960BE4"/>
    <w:rsid w:val="00961D18"/>
    <w:rsid w:val="00961DDC"/>
    <w:rsid w:val="00962535"/>
    <w:rsid w:val="009634D8"/>
    <w:rsid w:val="009635FE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1E6D"/>
    <w:rsid w:val="00973464"/>
    <w:rsid w:val="00974058"/>
    <w:rsid w:val="0097466B"/>
    <w:rsid w:val="009752A8"/>
    <w:rsid w:val="0097573A"/>
    <w:rsid w:val="00975CE5"/>
    <w:rsid w:val="00976231"/>
    <w:rsid w:val="009771CF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74"/>
    <w:rsid w:val="009912BD"/>
    <w:rsid w:val="00991F0A"/>
    <w:rsid w:val="00992A58"/>
    <w:rsid w:val="00992BF9"/>
    <w:rsid w:val="00992CEF"/>
    <w:rsid w:val="00993823"/>
    <w:rsid w:val="00993B16"/>
    <w:rsid w:val="00994118"/>
    <w:rsid w:val="00994129"/>
    <w:rsid w:val="009941DF"/>
    <w:rsid w:val="00994984"/>
    <w:rsid w:val="00994AF2"/>
    <w:rsid w:val="00995A70"/>
    <w:rsid w:val="00995F22"/>
    <w:rsid w:val="0099666B"/>
    <w:rsid w:val="00996A4E"/>
    <w:rsid w:val="00997FB1"/>
    <w:rsid w:val="009A03EF"/>
    <w:rsid w:val="009A1D4D"/>
    <w:rsid w:val="009A1E91"/>
    <w:rsid w:val="009A1F7C"/>
    <w:rsid w:val="009A1FE0"/>
    <w:rsid w:val="009A21CA"/>
    <w:rsid w:val="009A3780"/>
    <w:rsid w:val="009A4584"/>
    <w:rsid w:val="009A4CE1"/>
    <w:rsid w:val="009A5002"/>
    <w:rsid w:val="009A519E"/>
    <w:rsid w:val="009A59BF"/>
    <w:rsid w:val="009A5E2D"/>
    <w:rsid w:val="009A7801"/>
    <w:rsid w:val="009A7A14"/>
    <w:rsid w:val="009B02A9"/>
    <w:rsid w:val="009B0EF4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6E22"/>
    <w:rsid w:val="009B735D"/>
    <w:rsid w:val="009B7872"/>
    <w:rsid w:val="009C0C65"/>
    <w:rsid w:val="009C1041"/>
    <w:rsid w:val="009C1184"/>
    <w:rsid w:val="009C1550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40E3"/>
    <w:rsid w:val="009D50CC"/>
    <w:rsid w:val="009D5E0A"/>
    <w:rsid w:val="009D6140"/>
    <w:rsid w:val="009D66EC"/>
    <w:rsid w:val="009D6F34"/>
    <w:rsid w:val="009D74FC"/>
    <w:rsid w:val="009E0259"/>
    <w:rsid w:val="009E06C5"/>
    <w:rsid w:val="009E19C4"/>
    <w:rsid w:val="009E23DC"/>
    <w:rsid w:val="009E302D"/>
    <w:rsid w:val="009E3143"/>
    <w:rsid w:val="009E3253"/>
    <w:rsid w:val="009E35DD"/>
    <w:rsid w:val="009E371C"/>
    <w:rsid w:val="009E3A09"/>
    <w:rsid w:val="009E3B77"/>
    <w:rsid w:val="009E3E16"/>
    <w:rsid w:val="009E40E9"/>
    <w:rsid w:val="009E4412"/>
    <w:rsid w:val="009E56E2"/>
    <w:rsid w:val="009E7446"/>
    <w:rsid w:val="009F0512"/>
    <w:rsid w:val="009F0A2F"/>
    <w:rsid w:val="009F0D23"/>
    <w:rsid w:val="009F16B3"/>
    <w:rsid w:val="009F1A53"/>
    <w:rsid w:val="009F1F0B"/>
    <w:rsid w:val="009F2081"/>
    <w:rsid w:val="009F25C6"/>
    <w:rsid w:val="009F3AB4"/>
    <w:rsid w:val="009F3EA0"/>
    <w:rsid w:val="009F4A7B"/>
    <w:rsid w:val="009F51D6"/>
    <w:rsid w:val="009F5346"/>
    <w:rsid w:val="009F5418"/>
    <w:rsid w:val="009F5631"/>
    <w:rsid w:val="009F5E94"/>
    <w:rsid w:val="009F60D8"/>
    <w:rsid w:val="009F6AEA"/>
    <w:rsid w:val="009F6F5F"/>
    <w:rsid w:val="009F7081"/>
    <w:rsid w:val="009F7086"/>
    <w:rsid w:val="009F7B49"/>
    <w:rsid w:val="009F7BBB"/>
    <w:rsid w:val="00A010CF"/>
    <w:rsid w:val="00A0218A"/>
    <w:rsid w:val="00A023D1"/>
    <w:rsid w:val="00A03174"/>
    <w:rsid w:val="00A03858"/>
    <w:rsid w:val="00A0487D"/>
    <w:rsid w:val="00A0488C"/>
    <w:rsid w:val="00A0526E"/>
    <w:rsid w:val="00A055CA"/>
    <w:rsid w:val="00A05A8E"/>
    <w:rsid w:val="00A06D4D"/>
    <w:rsid w:val="00A0757E"/>
    <w:rsid w:val="00A0770E"/>
    <w:rsid w:val="00A079D3"/>
    <w:rsid w:val="00A07AC6"/>
    <w:rsid w:val="00A10268"/>
    <w:rsid w:val="00A10362"/>
    <w:rsid w:val="00A104F4"/>
    <w:rsid w:val="00A10F60"/>
    <w:rsid w:val="00A11DC1"/>
    <w:rsid w:val="00A11FD0"/>
    <w:rsid w:val="00A120AD"/>
    <w:rsid w:val="00A12BEC"/>
    <w:rsid w:val="00A12C16"/>
    <w:rsid w:val="00A12EFF"/>
    <w:rsid w:val="00A13080"/>
    <w:rsid w:val="00A134DE"/>
    <w:rsid w:val="00A13D6B"/>
    <w:rsid w:val="00A14FC3"/>
    <w:rsid w:val="00A159B6"/>
    <w:rsid w:val="00A15D64"/>
    <w:rsid w:val="00A16287"/>
    <w:rsid w:val="00A20DB2"/>
    <w:rsid w:val="00A22500"/>
    <w:rsid w:val="00A23A07"/>
    <w:rsid w:val="00A23C37"/>
    <w:rsid w:val="00A2420D"/>
    <w:rsid w:val="00A24956"/>
    <w:rsid w:val="00A25084"/>
    <w:rsid w:val="00A25D49"/>
    <w:rsid w:val="00A2654C"/>
    <w:rsid w:val="00A26864"/>
    <w:rsid w:val="00A27F26"/>
    <w:rsid w:val="00A30AB2"/>
    <w:rsid w:val="00A30CEF"/>
    <w:rsid w:val="00A31090"/>
    <w:rsid w:val="00A311C0"/>
    <w:rsid w:val="00A31F09"/>
    <w:rsid w:val="00A3224A"/>
    <w:rsid w:val="00A3238B"/>
    <w:rsid w:val="00A32C5C"/>
    <w:rsid w:val="00A33799"/>
    <w:rsid w:val="00A33EAA"/>
    <w:rsid w:val="00A34B42"/>
    <w:rsid w:val="00A35B68"/>
    <w:rsid w:val="00A36437"/>
    <w:rsid w:val="00A36479"/>
    <w:rsid w:val="00A36975"/>
    <w:rsid w:val="00A36C0C"/>
    <w:rsid w:val="00A37D23"/>
    <w:rsid w:val="00A40F1B"/>
    <w:rsid w:val="00A422D9"/>
    <w:rsid w:val="00A42C96"/>
    <w:rsid w:val="00A43CD0"/>
    <w:rsid w:val="00A43E39"/>
    <w:rsid w:val="00A43F85"/>
    <w:rsid w:val="00A44AE0"/>
    <w:rsid w:val="00A44AF0"/>
    <w:rsid w:val="00A44E73"/>
    <w:rsid w:val="00A455D6"/>
    <w:rsid w:val="00A45A6F"/>
    <w:rsid w:val="00A45EB6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7B4"/>
    <w:rsid w:val="00A52CB7"/>
    <w:rsid w:val="00A5332C"/>
    <w:rsid w:val="00A55B7E"/>
    <w:rsid w:val="00A55DAD"/>
    <w:rsid w:val="00A56BC1"/>
    <w:rsid w:val="00A5720F"/>
    <w:rsid w:val="00A5777E"/>
    <w:rsid w:val="00A57C55"/>
    <w:rsid w:val="00A57DB7"/>
    <w:rsid w:val="00A60C2F"/>
    <w:rsid w:val="00A60D5F"/>
    <w:rsid w:val="00A621D0"/>
    <w:rsid w:val="00A63FB8"/>
    <w:rsid w:val="00A641EA"/>
    <w:rsid w:val="00A64B36"/>
    <w:rsid w:val="00A64ED2"/>
    <w:rsid w:val="00A65202"/>
    <w:rsid w:val="00A66E5D"/>
    <w:rsid w:val="00A67415"/>
    <w:rsid w:val="00A67875"/>
    <w:rsid w:val="00A702A6"/>
    <w:rsid w:val="00A702EF"/>
    <w:rsid w:val="00A70B7B"/>
    <w:rsid w:val="00A70C34"/>
    <w:rsid w:val="00A71BF4"/>
    <w:rsid w:val="00A72272"/>
    <w:rsid w:val="00A722E8"/>
    <w:rsid w:val="00A723F2"/>
    <w:rsid w:val="00A724A7"/>
    <w:rsid w:val="00A7270B"/>
    <w:rsid w:val="00A727F9"/>
    <w:rsid w:val="00A739F8"/>
    <w:rsid w:val="00A73A65"/>
    <w:rsid w:val="00A74908"/>
    <w:rsid w:val="00A74AF5"/>
    <w:rsid w:val="00A7541C"/>
    <w:rsid w:val="00A756C7"/>
    <w:rsid w:val="00A7665A"/>
    <w:rsid w:val="00A767DC"/>
    <w:rsid w:val="00A76E62"/>
    <w:rsid w:val="00A771A9"/>
    <w:rsid w:val="00A77241"/>
    <w:rsid w:val="00A7760F"/>
    <w:rsid w:val="00A8007B"/>
    <w:rsid w:val="00A806B3"/>
    <w:rsid w:val="00A80774"/>
    <w:rsid w:val="00A80941"/>
    <w:rsid w:val="00A80AC1"/>
    <w:rsid w:val="00A80D36"/>
    <w:rsid w:val="00A80D41"/>
    <w:rsid w:val="00A80EE5"/>
    <w:rsid w:val="00A81CA4"/>
    <w:rsid w:val="00A81E4B"/>
    <w:rsid w:val="00A82331"/>
    <w:rsid w:val="00A8277C"/>
    <w:rsid w:val="00A83728"/>
    <w:rsid w:val="00A838C3"/>
    <w:rsid w:val="00A83D98"/>
    <w:rsid w:val="00A8422D"/>
    <w:rsid w:val="00A84BB1"/>
    <w:rsid w:val="00A84C21"/>
    <w:rsid w:val="00A84D63"/>
    <w:rsid w:val="00A856E4"/>
    <w:rsid w:val="00A87333"/>
    <w:rsid w:val="00A874E3"/>
    <w:rsid w:val="00A87970"/>
    <w:rsid w:val="00A87D70"/>
    <w:rsid w:val="00A90707"/>
    <w:rsid w:val="00A90F5C"/>
    <w:rsid w:val="00A91041"/>
    <w:rsid w:val="00A919BA"/>
    <w:rsid w:val="00A9224D"/>
    <w:rsid w:val="00A93A39"/>
    <w:rsid w:val="00A94E43"/>
    <w:rsid w:val="00A951D4"/>
    <w:rsid w:val="00A9575D"/>
    <w:rsid w:val="00A9591F"/>
    <w:rsid w:val="00A95A02"/>
    <w:rsid w:val="00A95EF8"/>
    <w:rsid w:val="00A963BC"/>
    <w:rsid w:val="00A96510"/>
    <w:rsid w:val="00A96624"/>
    <w:rsid w:val="00A9735C"/>
    <w:rsid w:val="00A978F3"/>
    <w:rsid w:val="00A97EB2"/>
    <w:rsid w:val="00AA0315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588"/>
    <w:rsid w:val="00AB1A5B"/>
    <w:rsid w:val="00AB211C"/>
    <w:rsid w:val="00AB2475"/>
    <w:rsid w:val="00AB34A3"/>
    <w:rsid w:val="00AB360D"/>
    <w:rsid w:val="00AB3C1A"/>
    <w:rsid w:val="00AB451C"/>
    <w:rsid w:val="00AB5128"/>
    <w:rsid w:val="00AB533C"/>
    <w:rsid w:val="00AB58F3"/>
    <w:rsid w:val="00AB5A77"/>
    <w:rsid w:val="00AB5D93"/>
    <w:rsid w:val="00AB5E52"/>
    <w:rsid w:val="00AB6260"/>
    <w:rsid w:val="00AB6A79"/>
    <w:rsid w:val="00AB6F90"/>
    <w:rsid w:val="00AB7B1A"/>
    <w:rsid w:val="00AC0AF4"/>
    <w:rsid w:val="00AC0FAB"/>
    <w:rsid w:val="00AC1FBE"/>
    <w:rsid w:val="00AC200C"/>
    <w:rsid w:val="00AC2833"/>
    <w:rsid w:val="00AC3BDA"/>
    <w:rsid w:val="00AC3C80"/>
    <w:rsid w:val="00AC4E0D"/>
    <w:rsid w:val="00AC56E0"/>
    <w:rsid w:val="00AC5CD0"/>
    <w:rsid w:val="00AC6385"/>
    <w:rsid w:val="00AC6434"/>
    <w:rsid w:val="00AC7F6D"/>
    <w:rsid w:val="00AD02DA"/>
    <w:rsid w:val="00AD0793"/>
    <w:rsid w:val="00AD0A60"/>
    <w:rsid w:val="00AD0D51"/>
    <w:rsid w:val="00AD0FB6"/>
    <w:rsid w:val="00AD20C7"/>
    <w:rsid w:val="00AD2285"/>
    <w:rsid w:val="00AD2821"/>
    <w:rsid w:val="00AD3A04"/>
    <w:rsid w:val="00AD3F3F"/>
    <w:rsid w:val="00AD42AF"/>
    <w:rsid w:val="00AD530A"/>
    <w:rsid w:val="00AD6604"/>
    <w:rsid w:val="00AD6701"/>
    <w:rsid w:val="00AD6C29"/>
    <w:rsid w:val="00AD6C3C"/>
    <w:rsid w:val="00AD6F57"/>
    <w:rsid w:val="00AD73D8"/>
    <w:rsid w:val="00AD7449"/>
    <w:rsid w:val="00AD7A50"/>
    <w:rsid w:val="00AE0F17"/>
    <w:rsid w:val="00AE1219"/>
    <w:rsid w:val="00AE15DC"/>
    <w:rsid w:val="00AE17FC"/>
    <w:rsid w:val="00AE2C46"/>
    <w:rsid w:val="00AE3F13"/>
    <w:rsid w:val="00AE3F62"/>
    <w:rsid w:val="00AE4C4A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14F"/>
    <w:rsid w:val="00AF2292"/>
    <w:rsid w:val="00AF2A37"/>
    <w:rsid w:val="00AF3F33"/>
    <w:rsid w:val="00AF42F8"/>
    <w:rsid w:val="00AF4667"/>
    <w:rsid w:val="00AF49D2"/>
    <w:rsid w:val="00AF4BD3"/>
    <w:rsid w:val="00AF53DD"/>
    <w:rsid w:val="00AF5878"/>
    <w:rsid w:val="00AF59F8"/>
    <w:rsid w:val="00AF5C48"/>
    <w:rsid w:val="00AF63D0"/>
    <w:rsid w:val="00AF63E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440A"/>
    <w:rsid w:val="00B04E47"/>
    <w:rsid w:val="00B06FD7"/>
    <w:rsid w:val="00B07D27"/>
    <w:rsid w:val="00B10C0B"/>
    <w:rsid w:val="00B117B0"/>
    <w:rsid w:val="00B118F6"/>
    <w:rsid w:val="00B11A06"/>
    <w:rsid w:val="00B11FA4"/>
    <w:rsid w:val="00B120BB"/>
    <w:rsid w:val="00B13227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879"/>
    <w:rsid w:val="00B23C12"/>
    <w:rsid w:val="00B24070"/>
    <w:rsid w:val="00B241E3"/>
    <w:rsid w:val="00B242C8"/>
    <w:rsid w:val="00B24B0A"/>
    <w:rsid w:val="00B2566E"/>
    <w:rsid w:val="00B25CCD"/>
    <w:rsid w:val="00B26C83"/>
    <w:rsid w:val="00B26ED0"/>
    <w:rsid w:val="00B27008"/>
    <w:rsid w:val="00B270B0"/>
    <w:rsid w:val="00B27955"/>
    <w:rsid w:val="00B30012"/>
    <w:rsid w:val="00B30A31"/>
    <w:rsid w:val="00B30D98"/>
    <w:rsid w:val="00B31748"/>
    <w:rsid w:val="00B31A5C"/>
    <w:rsid w:val="00B31A64"/>
    <w:rsid w:val="00B330FB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2763"/>
    <w:rsid w:val="00B437DB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4D6B"/>
    <w:rsid w:val="00B55817"/>
    <w:rsid w:val="00B565AE"/>
    <w:rsid w:val="00B57504"/>
    <w:rsid w:val="00B57B25"/>
    <w:rsid w:val="00B57FCD"/>
    <w:rsid w:val="00B57FD1"/>
    <w:rsid w:val="00B60BD7"/>
    <w:rsid w:val="00B60D9E"/>
    <w:rsid w:val="00B61447"/>
    <w:rsid w:val="00B615F0"/>
    <w:rsid w:val="00B61928"/>
    <w:rsid w:val="00B6243A"/>
    <w:rsid w:val="00B62740"/>
    <w:rsid w:val="00B6311C"/>
    <w:rsid w:val="00B635BB"/>
    <w:rsid w:val="00B63793"/>
    <w:rsid w:val="00B64204"/>
    <w:rsid w:val="00B647FB"/>
    <w:rsid w:val="00B64C8E"/>
    <w:rsid w:val="00B650AD"/>
    <w:rsid w:val="00B658C6"/>
    <w:rsid w:val="00B65C28"/>
    <w:rsid w:val="00B66813"/>
    <w:rsid w:val="00B70E9E"/>
    <w:rsid w:val="00B71501"/>
    <w:rsid w:val="00B717CA"/>
    <w:rsid w:val="00B72354"/>
    <w:rsid w:val="00B731EA"/>
    <w:rsid w:val="00B732E8"/>
    <w:rsid w:val="00B7375C"/>
    <w:rsid w:val="00B7380B"/>
    <w:rsid w:val="00B745E7"/>
    <w:rsid w:val="00B749FA"/>
    <w:rsid w:val="00B74A10"/>
    <w:rsid w:val="00B75632"/>
    <w:rsid w:val="00B75F7D"/>
    <w:rsid w:val="00B7689A"/>
    <w:rsid w:val="00B773F7"/>
    <w:rsid w:val="00B774C5"/>
    <w:rsid w:val="00B77A36"/>
    <w:rsid w:val="00B77D92"/>
    <w:rsid w:val="00B77F94"/>
    <w:rsid w:val="00B807B3"/>
    <w:rsid w:val="00B816CF"/>
    <w:rsid w:val="00B81A4A"/>
    <w:rsid w:val="00B81D46"/>
    <w:rsid w:val="00B827B7"/>
    <w:rsid w:val="00B82A00"/>
    <w:rsid w:val="00B82CFC"/>
    <w:rsid w:val="00B836C0"/>
    <w:rsid w:val="00B838C9"/>
    <w:rsid w:val="00B846E9"/>
    <w:rsid w:val="00B84FAB"/>
    <w:rsid w:val="00B85ED2"/>
    <w:rsid w:val="00B860DB"/>
    <w:rsid w:val="00B87418"/>
    <w:rsid w:val="00B87D05"/>
    <w:rsid w:val="00B911A5"/>
    <w:rsid w:val="00B911E7"/>
    <w:rsid w:val="00B9201A"/>
    <w:rsid w:val="00B9254A"/>
    <w:rsid w:val="00B92B2E"/>
    <w:rsid w:val="00B931CC"/>
    <w:rsid w:val="00B941FC"/>
    <w:rsid w:val="00B9442E"/>
    <w:rsid w:val="00B94E6D"/>
    <w:rsid w:val="00B958BC"/>
    <w:rsid w:val="00B95EC0"/>
    <w:rsid w:val="00B96676"/>
    <w:rsid w:val="00B96800"/>
    <w:rsid w:val="00B96918"/>
    <w:rsid w:val="00B969C3"/>
    <w:rsid w:val="00B96EEF"/>
    <w:rsid w:val="00B973FB"/>
    <w:rsid w:val="00B9799D"/>
    <w:rsid w:val="00B97C92"/>
    <w:rsid w:val="00B97FBC"/>
    <w:rsid w:val="00BA014D"/>
    <w:rsid w:val="00BA12FF"/>
    <w:rsid w:val="00BA25EF"/>
    <w:rsid w:val="00BA2C20"/>
    <w:rsid w:val="00BA33C6"/>
    <w:rsid w:val="00BA3630"/>
    <w:rsid w:val="00BA3AEA"/>
    <w:rsid w:val="00BA46A4"/>
    <w:rsid w:val="00BA4A89"/>
    <w:rsid w:val="00BA5BFE"/>
    <w:rsid w:val="00BA5D1C"/>
    <w:rsid w:val="00BB06AE"/>
    <w:rsid w:val="00BB2564"/>
    <w:rsid w:val="00BB269C"/>
    <w:rsid w:val="00BB2DE0"/>
    <w:rsid w:val="00BB4542"/>
    <w:rsid w:val="00BB4BC4"/>
    <w:rsid w:val="00BB4BEF"/>
    <w:rsid w:val="00BB4EDF"/>
    <w:rsid w:val="00BB62E9"/>
    <w:rsid w:val="00BB6C16"/>
    <w:rsid w:val="00BB71B0"/>
    <w:rsid w:val="00BC0507"/>
    <w:rsid w:val="00BC0C75"/>
    <w:rsid w:val="00BC17BB"/>
    <w:rsid w:val="00BC1ADE"/>
    <w:rsid w:val="00BC22F9"/>
    <w:rsid w:val="00BC2437"/>
    <w:rsid w:val="00BC2BBC"/>
    <w:rsid w:val="00BC3CF0"/>
    <w:rsid w:val="00BC43DE"/>
    <w:rsid w:val="00BC45FB"/>
    <w:rsid w:val="00BC5140"/>
    <w:rsid w:val="00BC51DC"/>
    <w:rsid w:val="00BC57A6"/>
    <w:rsid w:val="00BC5B06"/>
    <w:rsid w:val="00BC5F3B"/>
    <w:rsid w:val="00BC6959"/>
    <w:rsid w:val="00BC6A2F"/>
    <w:rsid w:val="00BC6F63"/>
    <w:rsid w:val="00BC7AF6"/>
    <w:rsid w:val="00BD06C9"/>
    <w:rsid w:val="00BD0D11"/>
    <w:rsid w:val="00BD188E"/>
    <w:rsid w:val="00BD25EB"/>
    <w:rsid w:val="00BD3954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E075B"/>
    <w:rsid w:val="00BE11C4"/>
    <w:rsid w:val="00BE1E99"/>
    <w:rsid w:val="00BE22FC"/>
    <w:rsid w:val="00BE2709"/>
    <w:rsid w:val="00BE290C"/>
    <w:rsid w:val="00BE31B1"/>
    <w:rsid w:val="00BE4843"/>
    <w:rsid w:val="00BE4A16"/>
    <w:rsid w:val="00BE4A46"/>
    <w:rsid w:val="00BE4C21"/>
    <w:rsid w:val="00BE6642"/>
    <w:rsid w:val="00BE6785"/>
    <w:rsid w:val="00BE7852"/>
    <w:rsid w:val="00BE7BA6"/>
    <w:rsid w:val="00BE7F63"/>
    <w:rsid w:val="00BF0050"/>
    <w:rsid w:val="00BF101C"/>
    <w:rsid w:val="00BF1282"/>
    <w:rsid w:val="00BF1478"/>
    <w:rsid w:val="00BF366D"/>
    <w:rsid w:val="00BF3BE7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4FA6"/>
    <w:rsid w:val="00C0507E"/>
    <w:rsid w:val="00C06345"/>
    <w:rsid w:val="00C07241"/>
    <w:rsid w:val="00C076B6"/>
    <w:rsid w:val="00C109E4"/>
    <w:rsid w:val="00C10CAD"/>
    <w:rsid w:val="00C1167E"/>
    <w:rsid w:val="00C11CAF"/>
    <w:rsid w:val="00C12D7B"/>
    <w:rsid w:val="00C13CFD"/>
    <w:rsid w:val="00C143CC"/>
    <w:rsid w:val="00C14405"/>
    <w:rsid w:val="00C15C49"/>
    <w:rsid w:val="00C15E88"/>
    <w:rsid w:val="00C1642D"/>
    <w:rsid w:val="00C16780"/>
    <w:rsid w:val="00C16FF3"/>
    <w:rsid w:val="00C1720B"/>
    <w:rsid w:val="00C17D01"/>
    <w:rsid w:val="00C211B3"/>
    <w:rsid w:val="00C21CF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810"/>
    <w:rsid w:val="00C25A17"/>
    <w:rsid w:val="00C260DD"/>
    <w:rsid w:val="00C26EFC"/>
    <w:rsid w:val="00C273DA"/>
    <w:rsid w:val="00C27A85"/>
    <w:rsid w:val="00C27F1A"/>
    <w:rsid w:val="00C3002B"/>
    <w:rsid w:val="00C32AB4"/>
    <w:rsid w:val="00C32B7C"/>
    <w:rsid w:val="00C340B3"/>
    <w:rsid w:val="00C3771F"/>
    <w:rsid w:val="00C3775C"/>
    <w:rsid w:val="00C37F46"/>
    <w:rsid w:val="00C408A1"/>
    <w:rsid w:val="00C40DB1"/>
    <w:rsid w:val="00C4107B"/>
    <w:rsid w:val="00C41086"/>
    <w:rsid w:val="00C41EF2"/>
    <w:rsid w:val="00C42073"/>
    <w:rsid w:val="00C42217"/>
    <w:rsid w:val="00C424EF"/>
    <w:rsid w:val="00C4259B"/>
    <w:rsid w:val="00C43270"/>
    <w:rsid w:val="00C43AB1"/>
    <w:rsid w:val="00C44576"/>
    <w:rsid w:val="00C4466C"/>
    <w:rsid w:val="00C447D1"/>
    <w:rsid w:val="00C44A51"/>
    <w:rsid w:val="00C44D49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4784C"/>
    <w:rsid w:val="00C47E54"/>
    <w:rsid w:val="00C503B6"/>
    <w:rsid w:val="00C50AA0"/>
    <w:rsid w:val="00C513AE"/>
    <w:rsid w:val="00C51831"/>
    <w:rsid w:val="00C526C1"/>
    <w:rsid w:val="00C5271B"/>
    <w:rsid w:val="00C52BD5"/>
    <w:rsid w:val="00C52D2C"/>
    <w:rsid w:val="00C5354F"/>
    <w:rsid w:val="00C5396D"/>
    <w:rsid w:val="00C539C7"/>
    <w:rsid w:val="00C54098"/>
    <w:rsid w:val="00C540FF"/>
    <w:rsid w:val="00C55AB6"/>
    <w:rsid w:val="00C57965"/>
    <w:rsid w:val="00C57DBB"/>
    <w:rsid w:val="00C6056E"/>
    <w:rsid w:val="00C613DE"/>
    <w:rsid w:val="00C61852"/>
    <w:rsid w:val="00C6416E"/>
    <w:rsid w:val="00C6437E"/>
    <w:rsid w:val="00C64DC3"/>
    <w:rsid w:val="00C65820"/>
    <w:rsid w:val="00C67761"/>
    <w:rsid w:val="00C67A74"/>
    <w:rsid w:val="00C70DCD"/>
    <w:rsid w:val="00C711B7"/>
    <w:rsid w:val="00C71C1D"/>
    <w:rsid w:val="00C71E17"/>
    <w:rsid w:val="00C720FD"/>
    <w:rsid w:val="00C72394"/>
    <w:rsid w:val="00C724B5"/>
    <w:rsid w:val="00C7263A"/>
    <w:rsid w:val="00C72936"/>
    <w:rsid w:val="00C734CD"/>
    <w:rsid w:val="00C73E15"/>
    <w:rsid w:val="00C74191"/>
    <w:rsid w:val="00C7443C"/>
    <w:rsid w:val="00C744C0"/>
    <w:rsid w:val="00C745EC"/>
    <w:rsid w:val="00C74652"/>
    <w:rsid w:val="00C75315"/>
    <w:rsid w:val="00C7569E"/>
    <w:rsid w:val="00C76637"/>
    <w:rsid w:val="00C77076"/>
    <w:rsid w:val="00C7749D"/>
    <w:rsid w:val="00C778E1"/>
    <w:rsid w:val="00C83374"/>
    <w:rsid w:val="00C833A9"/>
    <w:rsid w:val="00C85369"/>
    <w:rsid w:val="00C85CD7"/>
    <w:rsid w:val="00C85FA8"/>
    <w:rsid w:val="00C86BB8"/>
    <w:rsid w:val="00C86E80"/>
    <w:rsid w:val="00C87ABB"/>
    <w:rsid w:val="00C87D9F"/>
    <w:rsid w:val="00C903C1"/>
    <w:rsid w:val="00C90432"/>
    <w:rsid w:val="00C904D0"/>
    <w:rsid w:val="00C91623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9797D"/>
    <w:rsid w:val="00CA0FA7"/>
    <w:rsid w:val="00CA1416"/>
    <w:rsid w:val="00CA325D"/>
    <w:rsid w:val="00CA51A6"/>
    <w:rsid w:val="00CA53EB"/>
    <w:rsid w:val="00CA5694"/>
    <w:rsid w:val="00CA5A12"/>
    <w:rsid w:val="00CA5CEE"/>
    <w:rsid w:val="00CA6D7D"/>
    <w:rsid w:val="00CA746F"/>
    <w:rsid w:val="00CA7B52"/>
    <w:rsid w:val="00CB03F0"/>
    <w:rsid w:val="00CB0A5D"/>
    <w:rsid w:val="00CB1B03"/>
    <w:rsid w:val="00CB29D4"/>
    <w:rsid w:val="00CB2AA3"/>
    <w:rsid w:val="00CB3245"/>
    <w:rsid w:val="00CB386C"/>
    <w:rsid w:val="00CB3D90"/>
    <w:rsid w:val="00CB40E6"/>
    <w:rsid w:val="00CB5AF2"/>
    <w:rsid w:val="00CB5C80"/>
    <w:rsid w:val="00CB5E01"/>
    <w:rsid w:val="00CB6C71"/>
    <w:rsid w:val="00CB706B"/>
    <w:rsid w:val="00CC0196"/>
    <w:rsid w:val="00CC0AC5"/>
    <w:rsid w:val="00CC0B16"/>
    <w:rsid w:val="00CC14EA"/>
    <w:rsid w:val="00CC15DC"/>
    <w:rsid w:val="00CC1985"/>
    <w:rsid w:val="00CC2BBD"/>
    <w:rsid w:val="00CC2D0B"/>
    <w:rsid w:val="00CC2FF9"/>
    <w:rsid w:val="00CC3831"/>
    <w:rsid w:val="00CC47EC"/>
    <w:rsid w:val="00CC4991"/>
    <w:rsid w:val="00CC4B36"/>
    <w:rsid w:val="00CC614B"/>
    <w:rsid w:val="00CC6A84"/>
    <w:rsid w:val="00CC7A7A"/>
    <w:rsid w:val="00CD034B"/>
    <w:rsid w:val="00CD0979"/>
    <w:rsid w:val="00CD09FF"/>
    <w:rsid w:val="00CD0BE6"/>
    <w:rsid w:val="00CD0CD1"/>
    <w:rsid w:val="00CD1688"/>
    <w:rsid w:val="00CD16E1"/>
    <w:rsid w:val="00CD186A"/>
    <w:rsid w:val="00CD195E"/>
    <w:rsid w:val="00CD25B5"/>
    <w:rsid w:val="00CD2727"/>
    <w:rsid w:val="00CD296A"/>
    <w:rsid w:val="00CD2A43"/>
    <w:rsid w:val="00CD3D81"/>
    <w:rsid w:val="00CD42A6"/>
    <w:rsid w:val="00CD4B4F"/>
    <w:rsid w:val="00CD4EEE"/>
    <w:rsid w:val="00CD5C13"/>
    <w:rsid w:val="00CD7573"/>
    <w:rsid w:val="00CD766A"/>
    <w:rsid w:val="00CD7E32"/>
    <w:rsid w:val="00CE0661"/>
    <w:rsid w:val="00CE0A2B"/>
    <w:rsid w:val="00CE115C"/>
    <w:rsid w:val="00CE14FD"/>
    <w:rsid w:val="00CE17FA"/>
    <w:rsid w:val="00CE331D"/>
    <w:rsid w:val="00CE3338"/>
    <w:rsid w:val="00CE3353"/>
    <w:rsid w:val="00CE3A6F"/>
    <w:rsid w:val="00CE3BB7"/>
    <w:rsid w:val="00CE3D09"/>
    <w:rsid w:val="00CE3DC6"/>
    <w:rsid w:val="00CE42B5"/>
    <w:rsid w:val="00CE48AA"/>
    <w:rsid w:val="00CE4ED0"/>
    <w:rsid w:val="00CE5798"/>
    <w:rsid w:val="00CE5DBA"/>
    <w:rsid w:val="00CE607C"/>
    <w:rsid w:val="00CE6687"/>
    <w:rsid w:val="00CE6790"/>
    <w:rsid w:val="00CE6A4C"/>
    <w:rsid w:val="00CE6B92"/>
    <w:rsid w:val="00CE73E3"/>
    <w:rsid w:val="00CE79EF"/>
    <w:rsid w:val="00CE7FC0"/>
    <w:rsid w:val="00CF0174"/>
    <w:rsid w:val="00CF0699"/>
    <w:rsid w:val="00CF0C0F"/>
    <w:rsid w:val="00CF0DB5"/>
    <w:rsid w:val="00CF21C3"/>
    <w:rsid w:val="00CF30C5"/>
    <w:rsid w:val="00CF3FB1"/>
    <w:rsid w:val="00CF4383"/>
    <w:rsid w:val="00CF44AB"/>
    <w:rsid w:val="00CF4861"/>
    <w:rsid w:val="00CF4B13"/>
    <w:rsid w:val="00CF4CB5"/>
    <w:rsid w:val="00CF4D9C"/>
    <w:rsid w:val="00CF58EB"/>
    <w:rsid w:val="00CF5B39"/>
    <w:rsid w:val="00CF6BBC"/>
    <w:rsid w:val="00CF6CD0"/>
    <w:rsid w:val="00CF713C"/>
    <w:rsid w:val="00D00504"/>
    <w:rsid w:val="00D01D3D"/>
    <w:rsid w:val="00D03A01"/>
    <w:rsid w:val="00D03AE5"/>
    <w:rsid w:val="00D03BA5"/>
    <w:rsid w:val="00D0406C"/>
    <w:rsid w:val="00D0446D"/>
    <w:rsid w:val="00D04EE8"/>
    <w:rsid w:val="00D06223"/>
    <w:rsid w:val="00D06EE4"/>
    <w:rsid w:val="00D0796B"/>
    <w:rsid w:val="00D07FB2"/>
    <w:rsid w:val="00D10529"/>
    <w:rsid w:val="00D119D9"/>
    <w:rsid w:val="00D125C3"/>
    <w:rsid w:val="00D12A52"/>
    <w:rsid w:val="00D12C6D"/>
    <w:rsid w:val="00D12E17"/>
    <w:rsid w:val="00D13290"/>
    <w:rsid w:val="00D1374B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1C5"/>
    <w:rsid w:val="00D23EA9"/>
    <w:rsid w:val="00D24B4A"/>
    <w:rsid w:val="00D24FA2"/>
    <w:rsid w:val="00D25A91"/>
    <w:rsid w:val="00D25DEF"/>
    <w:rsid w:val="00D262CD"/>
    <w:rsid w:val="00D26D85"/>
    <w:rsid w:val="00D275A5"/>
    <w:rsid w:val="00D27747"/>
    <w:rsid w:val="00D27F24"/>
    <w:rsid w:val="00D3027A"/>
    <w:rsid w:val="00D30A31"/>
    <w:rsid w:val="00D30BAD"/>
    <w:rsid w:val="00D3172D"/>
    <w:rsid w:val="00D3241B"/>
    <w:rsid w:val="00D32510"/>
    <w:rsid w:val="00D327D9"/>
    <w:rsid w:val="00D33277"/>
    <w:rsid w:val="00D332DF"/>
    <w:rsid w:val="00D35BE6"/>
    <w:rsid w:val="00D366F5"/>
    <w:rsid w:val="00D37241"/>
    <w:rsid w:val="00D37873"/>
    <w:rsid w:val="00D40639"/>
    <w:rsid w:val="00D40A37"/>
    <w:rsid w:val="00D40A93"/>
    <w:rsid w:val="00D41607"/>
    <w:rsid w:val="00D41B1C"/>
    <w:rsid w:val="00D42429"/>
    <w:rsid w:val="00D4364A"/>
    <w:rsid w:val="00D44A5D"/>
    <w:rsid w:val="00D4780E"/>
    <w:rsid w:val="00D52061"/>
    <w:rsid w:val="00D5216B"/>
    <w:rsid w:val="00D52662"/>
    <w:rsid w:val="00D5291E"/>
    <w:rsid w:val="00D530BB"/>
    <w:rsid w:val="00D532B2"/>
    <w:rsid w:val="00D539DB"/>
    <w:rsid w:val="00D53C22"/>
    <w:rsid w:val="00D540C0"/>
    <w:rsid w:val="00D54B44"/>
    <w:rsid w:val="00D557CE"/>
    <w:rsid w:val="00D55863"/>
    <w:rsid w:val="00D5635F"/>
    <w:rsid w:val="00D565D4"/>
    <w:rsid w:val="00D569A0"/>
    <w:rsid w:val="00D601EB"/>
    <w:rsid w:val="00D609E8"/>
    <w:rsid w:val="00D611AC"/>
    <w:rsid w:val="00D6194F"/>
    <w:rsid w:val="00D63619"/>
    <w:rsid w:val="00D63B39"/>
    <w:rsid w:val="00D63C0F"/>
    <w:rsid w:val="00D63D6C"/>
    <w:rsid w:val="00D64141"/>
    <w:rsid w:val="00D64E37"/>
    <w:rsid w:val="00D65825"/>
    <w:rsid w:val="00D65A5D"/>
    <w:rsid w:val="00D66133"/>
    <w:rsid w:val="00D668A0"/>
    <w:rsid w:val="00D67043"/>
    <w:rsid w:val="00D67078"/>
    <w:rsid w:val="00D7008E"/>
    <w:rsid w:val="00D717AB"/>
    <w:rsid w:val="00D73353"/>
    <w:rsid w:val="00D73506"/>
    <w:rsid w:val="00D752A4"/>
    <w:rsid w:val="00D75B5A"/>
    <w:rsid w:val="00D75FBB"/>
    <w:rsid w:val="00D7665C"/>
    <w:rsid w:val="00D76CA5"/>
    <w:rsid w:val="00D80454"/>
    <w:rsid w:val="00D81622"/>
    <w:rsid w:val="00D81E05"/>
    <w:rsid w:val="00D81FFB"/>
    <w:rsid w:val="00D8296E"/>
    <w:rsid w:val="00D8342D"/>
    <w:rsid w:val="00D8355E"/>
    <w:rsid w:val="00D83F23"/>
    <w:rsid w:val="00D844CB"/>
    <w:rsid w:val="00D8479A"/>
    <w:rsid w:val="00D84AC2"/>
    <w:rsid w:val="00D8525F"/>
    <w:rsid w:val="00D85434"/>
    <w:rsid w:val="00D85DE4"/>
    <w:rsid w:val="00D8614D"/>
    <w:rsid w:val="00D867C8"/>
    <w:rsid w:val="00D86902"/>
    <w:rsid w:val="00D86CDE"/>
    <w:rsid w:val="00D8767B"/>
    <w:rsid w:val="00D90106"/>
    <w:rsid w:val="00D92744"/>
    <w:rsid w:val="00D9277D"/>
    <w:rsid w:val="00D92B9F"/>
    <w:rsid w:val="00D92CEC"/>
    <w:rsid w:val="00D94BF7"/>
    <w:rsid w:val="00D9576E"/>
    <w:rsid w:val="00D96360"/>
    <w:rsid w:val="00D96373"/>
    <w:rsid w:val="00D963F0"/>
    <w:rsid w:val="00D9692B"/>
    <w:rsid w:val="00D96963"/>
    <w:rsid w:val="00D969B6"/>
    <w:rsid w:val="00D972A9"/>
    <w:rsid w:val="00D9761D"/>
    <w:rsid w:val="00D977A3"/>
    <w:rsid w:val="00D978EA"/>
    <w:rsid w:val="00DA0B4B"/>
    <w:rsid w:val="00DA18E9"/>
    <w:rsid w:val="00DA1E33"/>
    <w:rsid w:val="00DA1FA2"/>
    <w:rsid w:val="00DA1FB2"/>
    <w:rsid w:val="00DA4159"/>
    <w:rsid w:val="00DA4A0D"/>
    <w:rsid w:val="00DA651B"/>
    <w:rsid w:val="00DA664E"/>
    <w:rsid w:val="00DA6DAA"/>
    <w:rsid w:val="00DA7136"/>
    <w:rsid w:val="00DA739A"/>
    <w:rsid w:val="00DB07FB"/>
    <w:rsid w:val="00DB1161"/>
    <w:rsid w:val="00DB18C0"/>
    <w:rsid w:val="00DB1E18"/>
    <w:rsid w:val="00DB2C23"/>
    <w:rsid w:val="00DB2D2C"/>
    <w:rsid w:val="00DB2DB8"/>
    <w:rsid w:val="00DB3CAA"/>
    <w:rsid w:val="00DB403E"/>
    <w:rsid w:val="00DB44AC"/>
    <w:rsid w:val="00DB4DA0"/>
    <w:rsid w:val="00DB585E"/>
    <w:rsid w:val="00DB6E93"/>
    <w:rsid w:val="00DC06E2"/>
    <w:rsid w:val="00DC0970"/>
    <w:rsid w:val="00DC20D4"/>
    <w:rsid w:val="00DC2500"/>
    <w:rsid w:val="00DC25CF"/>
    <w:rsid w:val="00DC2A63"/>
    <w:rsid w:val="00DC30B6"/>
    <w:rsid w:val="00DC4820"/>
    <w:rsid w:val="00DC4B03"/>
    <w:rsid w:val="00DC5A9A"/>
    <w:rsid w:val="00DC63BA"/>
    <w:rsid w:val="00DC6F55"/>
    <w:rsid w:val="00DC7312"/>
    <w:rsid w:val="00DC762C"/>
    <w:rsid w:val="00DC7C02"/>
    <w:rsid w:val="00DC7C64"/>
    <w:rsid w:val="00DC7C88"/>
    <w:rsid w:val="00DC7DB8"/>
    <w:rsid w:val="00DC7DF0"/>
    <w:rsid w:val="00DD003E"/>
    <w:rsid w:val="00DD07D9"/>
    <w:rsid w:val="00DD0B81"/>
    <w:rsid w:val="00DD0FBB"/>
    <w:rsid w:val="00DD13D1"/>
    <w:rsid w:val="00DD1B89"/>
    <w:rsid w:val="00DD20C1"/>
    <w:rsid w:val="00DD2E3B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B3C"/>
    <w:rsid w:val="00DD6E55"/>
    <w:rsid w:val="00DD773F"/>
    <w:rsid w:val="00DD7DA2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C74"/>
    <w:rsid w:val="00DE4FEE"/>
    <w:rsid w:val="00DE524A"/>
    <w:rsid w:val="00DE532B"/>
    <w:rsid w:val="00DE5E9D"/>
    <w:rsid w:val="00DE643B"/>
    <w:rsid w:val="00DE6C3B"/>
    <w:rsid w:val="00DE6F37"/>
    <w:rsid w:val="00DF06FD"/>
    <w:rsid w:val="00DF0A93"/>
    <w:rsid w:val="00DF1FA1"/>
    <w:rsid w:val="00DF276A"/>
    <w:rsid w:val="00DF2918"/>
    <w:rsid w:val="00DF2E20"/>
    <w:rsid w:val="00DF2E91"/>
    <w:rsid w:val="00DF370E"/>
    <w:rsid w:val="00DF39A9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33C"/>
    <w:rsid w:val="00E034A4"/>
    <w:rsid w:val="00E0389F"/>
    <w:rsid w:val="00E03C0D"/>
    <w:rsid w:val="00E03F1F"/>
    <w:rsid w:val="00E04076"/>
    <w:rsid w:val="00E0474E"/>
    <w:rsid w:val="00E06310"/>
    <w:rsid w:val="00E103ED"/>
    <w:rsid w:val="00E103FF"/>
    <w:rsid w:val="00E10654"/>
    <w:rsid w:val="00E10A07"/>
    <w:rsid w:val="00E10E13"/>
    <w:rsid w:val="00E1133A"/>
    <w:rsid w:val="00E11FB2"/>
    <w:rsid w:val="00E1212F"/>
    <w:rsid w:val="00E12409"/>
    <w:rsid w:val="00E12F50"/>
    <w:rsid w:val="00E1312F"/>
    <w:rsid w:val="00E13185"/>
    <w:rsid w:val="00E143BF"/>
    <w:rsid w:val="00E14484"/>
    <w:rsid w:val="00E14577"/>
    <w:rsid w:val="00E145B4"/>
    <w:rsid w:val="00E156B4"/>
    <w:rsid w:val="00E15745"/>
    <w:rsid w:val="00E15F74"/>
    <w:rsid w:val="00E16182"/>
    <w:rsid w:val="00E173DF"/>
    <w:rsid w:val="00E20B9F"/>
    <w:rsid w:val="00E21222"/>
    <w:rsid w:val="00E2162C"/>
    <w:rsid w:val="00E22BFF"/>
    <w:rsid w:val="00E230D2"/>
    <w:rsid w:val="00E234EA"/>
    <w:rsid w:val="00E237F4"/>
    <w:rsid w:val="00E25F15"/>
    <w:rsid w:val="00E2628C"/>
    <w:rsid w:val="00E26859"/>
    <w:rsid w:val="00E269A5"/>
    <w:rsid w:val="00E26DAE"/>
    <w:rsid w:val="00E26F06"/>
    <w:rsid w:val="00E27A50"/>
    <w:rsid w:val="00E30469"/>
    <w:rsid w:val="00E30539"/>
    <w:rsid w:val="00E31066"/>
    <w:rsid w:val="00E31D61"/>
    <w:rsid w:val="00E33286"/>
    <w:rsid w:val="00E33854"/>
    <w:rsid w:val="00E34812"/>
    <w:rsid w:val="00E35933"/>
    <w:rsid w:val="00E35E1C"/>
    <w:rsid w:val="00E365F7"/>
    <w:rsid w:val="00E375A7"/>
    <w:rsid w:val="00E37691"/>
    <w:rsid w:val="00E377DA"/>
    <w:rsid w:val="00E3798E"/>
    <w:rsid w:val="00E37FCD"/>
    <w:rsid w:val="00E401A3"/>
    <w:rsid w:val="00E42598"/>
    <w:rsid w:val="00E42820"/>
    <w:rsid w:val="00E4317B"/>
    <w:rsid w:val="00E432E2"/>
    <w:rsid w:val="00E43DF4"/>
    <w:rsid w:val="00E4450C"/>
    <w:rsid w:val="00E450E2"/>
    <w:rsid w:val="00E45739"/>
    <w:rsid w:val="00E45E52"/>
    <w:rsid w:val="00E4756E"/>
    <w:rsid w:val="00E502C5"/>
    <w:rsid w:val="00E50457"/>
    <w:rsid w:val="00E5056F"/>
    <w:rsid w:val="00E50B80"/>
    <w:rsid w:val="00E50CC7"/>
    <w:rsid w:val="00E51A41"/>
    <w:rsid w:val="00E542DE"/>
    <w:rsid w:val="00E55463"/>
    <w:rsid w:val="00E5598D"/>
    <w:rsid w:val="00E559AA"/>
    <w:rsid w:val="00E55A9C"/>
    <w:rsid w:val="00E5648E"/>
    <w:rsid w:val="00E57726"/>
    <w:rsid w:val="00E577B4"/>
    <w:rsid w:val="00E6097C"/>
    <w:rsid w:val="00E614F3"/>
    <w:rsid w:val="00E616B0"/>
    <w:rsid w:val="00E61DE5"/>
    <w:rsid w:val="00E6220E"/>
    <w:rsid w:val="00E62425"/>
    <w:rsid w:val="00E640C5"/>
    <w:rsid w:val="00E648D9"/>
    <w:rsid w:val="00E65089"/>
    <w:rsid w:val="00E65791"/>
    <w:rsid w:val="00E65AD6"/>
    <w:rsid w:val="00E65F94"/>
    <w:rsid w:val="00E66302"/>
    <w:rsid w:val="00E6752F"/>
    <w:rsid w:val="00E67F9B"/>
    <w:rsid w:val="00E70CA8"/>
    <w:rsid w:val="00E7166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5D08"/>
    <w:rsid w:val="00E76187"/>
    <w:rsid w:val="00E7669F"/>
    <w:rsid w:val="00E766A5"/>
    <w:rsid w:val="00E766F4"/>
    <w:rsid w:val="00E76EBD"/>
    <w:rsid w:val="00E77AFF"/>
    <w:rsid w:val="00E801DE"/>
    <w:rsid w:val="00E80826"/>
    <w:rsid w:val="00E80E56"/>
    <w:rsid w:val="00E80F1B"/>
    <w:rsid w:val="00E81ABC"/>
    <w:rsid w:val="00E81B33"/>
    <w:rsid w:val="00E81B60"/>
    <w:rsid w:val="00E81CA9"/>
    <w:rsid w:val="00E81CBF"/>
    <w:rsid w:val="00E82759"/>
    <w:rsid w:val="00E82911"/>
    <w:rsid w:val="00E8318C"/>
    <w:rsid w:val="00E83D4F"/>
    <w:rsid w:val="00E84378"/>
    <w:rsid w:val="00E84DA2"/>
    <w:rsid w:val="00E84E69"/>
    <w:rsid w:val="00E84EAB"/>
    <w:rsid w:val="00E85100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0A5C"/>
    <w:rsid w:val="00EA144B"/>
    <w:rsid w:val="00EA166C"/>
    <w:rsid w:val="00EA1674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672"/>
    <w:rsid w:val="00EA6C98"/>
    <w:rsid w:val="00EA7600"/>
    <w:rsid w:val="00EB045D"/>
    <w:rsid w:val="00EB0944"/>
    <w:rsid w:val="00EB0D09"/>
    <w:rsid w:val="00EB11CC"/>
    <w:rsid w:val="00EB143E"/>
    <w:rsid w:val="00EB1697"/>
    <w:rsid w:val="00EB20AC"/>
    <w:rsid w:val="00EB221D"/>
    <w:rsid w:val="00EB2979"/>
    <w:rsid w:val="00EB2E8C"/>
    <w:rsid w:val="00EB3416"/>
    <w:rsid w:val="00EB36E3"/>
    <w:rsid w:val="00EB4B4F"/>
    <w:rsid w:val="00EB4E56"/>
    <w:rsid w:val="00EB515D"/>
    <w:rsid w:val="00EB5539"/>
    <w:rsid w:val="00EB5E54"/>
    <w:rsid w:val="00EB7621"/>
    <w:rsid w:val="00EB7779"/>
    <w:rsid w:val="00EB79A7"/>
    <w:rsid w:val="00EC1A50"/>
    <w:rsid w:val="00EC2289"/>
    <w:rsid w:val="00EC2651"/>
    <w:rsid w:val="00EC2D29"/>
    <w:rsid w:val="00EC2D84"/>
    <w:rsid w:val="00EC3261"/>
    <w:rsid w:val="00EC3F0C"/>
    <w:rsid w:val="00EC5022"/>
    <w:rsid w:val="00EC5065"/>
    <w:rsid w:val="00EC5545"/>
    <w:rsid w:val="00EC5BD4"/>
    <w:rsid w:val="00EC665E"/>
    <w:rsid w:val="00EC66ED"/>
    <w:rsid w:val="00EC6DBB"/>
    <w:rsid w:val="00EC73A9"/>
    <w:rsid w:val="00EC73B0"/>
    <w:rsid w:val="00EC7415"/>
    <w:rsid w:val="00EC7422"/>
    <w:rsid w:val="00EC79BA"/>
    <w:rsid w:val="00ED026B"/>
    <w:rsid w:val="00ED0BA9"/>
    <w:rsid w:val="00ED0D0B"/>
    <w:rsid w:val="00ED135A"/>
    <w:rsid w:val="00ED1C45"/>
    <w:rsid w:val="00ED23C1"/>
    <w:rsid w:val="00ED297B"/>
    <w:rsid w:val="00ED3169"/>
    <w:rsid w:val="00ED3862"/>
    <w:rsid w:val="00ED3D63"/>
    <w:rsid w:val="00ED4D8C"/>
    <w:rsid w:val="00ED506F"/>
    <w:rsid w:val="00ED508C"/>
    <w:rsid w:val="00ED526B"/>
    <w:rsid w:val="00ED54B4"/>
    <w:rsid w:val="00ED5B23"/>
    <w:rsid w:val="00ED6B73"/>
    <w:rsid w:val="00ED792F"/>
    <w:rsid w:val="00ED7A29"/>
    <w:rsid w:val="00EE043B"/>
    <w:rsid w:val="00EE089E"/>
    <w:rsid w:val="00EE0DC3"/>
    <w:rsid w:val="00EE1884"/>
    <w:rsid w:val="00EE22CD"/>
    <w:rsid w:val="00EE2F6F"/>
    <w:rsid w:val="00EE3173"/>
    <w:rsid w:val="00EE33A8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6D20"/>
    <w:rsid w:val="00EE7812"/>
    <w:rsid w:val="00EF0605"/>
    <w:rsid w:val="00EF083C"/>
    <w:rsid w:val="00EF096A"/>
    <w:rsid w:val="00EF318A"/>
    <w:rsid w:val="00EF31CA"/>
    <w:rsid w:val="00EF3546"/>
    <w:rsid w:val="00EF430F"/>
    <w:rsid w:val="00EF46C4"/>
    <w:rsid w:val="00EF492F"/>
    <w:rsid w:val="00EF5B39"/>
    <w:rsid w:val="00EF62A2"/>
    <w:rsid w:val="00EF6918"/>
    <w:rsid w:val="00EF77ED"/>
    <w:rsid w:val="00EF791E"/>
    <w:rsid w:val="00F00537"/>
    <w:rsid w:val="00F0054C"/>
    <w:rsid w:val="00F01820"/>
    <w:rsid w:val="00F028AD"/>
    <w:rsid w:val="00F02CDD"/>
    <w:rsid w:val="00F03544"/>
    <w:rsid w:val="00F0366C"/>
    <w:rsid w:val="00F04061"/>
    <w:rsid w:val="00F042B9"/>
    <w:rsid w:val="00F042C8"/>
    <w:rsid w:val="00F046D3"/>
    <w:rsid w:val="00F047ED"/>
    <w:rsid w:val="00F053C9"/>
    <w:rsid w:val="00F055CC"/>
    <w:rsid w:val="00F06431"/>
    <w:rsid w:val="00F07190"/>
    <w:rsid w:val="00F10B13"/>
    <w:rsid w:val="00F10E0B"/>
    <w:rsid w:val="00F110ED"/>
    <w:rsid w:val="00F11816"/>
    <w:rsid w:val="00F12859"/>
    <w:rsid w:val="00F13F7A"/>
    <w:rsid w:val="00F14189"/>
    <w:rsid w:val="00F14383"/>
    <w:rsid w:val="00F14C89"/>
    <w:rsid w:val="00F15357"/>
    <w:rsid w:val="00F156C5"/>
    <w:rsid w:val="00F15FFA"/>
    <w:rsid w:val="00F165FC"/>
    <w:rsid w:val="00F17801"/>
    <w:rsid w:val="00F2056F"/>
    <w:rsid w:val="00F22217"/>
    <w:rsid w:val="00F22376"/>
    <w:rsid w:val="00F22422"/>
    <w:rsid w:val="00F23B33"/>
    <w:rsid w:val="00F24BDA"/>
    <w:rsid w:val="00F25978"/>
    <w:rsid w:val="00F267D7"/>
    <w:rsid w:val="00F268D7"/>
    <w:rsid w:val="00F273D3"/>
    <w:rsid w:val="00F27B69"/>
    <w:rsid w:val="00F306A3"/>
    <w:rsid w:val="00F306B2"/>
    <w:rsid w:val="00F323D9"/>
    <w:rsid w:val="00F333B7"/>
    <w:rsid w:val="00F33F5F"/>
    <w:rsid w:val="00F33F6E"/>
    <w:rsid w:val="00F34194"/>
    <w:rsid w:val="00F34243"/>
    <w:rsid w:val="00F343FF"/>
    <w:rsid w:val="00F34466"/>
    <w:rsid w:val="00F348AA"/>
    <w:rsid w:val="00F34FC8"/>
    <w:rsid w:val="00F35990"/>
    <w:rsid w:val="00F35B92"/>
    <w:rsid w:val="00F36075"/>
    <w:rsid w:val="00F3674F"/>
    <w:rsid w:val="00F368CE"/>
    <w:rsid w:val="00F36C86"/>
    <w:rsid w:val="00F379A6"/>
    <w:rsid w:val="00F409E1"/>
    <w:rsid w:val="00F410B5"/>
    <w:rsid w:val="00F41539"/>
    <w:rsid w:val="00F418E8"/>
    <w:rsid w:val="00F41CE1"/>
    <w:rsid w:val="00F43E01"/>
    <w:rsid w:val="00F43EFD"/>
    <w:rsid w:val="00F458FF"/>
    <w:rsid w:val="00F464F7"/>
    <w:rsid w:val="00F47C7A"/>
    <w:rsid w:val="00F500F4"/>
    <w:rsid w:val="00F50DBA"/>
    <w:rsid w:val="00F51572"/>
    <w:rsid w:val="00F520F8"/>
    <w:rsid w:val="00F52147"/>
    <w:rsid w:val="00F53293"/>
    <w:rsid w:val="00F537E4"/>
    <w:rsid w:val="00F53A12"/>
    <w:rsid w:val="00F5481D"/>
    <w:rsid w:val="00F54BAA"/>
    <w:rsid w:val="00F55210"/>
    <w:rsid w:val="00F56E3E"/>
    <w:rsid w:val="00F578F6"/>
    <w:rsid w:val="00F60E13"/>
    <w:rsid w:val="00F61DF4"/>
    <w:rsid w:val="00F62C5B"/>
    <w:rsid w:val="00F6443A"/>
    <w:rsid w:val="00F64FAA"/>
    <w:rsid w:val="00F653E6"/>
    <w:rsid w:val="00F656DB"/>
    <w:rsid w:val="00F65E06"/>
    <w:rsid w:val="00F67DAD"/>
    <w:rsid w:val="00F67F5F"/>
    <w:rsid w:val="00F70967"/>
    <w:rsid w:val="00F70AB0"/>
    <w:rsid w:val="00F71BF2"/>
    <w:rsid w:val="00F71FD0"/>
    <w:rsid w:val="00F7275C"/>
    <w:rsid w:val="00F7279A"/>
    <w:rsid w:val="00F73011"/>
    <w:rsid w:val="00F73330"/>
    <w:rsid w:val="00F733F9"/>
    <w:rsid w:val="00F7379B"/>
    <w:rsid w:val="00F73D16"/>
    <w:rsid w:val="00F73D39"/>
    <w:rsid w:val="00F75FEB"/>
    <w:rsid w:val="00F7625A"/>
    <w:rsid w:val="00F764FF"/>
    <w:rsid w:val="00F805B3"/>
    <w:rsid w:val="00F805F2"/>
    <w:rsid w:val="00F81602"/>
    <w:rsid w:val="00F82E50"/>
    <w:rsid w:val="00F837B2"/>
    <w:rsid w:val="00F861EF"/>
    <w:rsid w:val="00F86626"/>
    <w:rsid w:val="00F86721"/>
    <w:rsid w:val="00F87367"/>
    <w:rsid w:val="00F87D25"/>
    <w:rsid w:val="00F902F7"/>
    <w:rsid w:val="00F907CA"/>
    <w:rsid w:val="00F90DC5"/>
    <w:rsid w:val="00F913D4"/>
    <w:rsid w:val="00F91752"/>
    <w:rsid w:val="00F919EA"/>
    <w:rsid w:val="00F91E39"/>
    <w:rsid w:val="00F92356"/>
    <w:rsid w:val="00F9245E"/>
    <w:rsid w:val="00F92650"/>
    <w:rsid w:val="00F92E78"/>
    <w:rsid w:val="00F9306D"/>
    <w:rsid w:val="00F940D5"/>
    <w:rsid w:val="00F94AB8"/>
    <w:rsid w:val="00F95C0A"/>
    <w:rsid w:val="00F9697A"/>
    <w:rsid w:val="00F96F81"/>
    <w:rsid w:val="00F9741D"/>
    <w:rsid w:val="00F97515"/>
    <w:rsid w:val="00F979EB"/>
    <w:rsid w:val="00F97EE4"/>
    <w:rsid w:val="00FA11A0"/>
    <w:rsid w:val="00FA18BC"/>
    <w:rsid w:val="00FA1ED7"/>
    <w:rsid w:val="00FA290E"/>
    <w:rsid w:val="00FA3CE5"/>
    <w:rsid w:val="00FA459A"/>
    <w:rsid w:val="00FA69B8"/>
    <w:rsid w:val="00FA70EB"/>
    <w:rsid w:val="00FA7761"/>
    <w:rsid w:val="00FA7C56"/>
    <w:rsid w:val="00FA7DB4"/>
    <w:rsid w:val="00FA7F18"/>
    <w:rsid w:val="00FB0723"/>
    <w:rsid w:val="00FB1108"/>
    <w:rsid w:val="00FB1370"/>
    <w:rsid w:val="00FB19D9"/>
    <w:rsid w:val="00FB1D9B"/>
    <w:rsid w:val="00FB29CA"/>
    <w:rsid w:val="00FB3A0D"/>
    <w:rsid w:val="00FB40BE"/>
    <w:rsid w:val="00FB4997"/>
    <w:rsid w:val="00FB4EF3"/>
    <w:rsid w:val="00FB7348"/>
    <w:rsid w:val="00FB7390"/>
    <w:rsid w:val="00FB754A"/>
    <w:rsid w:val="00FC00C8"/>
    <w:rsid w:val="00FC00D8"/>
    <w:rsid w:val="00FC1334"/>
    <w:rsid w:val="00FC142B"/>
    <w:rsid w:val="00FC2256"/>
    <w:rsid w:val="00FC2D80"/>
    <w:rsid w:val="00FC3060"/>
    <w:rsid w:val="00FC3FC6"/>
    <w:rsid w:val="00FC43C0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262"/>
    <w:rsid w:val="00FD1E69"/>
    <w:rsid w:val="00FD28F9"/>
    <w:rsid w:val="00FD2C59"/>
    <w:rsid w:val="00FD2CC7"/>
    <w:rsid w:val="00FD2EAD"/>
    <w:rsid w:val="00FD38F4"/>
    <w:rsid w:val="00FD3B8C"/>
    <w:rsid w:val="00FD469E"/>
    <w:rsid w:val="00FD4AAC"/>
    <w:rsid w:val="00FD52A0"/>
    <w:rsid w:val="00FD52BE"/>
    <w:rsid w:val="00FD53EB"/>
    <w:rsid w:val="00FD6FED"/>
    <w:rsid w:val="00FD75DD"/>
    <w:rsid w:val="00FD7E28"/>
    <w:rsid w:val="00FE0555"/>
    <w:rsid w:val="00FE0AAC"/>
    <w:rsid w:val="00FE0EA1"/>
    <w:rsid w:val="00FE1092"/>
    <w:rsid w:val="00FE1591"/>
    <w:rsid w:val="00FE1A61"/>
    <w:rsid w:val="00FE1DE1"/>
    <w:rsid w:val="00FE2220"/>
    <w:rsid w:val="00FE2628"/>
    <w:rsid w:val="00FE34B0"/>
    <w:rsid w:val="00FE3551"/>
    <w:rsid w:val="00FE4CD0"/>
    <w:rsid w:val="00FE5144"/>
    <w:rsid w:val="00FE5E8B"/>
    <w:rsid w:val="00FE687C"/>
    <w:rsid w:val="00FE761D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3D8D"/>
    <w:rsid w:val="00FF49F5"/>
    <w:rsid w:val="00FF5046"/>
    <w:rsid w:val="00FF54B7"/>
    <w:rsid w:val="00FF610D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2D70945"/>
  <w15:chartTrackingRefBased/>
  <w15:docId w15:val="{53690CC0-1CD9-402B-8218-5AB7905B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3D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NMP Heading 1,H1,h1,h11,h12,h13,h14,h15,h16"/>
    <w:next w:val="Normal"/>
    <w:qFormat/>
    <w:rsid w:val="002E3D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2E3D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3D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E3D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3D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3D93"/>
    <w:pPr>
      <w:outlineLvl w:val="5"/>
    </w:pPr>
  </w:style>
  <w:style w:type="paragraph" w:styleId="Heading7">
    <w:name w:val="heading 7"/>
    <w:basedOn w:val="H6"/>
    <w:next w:val="Normal"/>
    <w:qFormat/>
    <w:rsid w:val="002E3D93"/>
    <w:pPr>
      <w:outlineLvl w:val="6"/>
    </w:pPr>
  </w:style>
  <w:style w:type="paragraph" w:styleId="Heading8">
    <w:name w:val="heading 8"/>
    <w:basedOn w:val="Heading1"/>
    <w:next w:val="Normal"/>
    <w:qFormat/>
    <w:rsid w:val="002E3D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3D93"/>
    <w:pPr>
      <w:outlineLvl w:val="8"/>
    </w:pPr>
  </w:style>
  <w:style w:type="character" w:default="1" w:styleId="DefaultParagraphFont">
    <w:name w:val="Default Paragraph Font"/>
    <w:semiHidden/>
    <w:rsid w:val="002E3D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3D93"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2E3D93"/>
  </w:style>
  <w:style w:type="paragraph" w:styleId="List">
    <w:name w:val="List"/>
    <w:basedOn w:val="Normal"/>
    <w:rsid w:val="002E3D93"/>
    <w:pPr>
      <w:ind w:left="568" w:hanging="284"/>
    </w:pPr>
  </w:style>
  <w:style w:type="paragraph" w:customStyle="1" w:styleId="TAL">
    <w:name w:val="TAL"/>
    <w:basedOn w:val="Normal"/>
    <w:rsid w:val="002E3D93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2E3D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2E3D93"/>
    <w:pPr>
      <w:jc w:val="center"/>
    </w:pPr>
    <w:rPr>
      <w:i/>
    </w:rPr>
  </w:style>
  <w:style w:type="paragraph" w:styleId="TOC8">
    <w:name w:val="toc 8"/>
    <w:basedOn w:val="TOC1"/>
    <w:semiHidden/>
    <w:rsid w:val="002E3D93"/>
    <w:pPr>
      <w:spacing w:before="180"/>
      <w:ind w:left="2693" w:hanging="2693"/>
    </w:pPr>
    <w:rPr>
      <w:b/>
    </w:rPr>
  </w:style>
  <w:style w:type="paragraph" w:styleId="TOC1">
    <w:name w:val="toc 1"/>
    <w:semiHidden/>
    <w:rsid w:val="002E3D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E3D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E3D93"/>
    <w:pPr>
      <w:ind w:left="1701" w:hanging="1701"/>
    </w:pPr>
  </w:style>
  <w:style w:type="paragraph" w:styleId="TOC4">
    <w:name w:val="toc 4"/>
    <w:basedOn w:val="TOC3"/>
    <w:semiHidden/>
    <w:rsid w:val="002E3D93"/>
    <w:pPr>
      <w:ind w:left="1418" w:hanging="1418"/>
    </w:pPr>
  </w:style>
  <w:style w:type="paragraph" w:styleId="TOC3">
    <w:name w:val="toc 3"/>
    <w:basedOn w:val="TOC2"/>
    <w:semiHidden/>
    <w:rsid w:val="002E3D93"/>
    <w:pPr>
      <w:ind w:left="1134" w:hanging="1134"/>
    </w:pPr>
  </w:style>
  <w:style w:type="paragraph" w:styleId="TOC2">
    <w:name w:val="toc 2"/>
    <w:basedOn w:val="TOC1"/>
    <w:semiHidden/>
    <w:rsid w:val="002E3D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3D93"/>
    <w:pPr>
      <w:ind w:left="284"/>
    </w:pPr>
  </w:style>
  <w:style w:type="paragraph" w:styleId="Index1">
    <w:name w:val="index 1"/>
    <w:basedOn w:val="Normal"/>
    <w:semiHidden/>
    <w:rsid w:val="002E3D93"/>
    <w:pPr>
      <w:keepLines/>
      <w:spacing w:after="0"/>
    </w:pPr>
  </w:style>
  <w:style w:type="paragraph" w:customStyle="1" w:styleId="ZH">
    <w:name w:val="ZH"/>
    <w:rsid w:val="002E3D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E3D93"/>
    <w:pPr>
      <w:outlineLvl w:val="9"/>
    </w:pPr>
  </w:style>
  <w:style w:type="paragraph" w:styleId="ListNumber2">
    <w:name w:val="List Number 2"/>
    <w:basedOn w:val="ListNumber"/>
    <w:rsid w:val="002E3D93"/>
    <w:pPr>
      <w:ind w:left="851"/>
    </w:pPr>
  </w:style>
  <w:style w:type="character" w:styleId="FootnoteReference">
    <w:name w:val="footnote reference"/>
    <w:basedOn w:val="DefaultParagraphFont"/>
    <w:semiHidden/>
    <w:rsid w:val="002E3D93"/>
    <w:rPr>
      <w:b/>
      <w:position w:val="6"/>
      <w:sz w:val="16"/>
    </w:rPr>
  </w:style>
  <w:style w:type="paragraph" w:styleId="FootnoteText">
    <w:name w:val="footnote text"/>
    <w:basedOn w:val="Normal"/>
    <w:semiHidden/>
    <w:rsid w:val="002E3D9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E3D93"/>
    <w:rPr>
      <w:b/>
    </w:rPr>
  </w:style>
  <w:style w:type="paragraph" w:customStyle="1" w:styleId="TAC">
    <w:name w:val="TAC"/>
    <w:basedOn w:val="TAL"/>
    <w:rsid w:val="002E3D93"/>
    <w:pPr>
      <w:jc w:val="center"/>
    </w:pPr>
  </w:style>
  <w:style w:type="paragraph" w:customStyle="1" w:styleId="TF">
    <w:name w:val="TF"/>
    <w:basedOn w:val="TH"/>
    <w:rsid w:val="002E3D93"/>
    <w:pPr>
      <w:keepNext w:val="0"/>
      <w:spacing w:before="0" w:after="240"/>
    </w:pPr>
  </w:style>
  <w:style w:type="paragraph" w:customStyle="1" w:styleId="NO">
    <w:name w:val="NO"/>
    <w:basedOn w:val="Normal"/>
    <w:rsid w:val="002E3D93"/>
    <w:pPr>
      <w:keepLines/>
      <w:ind w:left="1135" w:hanging="851"/>
    </w:pPr>
  </w:style>
  <w:style w:type="paragraph" w:styleId="TOC9">
    <w:name w:val="toc 9"/>
    <w:basedOn w:val="TOC8"/>
    <w:semiHidden/>
    <w:rsid w:val="002E3D93"/>
    <w:pPr>
      <w:ind w:left="1418" w:hanging="1418"/>
    </w:pPr>
  </w:style>
  <w:style w:type="paragraph" w:customStyle="1" w:styleId="EX">
    <w:name w:val="EX"/>
    <w:basedOn w:val="Normal"/>
    <w:rsid w:val="002E3D93"/>
    <w:pPr>
      <w:keepLines/>
      <w:ind w:left="1702" w:hanging="1418"/>
    </w:pPr>
  </w:style>
  <w:style w:type="paragraph" w:customStyle="1" w:styleId="FP">
    <w:name w:val="FP"/>
    <w:basedOn w:val="Normal"/>
    <w:rsid w:val="002E3D93"/>
    <w:pPr>
      <w:spacing w:after="0"/>
    </w:pPr>
  </w:style>
  <w:style w:type="paragraph" w:customStyle="1" w:styleId="LD">
    <w:name w:val="LD"/>
    <w:rsid w:val="002E3D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E3D93"/>
    <w:pPr>
      <w:spacing w:after="0"/>
    </w:pPr>
  </w:style>
  <w:style w:type="paragraph" w:customStyle="1" w:styleId="EW">
    <w:name w:val="EW"/>
    <w:basedOn w:val="EX"/>
    <w:rsid w:val="002E3D93"/>
    <w:pPr>
      <w:spacing w:after="0"/>
    </w:pPr>
  </w:style>
  <w:style w:type="paragraph" w:styleId="TOC6">
    <w:name w:val="toc 6"/>
    <w:basedOn w:val="TOC5"/>
    <w:next w:val="Normal"/>
    <w:semiHidden/>
    <w:rsid w:val="002E3D93"/>
    <w:pPr>
      <w:ind w:left="1985" w:hanging="1985"/>
    </w:pPr>
  </w:style>
  <w:style w:type="paragraph" w:styleId="TOC7">
    <w:name w:val="toc 7"/>
    <w:basedOn w:val="TOC6"/>
    <w:next w:val="Normal"/>
    <w:semiHidden/>
    <w:rsid w:val="002E3D93"/>
    <w:pPr>
      <w:ind w:left="2268" w:hanging="2268"/>
    </w:pPr>
  </w:style>
  <w:style w:type="paragraph" w:styleId="ListBullet2">
    <w:name w:val="List Bullet 2"/>
    <w:basedOn w:val="ListBullet"/>
    <w:rsid w:val="002E3D93"/>
    <w:pPr>
      <w:ind w:left="851"/>
    </w:pPr>
  </w:style>
  <w:style w:type="paragraph" w:styleId="ListBullet3">
    <w:name w:val="List Bullet 3"/>
    <w:basedOn w:val="ListBullet2"/>
    <w:rsid w:val="002E3D93"/>
    <w:pPr>
      <w:ind w:left="1135"/>
    </w:pPr>
  </w:style>
  <w:style w:type="paragraph" w:styleId="ListNumber">
    <w:name w:val="List Number"/>
    <w:basedOn w:val="List"/>
    <w:rsid w:val="002E3D93"/>
  </w:style>
  <w:style w:type="paragraph" w:customStyle="1" w:styleId="EQ">
    <w:name w:val="EQ"/>
    <w:basedOn w:val="Normal"/>
    <w:next w:val="Normal"/>
    <w:rsid w:val="002E3D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E3D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3D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3D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E3D93"/>
    <w:pPr>
      <w:jc w:val="right"/>
    </w:pPr>
  </w:style>
  <w:style w:type="paragraph" w:customStyle="1" w:styleId="H6">
    <w:name w:val="H6"/>
    <w:basedOn w:val="Heading5"/>
    <w:next w:val="Normal"/>
    <w:rsid w:val="002E3D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3D93"/>
    <w:pPr>
      <w:ind w:left="851" w:hanging="851"/>
    </w:pPr>
  </w:style>
  <w:style w:type="paragraph" w:customStyle="1" w:styleId="ZA">
    <w:name w:val="ZA"/>
    <w:rsid w:val="002E3D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E3D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E3D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E3D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E3D93"/>
    <w:pPr>
      <w:framePr w:wrap="notBeside" w:y="16161"/>
    </w:pPr>
  </w:style>
  <w:style w:type="character" w:customStyle="1" w:styleId="ZGSM">
    <w:name w:val="ZGSM"/>
    <w:rsid w:val="002E3D93"/>
  </w:style>
  <w:style w:type="paragraph" w:styleId="List2">
    <w:name w:val="List 2"/>
    <w:basedOn w:val="List"/>
    <w:rsid w:val="002E3D93"/>
    <w:pPr>
      <w:ind w:left="851"/>
    </w:pPr>
  </w:style>
  <w:style w:type="paragraph" w:customStyle="1" w:styleId="ZG">
    <w:name w:val="ZG"/>
    <w:rsid w:val="002E3D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E3D93"/>
    <w:pPr>
      <w:ind w:left="1135"/>
    </w:pPr>
  </w:style>
  <w:style w:type="paragraph" w:styleId="List4">
    <w:name w:val="List 4"/>
    <w:basedOn w:val="List3"/>
    <w:rsid w:val="002E3D93"/>
    <w:pPr>
      <w:ind w:left="1418"/>
    </w:pPr>
  </w:style>
  <w:style w:type="paragraph" w:styleId="List5">
    <w:name w:val="List 5"/>
    <w:basedOn w:val="List4"/>
    <w:rsid w:val="002E3D93"/>
    <w:pPr>
      <w:ind w:left="1702"/>
    </w:pPr>
  </w:style>
  <w:style w:type="paragraph" w:customStyle="1" w:styleId="EditorsNote">
    <w:name w:val="Editor's Note"/>
    <w:basedOn w:val="NO"/>
    <w:rsid w:val="002E3D93"/>
    <w:rPr>
      <w:color w:val="FF0000"/>
    </w:rPr>
  </w:style>
  <w:style w:type="paragraph" w:styleId="ListBullet">
    <w:name w:val="List Bullet"/>
    <w:basedOn w:val="List"/>
    <w:rsid w:val="002E3D93"/>
  </w:style>
  <w:style w:type="paragraph" w:styleId="ListBullet4">
    <w:name w:val="List Bullet 4"/>
    <w:basedOn w:val="ListBullet3"/>
    <w:rsid w:val="002E3D93"/>
    <w:pPr>
      <w:ind w:left="1418"/>
    </w:pPr>
  </w:style>
  <w:style w:type="paragraph" w:styleId="ListBullet5">
    <w:name w:val="List Bullet 5"/>
    <w:basedOn w:val="ListBullet4"/>
    <w:rsid w:val="002E3D93"/>
    <w:pPr>
      <w:ind w:left="1702"/>
    </w:pPr>
  </w:style>
  <w:style w:type="paragraph" w:customStyle="1" w:styleId="B2">
    <w:name w:val="B2"/>
    <w:basedOn w:val="List2"/>
    <w:rsid w:val="002E3D93"/>
  </w:style>
  <w:style w:type="paragraph" w:customStyle="1" w:styleId="B3">
    <w:name w:val="B3"/>
    <w:basedOn w:val="List3"/>
    <w:rsid w:val="002E3D93"/>
  </w:style>
  <w:style w:type="paragraph" w:customStyle="1" w:styleId="B4">
    <w:name w:val="B4"/>
    <w:basedOn w:val="List4"/>
    <w:rsid w:val="002E3D93"/>
  </w:style>
  <w:style w:type="paragraph" w:customStyle="1" w:styleId="B5">
    <w:name w:val="B5"/>
    <w:basedOn w:val="List5"/>
    <w:rsid w:val="002E3D93"/>
  </w:style>
  <w:style w:type="paragraph" w:customStyle="1" w:styleId="ZTD">
    <w:name w:val="ZTD"/>
    <w:basedOn w:val="ZB"/>
    <w:rsid w:val="002E3D93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8518A0"/>
    <w:rPr>
      <w:color w:val="800080"/>
      <w:u w:val="single"/>
    </w:rPr>
  </w:style>
  <w:style w:type="paragraph" w:styleId="NoSpacing">
    <w:name w:val="No Spacing"/>
    <w:uiPriority w:val="1"/>
    <w:qFormat/>
    <w:rsid w:val="0080044C"/>
    <w:rPr>
      <w:rFonts w:ascii="Calibri" w:eastAsia="Calibri" w:hAnsi="Calibri"/>
      <w:sz w:val="22"/>
      <w:szCs w:val="22"/>
      <w:lang w:eastAsia="en-US"/>
    </w:rPr>
  </w:style>
  <w:style w:type="character" w:customStyle="1" w:styleId="Heading3Char">
    <w:name w:val="Heading 3 Char"/>
    <w:link w:val="Heading3"/>
    <w:rsid w:val="00B57FD1"/>
    <w:rPr>
      <w:rFonts w:ascii="Arial" w:eastAsia="Times New Roman" w:hAnsi="Arial"/>
      <w:sz w:val="28"/>
    </w:rPr>
  </w:style>
  <w:style w:type="character" w:styleId="UnresolvedMention">
    <w:name w:val="Unresolved Mention"/>
    <w:uiPriority w:val="99"/>
    <w:semiHidden/>
    <w:unhideWhenUsed/>
    <w:rsid w:val="00F62C5B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5D4C3E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18</Pages>
  <Words>3371</Words>
  <Characters>19215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>ETSI</Company>
  <LinksUpToDate>false</LinksUpToDate>
  <CharactersWithSpaces>22541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3GPP TSG RAN meeting</dc:title>
  <dc:subject/>
  <dc:creator>Balazs Bertanyi/Joern Krause</dc:creator>
  <cp:keywords/>
  <cp:lastModifiedBy>Kyoungseok Oh</cp:lastModifiedBy>
  <cp:revision>93</cp:revision>
  <cp:lastPrinted>2017-08-01T09:36:00Z</cp:lastPrinted>
  <dcterms:created xsi:type="dcterms:W3CDTF">2025-12-03T14:02:00Z</dcterms:created>
  <dcterms:modified xsi:type="dcterms:W3CDTF">2025-12-05T16:02:00Z</dcterms:modified>
</cp:coreProperties>
</file>